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0B679797"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8D4B02">
              <w:t>9</w:t>
            </w:r>
            <w:r w:rsidRPr="008210FA">
              <w:t>.</w:t>
            </w:r>
            <w:bookmarkEnd w:id="3"/>
            <w:r w:rsidR="00243F62">
              <w:t>0</w:t>
            </w:r>
            <w:r w:rsidR="00243F62" w:rsidRPr="008210FA">
              <w:t xml:space="preserve"> </w:t>
            </w:r>
            <w:r w:rsidRPr="008210FA">
              <w:rPr>
                <w:sz w:val="32"/>
              </w:rPr>
              <w:t>(</w:t>
            </w:r>
            <w:bookmarkStart w:id="4" w:name="issueDate"/>
            <w:r w:rsidR="00A970B4" w:rsidRPr="008210FA">
              <w:rPr>
                <w:sz w:val="32"/>
              </w:rPr>
              <w:t>202</w:t>
            </w:r>
            <w:r w:rsidR="00A970B4">
              <w:rPr>
                <w:sz w:val="32"/>
              </w:rPr>
              <w:t>4</w:t>
            </w:r>
            <w:r w:rsidRPr="008210FA">
              <w:rPr>
                <w:sz w:val="32"/>
              </w:rPr>
              <w:t>-</w:t>
            </w:r>
            <w:bookmarkEnd w:id="4"/>
            <w:r w:rsidR="008D4B02">
              <w:rPr>
                <w:sz w:val="32"/>
              </w:rPr>
              <w:t>09</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ACDDC7D" w:rsidR="00E16509" w:rsidRPr="00133525" w:rsidRDefault="00E16509" w:rsidP="00133525">
            <w:pPr>
              <w:pStyle w:val="FP"/>
              <w:jc w:val="center"/>
              <w:rPr>
                <w:noProof/>
                <w:sz w:val="18"/>
              </w:rPr>
            </w:pPr>
            <w:r w:rsidRPr="008210FA">
              <w:rPr>
                <w:noProof/>
                <w:sz w:val="18"/>
              </w:rPr>
              <w:t xml:space="preserve">© </w:t>
            </w:r>
            <w:r w:rsidR="00A970B4" w:rsidRPr="008210FA">
              <w:rPr>
                <w:noProof/>
                <w:sz w:val="18"/>
              </w:rPr>
              <w:t>202</w:t>
            </w:r>
            <w:r w:rsidR="00A970B4">
              <w:rPr>
                <w:noProof/>
                <w:sz w:val="18"/>
              </w:rPr>
              <w:t>4</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5D9C8FAC" w14:textId="7587CB40"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_Toc176771356 \h </w:instrText>
      </w:r>
      <w:r>
        <w:fldChar w:fldCharType="separate"/>
      </w:r>
      <w:r>
        <w:t>9</w:t>
      </w:r>
      <w:r>
        <w:fldChar w:fldCharType="end"/>
      </w:r>
    </w:p>
    <w:p w14:paraId="5A409FAF" w14:textId="3DC58243"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_Toc176771357 \h </w:instrText>
      </w:r>
      <w:r>
        <w:fldChar w:fldCharType="separate"/>
      </w:r>
      <w:r>
        <w:t>11</w:t>
      </w:r>
      <w:r>
        <w:fldChar w:fldCharType="end"/>
      </w:r>
    </w:p>
    <w:p w14:paraId="7C3AF37B" w14:textId="0739F9AA"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_Toc176771358 \h </w:instrText>
      </w:r>
      <w:r>
        <w:fldChar w:fldCharType="separate"/>
      </w:r>
      <w:r>
        <w:t>11</w:t>
      </w:r>
      <w:r>
        <w:fldChar w:fldCharType="end"/>
      </w:r>
    </w:p>
    <w:p w14:paraId="7C9BBFFF" w14:textId="51EEBC4C"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_Toc176771359 \h </w:instrText>
      </w:r>
      <w:r>
        <w:fldChar w:fldCharType="separate"/>
      </w:r>
      <w:r>
        <w:t>12</w:t>
      </w:r>
      <w:r>
        <w:fldChar w:fldCharType="end"/>
      </w:r>
    </w:p>
    <w:p w14:paraId="7E21A5D3" w14:textId="6472CDAF"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_Toc176771360 \h </w:instrText>
      </w:r>
      <w:r>
        <w:fldChar w:fldCharType="separate"/>
      </w:r>
      <w:r>
        <w:t>12</w:t>
      </w:r>
      <w:r>
        <w:fldChar w:fldCharType="end"/>
      </w:r>
    </w:p>
    <w:p w14:paraId="6BE38A28" w14:textId="0E1919A6"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_Toc176771361 \h </w:instrText>
      </w:r>
      <w:r>
        <w:fldChar w:fldCharType="separate"/>
      </w:r>
      <w:r>
        <w:t>12</w:t>
      </w:r>
      <w:r>
        <w:fldChar w:fldCharType="end"/>
      </w:r>
    </w:p>
    <w:p w14:paraId="13382023" w14:textId="09697E99"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_Toc176771362 \h </w:instrText>
      </w:r>
      <w:r>
        <w:fldChar w:fldCharType="separate"/>
      </w:r>
      <w:r>
        <w:t>13</w:t>
      </w:r>
      <w:r>
        <w:fldChar w:fldCharType="end"/>
      </w:r>
    </w:p>
    <w:p w14:paraId="6B359F13" w14:textId="0E2FF47E"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_Toc176771363 \h </w:instrText>
      </w:r>
      <w:r>
        <w:fldChar w:fldCharType="separate"/>
      </w:r>
      <w:r>
        <w:t>14</w:t>
      </w:r>
      <w:r>
        <w:fldChar w:fldCharType="end"/>
      </w:r>
    </w:p>
    <w:p w14:paraId="03249D3C" w14:textId="06C62438"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_Toc176771364 \h </w:instrText>
      </w:r>
      <w:r>
        <w:fldChar w:fldCharType="separate"/>
      </w:r>
      <w:r>
        <w:t>14</w:t>
      </w:r>
      <w:r>
        <w:fldChar w:fldCharType="end"/>
      </w:r>
    </w:p>
    <w:p w14:paraId="2EB0A7B1" w14:textId="0C139E42"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_Toc176771365 \h </w:instrText>
      </w:r>
      <w:r>
        <w:fldChar w:fldCharType="separate"/>
      </w:r>
      <w:r>
        <w:t>14</w:t>
      </w:r>
      <w:r>
        <w:fldChar w:fldCharType="end"/>
      </w:r>
    </w:p>
    <w:p w14:paraId="4A1E012D" w14:textId="20D1A8D7"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_Toc176771366 \h </w:instrText>
      </w:r>
      <w:r>
        <w:fldChar w:fldCharType="separate"/>
      </w:r>
      <w:r>
        <w:t>14</w:t>
      </w:r>
      <w:r>
        <w:fldChar w:fldCharType="end"/>
      </w:r>
    </w:p>
    <w:p w14:paraId="7C1FFDF3" w14:textId="36E69847"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_Toc176771367 \h </w:instrText>
      </w:r>
      <w:r>
        <w:fldChar w:fldCharType="separate"/>
      </w:r>
      <w:r>
        <w:t>14</w:t>
      </w:r>
      <w:r>
        <w:fldChar w:fldCharType="end"/>
      </w:r>
    </w:p>
    <w:p w14:paraId="725E54FA" w14:textId="79AC0A0D"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_Toc176771368 \h </w:instrText>
      </w:r>
      <w:r>
        <w:fldChar w:fldCharType="separate"/>
      </w:r>
      <w:r>
        <w:t>14</w:t>
      </w:r>
      <w:r>
        <w:fldChar w:fldCharType="end"/>
      </w:r>
    </w:p>
    <w:p w14:paraId="27EEE4D8" w14:textId="5CE999B1"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_Toc176771369 \h </w:instrText>
      </w:r>
      <w:r>
        <w:fldChar w:fldCharType="separate"/>
      </w:r>
      <w:r>
        <w:t>14</w:t>
      </w:r>
      <w:r>
        <w:fldChar w:fldCharType="end"/>
      </w:r>
    </w:p>
    <w:p w14:paraId="12CE0D36" w14:textId="01587280"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_Toc176771370 \h </w:instrText>
      </w:r>
      <w:r>
        <w:fldChar w:fldCharType="separate"/>
      </w:r>
      <w:r>
        <w:t>15</w:t>
      </w:r>
      <w:r>
        <w:fldChar w:fldCharType="end"/>
      </w:r>
    </w:p>
    <w:p w14:paraId="05DD82D3" w14:textId="763B964B"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_Toc176771371 \h </w:instrText>
      </w:r>
      <w:r>
        <w:fldChar w:fldCharType="separate"/>
      </w:r>
      <w:r>
        <w:t>15</w:t>
      </w:r>
      <w:r>
        <w:fldChar w:fldCharType="end"/>
      </w:r>
    </w:p>
    <w:p w14:paraId="1DF08097" w14:textId="6640E12E"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_Toc176771372 \h </w:instrText>
      </w:r>
      <w:r>
        <w:fldChar w:fldCharType="separate"/>
      </w:r>
      <w:r>
        <w:t>15</w:t>
      </w:r>
      <w:r>
        <w:fldChar w:fldCharType="end"/>
      </w:r>
    </w:p>
    <w:p w14:paraId="2E81F394" w14:textId="0CD0929E"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reserved (for radiated requirements)</w:t>
      </w:r>
      <w:r>
        <w:tab/>
      </w:r>
      <w:r>
        <w:fldChar w:fldCharType="begin"/>
      </w:r>
      <w:r>
        <w:instrText xml:space="preserve"> PAGEREF _Toc176771373 \h </w:instrText>
      </w:r>
      <w:r>
        <w:fldChar w:fldCharType="separate"/>
      </w:r>
      <w:r>
        <w:t>15</w:t>
      </w:r>
      <w:r>
        <w:fldChar w:fldCharType="end"/>
      </w:r>
    </w:p>
    <w:p w14:paraId="4A6A3C9F" w14:textId="7696BAC1"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_Toc176771374 \h </w:instrText>
      </w:r>
      <w:r>
        <w:fldChar w:fldCharType="separate"/>
      </w:r>
      <w:r>
        <w:t>15</w:t>
      </w:r>
      <w:r>
        <w:fldChar w:fldCharType="end"/>
      </w:r>
    </w:p>
    <w:p w14:paraId="68A48104" w14:textId="64AF4E6D"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_Toc176771375 \h </w:instrText>
      </w:r>
      <w:r>
        <w:fldChar w:fldCharType="separate"/>
      </w:r>
      <w:r>
        <w:t>15</w:t>
      </w:r>
      <w:r>
        <w:fldChar w:fldCharType="end"/>
      </w:r>
    </w:p>
    <w:p w14:paraId="09F66DD1" w14:textId="3AF5C78B"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_Toc176771376 \h </w:instrText>
      </w:r>
      <w:r>
        <w:fldChar w:fldCharType="separate"/>
      </w:r>
      <w:r>
        <w:t>16</w:t>
      </w:r>
      <w:r>
        <w:fldChar w:fldCharType="end"/>
      </w:r>
    </w:p>
    <w:p w14:paraId="4DDFABF7" w14:textId="48EBA0D7"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_Toc176771377 \h </w:instrText>
      </w:r>
      <w:r>
        <w:fldChar w:fldCharType="separate"/>
      </w:r>
      <w:r>
        <w:t>16</w:t>
      </w:r>
      <w:r>
        <w:fldChar w:fldCharType="end"/>
      </w:r>
    </w:p>
    <w:p w14:paraId="18D4EFAF" w14:textId="191E9C7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_Toc176771378 \h </w:instrText>
      </w:r>
      <w:r>
        <w:fldChar w:fldCharType="separate"/>
      </w:r>
      <w:r>
        <w:t>17</w:t>
      </w:r>
      <w:r>
        <w:fldChar w:fldCharType="end"/>
      </w:r>
    </w:p>
    <w:p w14:paraId="3BFBD4F5" w14:textId="7CCA3BA7"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_Toc176771379 \h </w:instrText>
      </w:r>
      <w:r>
        <w:fldChar w:fldCharType="separate"/>
      </w:r>
      <w:r>
        <w:t>17</w:t>
      </w:r>
      <w:r>
        <w:fldChar w:fldCharType="end"/>
      </w:r>
    </w:p>
    <w:p w14:paraId="47258050" w14:textId="43F361B2"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_Toc176771380 \h </w:instrText>
      </w:r>
      <w:r>
        <w:fldChar w:fldCharType="separate"/>
      </w:r>
      <w:r>
        <w:t>18</w:t>
      </w:r>
      <w:r>
        <w:fldChar w:fldCharType="end"/>
      </w:r>
    </w:p>
    <w:p w14:paraId="04B85794" w14:textId="19FF63C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_Toc176771381 \h </w:instrText>
      </w:r>
      <w:r>
        <w:fldChar w:fldCharType="separate"/>
      </w:r>
      <w:r>
        <w:t>18</w:t>
      </w:r>
      <w:r>
        <w:fldChar w:fldCharType="end"/>
      </w:r>
    </w:p>
    <w:p w14:paraId="2F048C6D" w14:textId="33C66F73"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_Toc176771382 \h </w:instrText>
      </w:r>
      <w:r>
        <w:fldChar w:fldCharType="separate"/>
      </w:r>
      <w:r>
        <w:t>18</w:t>
      </w:r>
      <w:r>
        <w:fldChar w:fldCharType="end"/>
      </w:r>
    </w:p>
    <w:p w14:paraId="5C8C0C42" w14:textId="61390A3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_Toc176771383 \h </w:instrText>
      </w:r>
      <w:r>
        <w:fldChar w:fldCharType="separate"/>
      </w:r>
      <w:r>
        <w:t>18</w:t>
      </w:r>
      <w:r>
        <w:fldChar w:fldCharType="end"/>
      </w:r>
    </w:p>
    <w:p w14:paraId="03BF37F1" w14:textId="70CC1809"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_Toc176771384 \h </w:instrText>
      </w:r>
      <w:r>
        <w:fldChar w:fldCharType="separate"/>
      </w:r>
      <w:r>
        <w:t>18</w:t>
      </w:r>
      <w:r>
        <w:fldChar w:fldCharType="end"/>
      </w:r>
    </w:p>
    <w:p w14:paraId="59D1C49B" w14:textId="6B28057B"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_Toc176771385 \h </w:instrText>
      </w:r>
      <w:r>
        <w:fldChar w:fldCharType="separate"/>
      </w:r>
      <w:r>
        <w:t>19</w:t>
      </w:r>
      <w:r>
        <w:fldChar w:fldCharType="end"/>
      </w:r>
    </w:p>
    <w:p w14:paraId="5F706704" w14:textId="32E12AC3"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_Toc176771386 \h </w:instrText>
      </w:r>
      <w:r>
        <w:fldChar w:fldCharType="separate"/>
      </w:r>
      <w:r>
        <w:t>19</w:t>
      </w:r>
      <w:r>
        <w:fldChar w:fldCharType="end"/>
      </w:r>
    </w:p>
    <w:p w14:paraId="762CF631" w14:textId="5D5D9EE3"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_Toc176771387 \h </w:instrText>
      </w:r>
      <w:r>
        <w:fldChar w:fldCharType="separate"/>
      </w:r>
      <w:r>
        <w:t>19</w:t>
      </w:r>
      <w:r>
        <w:fldChar w:fldCharType="end"/>
      </w:r>
    </w:p>
    <w:p w14:paraId="35EDABAA" w14:textId="32987886"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_Toc176771388 \h </w:instrText>
      </w:r>
      <w:r>
        <w:fldChar w:fldCharType="separate"/>
      </w:r>
      <w:r>
        <w:t>19</w:t>
      </w:r>
      <w:r>
        <w:fldChar w:fldCharType="end"/>
      </w:r>
    </w:p>
    <w:p w14:paraId="79DF67F4" w14:textId="7BC474B8"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_Toc176771389 \h </w:instrText>
      </w:r>
      <w:r>
        <w:fldChar w:fldCharType="separate"/>
      </w:r>
      <w:r>
        <w:t>19</w:t>
      </w:r>
      <w:r>
        <w:fldChar w:fldCharType="end"/>
      </w:r>
    </w:p>
    <w:p w14:paraId="0AA3FB9F" w14:textId="242E5E3C"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_Toc176771390 \h </w:instrText>
      </w:r>
      <w:r>
        <w:fldChar w:fldCharType="separate"/>
      </w:r>
      <w:r>
        <w:t>19</w:t>
      </w:r>
      <w:r>
        <w:fldChar w:fldCharType="end"/>
      </w:r>
    </w:p>
    <w:p w14:paraId="4FF8BF87" w14:textId="13133521"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_Toc176771391 \h </w:instrText>
      </w:r>
      <w:r>
        <w:fldChar w:fldCharType="separate"/>
      </w:r>
      <w:r>
        <w:t>20</w:t>
      </w:r>
      <w:r>
        <w:fldChar w:fldCharType="end"/>
      </w:r>
    </w:p>
    <w:p w14:paraId="14D883CC" w14:textId="1F39DD92"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_Toc176771392 \h </w:instrText>
      </w:r>
      <w:r>
        <w:fldChar w:fldCharType="separate"/>
      </w:r>
      <w:r>
        <w:t>20</w:t>
      </w:r>
      <w:r>
        <w:fldChar w:fldCharType="end"/>
      </w:r>
    </w:p>
    <w:p w14:paraId="5144F636" w14:textId="7DAECBB9"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_Toc176771393 \h </w:instrText>
      </w:r>
      <w:r>
        <w:fldChar w:fldCharType="separate"/>
      </w:r>
      <w:r>
        <w:t>20</w:t>
      </w:r>
      <w:r>
        <w:fldChar w:fldCharType="end"/>
      </w:r>
    </w:p>
    <w:p w14:paraId="5DA64BEF" w14:textId="68AF2624"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_Toc176771394 \h </w:instrText>
      </w:r>
      <w:r>
        <w:fldChar w:fldCharType="separate"/>
      </w:r>
      <w:r>
        <w:t>20</w:t>
      </w:r>
      <w:r>
        <w:fldChar w:fldCharType="end"/>
      </w:r>
    </w:p>
    <w:p w14:paraId="4FBBF341" w14:textId="63C5C537"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_Toc176771395 \h </w:instrText>
      </w:r>
      <w:r>
        <w:fldChar w:fldCharType="separate"/>
      </w:r>
      <w:r>
        <w:t>20</w:t>
      </w:r>
      <w:r>
        <w:fldChar w:fldCharType="end"/>
      </w:r>
    </w:p>
    <w:p w14:paraId="786FDFDF" w14:textId="631BCEC7"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_Toc176771396 \h </w:instrText>
      </w:r>
      <w:r>
        <w:fldChar w:fldCharType="separate"/>
      </w:r>
      <w:r>
        <w:t>21</w:t>
      </w:r>
      <w:r>
        <w:fldChar w:fldCharType="end"/>
      </w:r>
    </w:p>
    <w:p w14:paraId="76EC775A" w14:textId="76374599"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_Toc176771397 \h </w:instrText>
      </w:r>
      <w:r>
        <w:fldChar w:fldCharType="separate"/>
      </w:r>
      <w:r>
        <w:t>21</w:t>
      </w:r>
      <w:r>
        <w:fldChar w:fldCharType="end"/>
      </w:r>
    </w:p>
    <w:p w14:paraId="68ABB5F3" w14:textId="5DAFDA89"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_Toc176771398 \h </w:instrText>
      </w:r>
      <w:r>
        <w:fldChar w:fldCharType="separate"/>
      </w:r>
      <w:r>
        <w:t>21</w:t>
      </w:r>
      <w:r>
        <w:fldChar w:fldCharType="end"/>
      </w:r>
    </w:p>
    <w:p w14:paraId="1E7007AB" w14:textId="7F9D22E7"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_Toc176771399 \h </w:instrText>
      </w:r>
      <w:r>
        <w:fldChar w:fldCharType="separate"/>
      </w:r>
      <w:r>
        <w:t>22</w:t>
      </w:r>
      <w:r>
        <w:fldChar w:fldCharType="end"/>
      </w:r>
    </w:p>
    <w:p w14:paraId="4AE2DD2C" w14:textId="67ECE395"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_Toc176771400 \h </w:instrText>
      </w:r>
      <w:r>
        <w:fldChar w:fldCharType="separate"/>
      </w:r>
      <w:r>
        <w:t>22</w:t>
      </w:r>
      <w:r>
        <w:fldChar w:fldCharType="end"/>
      </w:r>
    </w:p>
    <w:p w14:paraId="7C4BC7B5" w14:textId="1E72E81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_Toc176771401 \h </w:instrText>
      </w:r>
      <w:r>
        <w:fldChar w:fldCharType="separate"/>
      </w:r>
      <w:r>
        <w:t>22</w:t>
      </w:r>
      <w:r>
        <w:fldChar w:fldCharType="end"/>
      </w:r>
    </w:p>
    <w:p w14:paraId="02396C16" w14:textId="3F8AEB50"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_Toc176771402 \h </w:instrText>
      </w:r>
      <w:r>
        <w:fldChar w:fldCharType="separate"/>
      </w:r>
      <w:r>
        <w:t>22</w:t>
      </w:r>
      <w:r>
        <w:fldChar w:fldCharType="end"/>
      </w:r>
    </w:p>
    <w:p w14:paraId="6FF428E2" w14:textId="1B263BB0"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_Toc176771403 \h </w:instrText>
      </w:r>
      <w:r>
        <w:fldChar w:fldCharType="separate"/>
      </w:r>
      <w:r>
        <w:t>22</w:t>
      </w:r>
      <w:r>
        <w:fldChar w:fldCharType="end"/>
      </w:r>
    </w:p>
    <w:p w14:paraId="04D15C58" w14:textId="79ED982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_Toc176771404 \h </w:instrText>
      </w:r>
      <w:r>
        <w:fldChar w:fldCharType="separate"/>
      </w:r>
      <w:r>
        <w:t>22</w:t>
      </w:r>
      <w:r>
        <w:fldChar w:fldCharType="end"/>
      </w:r>
    </w:p>
    <w:p w14:paraId="6ED05849" w14:textId="76DA7137"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_Toc176771405 \h </w:instrText>
      </w:r>
      <w:r>
        <w:fldChar w:fldCharType="separate"/>
      </w:r>
      <w:r>
        <w:t>22</w:t>
      </w:r>
      <w:r>
        <w:fldChar w:fldCharType="end"/>
      </w:r>
    </w:p>
    <w:p w14:paraId="49D7CAD3" w14:textId="3FCBD62E"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_Toc176771406 \h </w:instrText>
      </w:r>
      <w:r>
        <w:fldChar w:fldCharType="separate"/>
      </w:r>
      <w:r>
        <w:t>22</w:t>
      </w:r>
      <w:r>
        <w:fldChar w:fldCharType="end"/>
      </w:r>
    </w:p>
    <w:p w14:paraId="768CE67A" w14:textId="3361FC35"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_Toc176771407 \h </w:instrText>
      </w:r>
      <w:r>
        <w:fldChar w:fldCharType="separate"/>
      </w:r>
      <w:r>
        <w:t>23</w:t>
      </w:r>
      <w:r>
        <w:fldChar w:fldCharType="end"/>
      </w:r>
    </w:p>
    <w:p w14:paraId="1672D0C2" w14:textId="162B43CD"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_Toc176771408 \h </w:instrText>
      </w:r>
      <w:r>
        <w:fldChar w:fldCharType="separate"/>
      </w:r>
      <w:r>
        <w:t>23</w:t>
      </w:r>
      <w:r>
        <w:fldChar w:fldCharType="end"/>
      </w:r>
    </w:p>
    <w:p w14:paraId="4DBF4E75" w14:textId="1E5CF904"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_Toc176771409 \h </w:instrText>
      </w:r>
      <w:r>
        <w:fldChar w:fldCharType="separate"/>
      </w:r>
      <w:r>
        <w:t>23</w:t>
      </w:r>
      <w:r>
        <w:fldChar w:fldCharType="end"/>
      </w:r>
    </w:p>
    <w:p w14:paraId="3F31D03F" w14:textId="659F2F7E"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lastRenderedPageBreak/>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_Toc176771410 \h </w:instrText>
      </w:r>
      <w:r>
        <w:fldChar w:fldCharType="separate"/>
      </w:r>
      <w:r>
        <w:t>23</w:t>
      </w:r>
      <w:r>
        <w:fldChar w:fldCharType="end"/>
      </w:r>
    </w:p>
    <w:p w14:paraId="750ED062" w14:textId="6C848D4C"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_Toc176771411 \h </w:instrText>
      </w:r>
      <w:r>
        <w:fldChar w:fldCharType="separate"/>
      </w:r>
      <w:r>
        <w:t>23</w:t>
      </w:r>
      <w:r>
        <w:fldChar w:fldCharType="end"/>
      </w:r>
    </w:p>
    <w:p w14:paraId="545D3517" w14:textId="3F2735B5"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_Toc176771412 \h </w:instrText>
      </w:r>
      <w:r>
        <w:fldChar w:fldCharType="separate"/>
      </w:r>
      <w:r>
        <w:t>23</w:t>
      </w:r>
      <w:r>
        <w:fldChar w:fldCharType="end"/>
      </w:r>
    </w:p>
    <w:p w14:paraId="16CA8601" w14:textId="17A7F977"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“Reserved”</w:t>
      </w:r>
      <w:r>
        <w:tab/>
      </w:r>
      <w:r>
        <w:fldChar w:fldCharType="begin"/>
      </w:r>
      <w:r>
        <w:instrText xml:space="preserve"> PAGEREF _Toc176771413 \h </w:instrText>
      </w:r>
      <w:r>
        <w:fldChar w:fldCharType="separate"/>
      </w:r>
      <w:r>
        <w:t>24</w:t>
      </w:r>
      <w:r>
        <w:fldChar w:fldCharType="end"/>
      </w:r>
    </w:p>
    <w:p w14:paraId="72839540" w14:textId="50D63E14"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_Toc176771414 \h </w:instrText>
      </w:r>
      <w:r>
        <w:fldChar w:fldCharType="separate"/>
      </w:r>
      <w:r>
        <w:t>24</w:t>
      </w:r>
      <w:r>
        <w:fldChar w:fldCharType="end"/>
      </w:r>
    </w:p>
    <w:p w14:paraId="3D019DA1" w14:textId="17C42482"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rsidRPr="005D4086">
        <w:rPr>
          <w:snapToGrid w:val="0"/>
        </w:rPr>
        <w:t>6.5.2.4.1</w:t>
      </w:r>
      <w:r>
        <w:rPr>
          <w:rFonts w:asciiTheme="minorHAnsi" w:eastAsiaTheme="minorEastAsia" w:hAnsiTheme="minorHAnsi" w:cstheme="minorBidi"/>
          <w:kern w:val="2"/>
          <w:sz w:val="24"/>
          <w:szCs w:val="24"/>
          <w:lang w:val="en-GB" w:eastAsia="en-GB"/>
          <w14:ligatures w14:val="standardContextual"/>
        </w:rPr>
        <w:tab/>
      </w:r>
      <w:r w:rsidRPr="005D4086">
        <w:rPr>
          <w:snapToGrid w:val="0"/>
        </w:rPr>
        <w:t>NR ACLR</w:t>
      </w:r>
      <w:r>
        <w:tab/>
      </w:r>
      <w:r>
        <w:fldChar w:fldCharType="begin"/>
      </w:r>
      <w:r>
        <w:instrText xml:space="preserve"> PAGEREF _Toc176771415 \h </w:instrText>
      </w:r>
      <w:r>
        <w:fldChar w:fldCharType="separate"/>
      </w:r>
      <w:r>
        <w:t>24</w:t>
      </w:r>
      <w:r>
        <w:fldChar w:fldCharType="end"/>
      </w:r>
    </w:p>
    <w:p w14:paraId="0208FA31" w14:textId="79C01146"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rsidRPr="005D4086">
        <w:rPr>
          <w:snapToGrid w:val="0"/>
        </w:rPr>
        <w:t>6.5.2.4.2</w:t>
      </w:r>
      <w:r>
        <w:rPr>
          <w:rFonts w:asciiTheme="minorHAnsi" w:eastAsiaTheme="minorEastAsia" w:hAnsiTheme="minorHAnsi" w:cstheme="minorBidi"/>
          <w:kern w:val="2"/>
          <w:sz w:val="24"/>
          <w:szCs w:val="24"/>
          <w:lang w:val="en-GB" w:eastAsia="en-GB"/>
          <w14:ligatures w14:val="standardContextual"/>
        </w:rPr>
        <w:tab/>
      </w:r>
      <w:r w:rsidRPr="005D4086">
        <w:rPr>
          <w:snapToGrid w:val="0"/>
        </w:rPr>
        <w:t>UTRA ACLR</w:t>
      </w:r>
      <w:r>
        <w:tab/>
      </w:r>
      <w:r>
        <w:fldChar w:fldCharType="begin"/>
      </w:r>
      <w:r>
        <w:instrText xml:space="preserve"> PAGEREF _Toc176771416 \h </w:instrText>
      </w:r>
      <w:r>
        <w:fldChar w:fldCharType="separate"/>
      </w:r>
      <w:r>
        <w:t>24</w:t>
      </w:r>
      <w:r>
        <w:fldChar w:fldCharType="end"/>
      </w:r>
    </w:p>
    <w:p w14:paraId="2D72CEF7" w14:textId="2067F057"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_Toc176771417 \h </w:instrText>
      </w:r>
      <w:r>
        <w:fldChar w:fldCharType="separate"/>
      </w:r>
      <w:r>
        <w:t>25</w:t>
      </w:r>
      <w:r>
        <w:fldChar w:fldCharType="end"/>
      </w:r>
    </w:p>
    <w:p w14:paraId="287AB72C" w14:textId="2A9927A8"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_Toc176771418 \h </w:instrText>
      </w:r>
      <w:r>
        <w:fldChar w:fldCharType="separate"/>
      </w:r>
      <w:r>
        <w:t>25</w:t>
      </w:r>
      <w:r>
        <w:fldChar w:fldCharType="end"/>
      </w:r>
    </w:p>
    <w:p w14:paraId="06D1CA83" w14:textId="054FA851"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_Toc176771419 \h </w:instrText>
      </w:r>
      <w:r>
        <w:fldChar w:fldCharType="separate"/>
      </w:r>
      <w:r>
        <w:t>25</w:t>
      </w:r>
      <w:r>
        <w:fldChar w:fldCharType="end"/>
      </w:r>
    </w:p>
    <w:p w14:paraId="3952A78E" w14:textId="6A8DE800"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_Toc176771420 \h </w:instrText>
      </w:r>
      <w:r>
        <w:fldChar w:fldCharType="separate"/>
      </w:r>
      <w:r>
        <w:t>26</w:t>
      </w:r>
      <w:r>
        <w:fldChar w:fldCharType="end"/>
      </w:r>
    </w:p>
    <w:p w14:paraId="32F2D39F" w14:textId="230A5E49"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_Toc176771421 \h </w:instrText>
      </w:r>
      <w:r>
        <w:fldChar w:fldCharType="separate"/>
      </w:r>
      <w:r>
        <w:t>26</w:t>
      </w:r>
      <w:r>
        <w:fldChar w:fldCharType="end"/>
      </w:r>
    </w:p>
    <w:p w14:paraId="28AD36DB" w14:textId="41351B07"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_Toc176771422 \h </w:instrText>
      </w:r>
      <w:r>
        <w:fldChar w:fldCharType="separate"/>
      </w:r>
      <w:r>
        <w:t>26</w:t>
      </w:r>
      <w:r>
        <w:fldChar w:fldCharType="end"/>
      </w:r>
    </w:p>
    <w:p w14:paraId="181E3CF6" w14:textId="2C5E8D60"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_Toc176771423 \h </w:instrText>
      </w:r>
      <w:r>
        <w:fldChar w:fldCharType="separate"/>
      </w:r>
      <w:r>
        <w:t>27</w:t>
      </w:r>
      <w:r>
        <w:fldChar w:fldCharType="end"/>
      </w:r>
    </w:p>
    <w:p w14:paraId="5B157531" w14:textId="770CB651"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_Toc176771424 \h </w:instrText>
      </w:r>
      <w:r>
        <w:fldChar w:fldCharType="separate"/>
      </w:r>
      <w:r>
        <w:t>27</w:t>
      </w:r>
      <w:r>
        <w:fldChar w:fldCharType="end"/>
      </w:r>
    </w:p>
    <w:p w14:paraId="613DD21C" w14:textId="05FDA4F1"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_Toc176771425 \h </w:instrText>
      </w:r>
      <w:r>
        <w:fldChar w:fldCharType="separate"/>
      </w:r>
      <w:r>
        <w:t>27</w:t>
      </w:r>
      <w:r>
        <w:fldChar w:fldCharType="end"/>
      </w:r>
    </w:p>
    <w:p w14:paraId="1BB258F0" w14:textId="1BC55064"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_Toc176771426 \h </w:instrText>
      </w:r>
      <w:r>
        <w:fldChar w:fldCharType="separate"/>
      </w:r>
      <w:r>
        <w:t>28</w:t>
      </w:r>
      <w:r>
        <w:fldChar w:fldCharType="end"/>
      </w:r>
    </w:p>
    <w:p w14:paraId="240A9DB8" w14:textId="1289FBAE"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_Toc176771427 \h </w:instrText>
      </w:r>
      <w:r>
        <w:fldChar w:fldCharType="separate"/>
      </w:r>
      <w:r>
        <w:t>28</w:t>
      </w:r>
      <w:r>
        <w:fldChar w:fldCharType="end"/>
      </w:r>
    </w:p>
    <w:p w14:paraId="46516DF7" w14:textId="3FA67EC6"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_Toc176771428 \h </w:instrText>
      </w:r>
      <w:r>
        <w:fldChar w:fldCharType="separate"/>
      </w:r>
      <w:r>
        <w:t>28</w:t>
      </w:r>
      <w:r>
        <w:fldChar w:fldCharType="end"/>
      </w:r>
    </w:p>
    <w:p w14:paraId="3CF47991" w14:textId="21D727F3"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_Toc176771429 \h </w:instrText>
      </w:r>
      <w:r>
        <w:fldChar w:fldCharType="separate"/>
      </w:r>
      <w:r>
        <w:t>28</w:t>
      </w:r>
      <w:r>
        <w:fldChar w:fldCharType="end"/>
      </w:r>
    </w:p>
    <w:p w14:paraId="09E88B8B" w14:textId="7C5A2144"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_Toc176771430 \h </w:instrText>
      </w:r>
      <w:r>
        <w:fldChar w:fldCharType="separate"/>
      </w:r>
      <w:r>
        <w:t>29</w:t>
      </w:r>
      <w:r>
        <w:fldChar w:fldCharType="end"/>
      </w:r>
    </w:p>
    <w:p w14:paraId="393DFB22" w14:textId="67C77A24"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_Toc176771431 \h </w:instrText>
      </w:r>
      <w:r>
        <w:fldChar w:fldCharType="separate"/>
      </w:r>
      <w:r>
        <w:t>29</w:t>
      </w:r>
      <w:r>
        <w:fldChar w:fldCharType="end"/>
      </w:r>
    </w:p>
    <w:p w14:paraId="19D82491" w14:textId="4ACDF29C"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_Toc176771432 \h </w:instrText>
      </w:r>
      <w:r>
        <w:fldChar w:fldCharType="separate"/>
      </w:r>
      <w:r>
        <w:t>31</w:t>
      </w:r>
      <w:r>
        <w:fldChar w:fldCharType="end"/>
      </w:r>
    </w:p>
    <w:p w14:paraId="13FF80A8" w14:textId="6A650AAA"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_Toc176771433 \h </w:instrText>
      </w:r>
      <w:r>
        <w:fldChar w:fldCharType="separate"/>
      </w:r>
      <w:r>
        <w:t>31</w:t>
      </w:r>
      <w:r>
        <w:fldChar w:fldCharType="end"/>
      </w:r>
    </w:p>
    <w:p w14:paraId="4BF7666D" w14:textId="4F438DA6"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_Toc176771434 \h </w:instrText>
      </w:r>
      <w:r>
        <w:fldChar w:fldCharType="separate"/>
      </w:r>
      <w:r>
        <w:t>31</w:t>
      </w:r>
      <w:r>
        <w:fldChar w:fldCharType="end"/>
      </w:r>
    </w:p>
    <w:p w14:paraId="6D2142AE" w14:textId="0CEBF218"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_Toc176771435 \h </w:instrText>
      </w:r>
      <w:r>
        <w:fldChar w:fldCharType="separate"/>
      </w:r>
      <w:r>
        <w:t>32</w:t>
      </w:r>
      <w:r>
        <w:fldChar w:fldCharType="end"/>
      </w:r>
    </w:p>
    <w:p w14:paraId="3007FA4F" w14:textId="266033DD"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_Toc176771436 \h </w:instrText>
      </w:r>
      <w:r>
        <w:fldChar w:fldCharType="separate"/>
      </w:r>
      <w:r>
        <w:t>32</w:t>
      </w:r>
      <w:r>
        <w:fldChar w:fldCharType="end"/>
      </w:r>
    </w:p>
    <w:p w14:paraId="3D1A6E29" w14:textId="6580969E"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_Toc176771437 \h </w:instrText>
      </w:r>
      <w:r>
        <w:fldChar w:fldCharType="separate"/>
      </w:r>
      <w:r>
        <w:t>33</w:t>
      </w:r>
      <w:r>
        <w:fldChar w:fldCharType="end"/>
      </w:r>
    </w:p>
    <w:p w14:paraId="3A00DCFB" w14:textId="1547F214"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_Toc176771438 \h </w:instrText>
      </w:r>
      <w:r>
        <w:fldChar w:fldCharType="separate"/>
      </w:r>
      <w:r>
        <w:t>33</w:t>
      </w:r>
      <w:r>
        <w:fldChar w:fldCharType="end"/>
      </w:r>
    </w:p>
    <w:p w14:paraId="4E2A6AF7" w14:textId="4327DAB0"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_Toc176771439 \h </w:instrText>
      </w:r>
      <w:r>
        <w:fldChar w:fldCharType="separate"/>
      </w:r>
      <w:r>
        <w:t>34</w:t>
      </w:r>
      <w:r>
        <w:fldChar w:fldCharType="end"/>
      </w:r>
    </w:p>
    <w:p w14:paraId="4C566124" w14:textId="0C9F3B47"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_Toc176771440 \h </w:instrText>
      </w:r>
      <w:r>
        <w:fldChar w:fldCharType="separate"/>
      </w:r>
      <w:r>
        <w:t>34</w:t>
      </w:r>
      <w:r>
        <w:fldChar w:fldCharType="end"/>
      </w:r>
    </w:p>
    <w:p w14:paraId="28D992FF" w14:textId="71163936"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_Toc176771441 \h </w:instrText>
      </w:r>
      <w:r>
        <w:fldChar w:fldCharType="separate"/>
      </w:r>
      <w:r>
        <w:t>34</w:t>
      </w:r>
      <w:r>
        <w:fldChar w:fldCharType="end"/>
      </w:r>
    </w:p>
    <w:p w14:paraId="3DE91036" w14:textId="47BD0685"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_Toc176771442 \h </w:instrText>
      </w:r>
      <w:r>
        <w:fldChar w:fldCharType="separate"/>
      </w:r>
      <w:r>
        <w:t>34</w:t>
      </w:r>
      <w:r>
        <w:fldChar w:fldCharType="end"/>
      </w:r>
    </w:p>
    <w:p w14:paraId="311FBDB6" w14:textId="7213E721"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_Toc176771443 \h </w:instrText>
      </w:r>
      <w:r>
        <w:fldChar w:fldCharType="separate"/>
      </w:r>
      <w:r>
        <w:t>34</w:t>
      </w:r>
      <w:r>
        <w:fldChar w:fldCharType="end"/>
      </w:r>
    </w:p>
    <w:p w14:paraId="29BDBDA5" w14:textId="59BE7876"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_Toc176771444 \h </w:instrText>
      </w:r>
      <w:r>
        <w:fldChar w:fldCharType="separate"/>
      </w:r>
      <w:r>
        <w:t>34</w:t>
      </w:r>
      <w:r>
        <w:fldChar w:fldCharType="end"/>
      </w:r>
    </w:p>
    <w:p w14:paraId="6F212434" w14:textId="5B517D5B"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_Toc176771445 \h </w:instrText>
      </w:r>
      <w:r>
        <w:fldChar w:fldCharType="separate"/>
      </w:r>
      <w:r>
        <w:t>34</w:t>
      </w:r>
      <w:r>
        <w:fldChar w:fldCharType="end"/>
      </w:r>
    </w:p>
    <w:p w14:paraId="6576C0BF" w14:textId="64697291"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_Toc176771446 \h </w:instrText>
      </w:r>
      <w:r>
        <w:fldChar w:fldCharType="separate"/>
      </w:r>
      <w:r>
        <w:t>35</w:t>
      </w:r>
      <w:r>
        <w:fldChar w:fldCharType="end"/>
      </w:r>
    </w:p>
    <w:p w14:paraId="17CD41EC" w14:textId="7DC53C3D"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rsidRPr="005D4086">
        <w:rPr>
          <w:lang w:eastAsia="ko-KR"/>
        </w:rPr>
        <w:t>8.1.3.3</w:t>
      </w:r>
      <w:r>
        <w:rPr>
          <w:rFonts w:asciiTheme="minorHAnsi" w:eastAsiaTheme="minorEastAsia" w:hAnsiTheme="minorHAnsi" w:cstheme="minorBidi"/>
          <w:kern w:val="2"/>
          <w:sz w:val="24"/>
          <w:szCs w:val="24"/>
          <w:lang w:val="en-GB" w:eastAsia="en-GB"/>
          <w14:ligatures w14:val="standardContextual"/>
        </w:rPr>
        <w:tab/>
      </w:r>
      <w:r w:rsidRPr="005D4086">
        <w:rPr>
          <w:lang w:eastAsia="ko-KR"/>
        </w:rPr>
        <w:t>SNR definition</w:t>
      </w:r>
      <w:r>
        <w:tab/>
      </w:r>
      <w:r>
        <w:fldChar w:fldCharType="begin"/>
      </w:r>
      <w:r>
        <w:instrText xml:space="preserve"> PAGEREF _Toc176771447 \h </w:instrText>
      </w:r>
      <w:r>
        <w:fldChar w:fldCharType="separate"/>
      </w:r>
      <w:r>
        <w:t>35</w:t>
      </w:r>
      <w:r>
        <w:fldChar w:fldCharType="end"/>
      </w:r>
    </w:p>
    <w:p w14:paraId="3866A8BE" w14:textId="0ED41B9B"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_Toc176771448 \h </w:instrText>
      </w:r>
      <w:r>
        <w:fldChar w:fldCharType="separate"/>
      </w:r>
      <w:r>
        <w:t>35</w:t>
      </w:r>
      <w:r>
        <w:fldChar w:fldCharType="end"/>
      </w:r>
    </w:p>
    <w:p w14:paraId="556448BB" w14:textId="35E55F08"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_Toc176771449 \h </w:instrText>
      </w:r>
      <w:r>
        <w:fldChar w:fldCharType="separate"/>
      </w:r>
      <w:r>
        <w:t>35</w:t>
      </w:r>
      <w:r>
        <w:fldChar w:fldCharType="end"/>
      </w:r>
    </w:p>
    <w:p w14:paraId="03470142" w14:textId="4FAF7760"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_Toc176771450 \h </w:instrText>
      </w:r>
      <w:r>
        <w:fldChar w:fldCharType="separate"/>
      </w:r>
      <w:r>
        <w:t>35</w:t>
      </w:r>
      <w:r>
        <w:fldChar w:fldCharType="end"/>
      </w:r>
    </w:p>
    <w:p w14:paraId="5607F3DA" w14:textId="0EE01640"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_Toc176771451 \h </w:instrText>
      </w:r>
      <w:r>
        <w:fldChar w:fldCharType="separate"/>
      </w:r>
      <w:r>
        <w:t>36</w:t>
      </w:r>
      <w:r>
        <w:fldChar w:fldCharType="end"/>
      </w:r>
    </w:p>
    <w:p w14:paraId="0A22D8DA" w14:textId="5BBA0A50"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_Toc176771452 \h </w:instrText>
      </w:r>
      <w:r>
        <w:fldChar w:fldCharType="separate"/>
      </w:r>
      <w:r>
        <w:t>36</w:t>
      </w:r>
      <w:r>
        <w:fldChar w:fldCharType="end"/>
      </w:r>
    </w:p>
    <w:p w14:paraId="75E5E7D4" w14:textId="69EEAF26"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_Toc176771453 \h </w:instrText>
      </w:r>
      <w:r>
        <w:fldChar w:fldCharType="separate"/>
      </w:r>
      <w:r>
        <w:t>36</w:t>
      </w:r>
      <w:r>
        <w:fldChar w:fldCharType="end"/>
      </w:r>
    </w:p>
    <w:p w14:paraId="0FFB988B" w14:textId="612DD3CD"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_Toc176771454 \h </w:instrText>
      </w:r>
      <w:r>
        <w:fldChar w:fldCharType="separate"/>
      </w:r>
      <w:r>
        <w:t>36</w:t>
      </w:r>
      <w:r>
        <w:fldChar w:fldCharType="end"/>
      </w:r>
    </w:p>
    <w:p w14:paraId="4217CEF5" w14:textId="6FE07F86"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_Toc176771455 \h </w:instrText>
      </w:r>
      <w:r>
        <w:fldChar w:fldCharType="separate"/>
      </w:r>
      <w:r>
        <w:t>36</w:t>
      </w:r>
      <w:r>
        <w:fldChar w:fldCharType="end"/>
      </w:r>
    </w:p>
    <w:p w14:paraId="266B6B44" w14:textId="384A2046"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_Toc176771456 \h </w:instrText>
      </w:r>
      <w:r>
        <w:fldChar w:fldCharType="separate"/>
      </w:r>
      <w:r>
        <w:t>36</w:t>
      </w:r>
      <w:r>
        <w:fldChar w:fldCharType="end"/>
      </w:r>
    </w:p>
    <w:p w14:paraId="01FED684" w14:textId="7569FB7C"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_Toc176771457 \h </w:instrText>
      </w:r>
      <w:r>
        <w:fldChar w:fldCharType="separate"/>
      </w:r>
      <w:r>
        <w:t>39</w:t>
      </w:r>
      <w:r>
        <w:fldChar w:fldCharType="end"/>
      </w:r>
    </w:p>
    <w:p w14:paraId="28782C05" w14:textId="23988056"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_Toc176771458 \h </w:instrText>
      </w:r>
      <w:r>
        <w:fldChar w:fldCharType="separate"/>
      </w:r>
      <w:r>
        <w:t>39</w:t>
      </w:r>
      <w:r>
        <w:fldChar w:fldCharType="end"/>
      </w:r>
    </w:p>
    <w:p w14:paraId="253D79C9" w14:textId="5C6237D4" w:rsidR="002B0027" w:rsidRDefault="002B0027">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_Toc176771459 \h </w:instrText>
      </w:r>
      <w:r>
        <w:fldChar w:fldCharType="separate"/>
      </w:r>
      <w:r>
        <w:t>39</w:t>
      </w:r>
      <w:r>
        <w:fldChar w:fldCharType="end"/>
      </w:r>
    </w:p>
    <w:p w14:paraId="4275E6D1" w14:textId="6470DA35"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_Toc176771460 \h </w:instrText>
      </w:r>
      <w:r>
        <w:fldChar w:fldCharType="separate"/>
      </w:r>
      <w:r>
        <w:t>41</w:t>
      </w:r>
      <w:r>
        <w:fldChar w:fldCharType="end"/>
      </w:r>
    </w:p>
    <w:p w14:paraId="4024AEC0" w14:textId="734E668D" w:rsidR="002B0027" w:rsidRDefault="002B0027">
      <w:pPr>
        <w:pStyle w:val="TOC8"/>
        <w:rPr>
          <w:rFonts w:asciiTheme="minorHAnsi" w:eastAsiaTheme="minorEastAsia" w:hAnsiTheme="minorHAnsi" w:cstheme="minorBidi"/>
          <w:b w:val="0"/>
          <w:kern w:val="2"/>
          <w:sz w:val="24"/>
          <w:szCs w:val="24"/>
          <w:lang w:val="en-GB" w:eastAsia="en-GB"/>
          <w14:ligatures w14:val="standardContextual"/>
        </w:rPr>
      </w:pPr>
      <w:r w:rsidRPr="005D4086">
        <w:t xml:space="preserve">Annex A (normative): </w:t>
      </w:r>
      <w:r>
        <w:t>Measurement channels</w:t>
      </w:r>
      <w:r>
        <w:tab/>
      </w:r>
      <w:r>
        <w:fldChar w:fldCharType="begin"/>
      </w:r>
      <w:r>
        <w:instrText xml:space="preserve"> PAGEREF _Toc176771461 \h </w:instrText>
      </w:r>
      <w:r>
        <w:fldChar w:fldCharType="separate"/>
      </w:r>
      <w:r>
        <w:t>42</w:t>
      </w:r>
      <w:r>
        <w:fldChar w:fldCharType="end"/>
      </w:r>
    </w:p>
    <w:p w14:paraId="5A50D8E2" w14:textId="1981866C"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_Toc176771462 \h </w:instrText>
      </w:r>
      <w:r>
        <w:fldChar w:fldCharType="separate"/>
      </w:r>
      <w:r>
        <w:t>42</w:t>
      </w:r>
      <w:r>
        <w:fldChar w:fldCharType="end"/>
      </w:r>
    </w:p>
    <w:p w14:paraId="6A9D4DD6" w14:textId="7E306934"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rsidRPr="005D4086">
        <w:rPr>
          <w:snapToGrid w:val="0"/>
        </w:rPr>
        <w:t>A.1.1</w:t>
      </w:r>
      <w:r>
        <w:rPr>
          <w:rFonts w:asciiTheme="minorHAnsi" w:eastAsiaTheme="minorEastAsia" w:hAnsiTheme="minorHAnsi" w:cstheme="minorBidi"/>
          <w:kern w:val="2"/>
          <w:sz w:val="24"/>
          <w:szCs w:val="24"/>
          <w:lang w:val="en-GB" w:eastAsia="en-GB"/>
          <w14:ligatures w14:val="standardContextual"/>
        </w:rPr>
        <w:tab/>
      </w:r>
      <w:r w:rsidRPr="005D4086">
        <w:rPr>
          <w:snapToGrid w:val="0"/>
        </w:rPr>
        <w:t>Throughput definition</w:t>
      </w:r>
      <w:r>
        <w:tab/>
      </w:r>
      <w:r>
        <w:fldChar w:fldCharType="begin"/>
      </w:r>
      <w:r>
        <w:instrText xml:space="preserve"> PAGEREF _Toc176771463 \h </w:instrText>
      </w:r>
      <w:r>
        <w:fldChar w:fldCharType="separate"/>
      </w:r>
      <w:r>
        <w:t>42</w:t>
      </w:r>
      <w:r>
        <w:fldChar w:fldCharType="end"/>
      </w:r>
    </w:p>
    <w:p w14:paraId="2FBFEE9F" w14:textId="18A7CFDD"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_Toc176771464 \h </w:instrText>
      </w:r>
      <w:r>
        <w:fldChar w:fldCharType="separate"/>
      </w:r>
      <w:r>
        <w:t>42</w:t>
      </w:r>
      <w:r>
        <w:fldChar w:fldCharType="end"/>
      </w:r>
    </w:p>
    <w:p w14:paraId="71322878" w14:textId="5AE64CA2"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_Toc176771465 \h </w:instrText>
      </w:r>
      <w:r>
        <w:fldChar w:fldCharType="separate"/>
      </w:r>
      <w:r>
        <w:t>42</w:t>
      </w:r>
      <w:r>
        <w:fldChar w:fldCharType="end"/>
      </w:r>
    </w:p>
    <w:p w14:paraId="2C477436" w14:textId="303FAFF9"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_Toc176771466 \h </w:instrText>
      </w:r>
      <w:r>
        <w:fldChar w:fldCharType="separate"/>
      </w:r>
      <w:r>
        <w:t>43</w:t>
      </w:r>
      <w:r>
        <w:fldChar w:fldCharType="end"/>
      </w:r>
    </w:p>
    <w:p w14:paraId="4C4215C1" w14:textId="297AB81F"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_Toc176771467 \h </w:instrText>
      </w:r>
      <w:r>
        <w:fldChar w:fldCharType="separate"/>
      </w:r>
      <w:r>
        <w:t>43</w:t>
      </w:r>
      <w:r>
        <w:fldChar w:fldCharType="end"/>
      </w:r>
    </w:p>
    <w:p w14:paraId="1E497AA9" w14:textId="46FCF620"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lastRenderedPageBreak/>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_Toc176771468 \h </w:instrText>
      </w:r>
      <w:r>
        <w:fldChar w:fldCharType="separate"/>
      </w:r>
      <w:r>
        <w:t>44</w:t>
      </w:r>
      <w:r>
        <w:fldChar w:fldCharType="end"/>
      </w:r>
    </w:p>
    <w:p w14:paraId="03F36E4E" w14:textId="653F208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_Toc176771469 \h </w:instrText>
      </w:r>
      <w:r>
        <w:fldChar w:fldCharType="separate"/>
      </w:r>
      <w:r>
        <w:t>45</w:t>
      </w:r>
      <w:r>
        <w:fldChar w:fldCharType="end"/>
      </w:r>
    </w:p>
    <w:p w14:paraId="2CDB4FB3" w14:textId="2362AF2A"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_Toc176771470 \h </w:instrText>
      </w:r>
      <w:r>
        <w:fldChar w:fldCharType="separate"/>
      </w:r>
      <w:r>
        <w:t>46</w:t>
      </w:r>
      <w:r>
        <w:fldChar w:fldCharType="end"/>
      </w:r>
    </w:p>
    <w:p w14:paraId="748D43B1" w14:textId="3B075F0D"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DFT-s-OFDM 256QAM</w:t>
      </w:r>
      <w:r>
        <w:tab/>
      </w:r>
      <w:r>
        <w:fldChar w:fldCharType="begin"/>
      </w:r>
      <w:r>
        <w:instrText xml:space="preserve"> PAGEREF _Toc176771471 \h </w:instrText>
      </w:r>
      <w:r>
        <w:fldChar w:fldCharType="separate"/>
      </w:r>
      <w:r>
        <w:t>47</w:t>
      </w:r>
      <w:r>
        <w:fldChar w:fldCharType="end"/>
      </w:r>
    </w:p>
    <w:p w14:paraId="6A6AC9F2" w14:textId="119FD998"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_Toc176771472 \h </w:instrText>
      </w:r>
      <w:r>
        <w:fldChar w:fldCharType="separate"/>
      </w:r>
      <w:r>
        <w:t>48</w:t>
      </w:r>
      <w:r>
        <w:fldChar w:fldCharType="end"/>
      </w:r>
    </w:p>
    <w:p w14:paraId="1DD23171" w14:textId="4BABCBE1"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_Toc176771473 \h </w:instrText>
      </w:r>
      <w:r>
        <w:fldChar w:fldCharType="separate"/>
      </w:r>
      <w:r>
        <w:t>49</w:t>
      </w:r>
      <w:r>
        <w:fldChar w:fldCharType="end"/>
      </w:r>
    </w:p>
    <w:p w14:paraId="23BF7E70" w14:textId="72D6EB3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A.2.2.8</w:t>
      </w:r>
      <w:r>
        <w:rPr>
          <w:rFonts w:asciiTheme="minorHAnsi" w:eastAsiaTheme="minorEastAsia" w:hAnsiTheme="minorHAnsi" w:cstheme="minorBidi"/>
          <w:kern w:val="2"/>
          <w:sz w:val="24"/>
          <w:szCs w:val="24"/>
          <w:lang w:val="en-GB" w:eastAsia="en-GB"/>
          <w14:ligatures w14:val="standardContextual"/>
        </w:rPr>
        <w:tab/>
      </w:r>
      <w:r>
        <w:t>CP-OFDM 64QAM</w:t>
      </w:r>
      <w:r>
        <w:tab/>
      </w:r>
      <w:r>
        <w:fldChar w:fldCharType="begin"/>
      </w:r>
      <w:r>
        <w:instrText xml:space="preserve"> PAGEREF _Toc176771474 \h </w:instrText>
      </w:r>
      <w:r>
        <w:fldChar w:fldCharType="separate"/>
      </w:r>
      <w:r>
        <w:t>50</w:t>
      </w:r>
      <w:r>
        <w:fldChar w:fldCharType="end"/>
      </w:r>
    </w:p>
    <w:p w14:paraId="046265FC" w14:textId="5A519B42"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A.2.2.9</w:t>
      </w:r>
      <w:r>
        <w:rPr>
          <w:rFonts w:asciiTheme="minorHAnsi" w:eastAsiaTheme="minorEastAsia" w:hAnsiTheme="minorHAnsi" w:cstheme="minorBidi"/>
          <w:kern w:val="2"/>
          <w:sz w:val="24"/>
          <w:szCs w:val="24"/>
          <w:lang w:val="en-GB" w:eastAsia="en-GB"/>
          <w14:ligatures w14:val="standardContextual"/>
        </w:rPr>
        <w:tab/>
      </w:r>
      <w:r>
        <w:t>CP-OFDM 256QAM</w:t>
      </w:r>
      <w:r>
        <w:tab/>
      </w:r>
      <w:r>
        <w:fldChar w:fldCharType="begin"/>
      </w:r>
      <w:r>
        <w:instrText xml:space="preserve"> PAGEREF _Toc176771475 \h </w:instrText>
      </w:r>
      <w:r>
        <w:fldChar w:fldCharType="separate"/>
      </w:r>
      <w:r>
        <w:t>51</w:t>
      </w:r>
      <w:r>
        <w:fldChar w:fldCharType="end"/>
      </w:r>
    </w:p>
    <w:p w14:paraId="4DEF191D" w14:textId="71B50CD2"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_Toc176771476 \h </w:instrText>
      </w:r>
      <w:r>
        <w:fldChar w:fldCharType="separate"/>
      </w:r>
      <w:r>
        <w:t>51</w:t>
      </w:r>
      <w:r>
        <w:fldChar w:fldCharType="end"/>
      </w:r>
    </w:p>
    <w:p w14:paraId="68A33996" w14:textId="6CAB2AB7"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_Toc176771477 \h </w:instrText>
      </w:r>
      <w:r>
        <w:fldChar w:fldCharType="separate"/>
      </w:r>
      <w:r>
        <w:t>51</w:t>
      </w:r>
      <w:r>
        <w:fldChar w:fldCharType="end"/>
      </w:r>
    </w:p>
    <w:p w14:paraId="58E51757" w14:textId="385203D5"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_Toc176771478 \h </w:instrText>
      </w:r>
      <w:r>
        <w:fldChar w:fldCharType="separate"/>
      </w:r>
      <w:r>
        <w:t>52</w:t>
      </w:r>
      <w:r>
        <w:fldChar w:fldCharType="end"/>
      </w:r>
    </w:p>
    <w:p w14:paraId="67BD5B5D" w14:textId="159B20A7"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_Toc176771479 \h </w:instrText>
      </w:r>
      <w:r>
        <w:fldChar w:fldCharType="separate"/>
      </w:r>
      <w:r>
        <w:t>52</w:t>
      </w:r>
      <w:r>
        <w:fldChar w:fldCharType="end"/>
      </w:r>
    </w:p>
    <w:p w14:paraId="6666FB2A" w14:textId="5101BB07"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_Toc176771480 \h </w:instrText>
      </w:r>
      <w:r>
        <w:fldChar w:fldCharType="separate"/>
      </w:r>
      <w:r>
        <w:t>52</w:t>
      </w:r>
      <w:r>
        <w:fldChar w:fldCharType="end"/>
      </w:r>
    </w:p>
    <w:p w14:paraId="17BE682E" w14:textId="61474B92"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_Toc176771481 \h </w:instrText>
      </w:r>
      <w:r>
        <w:fldChar w:fldCharType="separate"/>
      </w:r>
      <w:r>
        <w:t>54</w:t>
      </w:r>
      <w:r>
        <w:fldChar w:fldCharType="end"/>
      </w:r>
    </w:p>
    <w:p w14:paraId="7EAF7217" w14:textId="224E043E"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_Toc176771482 \h </w:instrText>
      </w:r>
      <w:r>
        <w:fldChar w:fldCharType="separate"/>
      </w:r>
      <w:r>
        <w:t>54</w:t>
      </w:r>
      <w:r>
        <w:fldChar w:fldCharType="end"/>
      </w:r>
    </w:p>
    <w:p w14:paraId="2BB8E434" w14:textId="1188BD5B"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_Toc176771483 \h </w:instrText>
      </w:r>
      <w:r>
        <w:fldChar w:fldCharType="separate"/>
      </w:r>
      <w:r>
        <w:t>54</w:t>
      </w:r>
      <w:r>
        <w:fldChar w:fldCharType="end"/>
      </w:r>
    </w:p>
    <w:p w14:paraId="6F175E81" w14:textId="67F90FBE"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_Toc176771484 \h </w:instrText>
      </w:r>
      <w:r>
        <w:fldChar w:fldCharType="separate"/>
      </w:r>
      <w:r>
        <w:t>54</w:t>
      </w:r>
      <w:r>
        <w:fldChar w:fldCharType="end"/>
      </w:r>
    </w:p>
    <w:p w14:paraId="6E915CDE" w14:textId="43A1D3D7"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_Toc176771485 \h </w:instrText>
      </w:r>
      <w:r>
        <w:fldChar w:fldCharType="separate"/>
      </w:r>
      <w:r>
        <w:t>54</w:t>
      </w:r>
      <w:r>
        <w:fldChar w:fldCharType="end"/>
      </w:r>
    </w:p>
    <w:p w14:paraId="59A4A0F7" w14:textId="44499103" w:rsidR="002B0027" w:rsidRDefault="002B0027">
      <w:pPr>
        <w:pStyle w:val="TOC8"/>
        <w:rPr>
          <w:rFonts w:asciiTheme="minorHAnsi" w:eastAsiaTheme="minorEastAsia" w:hAnsiTheme="minorHAnsi" w:cstheme="minorBidi"/>
          <w:b w:val="0"/>
          <w:kern w:val="2"/>
          <w:sz w:val="24"/>
          <w:szCs w:val="24"/>
          <w:lang w:val="en-GB" w:eastAsia="en-GB"/>
          <w14:ligatures w14:val="standardContextual"/>
        </w:rPr>
      </w:pPr>
      <w:r w:rsidRPr="005D4086">
        <w:t>Annex B (normative): Propagation conditions</w:t>
      </w:r>
      <w:r>
        <w:tab/>
      </w:r>
      <w:r>
        <w:fldChar w:fldCharType="begin"/>
      </w:r>
      <w:r>
        <w:instrText xml:space="preserve"> PAGEREF _Toc176771486 \h </w:instrText>
      </w:r>
      <w:r>
        <w:fldChar w:fldCharType="separate"/>
      </w:r>
      <w:r>
        <w:t>55</w:t>
      </w:r>
      <w:r>
        <w:fldChar w:fldCharType="end"/>
      </w:r>
    </w:p>
    <w:p w14:paraId="1BC0085D" w14:textId="61846E67"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rsidRPr="005D4086">
        <w:t>B.1</w:t>
      </w:r>
      <w:r>
        <w:rPr>
          <w:rFonts w:asciiTheme="minorHAnsi" w:eastAsiaTheme="minorEastAsia" w:hAnsiTheme="minorHAnsi" w:cstheme="minorBidi"/>
          <w:kern w:val="2"/>
          <w:sz w:val="24"/>
          <w:szCs w:val="24"/>
          <w:lang w:val="en-GB" w:eastAsia="en-GB"/>
          <w14:ligatures w14:val="standardContextual"/>
        </w:rPr>
        <w:tab/>
      </w:r>
      <w:r w:rsidRPr="005D4086">
        <w:t>Static propagation condition</w:t>
      </w:r>
      <w:r>
        <w:tab/>
      </w:r>
      <w:r>
        <w:fldChar w:fldCharType="begin"/>
      </w:r>
      <w:r>
        <w:instrText xml:space="preserve"> PAGEREF _Toc176771487 \h </w:instrText>
      </w:r>
      <w:r>
        <w:fldChar w:fldCharType="separate"/>
      </w:r>
      <w:r>
        <w:t>55</w:t>
      </w:r>
      <w:r>
        <w:fldChar w:fldCharType="end"/>
      </w:r>
    </w:p>
    <w:p w14:paraId="310D8917" w14:textId="453ABAF0"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rsidRPr="005D4086">
        <w:rPr>
          <w:snapToGrid w:val="0"/>
        </w:rPr>
        <w:t>B.1.1</w:t>
      </w:r>
      <w:r>
        <w:rPr>
          <w:rFonts w:asciiTheme="minorHAnsi" w:eastAsiaTheme="minorEastAsia" w:hAnsiTheme="minorHAnsi" w:cstheme="minorBidi"/>
          <w:kern w:val="2"/>
          <w:sz w:val="24"/>
          <w:szCs w:val="24"/>
          <w:lang w:val="en-GB" w:eastAsia="en-GB"/>
          <w14:ligatures w14:val="standardContextual"/>
        </w:rPr>
        <w:tab/>
      </w:r>
      <w:r w:rsidRPr="005D4086">
        <w:rPr>
          <w:snapToGrid w:val="0"/>
        </w:rPr>
        <w:t>UE Receiver with 1Rx</w:t>
      </w:r>
      <w:r>
        <w:tab/>
      </w:r>
      <w:r>
        <w:fldChar w:fldCharType="begin"/>
      </w:r>
      <w:r>
        <w:instrText xml:space="preserve"> PAGEREF _Toc176771488 \h </w:instrText>
      </w:r>
      <w:r>
        <w:fldChar w:fldCharType="separate"/>
      </w:r>
      <w:r>
        <w:t>55</w:t>
      </w:r>
      <w:r>
        <w:fldChar w:fldCharType="end"/>
      </w:r>
    </w:p>
    <w:p w14:paraId="6F50FEC2" w14:textId="6F91B9A6"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rsidRPr="005D4086">
        <w:rPr>
          <w:snapToGrid w:val="0"/>
        </w:rPr>
        <w:t>B.1.2</w:t>
      </w:r>
      <w:r>
        <w:rPr>
          <w:rFonts w:asciiTheme="minorHAnsi" w:eastAsiaTheme="minorEastAsia" w:hAnsiTheme="minorHAnsi" w:cstheme="minorBidi"/>
          <w:kern w:val="2"/>
          <w:sz w:val="24"/>
          <w:szCs w:val="24"/>
          <w:lang w:val="en-GB" w:eastAsia="en-GB"/>
          <w14:ligatures w14:val="standardContextual"/>
        </w:rPr>
        <w:tab/>
      </w:r>
      <w:r w:rsidRPr="005D4086">
        <w:rPr>
          <w:snapToGrid w:val="0"/>
        </w:rPr>
        <w:t>UE Receiver with 2Rx</w:t>
      </w:r>
      <w:r>
        <w:tab/>
      </w:r>
      <w:r>
        <w:fldChar w:fldCharType="begin"/>
      </w:r>
      <w:r>
        <w:instrText xml:space="preserve"> PAGEREF _Toc176771489 \h </w:instrText>
      </w:r>
      <w:r>
        <w:fldChar w:fldCharType="separate"/>
      </w:r>
      <w:r>
        <w:t>55</w:t>
      </w:r>
      <w:r>
        <w:fldChar w:fldCharType="end"/>
      </w:r>
    </w:p>
    <w:p w14:paraId="114A5CA7" w14:textId="559EB1E8"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rsidRPr="005D4086">
        <w:t>B.2.1</w:t>
      </w:r>
      <w:r>
        <w:rPr>
          <w:rFonts w:asciiTheme="minorHAnsi" w:eastAsiaTheme="minorEastAsia" w:hAnsiTheme="minorHAnsi" w:cstheme="minorBidi"/>
          <w:kern w:val="2"/>
          <w:sz w:val="24"/>
          <w:szCs w:val="24"/>
          <w:lang w:val="en-GB" w:eastAsia="en-GB"/>
          <w14:ligatures w14:val="standardContextual"/>
        </w:rPr>
        <w:tab/>
      </w:r>
      <w:r w:rsidRPr="005D4086">
        <w:t>Delay profiles</w:t>
      </w:r>
      <w:r>
        <w:tab/>
      </w:r>
      <w:r>
        <w:fldChar w:fldCharType="begin"/>
      </w:r>
      <w:r>
        <w:instrText xml:space="preserve"> PAGEREF _Toc176771490 \h </w:instrText>
      </w:r>
      <w:r>
        <w:fldChar w:fldCharType="separate"/>
      </w:r>
      <w:r>
        <w:t>55</w:t>
      </w:r>
      <w:r>
        <w:fldChar w:fldCharType="end"/>
      </w:r>
    </w:p>
    <w:p w14:paraId="6CD13607" w14:textId="5B6D3760"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rsidRPr="005D4086">
        <w:t>B.2.2</w:t>
      </w:r>
      <w:r>
        <w:rPr>
          <w:rFonts w:asciiTheme="minorHAnsi" w:eastAsiaTheme="minorEastAsia" w:hAnsiTheme="minorHAnsi" w:cstheme="minorBidi"/>
          <w:kern w:val="2"/>
          <w:sz w:val="24"/>
          <w:szCs w:val="24"/>
          <w:lang w:val="en-GB" w:eastAsia="en-GB"/>
          <w14:ligatures w14:val="standardContextual"/>
        </w:rPr>
        <w:tab/>
      </w:r>
      <w:r w:rsidRPr="005D4086">
        <w:t>Combinations of channel model parameters</w:t>
      </w:r>
      <w:r>
        <w:tab/>
      </w:r>
      <w:r>
        <w:fldChar w:fldCharType="begin"/>
      </w:r>
      <w:r>
        <w:instrText xml:space="preserve"> PAGEREF _Toc176771491 \h </w:instrText>
      </w:r>
      <w:r>
        <w:fldChar w:fldCharType="separate"/>
      </w:r>
      <w:r>
        <w:t>56</w:t>
      </w:r>
      <w:r>
        <w:fldChar w:fldCharType="end"/>
      </w:r>
    </w:p>
    <w:p w14:paraId="31128FB3" w14:textId="42BE2A85"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rsidRPr="005D4086">
        <w:rPr>
          <w:snapToGrid w:val="0"/>
        </w:rPr>
        <w:t>B.2.3</w:t>
      </w:r>
      <w:r>
        <w:rPr>
          <w:rFonts w:asciiTheme="minorHAnsi" w:eastAsiaTheme="minorEastAsia" w:hAnsiTheme="minorHAnsi" w:cstheme="minorBidi"/>
          <w:kern w:val="2"/>
          <w:sz w:val="24"/>
          <w:szCs w:val="24"/>
          <w:lang w:val="en-GB" w:eastAsia="en-GB"/>
          <w14:ligatures w14:val="standardContextual"/>
        </w:rPr>
        <w:tab/>
      </w:r>
      <w:r w:rsidRPr="005D4086">
        <w:rPr>
          <w:snapToGrid w:val="0"/>
        </w:rPr>
        <w:t>MIMO Channel Correlation Matrices</w:t>
      </w:r>
      <w:r>
        <w:tab/>
      </w:r>
      <w:r>
        <w:fldChar w:fldCharType="begin"/>
      </w:r>
      <w:r>
        <w:instrText xml:space="preserve"> PAGEREF _Toc176771492 \h </w:instrText>
      </w:r>
      <w:r>
        <w:fldChar w:fldCharType="separate"/>
      </w:r>
      <w:r>
        <w:t>56</w:t>
      </w:r>
      <w:r>
        <w:fldChar w:fldCharType="end"/>
      </w:r>
    </w:p>
    <w:p w14:paraId="301F81E5" w14:textId="74459C31" w:rsidR="002B0027" w:rsidRDefault="002B0027">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_Toc176771493 \h </w:instrText>
      </w:r>
      <w:r>
        <w:fldChar w:fldCharType="separate"/>
      </w:r>
      <w:r>
        <w:t>56</w:t>
      </w:r>
      <w:r>
        <w:fldChar w:fldCharType="end"/>
      </w:r>
    </w:p>
    <w:p w14:paraId="43C70D0D" w14:textId="288ED0E6"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_Toc176771494 \h </w:instrText>
      </w:r>
      <w:r>
        <w:fldChar w:fldCharType="separate"/>
      </w:r>
      <w:r>
        <w:t>56</w:t>
      </w:r>
      <w:r>
        <w:fldChar w:fldCharType="end"/>
      </w:r>
    </w:p>
    <w:p w14:paraId="464C83EA" w14:textId="6A915504" w:rsidR="002B0027" w:rsidRDefault="002B0027">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_Toc176771495 \h </w:instrText>
      </w:r>
      <w:r>
        <w:fldChar w:fldCharType="separate"/>
      </w:r>
      <w:r>
        <w:t>57</w:t>
      </w:r>
      <w:r>
        <w:fldChar w:fldCharType="end"/>
      </w:r>
    </w:p>
    <w:p w14:paraId="006D79D5" w14:textId="626C69D4" w:rsidR="002B0027" w:rsidRDefault="002B0027">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_Toc176771496 \h </w:instrText>
      </w:r>
      <w:r>
        <w:fldChar w:fldCharType="separate"/>
      </w:r>
      <w:r>
        <w:t>58</w:t>
      </w:r>
      <w:r>
        <w:fldChar w:fldCharType="end"/>
      </w:r>
    </w:p>
    <w:p w14:paraId="02E7A159" w14:textId="52C9A92E"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_Toc176771497 \h </w:instrText>
      </w:r>
      <w:r>
        <w:fldChar w:fldCharType="separate"/>
      </w:r>
      <w:r>
        <w:t>58</w:t>
      </w:r>
      <w:r>
        <w:fldChar w:fldCharType="end"/>
      </w:r>
    </w:p>
    <w:p w14:paraId="0B2572F5" w14:textId="655209B3"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rsidRPr="005D4086">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5D4086">
        <w:rPr>
          <w:rFonts w:eastAsia="Yu Mincho"/>
        </w:rPr>
        <w:t>Setup</w:t>
      </w:r>
      <w:r>
        <w:t xml:space="preserve"> (Conducted)</w:t>
      </w:r>
      <w:r>
        <w:tab/>
      </w:r>
      <w:r>
        <w:fldChar w:fldCharType="begin"/>
      </w:r>
      <w:r>
        <w:instrText xml:space="preserve"> PAGEREF _Toc176771498 \h </w:instrText>
      </w:r>
      <w:r>
        <w:fldChar w:fldCharType="separate"/>
      </w:r>
      <w:r>
        <w:t>58</w:t>
      </w:r>
      <w:r>
        <w:fldChar w:fldCharType="end"/>
      </w:r>
    </w:p>
    <w:p w14:paraId="36B7D2A4" w14:textId="19470FAF"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_Toc176771499 \h </w:instrText>
      </w:r>
      <w:r>
        <w:fldChar w:fldCharType="separate"/>
      </w:r>
      <w:r>
        <w:t>58</w:t>
      </w:r>
      <w:r>
        <w:fldChar w:fldCharType="end"/>
      </w:r>
    </w:p>
    <w:p w14:paraId="4518C088" w14:textId="6099FE8B"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_Toc176771500 \h </w:instrText>
      </w:r>
      <w:r>
        <w:fldChar w:fldCharType="separate"/>
      </w:r>
      <w:r>
        <w:t>58</w:t>
      </w:r>
      <w:r>
        <w:fldChar w:fldCharType="end"/>
      </w:r>
    </w:p>
    <w:p w14:paraId="619EF1CD" w14:textId="6B445DA1" w:rsidR="002B0027" w:rsidRDefault="002B0027">
      <w:pPr>
        <w:pStyle w:val="TOC8"/>
        <w:rPr>
          <w:rFonts w:asciiTheme="minorHAnsi" w:eastAsiaTheme="minorEastAsia" w:hAnsiTheme="minorHAnsi" w:cstheme="minorBidi"/>
          <w:b w:val="0"/>
          <w:kern w:val="2"/>
          <w:sz w:val="24"/>
          <w:szCs w:val="24"/>
          <w:lang w:val="en-GB" w:eastAsia="en-GB"/>
          <w14:ligatures w14:val="standardContextual"/>
        </w:rPr>
      </w:pPr>
      <w:r w:rsidRPr="005D4086">
        <w:rPr>
          <w:lang w:val="fr-FR"/>
        </w:rPr>
        <w:t>Annex D (informative): Void</w:t>
      </w:r>
      <w:r>
        <w:tab/>
      </w:r>
      <w:r>
        <w:fldChar w:fldCharType="begin"/>
      </w:r>
      <w:r>
        <w:instrText xml:space="preserve"> PAGEREF _Toc176771501 \h </w:instrText>
      </w:r>
      <w:r>
        <w:fldChar w:fldCharType="separate"/>
      </w:r>
      <w:r>
        <w:t>59</w:t>
      </w:r>
      <w:r>
        <w:fldChar w:fldCharType="end"/>
      </w:r>
    </w:p>
    <w:p w14:paraId="29AF41DB" w14:textId="319DA0A3" w:rsidR="002B0027" w:rsidRDefault="002B0027">
      <w:pPr>
        <w:pStyle w:val="TOC8"/>
        <w:rPr>
          <w:rFonts w:asciiTheme="minorHAnsi" w:eastAsiaTheme="minorEastAsia" w:hAnsiTheme="minorHAnsi" w:cstheme="minorBidi"/>
          <w:b w:val="0"/>
          <w:kern w:val="2"/>
          <w:sz w:val="24"/>
          <w:szCs w:val="24"/>
          <w:lang w:val="en-GB" w:eastAsia="en-GB"/>
          <w14:ligatures w14:val="standardContextual"/>
        </w:rPr>
      </w:pPr>
      <w:r w:rsidRPr="005D4086">
        <w:rPr>
          <w:lang w:val="fr-FR"/>
        </w:rPr>
        <w:t>Annex E (normative): Environmental conditions</w:t>
      </w:r>
      <w:r>
        <w:tab/>
      </w:r>
      <w:r>
        <w:fldChar w:fldCharType="begin"/>
      </w:r>
      <w:r>
        <w:instrText xml:space="preserve"> PAGEREF _Toc176771502 \h </w:instrText>
      </w:r>
      <w:r>
        <w:fldChar w:fldCharType="separate"/>
      </w:r>
      <w:r>
        <w:t>59</w:t>
      </w:r>
      <w:r>
        <w:fldChar w:fldCharType="end"/>
      </w:r>
    </w:p>
    <w:p w14:paraId="437E361D" w14:textId="72530714"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_Toc176771503 \h </w:instrText>
      </w:r>
      <w:r>
        <w:fldChar w:fldCharType="separate"/>
      </w:r>
      <w:r>
        <w:t>59</w:t>
      </w:r>
      <w:r>
        <w:fldChar w:fldCharType="end"/>
      </w:r>
    </w:p>
    <w:p w14:paraId="5BEEE248" w14:textId="7F0D6AF1" w:rsidR="002B0027" w:rsidRDefault="002B0027">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_Toc176771504 \h </w:instrText>
      </w:r>
      <w:r>
        <w:fldChar w:fldCharType="separate"/>
      </w:r>
      <w:r>
        <w:t>59</w:t>
      </w:r>
      <w:r>
        <w:fldChar w:fldCharType="end"/>
      </w:r>
    </w:p>
    <w:p w14:paraId="766BC5A3" w14:textId="3CAC7132"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_Toc176771505 \h </w:instrText>
      </w:r>
      <w:r>
        <w:fldChar w:fldCharType="separate"/>
      </w:r>
      <w:r>
        <w:t>59</w:t>
      </w:r>
      <w:r>
        <w:fldChar w:fldCharType="end"/>
      </w:r>
    </w:p>
    <w:p w14:paraId="1F89E41F" w14:textId="3334DFDE"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_Toc176771506 \h </w:instrText>
      </w:r>
      <w:r>
        <w:fldChar w:fldCharType="separate"/>
      </w:r>
      <w:r>
        <w:t>60</w:t>
      </w:r>
      <w:r>
        <w:fldChar w:fldCharType="end"/>
      </w:r>
    </w:p>
    <w:p w14:paraId="08012DF1" w14:textId="3817C512" w:rsidR="002B0027" w:rsidRDefault="002B0027">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_Toc176771507 \h </w:instrText>
      </w:r>
      <w:r>
        <w:fldChar w:fldCharType="separate"/>
      </w:r>
      <w:r>
        <w:t>60</w:t>
      </w:r>
      <w:r>
        <w:fldChar w:fldCharType="end"/>
      </w:r>
    </w:p>
    <w:p w14:paraId="304C1E44" w14:textId="681B8A37" w:rsidR="002B0027" w:rsidRDefault="002B0027">
      <w:pPr>
        <w:pStyle w:val="TOC8"/>
        <w:rPr>
          <w:rFonts w:asciiTheme="minorHAnsi" w:eastAsiaTheme="minorEastAsia" w:hAnsiTheme="minorHAnsi" w:cstheme="minorBidi"/>
          <w:b w:val="0"/>
          <w:kern w:val="2"/>
          <w:sz w:val="24"/>
          <w:szCs w:val="24"/>
          <w:lang w:val="en-GB" w:eastAsia="en-GB"/>
          <w14:ligatures w14:val="standardContextual"/>
        </w:rPr>
      </w:pPr>
      <w:r>
        <w:t>Annex F (informative): Change history</w:t>
      </w:r>
      <w:r>
        <w:tab/>
      </w:r>
      <w:r>
        <w:fldChar w:fldCharType="begin"/>
      </w:r>
      <w:r>
        <w:instrText xml:space="preserve"> PAGEREF _Toc176771508 \h </w:instrText>
      </w:r>
      <w:r>
        <w:fldChar w:fldCharType="separate"/>
      </w:r>
      <w:r>
        <w:t>61</w:t>
      </w:r>
      <w:r>
        <w:fldChar w:fldCharType="end"/>
      </w:r>
    </w:p>
    <w:p w14:paraId="38332B2E" w14:textId="5FAD26BE" w:rsidR="00080512" w:rsidRPr="004D3578" w:rsidRDefault="002B0027">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0EC30D" w14:textId="77777777" w:rsidR="00080512" w:rsidRPr="004D3578" w:rsidRDefault="00080512">
      <w:r w:rsidRPr="008210FA">
        <w:t xml:space="preserve">This Technical </w:t>
      </w:r>
      <w:bookmarkStart w:id="34" w:name="spectype3"/>
      <w:r w:rsidRPr="008210FA">
        <w:t>Specification</w:t>
      </w:r>
      <w:bookmarkEnd w:id="34"/>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5" w:name="introduction"/>
      <w:bookmarkEnd w:id="35"/>
      <w:r w:rsidRPr="004D3578">
        <w:br w:type="page"/>
      </w:r>
      <w:bookmarkStart w:id="36" w:name="scope"/>
      <w:bookmarkEnd w:id="36"/>
    </w:p>
    <w:p w14:paraId="1E7FD244" w14:textId="4B18E25A" w:rsidR="003B6F3D" w:rsidRPr="004D3578" w:rsidRDefault="003B6F3D" w:rsidP="003B6F3D">
      <w:pPr>
        <w:pStyle w:val="Heading1"/>
      </w:pPr>
      <w:bookmarkStart w:id="37" w:name="_Toc97562254"/>
      <w:bookmarkStart w:id="38" w:name="_Toc104122481"/>
      <w:bookmarkStart w:id="39" w:name="_Toc104205432"/>
      <w:bookmarkStart w:id="40" w:name="_Toc104206639"/>
      <w:bookmarkStart w:id="41" w:name="_Toc104503599"/>
      <w:bookmarkStart w:id="42" w:name="_Toc106127521"/>
      <w:bookmarkStart w:id="43" w:name="_Toc123057886"/>
      <w:bookmarkStart w:id="44" w:name="_Toc124255181"/>
      <w:bookmarkStart w:id="45" w:name="_Toc124255372"/>
      <w:bookmarkStart w:id="46" w:name="_Toc124255509"/>
      <w:bookmarkStart w:id="47" w:name="_Toc131688347"/>
      <w:bookmarkStart w:id="48" w:name="_Toc137372989"/>
      <w:bookmarkStart w:id="49" w:name="_Toc138884932"/>
      <w:bookmarkStart w:id="50" w:name="_Toc145689749"/>
      <w:bookmarkStart w:id="51" w:name="_Toc155376468"/>
      <w:bookmarkStart w:id="52" w:name="_Toc161671901"/>
      <w:bookmarkStart w:id="53" w:name="_Toc169881803"/>
      <w:bookmarkStart w:id="54" w:name="_Toc176771357"/>
      <w:r>
        <w:rPr>
          <w:rFonts w:hint="eastAsia"/>
        </w:rP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55" w:name="references"/>
      <w:bookmarkStart w:id="56" w:name="_Toc97562255"/>
      <w:bookmarkStart w:id="57" w:name="_Toc104122482"/>
      <w:bookmarkStart w:id="58" w:name="_Toc104205433"/>
      <w:bookmarkStart w:id="59" w:name="_Toc104206640"/>
      <w:bookmarkStart w:id="60" w:name="_Toc104503600"/>
      <w:bookmarkStart w:id="61" w:name="_Toc106127522"/>
      <w:bookmarkStart w:id="62" w:name="_Toc123057887"/>
      <w:bookmarkStart w:id="63" w:name="_Toc124255182"/>
      <w:bookmarkStart w:id="64" w:name="_Toc124255373"/>
      <w:bookmarkStart w:id="65" w:name="_Toc124255510"/>
      <w:bookmarkStart w:id="66" w:name="_Toc131688348"/>
      <w:bookmarkStart w:id="67" w:name="_Toc137372990"/>
      <w:bookmarkStart w:id="68" w:name="_Toc138884933"/>
      <w:bookmarkStart w:id="69" w:name="_Toc145689750"/>
      <w:bookmarkStart w:id="70" w:name="_Toc155376469"/>
      <w:bookmarkStart w:id="71" w:name="_Toc161671902"/>
      <w:bookmarkStart w:id="72" w:name="_Toc169881804"/>
      <w:bookmarkStart w:id="73" w:name="_Toc176771358"/>
      <w:bookmarkEnd w:id="55"/>
      <w:r w:rsidRPr="004D3578">
        <w:t>2</w:t>
      </w:r>
      <w:r w:rsidRPr="004D3578">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74" w:name="_Hlk97557962"/>
      <w:r w:rsidRPr="004D3578">
        <w:t>[1]</w:t>
      </w:r>
      <w:r w:rsidRPr="004D3578">
        <w:tab/>
        <w:t>3GPP TR 21.905: "Vocabulary for 3GPP Specifications".</w:t>
      </w:r>
      <w:bookmarkEnd w:id="74"/>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75" w:name="_Toc97562256"/>
      <w:bookmarkStart w:id="76" w:name="_Toc104122483"/>
      <w:bookmarkStart w:id="77" w:name="_Toc104205434"/>
      <w:bookmarkStart w:id="78" w:name="_Toc104206641"/>
      <w:bookmarkStart w:id="79" w:name="_Toc104503601"/>
      <w:bookmarkStart w:id="80" w:name="_Toc106127523"/>
      <w:bookmarkStart w:id="81" w:name="_Toc123057888"/>
      <w:bookmarkStart w:id="82" w:name="_Toc124255183"/>
      <w:bookmarkStart w:id="83" w:name="_Toc124255374"/>
      <w:bookmarkStart w:id="84" w:name="_Toc124255511"/>
      <w:bookmarkStart w:id="85" w:name="_Toc131688349"/>
      <w:bookmarkStart w:id="86" w:name="_Toc137372991"/>
      <w:bookmarkStart w:id="87" w:name="_Toc138884934"/>
      <w:bookmarkStart w:id="88" w:name="_Toc145689751"/>
      <w:bookmarkStart w:id="89" w:name="_Toc155376470"/>
      <w:bookmarkStart w:id="90" w:name="_Toc161671903"/>
      <w:bookmarkStart w:id="91" w:name="_Toc169881805"/>
      <w:bookmarkStart w:id="92" w:name="_Toc176771359"/>
      <w:r>
        <w:rPr>
          <w:rFonts w:hint="eastAsia"/>
        </w:rPr>
        <w:lastRenderedPageBreak/>
        <w:t>3</w:t>
      </w:r>
      <w:r>
        <w:tab/>
      </w:r>
      <w:r w:rsidRPr="004D3578">
        <w:t>Definitions</w:t>
      </w:r>
      <w:r>
        <w:t xml:space="preserve">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D7E834" w14:textId="60F6CB87" w:rsidR="00080512" w:rsidRPr="006348F2" w:rsidRDefault="006348F2" w:rsidP="006348F2">
      <w:pPr>
        <w:pStyle w:val="Heading2"/>
      </w:pPr>
      <w:bookmarkStart w:id="93" w:name="definitions"/>
      <w:bookmarkStart w:id="94" w:name="_Toc97562257"/>
      <w:bookmarkStart w:id="95" w:name="_Toc104122484"/>
      <w:bookmarkStart w:id="96" w:name="_Toc104205435"/>
      <w:bookmarkStart w:id="97" w:name="_Toc104206642"/>
      <w:bookmarkStart w:id="98" w:name="_Toc104503602"/>
      <w:bookmarkStart w:id="99" w:name="_Toc106127524"/>
      <w:bookmarkStart w:id="100" w:name="_Toc123057889"/>
      <w:bookmarkStart w:id="101" w:name="_Toc124255184"/>
      <w:bookmarkStart w:id="102" w:name="_Toc124255375"/>
      <w:bookmarkStart w:id="103" w:name="_Toc124255512"/>
      <w:bookmarkStart w:id="104" w:name="_Toc131688350"/>
      <w:bookmarkStart w:id="105" w:name="_Toc137372992"/>
      <w:bookmarkStart w:id="106" w:name="_Toc138884935"/>
      <w:bookmarkStart w:id="107" w:name="_Toc145689752"/>
      <w:bookmarkStart w:id="108" w:name="_Toc155376471"/>
      <w:bookmarkStart w:id="109" w:name="_Toc161671904"/>
      <w:bookmarkStart w:id="110" w:name="_Toc169881806"/>
      <w:bookmarkStart w:id="111" w:name="_Toc176771360"/>
      <w:bookmarkEnd w:id="93"/>
      <w:r>
        <w:rPr>
          <w:rFonts w:hint="eastAsia"/>
        </w:rPr>
        <w:t>3</w:t>
      </w:r>
      <w:r>
        <w:t>.1</w:t>
      </w:r>
      <w:r>
        <w:tab/>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12"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12"/>
    </w:p>
    <w:p w14:paraId="0CFABD45" w14:textId="77777777" w:rsidR="00080512" w:rsidRPr="004D3578" w:rsidRDefault="00080512">
      <w:pPr>
        <w:pStyle w:val="Heading2"/>
      </w:pPr>
      <w:bookmarkStart w:id="113" w:name="_Toc97562258"/>
      <w:bookmarkStart w:id="114" w:name="_Toc104122485"/>
      <w:bookmarkStart w:id="115" w:name="_Toc104205436"/>
      <w:bookmarkStart w:id="116" w:name="_Toc104206643"/>
      <w:bookmarkStart w:id="117" w:name="_Toc104503603"/>
      <w:bookmarkStart w:id="118" w:name="_Toc106127525"/>
      <w:bookmarkStart w:id="119" w:name="_Toc123057890"/>
      <w:bookmarkStart w:id="120" w:name="_Toc124255185"/>
      <w:bookmarkStart w:id="121" w:name="_Toc124255376"/>
      <w:bookmarkStart w:id="122" w:name="_Toc124255513"/>
      <w:bookmarkStart w:id="123" w:name="_Toc131688351"/>
      <w:bookmarkStart w:id="124" w:name="_Toc137372993"/>
      <w:bookmarkStart w:id="125" w:name="_Toc138884936"/>
      <w:bookmarkStart w:id="126" w:name="_Toc145689753"/>
      <w:bookmarkStart w:id="127" w:name="_Toc155376472"/>
      <w:bookmarkStart w:id="128" w:name="_Toc161671905"/>
      <w:bookmarkStart w:id="129" w:name="_Toc169881807"/>
      <w:bookmarkStart w:id="130" w:name="_Toc176771361"/>
      <w:bookmarkStart w:id="131" w:name="_Hlk97562028"/>
      <w:r w:rsidRPr="004D3578">
        <w:t>3.2</w:t>
      </w:r>
      <w:r w:rsidRPr="004D3578">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bookmarkEnd w:id="13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lastRenderedPageBreak/>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32" w:name="_Toc97562259"/>
      <w:bookmarkStart w:id="133" w:name="_Toc104122486"/>
      <w:bookmarkStart w:id="134" w:name="_Toc104205437"/>
      <w:bookmarkStart w:id="135" w:name="_Toc104206644"/>
      <w:bookmarkStart w:id="136" w:name="_Toc104503604"/>
      <w:bookmarkStart w:id="137" w:name="_Toc106127526"/>
      <w:bookmarkStart w:id="138" w:name="_Toc123057891"/>
      <w:bookmarkStart w:id="139" w:name="_Toc124255186"/>
      <w:bookmarkStart w:id="140" w:name="_Toc124255377"/>
      <w:bookmarkStart w:id="141" w:name="_Toc124255514"/>
      <w:bookmarkStart w:id="142" w:name="_Toc131688352"/>
      <w:bookmarkStart w:id="143" w:name="_Toc137372994"/>
      <w:bookmarkStart w:id="144" w:name="_Toc138884937"/>
      <w:bookmarkStart w:id="145" w:name="_Toc145689754"/>
      <w:bookmarkStart w:id="146" w:name="_Toc155376473"/>
      <w:bookmarkStart w:id="147" w:name="_Toc161671906"/>
      <w:bookmarkStart w:id="148" w:name="_Toc169881808"/>
      <w:bookmarkStart w:id="149" w:name="_Toc176771362"/>
      <w:r w:rsidRPr="004D3578">
        <w:t>3.3</w:t>
      </w:r>
      <w:r w:rsidRPr="004D3578">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50" w:name="_Hlk149762437"/>
      <w:r>
        <w:t>G</w:t>
      </w:r>
      <w:r w:rsidRPr="00B227C9">
        <w:t>eostationary-</w:t>
      </w:r>
      <w:r>
        <w:t>S</w:t>
      </w:r>
      <w:r w:rsidRPr="00B227C9">
        <w:t xml:space="preserve">atellite </w:t>
      </w:r>
      <w:r>
        <w:t>O</w:t>
      </w:r>
      <w:r w:rsidRPr="00B227C9">
        <w:t>rbit</w:t>
      </w:r>
      <w:bookmarkEnd w:id="150"/>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51" w:name="clause4"/>
      <w:bookmarkEnd w:id="151"/>
    </w:p>
    <w:p w14:paraId="47FA739F" w14:textId="54DAB24A" w:rsidR="006348F2" w:rsidRDefault="006348F2" w:rsidP="006348F2">
      <w:pPr>
        <w:pStyle w:val="Heading1"/>
      </w:pPr>
      <w:bookmarkStart w:id="152" w:name="_Toc97562260"/>
      <w:bookmarkStart w:id="153" w:name="_Toc104122487"/>
      <w:bookmarkStart w:id="154" w:name="_Toc104205438"/>
      <w:bookmarkStart w:id="155" w:name="_Toc104206645"/>
      <w:bookmarkStart w:id="156" w:name="_Toc104503605"/>
      <w:bookmarkStart w:id="157" w:name="_Toc106127527"/>
      <w:bookmarkStart w:id="158" w:name="_Toc123057892"/>
      <w:bookmarkStart w:id="159" w:name="_Toc124255187"/>
      <w:bookmarkStart w:id="160" w:name="_Toc124255378"/>
      <w:bookmarkStart w:id="161" w:name="_Toc124255515"/>
      <w:bookmarkStart w:id="162" w:name="_Toc131688353"/>
      <w:bookmarkStart w:id="163" w:name="_Toc137372995"/>
      <w:bookmarkStart w:id="164" w:name="_Toc138884938"/>
      <w:bookmarkStart w:id="165" w:name="_Toc145689755"/>
      <w:bookmarkStart w:id="166" w:name="_Toc155376474"/>
      <w:bookmarkStart w:id="167" w:name="_Toc161671907"/>
      <w:bookmarkStart w:id="168" w:name="_Toc169881809"/>
      <w:bookmarkStart w:id="169" w:name="_Toc176771363"/>
      <w:bookmarkStart w:id="170" w:name="OLE_LINK1"/>
      <w:r>
        <w:rPr>
          <w:rFonts w:hint="eastAsia"/>
        </w:rPr>
        <w:t>4</w:t>
      </w:r>
      <w: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2519012" w14:textId="3DECFEDF" w:rsidR="001F6D06" w:rsidRDefault="00080512" w:rsidP="0047389E">
      <w:pPr>
        <w:pStyle w:val="Heading2"/>
      </w:pPr>
      <w:bookmarkStart w:id="171" w:name="_Toc97562261"/>
      <w:bookmarkStart w:id="172" w:name="_Toc104122488"/>
      <w:bookmarkStart w:id="173" w:name="_Toc104205439"/>
      <w:bookmarkStart w:id="174" w:name="_Toc104206646"/>
      <w:bookmarkStart w:id="175" w:name="_Toc104503606"/>
      <w:bookmarkStart w:id="176" w:name="_Toc106127528"/>
      <w:bookmarkStart w:id="177" w:name="_Toc123057893"/>
      <w:bookmarkStart w:id="178" w:name="_Toc124255188"/>
      <w:bookmarkStart w:id="179" w:name="_Toc124255379"/>
      <w:bookmarkStart w:id="180" w:name="_Toc124255516"/>
      <w:bookmarkStart w:id="181" w:name="_Toc131688354"/>
      <w:bookmarkStart w:id="182" w:name="_Toc137372996"/>
      <w:bookmarkStart w:id="183" w:name="_Toc138884939"/>
      <w:bookmarkStart w:id="184" w:name="_Toc145689756"/>
      <w:bookmarkStart w:id="185" w:name="_Toc155376475"/>
      <w:bookmarkStart w:id="186" w:name="_Toc161671908"/>
      <w:bookmarkStart w:id="187" w:name="_Toc169881810"/>
      <w:bookmarkStart w:id="188" w:name="_Toc176771364"/>
      <w:r w:rsidRPr="004D3578">
        <w:t>4.1</w:t>
      </w:r>
      <w:r w:rsidRPr="004D3578">
        <w:tab/>
      </w:r>
      <w:r w:rsidR="0047389E" w:rsidRPr="0047389E">
        <w:t>Relationship between minimum requirements and test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89" w:name="_Toc97562262"/>
      <w:bookmarkStart w:id="190" w:name="_Toc104122489"/>
      <w:bookmarkStart w:id="191" w:name="_Toc104205440"/>
      <w:bookmarkStart w:id="192" w:name="_Toc104206647"/>
      <w:bookmarkStart w:id="193" w:name="_Toc104503607"/>
      <w:bookmarkStart w:id="194" w:name="_Toc106127529"/>
      <w:bookmarkStart w:id="195" w:name="_Toc123057894"/>
      <w:bookmarkStart w:id="196" w:name="_Toc124255189"/>
      <w:bookmarkStart w:id="197" w:name="_Toc124255380"/>
      <w:bookmarkStart w:id="198" w:name="_Toc124255517"/>
      <w:bookmarkStart w:id="199" w:name="_Toc131688355"/>
      <w:bookmarkStart w:id="200" w:name="_Toc137372997"/>
      <w:bookmarkStart w:id="201" w:name="_Toc138884940"/>
      <w:bookmarkStart w:id="202" w:name="_Toc145689757"/>
      <w:bookmarkStart w:id="203" w:name="_Toc155376476"/>
      <w:bookmarkStart w:id="204" w:name="_Toc161671909"/>
      <w:bookmarkStart w:id="205" w:name="_Toc169881811"/>
      <w:bookmarkStart w:id="206" w:name="_Toc176771365"/>
      <w:r w:rsidRPr="004D3578">
        <w:t>4.2</w:t>
      </w:r>
      <w:r w:rsidRPr="004D3578">
        <w:tab/>
      </w:r>
      <w:r w:rsidR="0047389E">
        <w:t>Applicability of minimum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07" w:name="_Toc97562263"/>
      <w:bookmarkStart w:id="208" w:name="_Toc104122490"/>
      <w:bookmarkStart w:id="209" w:name="_Toc104205441"/>
      <w:bookmarkStart w:id="210" w:name="_Toc104206648"/>
      <w:bookmarkStart w:id="211" w:name="_Toc104503608"/>
      <w:bookmarkStart w:id="212" w:name="_Toc106127530"/>
      <w:bookmarkStart w:id="213" w:name="_Toc123057895"/>
      <w:bookmarkStart w:id="214" w:name="_Toc124255190"/>
      <w:bookmarkStart w:id="215" w:name="_Toc124255381"/>
      <w:bookmarkStart w:id="216" w:name="_Toc124255518"/>
      <w:bookmarkStart w:id="217" w:name="_Toc131688356"/>
      <w:bookmarkStart w:id="218" w:name="_Toc137372998"/>
      <w:bookmarkStart w:id="219" w:name="_Toc138884941"/>
      <w:bookmarkStart w:id="220" w:name="_Toc145689758"/>
      <w:bookmarkStart w:id="221" w:name="_Toc155376477"/>
      <w:bookmarkStart w:id="222" w:name="_Toc161671910"/>
      <w:bookmarkStart w:id="223" w:name="_Toc169881812"/>
      <w:bookmarkStart w:id="224" w:name="_Toc176771366"/>
      <w:r>
        <w:t>4.3</w:t>
      </w:r>
      <w:r>
        <w:tab/>
      </w:r>
      <w:r w:rsidR="00DC7EFF">
        <w:t>S</w:t>
      </w:r>
      <w:r w:rsidR="00CE4C56">
        <w:t>pecifi</w:t>
      </w:r>
      <w:r w:rsidR="00DC7EFF">
        <w:t>cation suffix information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25" w:name="_Toc97562264"/>
      <w:bookmarkStart w:id="226" w:name="_Toc104122491"/>
      <w:bookmarkStart w:id="227" w:name="_Toc104205442"/>
      <w:bookmarkStart w:id="228" w:name="_Toc104206649"/>
      <w:bookmarkStart w:id="229" w:name="_Toc104503609"/>
      <w:bookmarkStart w:id="230" w:name="_Toc106127531"/>
      <w:bookmarkStart w:id="231" w:name="_Toc123057896"/>
      <w:bookmarkStart w:id="232" w:name="_Toc124255191"/>
      <w:bookmarkStart w:id="233" w:name="_Toc124255382"/>
      <w:bookmarkStart w:id="234" w:name="_Toc124255519"/>
      <w:bookmarkStart w:id="235" w:name="_Toc131688357"/>
      <w:bookmarkStart w:id="236" w:name="_Toc137372999"/>
      <w:bookmarkStart w:id="237" w:name="_Toc138884942"/>
      <w:bookmarkStart w:id="238" w:name="_Toc145689759"/>
      <w:bookmarkStart w:id="239" w:name="_Toc155376478"/>
      <w:bookmarkStart w:id="240" w:name="_Toc161671911"/>
      <w:bookmarkStart w:id="241" w:name="_Toc169881813"/>
      <w:bookmarkStart w:id="242" w:name="_Toc176771367"/>
      <w:r>
        <w:t>4.</w:t>
      </w:r>
      <w:r w:rsidR="00ED1D71">
        <w:t>4</w:t>
      </w:r>
      <w:r>
        <w:tab/>
      </w:r>
      <w:r w:rsidR="00ED1D71">
        <w:rPr>
          <w:rFonts w:hint="eastAsia"/>
        </w:rPr>
        <w:t>Relationship</w:t>
      </w:r>
      <w:r w:rsidR="00ED1D71">
        <w:t xml:space="preserve"> with other core specifications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170"/>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43" w:name="_Toc97562265"/>
      <w:bookmarkStart w:id="244" w:name="_Toc104122492"/>
      <w:bookmarkStart w:id="245" w:name="_Toc104205443"/>
      <w:bookmarkStart w:id="246" w:name="_Toc104206650"/>
      <w:bookmarkStart w:id="247" w:name="_Toc104503610"/>
      <w:bookmarkStart w:id="248" w:name="_Toc106127532"/>
      <w:bookmarkStart w:id="249" w:name="_Toc123057897"/>
      <w:bookmarkStart w:id="250" w:name="_Toc124255192"/>
      <w:bookmarkStart w:id="251" w:name="_Toc124255383"/>
      <w:bookmarkStart w:id="252" w:name="_Toc124255520"/>
      <w:bookmarkStart w:id="253" w:name="_Toc131688358"/>
      <w:bookmarkStart w:id="254" w:name="_Toc137373000"/>
      <w:bookmarkStart w:id="255" w:name="_Toc138884943"/>
      <w:bookmarkStart w:id="256" w:name="_Toc145689760"/>
      <w:bookmarkStart w:id="257" w:name="_Toc155376479"/>
      <w:bookmarkStart w:id="258" w:name="_Toc161671912"/>
      <w:bookmarkStart w:id="259" w:name="_Toc169881814"/>
      <w:bookmarkStart w:id="260" w:name="_Toc176771368"/>
      <w:r>
        <w:rPr>
          <w:rFonts w:hint="eastAsia"/>
        </w:rPr>
        <w:t>5</w:t>
      </w:r>
      <w:r>
        <w:tab/>
        <w:t xml:space="preserve">Operating bands and channel </w:t>
      </w:r>
      <w:r w:rsidR="00CE4C56">
        <w:t>arrangement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9CE2DA2" w14:textId="7894A79E" w:rsidR="001F6D06" w:rsidRDefault="001F6D06" w:rsidP="001F6D06">
      <w:pPr>
        <w:pStyle w:val="Heading2"/>
      </w:pPr>
      <w:bookmarkStart w:id="261" w:name="_Toc97562266"/>
      <w:bookmarkStart w:id="262" w:name="_Toc104122493"/>
      <w:bookmarkStart w:id="263" w:name="_Toc104205444"/>
      <w:bookmarkStart w:id="264" w:name="_Toc104206651"/>
      <w:bookmarkStart w:id="265" w:name="_Toc104503611"/>
      <w:bookmarkStart w:id="266" w:name="_Toc106127533"/>
      <w:bookmarkStart w:id="267" w:name="_Toc123057898"/>
      <w:bookmarkStart w:id="268" w:name="_Toc124255193"/>
      <w:bookmarkStart w:id="269" w:name="_Toc124255384"/>
      <w:bookmarkStart w:id="270" w:name="_Toc124255521"/>
      <w:bookmarkStart w:id="271" w:name="_Toc131688359"/>
      <w:bookmarkStart w:id="272" w:name="_Toc137373001"/>
      <w:bookmarkStart w:id="273" w:name="_Toc138884944"/>
      <w:bookmarkStart w:id="274" w:name="_Toc145689761"/>
      <w:bookmarkStart w:id="275" w:name="_Toc155376480"/>
      <w:bookmarkStart w:id="276" w:name="_Toc161671913"/>
      <w:bookmarkStart w:id="277" w:name="_Toc169881815"/>
      <w:bookmarkStart w:id="278" w:name="_Toc176771369"/>
      <w:r>
        <w:t>5.1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77777777" w:rsidR="00C32325" w:rsidRDefault="00C32325" w:rsidP="004B4BBB">
            <w:pPr>
              <w:pStyle w:val="TAH"/>
            </w:pPr>
            <w:r>
              <w:t xml:space="preserve">Corresponding frequency range </w:t>
            </w:r>
          </w:p>
        </w:tc>
      </w:tr>
      <w:tr w:rsidR="00C32325" w14:paraId="0974CA5F" w14:textId="77777777" w:rsidTr="004B4BBB">
        <w:trPr>
          <w:cantSplit/>
          <w:jc w:val="center"/>
        </w:trPr>
        <w:tc>
          <w:tcPr>
            <w:tcW w:w="0" w:type="auto"/>
            <w:shd w:val="clear" w:color="auto" w:fill="auto"/>
          </w:tcPr>
          <w:p w14:paraId="3AA9F0FA" w14:textId="77777777" w:rsidR="00C32325" w:rsidRDefault="00C32325" w:rsidP="004B4BBB">
            <w:pPr>
              <w:pStyle w:val="TAC"/>
            </w:pPr>
            <w:r>
              <w:t>FR1-NTN</w:t>
            </w:r>
            <w:r w:rsidRPr="00676967">
              <w:rPr>
                <w:vertAlign w:val="superscript"/>
              </w:rPr>
              <w:t>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279" w:name="_Toc97562267"/>
      <w:bookmarkStart w:id="280" w:name="_Toc104122494"/>
      <w:bookmarkStart w:id="281" w:name="_Toc104205445"/>
      <w:bookmarkStart w:id="282" w:name="_Toc104206652"/>
      <w:bookmarkStart w:id="283" w:name="_Toc104503612"/>
      <w:bookmarkStart w:id="284" w:name="_Toc106127534"/>
      <w:bookmarkStart w:id="285" w:name="_Toc123057899"/>
      <w:bookmarkStart w:id="286" w:name="_Toc124255194"/>
      <w:bookmarkStart w:id="287" w:name="_Toc124255385"/>
      <w:bookmarkStart w:id="288" w:name="_Toc124255522"/>
      <w:bookmarkStart w:id="289" w:name="_Toc131688360"/>
      <w:bookmarkStart w:id="290" w:name="_Toc137373002"/>
      <w:bookmarkStart w:id="291" w:name="_Toc138884945"/>
      <w:bookmarkStart w:id="292" w:name="_Toc145689762"/>
      <w:bookmarkStart w:id="293" w:name="_Toc155376481"/>
      <w:bookmarkStart w:id="294" w:name="_Toc161671914"/>
      <w:bookmarkStart w:id="295" w:name="_Toc169881816"/>
      <w:bookmarkStart w:id="296" w:name="_Toc176771370"/>
      <w:r>
        <w:t>5.2</w:t>
      </w:r>
      <w:r>
        <w:tab/>
        <w:t>Operating bands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3CAA71F" w14:textId="0D7D534F" w:rsidR="0065514C" w:rsidRDefault="00ED6D49" w:rsidP="00ED6D49">
      <w:pPr>
        <w:pStyle w:val="Heading3"/>
      </w:pPr>
      <w:bookmarkStart w:id="297" w:name="_Toc97562268"/>
      <w:bookmarkStart w:id="298" w:name="_Toc104122495"/>
      <w:bookmarkStart w:id="299" w:name="_Toc104205446"/>
      <w:bookmarkStart w:id="300" w:name="_Toc104206653"/>
      <w:bookmarkStart w:id="301" w:name="_Toc104503613"/>
      <w:bookmarkStart w:id="302" w:name="_Toc106127535"/>
      <w:bookmarkStart w:id="303" w:name="_Toc123057900"/>
      <w:bookmarkStart w:id="304" w:name="_Toc124255195"/>
      <w:bookmarkStart w:id="305" w:name="_Toc124255386"/>
      <w:bookmarkStart w:id="306" w:name="_Toc124255523"/>
      <w:bookmarkStart w:id="307" w:name="_Toc131688361"/>
      <w:bookmarkStart w:id="308" w:name="_Toc137373003"/>
      <w:bookmarkStart w:id="309" w:name="_Toc138884946"/>
      <w:bookmarkStart w:id="310" w:name="_Toc145689763"/>
      <w:bookmarkStart w:id="311" w:name="_Toc155376482"/>
      <w:bookmarkStart w:id="312" w:name="_Toc161671915"/>
      <w:bookmarkStart w:id="313" w:name="_Toc169881817"/>
      <w:bookmarkStart w:id="314" w:name="_Toc176771371"/>
      <w:r w:rsidRPr="00ED6D49">
        <w:t>5.2.1</w:t>
      </w:r>
      <w:r>
        <w:tab/>
      </w:r>
      <w:r w:rsidRPr="00ED6D49">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15" w:name="_Toc97562269"/>
      <w:bookmarkStart w:id="316" w:name="_Toc104122496"/>
      <w:bookmarkStart w:id="317" w:name="_Toc104205447"/>
      <w:bookmarkStart w:id="318" w:name="_Toc104206654"/>
      <w:bookmarkStart w:id="319" w:name="_Toc104503614"/>
      <w:bookmarkStart w:id="320" w:name="_Toc106127536"/>
      <w:bookmarkStart w:id="321" w:name="_Toc123057901"/>
      <w:bookmarkStart w:id="322" w:name="_Toc124255196"/>
      <w:bookmarkStart w:id="323" w:name="_Toc124255387"/>
      <w:bookmarkStart w:id="324" w:name="_Toc124255524"/>
      <w:bookmarkStart w:id="325" w:name="_Toc131688362"/>
      <w:bookmarkStart w:id="326" w:name="_Toc137373004"/>
      <w:bookmarkStart w:id="327" w:name="_Toc138884947"/>
      <w:bookmarkStart w:id="328" w:name="_Toc145689764"/>
      <w:bookmarkStart w:id="329" w:name="_Toc155376483"/>
      <w:bookmarkStart w:id="330" w:name="_Toc161671916"/>
      <w:bookmarkStart w:id="331" w:name="_Toc169881818"/>
      <w:bookmarkStart w:id="332" w:name="_Toc176771372"/>
      <w:r>
        <w:t>5.2.2</w:t>
      </w:r>
      <w:r>
        <w:tab/>
      </w:r>
      <w:r w:rsidRPr="00ED6D49">
        <w:t>Operating bands with conducted requirements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333" w:name="_Toc97562270"/>
      <w:bookmarkStart w:id="334" w:name="_Toc104122497"/>
      <w:bookmarkStart w:id="335" w:name="_Toc104205448"/>
      <w:bookmarkStart w:id="336" w:name="_Toc104206655"/>
      <w:bookmarkStart w:id="337" w:name="_Toc104503615"/>
      <w:bookmarkStart w:id="338" w:name="_Toc106127537"/>
      <w:bookmarkStart w:id="339" w:name="_Toc123057902"/>
      <w:bookmarkStart w:id="340" w:name="_Toc124255197"/>
      <w:bookmarkStart w:id="341" w:name="_Toc124255388"/>
      <w:bookmarkStart w:id="342" w:name="_Toc124255525"/>
      <w:bookmarkStart w:id="343" w:name="_Toc131688363"/>
      <w:bookmarkStart w:id="344" w:name="_Toc137373005"/>
      <w:bookmarkStart w:id="345" w:name="_Toc138884948"/>
      <w:bookmarkStart w:id="346" w:name="_Toc145689765"/>
      <w:bookmarkStart w:id="347" w:name="_Toc155376484"/>
      <w:bookmarkStart w:id="348" w:name="_Toc161671917"/>
      <w:bookmarkStart w:id="349" w:name="_Toc169881819"/>
      <w:bookmarkStart w:id="350" w:name="_Toc176771373"/>
      <w:r w:rsidRPr="00ED6D49">
        <w:t>5.2.3</w:t>
      </w:r>
      <w:r>
        <w:tab/>
      </w:r>
      <w:r w:rsidRPr="00ED6D49">
        <w:t>reserved (for radiated requirements)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59D5742" w14:textId="1083B531" w:rsidR="00DA1344" w:rsidRPr="00DA1344" w:rsidRDefault="00DA1344" w:rsidP="00DA1344"/>
    <w:p w14:paraId="0EFC1BD2" w14:textId="77777777" w:rsidR="001F6D06" w:rsidRDefault="001F6D06" w:rsidP="001F6D06">
      <w:pPr>
        <w:pStyle w:val="Heading2"/>
      </w:pPr>
      <w:bookmarkStart w:id="351" w:name="_Toc97562271"/>
      <w:bookmarkStart w:id="352" w:name="_Toc104122498"/>
      <w:bookmarkStart w:id="353" w:name="_Toc104205449"/>
      <w:bookmarkStart w:id="354" w:name="_Toc104206656"/>
      <w:bookmarkStart w:id="355" w:name="_Toc104503616"/>
      <w:bookmarkStart w:id="356" w:name="_Toc106127538"/>
      <w:bookmarkStart w:id="357" w:name="_Toc123057903"/>
      <w:bookmarkStart w:id="358" w:name="_Toc124255198"/>
      <w:bookmarkStart w:id="359" w:name="_Toc124255389"/>
      <w:bookmarkStart w:id="360" w:name="_Toc124255526"/>
      <w:bookmarkStart w:id="361" w:name="_Toc131688364"/>
      <w:bookmarkStart w:id="362" w:name="_Toc137373006"/>
      <w:bookmarkStart w:id="363" w:name="_Toc138884949"/>
      <w:bookmarkStart w:id="364" w:name="_Toc145689766"/>
      <w:bookmarkStart w:id="365" w:name="_Toc155376485"/>
      <w:bookmarkStart w:id="366" w:name="_Toc161671918"/>
      <w:bookmarkStart w:id="367" w:name="_Toc169881820"/>
      <w:bookmarkStart w:id="368" w:name="_Toc176771374"/>
      <w:r>
        <w:t>5.3</w:t>
      </w:r>
      <w:r>
        <w:tab/>
        <w:t>UE channel bandwidth</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EDD0A68" w14:textId="77777777" w:rsidR="009254AE" w:rsidRPr="004156FE" w:rsidRDefault="009254AE" w:rsidP="007D11CB">
      <w:pPr>
        <w:pStyle w:val="Heading3"/>
        <w:rPr>
          <w:lang w:eastAsia="en-US"/>
        </w:rPr>
      </w:pPr>
      <w:bookmarkStart w:id="369" w:name="_Toc21344194"/>
      <w:bookmarkStart w:id="370" w:name="_Toc29801678"/>
      <w:bookmarkStart w:id="371" w:name="_Toc29802102"/>
      <w:bookmarkStart w:id="372" w:name="_Toc29802727"/>
      <w:bookmarkStart w:id="373" w:name="_Toc36107469"/>
      <w:bookmarkStart w:id="374" w:name="_Toc37251228"/>
      <w:bookmarkStart w:id="375" w:name="_Toc45888014"/>
      <w:bookmarkStart w:id="376" w:name="_Toc45888613"/>
      <w:bookmarkStart w:id="377" w:name="_Toc61367253"/>
      <w:bookmarkStart w:id="378" w:name="_Toc61372636"/>
      <w:bookmarkStart w:id="379" w:name="_Toc68230576"/>
      <w:bookmarkStart w:id="380" w:name="_Toc69083989"/>
      <w:bookmarkStart w:id="381" w:name="_Toc75466996"/>
      <w:bookmarkStart w:id="382" w:name="_Toc76509018"/>
      <w:bookmarkStart w:id="383" w:name="_Toc76718008"/>
      <w:bookmarkStart w:id="384" w:name="_Toc83580318"/>
      <w:bookmarkStart w:id="385" w:name="_Toc84404827"/>
      <w:bookmarkStart w:id="386" w:name="_Toc84413436"/>
      <w:bookmarkStart w:id="387" w:name="_Toc106127539"/>
      <w:bookmarkStart w:id="388" w:name="_Toc123057904"/>
      <w:bookmarkStart w:id="389" w:name="_Toc124255199"/>
      <w:bookmarkStart w:id="390" w:name="_Toc124255390"/>
      <w:bookmarkStart w:id="391" w:name="_Toc124255527"/>
      <w:bookmarkStart w:id="392" w:name="_Toc131688365"/>
      <w:bookmarkStart w:id="393" w:name="_Toc137373007"/>
      <w:bookmarkStart w:id="394" w:name="_Toc138884950"/>
      <w:bookmarkStart w:id="395" w:name="_Toc145689767"/>
      <w:bookmarkStart w:id="396" w:name="_Toc155376486"/>
      <w:bookmarkStart w:id="397" w:name="_Toc161671919"/>
      <w:bookmarkStart w:id="398" w:name="_Toc169881821"/>
      <w:bookmarkStart w:id="399" w:name="_Toc176771375"/>
      <w:r w:rsidRPr="004156FE">
        <w:rPr>
          <w:lang w:eastAsia="en-US"/>
        </w:rPr>
        <w:t>5.3.1</w:t>
      </w:r>
      <w:r w:rsidRPr="004156FE">
        <w:rPr>
          <w:lang w:eastAsia="en-US"/>
        </w:rPr>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400" w:name="_Toc21344195"/>
      <w:bookmarkStart w:id="401" w:name="_Toc29801679"/>
      <w:bookmarkStart w:id="402" w:name="_Toc29802103"/>
      <w:bookmarkStart w:id="403" w:name="_Toc29802728"/>
      <w:bookmarkStart w:id="404" w:name="_Toc36107470"/>
      <w:bookmarkStart w:id="405" w:name="_Toc37251229"/>
      <w:bookmarkStart w:id="406" w:name="_Toc45888015"/>
      <w:bookmarkStart w:id="407" w:name="_Toc45888614"/>
      <w:bookmarkStart w:id="408" w:name="_Toc61367254"/>
      <w:bookmarkStart w:id="409" w:name="_Toc61372637"/>
      <w:bookmarkStart w:id="410" w:name="_Toc68230577"/>
      <w:bookmarkStart w:id="411" w:name="_Toc69083990"/>
      <w:bookmarkStart w:id="412" w:name="_Toc75466997"/>
      <w:bookmarkStart w:id="413" w:name="_Toc76509019"/>
      <w:bookmarkStart w:id="414" w:name="_Toc76718009"/>
      <w:bookmarkStart w:id="415" w:name="_Toc83580319"/>
      <w:bookmarkStart w:id="416" w:name="_Toc84404828"/>
      <w:bookmarkStart w:id="417" w:name="_Toc84413437"/>
      <w:bookmarkStart w:id="418" w:name="_Toc106127540"/>
      <w:bookmarkStart w:id="419" w:name="_Toc123057905"/>
      <w:bookmarkStart w:id="420" w:name="_Toc124255200"/>
      <w:bookmarkStart w:id="421" w:name="_Toc124255391"/>
      <w:bookmarkStart w:id="422" w:name="_Toc124255528"/>
      <w:bookmarkStart w:id="423" w:name="_Toc131688366"/>
      <w:bookmarkStart w:id="424" w:name="_Toc137373008"/>
      <w:bookmarkStart w:id="425" w:name="_Toc138884951"/>
      <w:bookmarkStart w:id="426" w:name="_Toc145689768"/>
      <w:bookmarkStart w:id="427" w:name="_Toc155376487"/>
      <w:bookmarkStart w:id="428" w:name="_Toc161671920"/>
      <w:bookmarkStart w:id="429" w:name="_Toc169881822"/>
      <w:bookmarkStart w:id="430" w:name="_Toc176771376"/>
      <w:r w:rsidRPr="009B4374">
        <w:rPr>
          <w:lang w:eastAsia="en-US"/>
        </w:rPr>
        <w:t>5.3.2</w:t>
      </w:r>
      <w:r w:rsidRPr="009B4374">
        <w:rPr>
          <w:lang w:eastAsia="en-US"/>
        </w:rPr>
        <w:tab/>
        <w:t>Maximum transmission bandwidth configuration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431" w:name="_Hlk497144372"/>
      <w:bookmarkStart w:id="432" w:name="_Hlk505013260"/>
      <w:r w:rsidRPr="009B4374">
        <w:rPr>
          <w:rFonts w:ascii="Arial" w:eastAsia="Times New Roman" w:hAnsi="Arial"/>
          <w:b/>
          <w:lang w:eastAsia="en-US"/>
        </w:rPr>
        <w:t xml:space="preserve">Table 5.3.2-1: </w:t>
      </w:r>
      <w:bookmarkEnd w:id="431"/>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433" w:name="_Toc21344196"/>
            <w:bookmarkStart w:id="434" w:name="_Toc29801680"/>
            <w:bookmarkStart w:id="435" w:name="_Toc29802104"/>
            <w:bookmarkStart w:id="436" w:name="_Toc29802729"/>
            <w:bookmarkStart w:id="437" w:name="_Toc36107471"/>
            <w:bookmarkStart w:id="438" w:name="_Toc37251230"/>
            <w:bookmarkStart w:id="439" w:name="_Toc45888016"/>
            <w:bookmarkStart w:id="440" w:name="_Toc45888615"/>
            <w:bookmarkStart w:id="441" w:name="_Toc61367255"/>
            <w:bookmarkStart w:id="442" w:name="_Toc61372638"/>
            <w:bookmarkStart w:id="443" w:name="_Toc68230578"/>
            <w:bookmarkStart w:id="444" w:name="_Toc69083991"/>
            <w:bookmarkStart w:id="445" w:name="_Toc75466998"/>
            <w:bookmarkStart w:id="446" w:name="_Toc76509020"/>
            <w:bookmarkStart w:id="447" w:name="_Toc76718010"/>
            <w:bookmarkStart w:id="448" w:name="_Toc83580320"/>
            <w:bookmarkStart w:id="449" w:name="_Toc84404829"/>
            <w:bookmarkStart w:id="450" w:name="_Toc84413438"/>
            <w:bookmarkEnd w:id="432"/>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451" w:name="_Toc106127541"/>
      <w:bookmarkStart w:id="452" w:name="_Toc123057906"/>
      <w:bookmarkStart w:id="453" w:name="_Toc124255201"/>
      <w:bookmarkStart w:id="454" w:name="_Toc124255392"/>
      <w:bookmarkStart w:id="455" w:name="_Toc124255529"/>
      <w:bookmarkStart w:id="456" w:name="_Toc131688367"/>
      <w:bookmarkStart w:id="457" w:name="_Toc137373009"/>
      <w:bookmarkStart w:id="458" w:name="_Toc138884952"/>
      <w:bookmarkStart w:id="459" w:name="_Toc145689769"/>
      <w:bookmarkStart w:id="460" w:name="_Toc155376488"/>
      <w:bookmarkStart w:id="461" w:name="_Toc161671921"/>
      <w:bookmarkStart w:id="462" w:name="_Toc169881823"/>
      <w:bookmarkStart w:id="463" w:name="_Toc176771377"/>
      <w:r w:rsidRPr="004C084E">
        <w:rPr>
          <w:lang w:eastAsia="en-US"/>
        </w:rPr>
        <w:t>5.3.3</w:t>
      </w:r>
      <w:r w:rsidRPr="004C084E">
        <w:rPr>
          <w:lang w:eastAsia="en-US"/>
        </w:rPr>
        <w:tab/>
        <w:t>Minimum guardband and transmission bandwidth configuration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64" w:name="_Toc61367256"/>
      <w:bookmarkStart w:id="465" w:name="_Toc61372639"/>
      <w:bookmarkStart w:id="466" w:name="_Toc68230579"/>
      <w:bookmarkStart w:id="467" w:name="_Toc69083992"/>
      <w:bookmarkStart w:id="468" w:name="_Toc75466999"/>
      <w:bookmarkStart w:id="469" w:name="_Toc76509021"/>
      <w:bookmarkStart w:id="470" w:name="_Toc76718011"/>
      <w:bookmarkStart w:id="471" w:name="_Toc83580321"/>
      <w:bookmarkStart w:id="472" w:name="_Toc84404830"/>
      <w:bookmarkStart w:id="473" w:name="_Toc84413439"/>
      <w:bookmarkStart w:id="474" w:name="_Toc106127542"/>
      <w:bookmarkStart w:id="475" w:name="_Toc123057907"/>
      <w:bookmarkStart w:id="476" w:name="_Toc124255202"/>
      <w:bookmarkStart w:id="477" w:name="_Toc124255393"/>
      <w:bookmarkStart w:id="478" w:name="_Toc124255530"/>
      <w:bookmarkStart w:id="479" w:name="_Toc131688368"/>
      <w:bookmarkStart w:id="480" w:name="_Toc137373010"/>
      <w:bookmarkStart w:id="481" w:name="_Toc138884953"/>
      <w:bookmarkStart w:id="482" w:name="_Toc145689770"/>
      <w:bookmarkStart w:id="483" w:name="_Toc155376489"/>
      <w:bookmarkStart w:id="484" w:name="_Toc161671922"/>
      <w:bookmarkStart w:id="485" w:name="_Toc169881824"/>
      <w:bookmarkStart w:id="486" w:name="_Toc176771378"/>
      <w:r w:rsidRPr="00596DB2">
        <w:rPr>
          <w:lang w:eastAsia="en-US"/>
        </w:rPr>
        <w:t>5.3.4</w:t>
      </w:r>
      <w:r w:rsidRPr="00596DB2">
        <w:rPr>
          <w:lang w:eastAsia="en-US"/>
        </w:rPr>
        <w:tab/>
        <w:t>RB alignment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487" w:name="_Toc21344198"/>
      <w:bookmarkStart w:id="488" w:name="_Toc29801682"/>
      <w:bookmarkStart w:id="489" w:name="_Toc29802106"/>
      <w:bookmarkStart w:id="490" w:name="_Toc29802731"/>
      <w:bookmarkStart w:id="491" w:name="_Toc36107473"/>
      <w:bookmarkStart w:id="492" w:name="_Toc37251232"/>
      <w:bookmarkStart w:id="493" w:name="_Toc45888018"/>
      <w:bookmarkStart w:id="494" w:name="_Toc45888617"/>
      <w:bookmarkStart w:id="495" w:name="_Toc61367257"/>
      <w:bookmarkStart w:id="496" w:name="_Toc61372640"/>
      <w:bookmarkStart w:id="497" w:name="_Toc68230580"/>
      <w:bookmarkStart w:id="498" w:name="_Toc69083993"/>
      <w:bookmarkStart w:id="499" w:name="_Toc75467000"/>
      <w:bookmarkStart w:id="500" w:name="_Toc76509022"/>
      <w:bookmarkStart w:id="501" w:name="_Toc76718012"/>
      <w:bookmarkStart w:id="502" w:name="_Toc83580322"/>
      <w:bookmarkStart w:id="503" w:name="_Toc84404831"/>
      <w:bookmarkStart w:id="504" w:name="_Toc84413440"/>
      <w:bookmarkStart w:id="505" w:name="_Toc106127543"/>
      <w:bookmarkStart w:id="506" w:name="_Toc123057908"/>
      <w:bookmarkStart w:id="507" w:name="_Toc124255203"/>
      <w:bookmarkStart w:id="508" w:name="_Toc124255394"/>
      <w:bookmarkStart w:id="509" w:name="_Toc124255531"/>
      <w:bookmarkStart w:id="510" w:name="_Toc131688369"/>
      <w:bookmarkStart w:id="511" w:name="_Toc137373011"/>
      <w:bookmarkStart w:id="512" w:name="_Toc138884954"/>
      <w:bookmarkStart w:id="513" w:name="_Toc145689771"/>
      <w:bookmarkStart w:id="514" w:name="_Toc155376490"/>
      <w:bookmarkStart w:id="515" w:name="_Toc161671923"/>
      <w:bookmarkStart w:id="516" w:name="_Toc169881825"/>
      <w:bookmarkStart w:id="517" w:name="_Toc176771379"/>
      <w:r w:rsidRPr="00BF3EBA">
        <w:rPr>
          <w:lang w:eastAsia="en-US"/>
        </w:rPr>
        <w:t>5.3.5</w:t>
      </w:r>
      <w:r w:rsidRPr="00BF3EBA">
        <w:rPr>
          <w:lang w:eastAsia="en-US"/>
        </w:rPr>
        <w:tab/>
        <w:t>UE channel bandwidth per operating band</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518" w:name="_Toc97562272"/>
      <w:bookmarkStart w:id="519" w:name="_Toc104122499"/>
      <w:bookmarkStart w:id="520" w:name="_Toc104205450"/>
      <w:bookmarkStart w:id="521" w:name="_Toc104206657"/>
      <w:bookmarkStart w:id="522" w:name="_Toc104503617"/>
      <w:bookmarkStart w:id="523" w:name="_Toc106127544"/>
      <w:bookmarkStart w:id="524" w:name="_Toc123057909"/>
      <w:bookmarkStart w:id="525" w:name="_Toc124255204"/>
      <w:bookmarkStart w:id="526" w:name="_Toc124255395"/>
      <w:bookmarkStart w:id="527" w:name="_Toc124255532"/>
      <w:bookmarkStart w:id="528" w:name="_Toc131688370"/>
      <w:bookmarkStart w:id="529" w:name="_Toc137373012"/>
      <w:bookmarkStart w:id="530" w:name="_Toc138884955"/>
      <w:bookmarkStart w:id="531" w:name="_Toc145689772"/>
      <w:bookmarkStart w:id="532" w:name="_Toc155376491"/>
      <w:bookmarkStart w:id="533" w:name="_Toc161671924"/>
      <w:bookmarkStart w:id="534" w:name="_Toc169881826"/>
      <w:bookmarkStart w:id="535" w:name="_Toc176771380"/>
      <w:r>
        <w:t>5.4</w:t>
      </w:r>
      <w:r>
        <w:tab/>
        <w:t>Channel arrangement</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CFF2B8E" w14:textId="77777777" w:rsidR="009254AE" w:rsidRPr="001E68B3" w:rsidRDefault="009254AE" w:rsidP="007D11CB">
      <w:pPr>
        <w:pStyle w:val="Heading3"/>
        <w:rPr>
          <w:lang w:eastAsia="en-US"/>
        </w:rPr>
      </w:pPr>
      <w:bookmarkStart w:id="536" w:name="_Toc21344207"/>
      <w:bookmarkStart w:id="537" w:name="_Toc29801691"/>
      <w:bookmarkStart w:id="538" w:name="_Toc29802115"/>
      <w:bookmarkStart w:id="539" w:name="_Toc29802740"/>
      <w:bookmarkStart w:id="540" w:name="_Toc36107482"/>
      <w:bookmarkStart w:id="541" w:name="_Toc37251241"/>
      <w:bookmarkStart w:id="542" w:name="_Toc45888030"/>
      <w:bookmarkStart w:id="543" w:name="_Toc45888629"/>
      <w:bookmarkStart w:id="544" w:name="_Toc61367269"/>
      <w:bookmarkStart w:id="545" w:name="_Toc61372652"/>
      <w:bookmarkStart w:id="546" w:name="_Toc68230592"/>
      <w:bookmarkStart w:id="547" w:name="_Toc69084005"/>
      <w:bookmarkStart w:id="548" w:name="_Toc75467012"/>
      <w:bookmarkStart w:id="549" w:name="_Toc76509034"/>
      <w:bookmarkStart w:id="550" w:name="_Toc76718024"/>
      <w:bookmarkStart w:id="551" w:name="_Toc83580334"/>
      <w:bookmarkStart w:id="552" w:name="_Toc84404843"/>
      <w:bookmarkStart w:id="553" w:name="_Toc84413452"/>
      <w:bookmarkStart w:id="554" w:name="_Toc106127545"/>
      <w:bookmarkStart w:id="555" w:name="_Toc123057910"/>
      <w:bookmarkStart w:id="556" w:name="_Toc124255205"/>
      <w:bookmarkStart w:id="557" w:name="_Toc124255396"/>
      <w:bookmarkStart w:id="558" w:name="_Toc124255533"/>
      <w:bookmarkStart w:id="559" w:name="_Toc131688371"/>
      <w:bookmarkStart w:id="560" w:name="_Toc137373013"/>
      <w:bookmarkStart w:id="561" w:name="_Toc138884956"/>
      <w:bookmarkStart w:id="562" w:name="_Toc145689773"/>
      <w:bookmarkStart w:id="563" w:name="_Toc155376492"/>
      <w:bookmarkStart w:id="564" w:name="_Toc161671925"/>
      <w:bookmarkStart w:id="565" w:name="_Toc169881827"/>
      <w:bookmarkStart w:id="566" w:name="_Toc176771381"/>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436E104" w14:textId="77777777" w:rsidR="009254AE" w:rsidRDefault="009254AE" w:rsidP="007D11CB">
      <w:pPr>
        <w:pStyle w:val="Heading4"/>
        <w:rPr>
          <w:lang w:eastAsia="en-US"/>
        </w:rPr>
      </w:pPr>
      <w:bookmarkStart w:id="567" w:name="_Toc21344208"/>
      <w:bookmarkStart w:id="568" w:name="_Toc29801692"/>
      <w:bookmarkStart w:id="569" w:name="_Toc29802116"/>
      <w:bookmarkStart w:id="570" w:name="_Toc29802741"/>
      <w:bookmarkStart w:id="571" w:name="_Toc36107483"/>
      <w:bookmarkStart w:id="572" w:name="_Toc37251242"/>
      <w:bookmarkStart w:id="573" w:name="_Toc45888031"/>
      <w:bookmarkStart w:id="574" w:name="_Toc45888630"/>
      <w:bookmarkStart w:id="575" w:name="_Toc61367270"/>
      <w:bookmarkStart w:id="576" w:name="_Toc61372653"/>
      <w:bookmarkStart w:id="577" w:name="_Toc68230593"/>
      <w:bookmarkStart w:id="578" w:name="_Toc69084006"/>
      <w:bookmarkStart w:id="579" w:name="_Toc75467013"/>
      <w:bookmarkStart w:id="580" w:name="_Toc76509035"/>
      <w:bookmarkStart w:id="581" w:name="_Toc76718025"/>
      <w:bookmarkStart w:id="582" w:name="_Toc83580335"/>
      <w:bookmarkStart w:id="583" w:name="_Toc84404844"/>
      <w:bookmarkStart w:id="584" w:name="_Toc84413453"/>
      <w:bookmarkStart w:id="585" w:name="_Toc106127546"/>
      <w:bookmarkStart w:id="586" w:name="_Toc123057911"/>
      <w:bookmarkStart w:id="587" w:name="_Toc124255206"/>
      <w:bookmarkStart w:id="588" w:name="_Toc124255397"/>
      <w:bookmarkStart w:id="589" w:name="_Toc124255534"/>
      <w:bookmarkStart w:id="590" w:name="_Toc131688372"/>
      <w:bookmarkStart w:id="591" w:name="_Toc137373014"/>
      <w:bookmarkStart w:id="592" w:name="_Toc138884957"/>
      <w:bookmarkStart w:id="593" w:name="_Toc145689774"/>
      <w:bookmarkStart w:id="594" w:name="_Toc155376493"/>
      <w:bookmarkStart w:id="595" w:name="_Toc161671926"/>
      <w:bookmarkStart w:id="596" w:name="_Toc169881828"/>
      <w:bookmarkStart w:id="597" w:name="_Toc176771382"/>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598" w:name="_Toc21344209"/>
      <w:bookmarkStart w:id="599" w:name="_Toc29801693"/>
      <w:bookmarkStart w:id="600" w:name="_Toc29802117"/>
      <w:bookmarkStart w:id="601" w:name="_Toc29802742"/>
      <w:bookmarkStart w:id="602" w:name="_Toc36107484"/>
      <w:bookmarkStart w:id="603" w:name="_Toc37251243"/>
      <w:bookmarkStart w:id="604" w:name="_Toc45888032"/>
      <w:bookmarkStart w:id="605" w:name="_Toc45888631"/>
      <w:bookmarkStart w:id="606" w:name="_Toc61367271"/>
      <w:bookmarkStart w:id="607" w:name="_Toc61372654"/>
      <w:bookmarkStart w:id="608" w:name="_Toc68230594"/>
      <w:bookmarkStart w:id="609" w:name="_Toc69084007"/>
      <w:bookmarkStart w:id="610" w:name="_Toc75467014"/>
      <w:bookmarkStart w:id="611" w:name="_Toc76509036"/>
      <w:bookmarkStart w:id="612" w:name="_Toc76718026"/>
      <w:bookmarkStart w:id="613" w:name="_Toc83580336"/>
      <w:bookmarkStart w:id="614" w:name="_Toc84404845"/>
      <w:bookmarkStart w:id="615" w:name="_Toc84413454"/>
      <w:bookmarkStart w:id="616" w:name="_Toc106127547"/>
      <w:bookmarkStart w:id="617" w:name="_Toc123057912"/>
      <w:bookmarkStart w:id="618" w:name="_Toc124255207"/>
      <w:bookmarkStart w:id="619" w:name="_Toc124255398"/>
      <w:bookmarkStart w:id="620" w:name="_Toc124255535"/>
      <w:bookmarkStart w:id="621" w:name="_Toc131688373"/>
      <w:bookmarkStart w:id="622" w:name="_Toc137373015"/>
      <w:bookmarkStart w:id="623" w:name="_Toc138884958"/>
      <w:bookmarkStart w:id="624" w:name="_Toc145689775"/>
      <w:bookmarkStart w:id="625" w:name="_Toc155376494"/>
      <w:bookmarkStart w:id="626" w:name="_Toc161671927"/>
      <w:bookmarkStart w:id="627" w:name="_Toc169881829"/>
      <w:bookmarkStart w:id="628" w:name="_Toc176771383"/>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EA441B7" w14:textId="77777777" w:rsidR="009254AE" w:rsidRPr="00D026C9" w:rsidRDefault="009254AE" w:rsidP="007D11CB">
      <w:pPr>
        <w:pStyle w:val="Heading4"/>
      </w:pPr>
      <w:bookmarkStart w:id="629" w:name="_Toc21344210"/>
      <w:bookmarkStart w:id="630" w:name="_Toc29801694"/>
      <w:bookmarkStart w:id="631" w:name="_Toc29802118"/>
      <w:bookmarkStart w:id="632" w:name="_Toc29802743"/>
      <w:bookmarkStart w:id="633" w:name="_Toc36107485"/>
      <w:bookmarkStart w:id="634" w:name="_Toc37251244"/>
      <w:bookmarkStart w:id="635" w:name="_Toc45888033"/>
      <w:bookmarkStart w:id="636" w:name="_Toc45888632"/>
      <w:bookmarkStart w:id="637" w:name="_Toc61367272"/>
      <w:bookmarkStart w:id="638" w:name="_Toc61372655"/>
      <w:bookmarkStart w:id="639" w:name="_Toc68230595"/>
      <w:bookmarkStart w:id="640" w:name="_Toc69084008"/>
      <w:bookmarkStart w:id="641" w:name="_Toc75467015"/>
      <w:bookmarkStart w:id="642" w:name="_Toc76509037"/>
      <w:bookmarkStart w:id="643" w:name="_Toc76718027"/>
      <w:bookmarkStart w:id="644" w:name="_Toc83580337"/>
      <w:bookmarkStart w:id="645" w:name="_Toc84404846"/>
      <w:bookmarkStart w:id="646" w:name="_Toc84413455"/>
      <w:bookmarkStart w:id="647" w:name="_Toc97562273"/>
      <w:bookmarkStart w:id="648" w:name="_Toc104122500"/>
      <w:bookmarkStart w:id="649" w:name="_Toc104205451"/>
      <w:bookmarkStart w:id="650" w:name="_Toc104206658"/>
      <w:bookmarkStart w:id="651" w:name="_Toc104503618"/>
      <w:bookmarkStart w:id="652" w:name="_Toc106127548"/>
      <w:bookmarkStart w:id="653" w:name="_Toc123057913"/>
      <w:bookmarkStart w:id="654" w:name="_Toc124255208"/>
      <w:bookmarkStart w:id="655" w:name="_Toc124255399"/>
      <w:bookmarkStart w:id="656" w:name="_Toc124255536"/>
      <w:bookmarkStart w:id="657" w:name="_Toc131688374"/>
      <w:bookmarkStart w:id="658" w:name="_Toc137373016"/>
      <w:bookmarkStart w:id="659" w:name="_Toc138884959"/>
      <w:bookmarkStart w:id="660" w:name="_Toc145689776"/>
      <w:bookmarkStart w:id="661" w:name="_Toc155376495"/>
      <w:bookmarkStart w:id="662" w:name="_Toc161671928"/>
      <w:bookmarkStart w:id="663" w:name="_Toc169881830"/>
      <w:bookmarkStart w:id="664" w:name="_Toc176771384"/>
      <w:r w:rsidRPr="00D026C9">
        <w:t>5.4.2.1</w:t>
      </w:r>
      <w:r w:rsidRPr="00D026C9">
        <w:tab/>
        <w:t>NR-ARFCN and channel raster</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665" w:name="_Toc21344211"/>
      <w:bookmarkStart w:id="666" w:name="_Toc29801695"/>
      <w:bookmarkStart w:id="667" w:name="_Toc29802119"/>
      <w:bookmarkStart w:id="668" w:name="_Toc29802744"/>
      <w:bookmarkStart w:id="669" w:name="_Toc36107486"/>
      <w:bookmarkStart w:id="670" w:name="_Toc37251245"/>
      <w:bookmarkStart w:id="671" w:name="_Toc45888034"/>
      <w:bookmarkStart w:id="672" w:name="_Toc45888633"/>
      <w:bookmarkStart w:id="673" w:name="_Toc61367273"/>
      <w:bookmarkStart w:id="674" w:name="_Toc61372656"/>
      <w:bookmarkStart w:id="675" w:name="_Toc68230596"/>
      <w:bookmarkStart w:id="676" w:name="_Toc69084009"/>
      <w:bookmarkStart w:id="677" w:name="_Toc75467016"/>
      <w:bookmarkStart w:id="678" w:name="_Toc76509038"/>
      <w:bookmarkStart w:id="679" w:name="_Toc76718028"/>
      <w:bookmarkStart w:id="680" w:name="_Toc83580338"/>
      <w:bookmarkStart w:id="681" w:name="_Toc84404847"/>
      <w:bookmarkStart w:id="682" w:name="_Toc84413456"/>
      <w:bookmarkStart w:id="683" w:name="_Toc97562274"/>
      <w:bookmarkStart w:id="684" w:name="_Toc104122501"/>
      <w:bookmarkStart w:id="685" w:name="_Toc104205452"/>
      <w:bookmarkStart w:id="686" w:name="_Toc104206659"/>
      <w:bookmarkStart w:id="687" w:name="_Toc104503619"/>
      <w:bookmarkStart w:id="688" w:name="_Toc106127549"/>
      <w:bookmarkStart w:id="689" w:name="_Toc123057914"/>
      <w:bookmarkStart w:id="690" w:name="_Toc124255209"/>
      <w:bookmarkStart w:id="691" w:name="_Toc124255400"/>
      <w:bookmarkStart w:id="692" w:name="_Toc124255537"/>
      <w:bookmarkStart w:id="693" w:name="_Toc131688375"/>
      <w:bookmarkStart w:id="694" w:name="_Toc137373017"/>
      <w:bookmarkStart w:id="695" w:name="_Toc138884960"/>
      <w:bookmarkStart w:id="696" w:name="_Toc145689777"/>
      <w:bookmarkStart w:id="697" w:name="_Toc155376496"/>
      <w:bookmarkStart w:id="698" w:name="_Toc161671929"/>
      <w:bookmarkStart w:id="699" w:name="_Toc169881831"/>
      <w:bookmarkStart w:id="700" w:name="_Toc176771385"/>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701" w:name="_Toc21344212"/>
      <w:bookmarkStart w:id="702" w:name="_Toc29801696"/>
      <w:bookmarkStart w:id="703" w:name="_Toc29802120"/>
      <w:bookmarkStart w:id="704" w:name="_Toc29802745"/>
      <w:bookmarkStart w:id="705" w:name="_Toc36107487"/>
      <w:bookmarkStart w:id="706" w:name="_Toc37251246"/>
      <w:bookmarkStart w:id="707" w:name="_Toc45888035"/>
      <w:bookmarkStart w:id="708" w:name="_Toc45888634"/>
      <w:bookmarkStart w:id="709" w:name="_Toc61367274"/>
      <w:bookmarkStart w:id="710" w:name="_Toc61372657"/>
      <w:bookmarkStart w:id="711" w:name="_Toc68230597"/>
      <w:bookmarkStart w:id="712" w:name="_Toc69084010"/>
      <w:bookmarkStart w:id="713" w:name="_Toc75467017"/>
      <w:bookmarkStart w:id="714" w:name="_Toc76509039"/>
      <w:bookmarkStart w:id="715" w:name="_Toc76718029"/>
      <w:bookmarkStart w:id="716" w:name="_Toc83580339"/>
      <w:bookmarkStart w:id="717" w:name="_Toc84404848"/>
      <w:bookmarkStart w:id="718" w:name="_Toc84413457"/>
      <w:bookmarkStart w:id="719" w:name="_Toc97562275"/>
      <w:bookmarkStart w:id="720" w:name="_Toc104122502"/>
      <w:bookmarkStart w:id="721" w:name="_Toc104205453"/>
      <w:bookmarkStart w:id="722" w:name="_Toc104206660"/>
      <w:bookmarkStart w:id="723" w:name="_Toc104503620"/>
      <w:bookmarkStart w:id="724" w:name="_Toc106127550"/>
      <w:bookmarkStart w:id="725" w:name="_Toc123057915"/>
      <w:bookmarkStart w:id="726" w:name="_Toc124255210"/>
      <w:bookmarkStart w:id="727" w:name="_Toc124255401"/>
      <w:bookmarkStart w:id="728" w:name="_Toc124255538"/>
      <w:bookmarkStart w:id="729" w:name="_Toc131688376"/>
      <w:bookmarkStart w:id="730" w:name="_Toc137373018"/>
      <w:bookmarkStart w:id="731" w:name="_Toc138884961"/>
      <w:bookmarkStart w:id="732" w:name="_Toc145689778"/>
      <w:bookmarkStart w:id="733" w:name="_Toc155376497"/>
      <w:bookmarkStart w:id="734" w:name="_Toc161671930"/>
      <w:bookmarkStart w:id="735" w:name="_Toc169881832"/>
      <w:bookmarkStart w:id="736" w:name="_Toc176771386"/>
      <w:r w:rsidRPr="00D026C9">
        <w:t>5.4.2.3</w:t>
      </w:r>
      <w:r w:rsidRPr="00D026C9">
        <w:tab/>
        <w:t>Channel raster entries for each operating band</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737"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737"/>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738" w:name="_Toc21344213"/>
      <w:bookmarkStart w:id="739" w:name="_Toc29801697"/>
      <w:bookmarkStart w:id="740" w:name="_Toc29802121"/>
      <w:bookmarkStart w:id="741" w:name="_Toc29802746"/>
      <w:bookmarkStart w:id="742" w:name="_Toc36107488"/>
      <w:bookmarkStart w:id="743" w:name="_Toc37251247"/>
      <w:bookmarkStart w:id="744" w:name="_Toc45888036"/>
      <w:bookmarkStart w:id="745" w:name="_Toc45888635"/>
      <w:bookmarkStart w:id="746" w:name="_Toc61367275"/>
      <w:bookmarkStart w:id="747" w:name="_Toc61372658"/>
      <w:bookmarkStart w:id="748" w:name="_Toc68230598"/>
      <w:bookmarkStart w:id="749" w:name="_Toc69084011"/>
      <w:bookmarkStart w:id="750" w:name="_Toc75467018"/>
      <w:bookmarkStart w:id="751" w:name="_Toc76509040"/>
      <w:bookmarkStart w:id="752" w:name="_Toc76718030"/>
      <w:bookmarkStart w:id="753" w:name="_Toc83580340"/>
      <w:bookmarkStart w:id="754" w:name="_Toc84404849"/>
      <w:bookmarkStart w:id="755" w:name="_Toc84413458"/>
      <w:bookmarkStart w:id="756" w:name="_Toc106127551"/>
      <w:bookmarkStart w:id="757" w:name="_Toc123057916"/>
      <w:bookmarkStart w:id="758" w:name="_Toc124255211"/>
      <w:bookmarkStart w:id="759" w:name="_Toc124255402"/>
      <w:bookmarkStart w:id="760" w:name="_Toc124255539"/>
      <w:bookmarkStart w:id="761" w:name="_Toc131688377"/>
      <w:bookmarkStart w:id="762" w:name="_Toc137373019"/>
      <w:bookmarkStart w:id="763" w:name="_Toc138884962"/>
      <w:bookmarkStart w:id="764" w:name="_Toc145689779"/>
      <w:bookmarkStart w:id="765" w:name="_Toc155376498"/>
      <w:bookmarkStart w:id="766" w:name="_Toc161671931"/>
      <w:bookmarkStart w:id="767" w:name="_Toc169881833"/>
      <w:bookmarkStart w:id="768" w:name="_Toc176771387"/>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EB9798E" w14:textId="77777777" w:rsidR="009254AE" w:rsidRPr="006C09DF" w:rsidRDefault="009254AE" w:rsidP="00D026C9">
      <w:pPr>
        <w:pStyle w:val="Heading4"/>
        <w:rPr>
          <w:lang w:eastAsia="en-US"/>
        </w:rPr>
      </w:pPr>
      <w:bookmarkStart w:id="769" w:name="_Toc21344214"/>
      <w:bookmarkStart w:id="770" w:name="_Toc29801698"/>
      <w:bookmarkStart w:id="771" w:name="_Toc29802122"/>
      <w:bookmarkStart w:id="772" w:name="_Toc29802747"/>
      <w:bookmarkStart w:id="773" w:name="_Toc36107489"/>
      <w:bookmarkStart w:id="774" w:name="_Toc37251248"/>
      <w:bookmarkStart w:id="775" w:name="_Toc45888037"/>
      <w:bookmarkStart w:id="776" w:name="_Toc45888636"/>
      <w:bookmarkStart w:id="777" w:name="_Toc61367276"/>
      <w:bookmarkStart w:id="778" w:name="_Toc61372659"/>
      <w:bookmarkStart w:id="779" w:name="_Toc68230599"/>
      <w:bookmarkStart w:id="780" w:name="_Toc69084012"/>
      <w:bookmarkStart w:id="781" w:name="_Toc75467019"/>
      <w:bookmarkStart w:id="782" w:name="_Toc76509041"/>
      <w:bookmarkStart w:id="783" w:name="_Toc76718031"/>
      <w:bookmarkStart w:id="784" w:name="_Toc83580341"/>
      <w:bookmarkStart w:id="785" w:name="_Toc84404850"/>
      <w:bookmarkStart w:id="786" w:name="_Toc84413459"/>
      <w:bookmarkStart w:id="787" w:name="_Toc97562276"/>
      <w:bookmarkStart w:id="788" w:name="_Toc104122503"/>
      <w:bookmarkStart w:id="789" w:name="_Toc104205454"/>
      <w:bookmarkStart w:id="790" w:name="_Toc104206661"/>
      <w:bookmarkStart w:id="791" w:name="_Toc104503621"/>
      <w:bookmarkStart w:id="792" w:name="_Toc106127552"/>
      <w:bookmarkStart w:id="793" w:name="_Toc123057917"/>
      <w:bookmarkStart w:id="794" w:name="_Toc124255212"/>
      <w:bookmarkStart w:id="795" w:name="_Toc124255403"/>
      <w:bookmarkStart w:id="796" w:name="_Toc124255540"/>
      <w:bookmarkStart w:id="797" w:name="_Toc131688378"/>
      <w:bookmarkStart w:id="798" w:name="_Toc137373020"/>
      <w:bookmarkStart w:id="799" w:name="_Toc138884963"/>
      <w:bookmarkStart w:id="800" w:name="_Toc145689780"/>
      <w:bookmarkStart w:id="801" w:name="_Toc155376499"/>
      <w:bookmarkStart w:id="802" w:name="_Toc161671932"/>
      <w:bookmarkStart w:id="803" w:name="_Toc169881834"/>
      <w:bookmarkStart w:id="804" w:name="_Toc176771388"/>
      <w:r w:rsidRPr="006C09DF">
        <w:rPr>
          <w:lang w:eastAsia="en-US"/>
        </w:rPr>
        <w:t>5.4.3.1</w:t>
      </w:r>
      <w:r w:rsidRPr="006C09DF">
        <w:rPr>
          <w:lang w:eastAsia="en-US"/>
        </w:rPr>
        <w:tab/>
        <w:t>Synchronization raster and numbering</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805" w:name="_Toc97562277"/>
      <w:bookmarkStart w:id="806" w:name="_Toc104122504"/>
      <w:bookmarkStart w:id="807" w:name="_Toc104205455"/>
      <w:bookmarkStart w:id="808" w:name="_Toc104206662"/>
      <w:bookmarkStart w:id="809" w:name="_Toc104503622"/>
      <w:bookmarkStart w:id="810" w:name="_Toc106127553"/>
      <w:bookmarkStart w:id="811" w:name="_Toc123057918"/>
      <w:bookmarkStart w:id="812" w:name="_Toc124255213"/>
      <w:bookmarkStart w:id="813" w:name="_Toc124255404"/>
      <w:bookmarkStart w:id="814" w:name="_Toc124255541"/>
      <w:bookmarkStart w:id="815" w:name="_Toc131688379"/>
      <w:bookmarkStart w:id="816" w:name="_Toc137373021"/>
      <w:bookmarkStart w:id="817" w:name="_Toc138884964"/>
      <w:bookmarkStart w:id="818" w:name="_Toc145689781"/>
      <w:bookmarkStart w:id="819" w:name="_Toc155376500"/>
      <w:bookmarkStart w:id="820" w:name="_Toc161671933"/>
      <w:bookmarkStart w:id="821" w:name="_Toc169881835"/>
      <w:bookmarkStart w:id="822" w:name="_Toc176771389"/>
      <w:r w:rsidRPr="00591A86">
        <w:rPr>
          <w:lang w:eastAsia="en-US"/>
        </w:rPr>
        <w:t>5.4.3.2</w:t>
      </w:r>
      <w:r w:rsidR="009154AB">
        <w:rPr>
          <w:lang w:eastAsia="en-US"/>
        </w:rPr>
        <w:tab/>
      </w:r>
      <w:r w:rsidRPr="00591A86">
        <w:rPr>
          <w:lang w:eastAsia="en-US"/>
        </w:rPr>
        <w:t>Synchronization raster to synchronization block resource element mapping</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5366BDD" w14:textId="400BEDE3" w:rsidR="009254AE" w:rsidRPr="00591A86" w:rsidRDefault="009254AE" w:rsidP="009254AE">
      <w:pPr>
        <w:rPr>
          <w:rFonts w:eastAsia="Yu Mincho"/>
          <w:lang w:eastAsia="en-US"/>
        </w:rPr>
      </w:pPr>
      <w:bookmarkStart w:id="823"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824" w:name="_Toc29801699"/>
      <w:bookmarkStart w:id="825" w:name="_Toc29802123"/>
      <w:bookmarkStart w:id="826" w:name="_Toc29802748"/>
      <w:bookmarkStart w:id="827" w:name="_Toc36107490"/>
      <w:bookmarkStart w:id="828" w:name="_Toc37251249"/>
      <w:bookmarkStart w:id="829" w:name="_Toc45888038"/>
      <w:bookmarkStart w:id="830" w:name="_Toc45888637"/>
      <w:bookmarkStart w:id="831" w:name="_Toc61367277"/>
      <w:bookmarkStart w:id="832" w:name="_Toc61372660"/>
      <w:bookmarkStart w:id="833" w:name="_Toc68230600"/>
      <w:bookmarkStart w:id="834" w:name="_Toc69084013"/>
      <w:bookmarkStart w:id="835" w:name="_Toc75467020"/>
      <w:bookmarkStart w:id="836" w:name="_Toc76509042"/>
      <w:bookmarkStart w:id="837" w:name="_Toc76718032"/>
      <w:bookmarkStart w:id="838" w:name="_Toc83580342"/>
      <w:bookmarkStart w:id="839" w:name="_Toc84404851"/>
      <w:bookmarkStart w:id="840" w:name="_Toc84413460"/>
      <w:bookmarkStart w:id="841" w:name="_Toc97562278"/>
      <w:bookmarkStart w:id="842" w:name="_Toc104122505"/>
      <w:bookmarkStart w:id="843" w:name="_Toc104205456"/>
      <w:bookmarkStart w:id="844" w:name="_Toc104206663"/>
      <w:bookmarkStart w:id="845" w:name="_Toc104503623"/>
      <w:bookmarkStart w:id="846" w:name="_Toc106127554"/>
      <w:bookmarkStart w:id="847" w:name="_Toc123057919"/>
      <w:bookmarkStart w:id="848" w:name="_Toc124255214"/>
      <w:bookmarkStart w:id="849" w:name="_Toc124255405"/>
      <w:bookmarkStart w:id="850" w:name="_Toc124255542"/>
      <w:bookmarkStart w:id="851" w:name="_Toc131688380"/>
      <w:bookmarkStart w:id="852" w:name="_Toc137373022"/>
      <w:bookmarkStart w:id="853" w:name="_Toc138884965"/>
      <w:bookmarkStart w:id="854" w:name="_Toc145689782"/>
      <w:bookmarkStart w:id="855" w:name="_Toc155376501"/>
      <w:bookmarkStart w:id="856" w:name="_Toc161671934"/>
      <w:bookmarkStart w:id="857" w:name="_Toc169881836"/>
      <w:bookmarkStart w:id="858" w:name="_Toc176771390"/>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859" w:name="_Toc61367278"/>
      <w:bookmarkStart w:id="860" w:name="_Toc61372661"/>
      <w:bookmarkStart w:id="861" w:name="_Toc68230601"/>
      <w:bookmarkStart w:id="862" w:name="_Toc69084014"/>
      <w:bookmarkStart w:id="863" w:name="_Toc75467021"/>
      <w:bookmarkStart w:id="864" w:name="_Toc76509043"/>
      <w:bookmarkStart w:id="865" w:name="_Toc76718033"/>
      <w:bookmarkStart w:id="866" w:name="_Toc83580343"/>
      <w:bookmarkStart w:id="867" w:name="_Toc84404852"/>
      <w:bookmarkStart w:id="868" w:name="_Toc84413461"/>
      <w:bookmarkStart w:id="869" w:name="_Toc97562279"/>
      <w:bookmarkStart w:id="870" w:name="_Toc104122506"/>
      <w:bookmarkStart w:id="871" w:name="_Toc104205457"/>
      <w:bookmarkStart w:id="872" w:name="_Toc104206664"/>
      <w:bookmarkStart w:id="873" w:name="_Toc104503624"/>
      <w:bookmarkStart w:id="874" w:name="_Toc106127555"/>
      <w:bookmarkStart w:id="875" w:name="_Toc123057920"/>
      <w:bookmarkStart w:id="876" w:name="_Toc124255215"/>
      <w:bookmarkStart w:id="877" w:name="_Toc124255406"/>
      <w:bookmarkStart w:id="878" w:name="_Toc124255543"/>
      <w:bookmarkStart w:id="879" w:name="_Toc131688381"/>
      <w:bookmarkStart w:id="880" w:name="_Toc137373023"/>
      <w:bookmarkStart w:id="881" w:name="_Toc138884966"/>
      <w:bookmarkStart w:id="882" w:name="_Toc145689783"/>
      <w:bookmarkStart w:id="883" w:name="_Toc155376502"/>
      <w:bookmarkStart w:id="884" w:name="_Toc161671935"/>
      <w:bookmarkStart w:id="885" w:name="_Toc169881837"/>
      <w:bookmarkStart w:id="886" w:name="_Toc176771391"/>
      <w:r w:rsidRPr="00A1115A">
        <w:t>5.4.4</w:t>
      </w:r>
      <w:r w:rsidRPr="00A1115A">
        <w:tab/>
        <w:t>TX–RX frequency separation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8360CF"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8360CF" w:rsidRDefault="00B62015" w:rsidP="00B10455">
            <w:pPr>
              <w:keepNext/>
              <w:keepLines/>
              <w:spacing w:after="0"/>
              <w:jc w:val="center"/>
              <w:rPr>
                <w:rFonts w:ascii="Arial" w:hAnsi="Arial" w:cs="Arial"/>
                <w:b/>
                <w:sz w:val="18"/>
                <w:lang w:val="fr-FR"/>
              </w:rPr>
            </w:pPr>
            <w:bookmarkStart w:id="887" w:name="_Toc97562280"/>
            <w:bookmarkStart w:id="888" w:name="_Toc104122507"/>
            <w:bookmarkStart w:id="889" w:name="_Toc104205458"/>
            <w:bookmarkStart w:id="890" w:name="_Toc104206665"/>
            <w:bookmarkStart w:id="891" w:name="_Toc104503625"/>
            <w:bookmarkStart w:id="892" w:name="_Toc106127556"/>
            <w:bookmarkStart w:id="893" w:name="_Toc123057921"/>
            <w:bookmarkStart w:id="894" w:name="_Toc124255216"/>
            <w:bookmarkStart w:id="895" w:name="_Toc124255407"/>
            <w:bookmarkStart w:id="896" w:name="_Toc124255544"/>
            <w:bookmarkStart w:id="897" w:name="_Toc131688382"/>
            <w:bookmarkStart w:id="898" w:name="_Toc137373024"/>
            <w:bookmarkStart w:id="899" w:name="_Toc138884967"/>
            <w:bookmarkStart w:id="900" w:name="_Toc145689784"/>
            <w:bookmarkStart w:id="901" w:name="_Toc155376503"/>
            <w:bookmarkStart w:id="902" w:name="_Toc161671936"/>
            <w:bookmarkStart w:id="903" w:name="_Toc169881838"/>
            <w:r w:rsidRPr="008360CF">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8360CF" w:rsidRDefault="00B62015" w:rsidP="00B10455">
            <w:pPr>
              <w:keepNext/>
              <w:keepLines/>
              <w:spacing w:after="0"/>
              <w:jc w:val="center"/>
              <w:rPr>
                <w:rFonts w:ascii="Arial" w:hAnsi="Arial" w:cs="Arial"/>
                <w:b/>
                <w:sz w:val="18"/>
                <w:lang w:val="fr-FR"/>
              </w:rPr>
            </w:pPr>
            <w:r w:rsidRPr="008360CF">
              <w:rPr>
                <w:rFonts w:ascii="Arial" w:hAnsi="Arial" w:cs="Arial"/>
                <w:b/>
                <w:sz w:val="18"/>
                <w:lang w:val="fr-FR"/>
              </w:rPr>
              <w:t xml:space="preserve">TX </w:t>
            </w:r>
            <w:r w:rsidRPr="008360CF">
              <w:rPr>
                <w:rFonts w:ascii="Arial" w:hAnsi="Arial" w:cs="v5.0.0"/>
                <w:b/>
                <w:sz w:val="18"/>
                <w:lang w:val="fr-FR"/>
              </w:rPr>
              <w:t>–</w:t>
            </w:r>
            <w:r w:rsidRPr="008360CF">
              <w:rPr>
                <w:rFonts w:ascii="Arial" w:hAnsi="Arial" w:cs="Arial"/>
                <w:b/>
                <w:sz w:val="18"/>
                <w:lang w:val="fr-FR"/>
              </w:rPr>
              <w:t xml:space="preserve"> RX </w:t>
            </w:r>
            <w:r w:rsidRPr="008360CF">
              <w:rPr>
                <w:rFonts w:ascii="Arial" w:hAnsi="Arial" w:cs="Arial"/>
                <w:b/>
                <w:sz w:val="18"/>
                <w:lang w:val="fr-FR"/>
              </w:rPr>
              <w:br/>
              <w:t>carrier centre frequency</w:t>
            </w:r>
            <w:r w:rsidRPr="008360CF">
              <w:rPr>
                <w:rFonts w:ascii="Arial" w:hAnsi="Arial" w:cs="Arial"/>
                <w:b/>
                <w:sz w:val="18"/>
                <w:lang w:val="fr-FR"/>
              </w:rPr>
              <w:br/>
              <w:t>separation</w:t>
            </w:r>
          </w:p>
        </w:tc>
      </w:tr>
      <w:tr w:rsidR="00B62015" w:rsidRPr="008360CF"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Default="00B62015" w:rsidP="00B10455">
            <w:pPr>
              <w:keepNext/>
              <w:keepLines/>
              <w:spacing w:after="0"/>
              <w:jc w:val="center"/>
              <w:rPr>
                <w:rFonts w:ascii="Arial" w:hAnsi="Arial" w:cs="Arial"/>
                <w:sz w:val="18"/>
                <w:vertAlign w:val="superscript"/>
                <w:lang w:val="en-US"/>
              </w:rPr>
            </w:pPr>
            <w:r w:rsidRPr="008360CF">
              <w:rPr>
                <w:rFonts w:ascii="Arial" w:hAnsi="Arial" w:cs="Arial"/>
                <w:sz w:val="18"/>
                <w:lang w:val="en-US"/>
              </w:rPr>
              <w:t>190 MHz</w:t>
            </w:r>
            <w:r w:rsidRPr="004348D6">
              <w:rPr>
                <w:rFonts w:ascii="Arial" w:hAnsi="Arial" w:cs="Arial"/>
                <w:sz w:val="18"/>
                <w:vertAlign w:val="superscript"/>
                <w:lang w:val="en-US"/>
              </w:rPr>
              <w:t>1</w:t>
            </w:r>
          </w:p>
          <w:p w14:paraId="4D525F12" w14:textId="77777777" w:rsidR="00B62015" w:rsidRPr="00027161"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165 to 215 MHz</w:t>
            </w:r>
            <w:r w:rsidRPr="00027161">
              <w:rPr>
                <w:rFonts w:ascii="Arial" w:hAnsi="Arial" w:cs="Arial"/>
                <w:sz w:val="18"/>
                <w:vertAlign w:val="superscript"/>
                <w:lang w:val="en-US"/>
              </w:rPr>
              <w:t>2</w:t>
            </w:r>
          </w:p>
        </w:tc>
      </w:tr>
      <w:tr w:rsidR="00B62015" w:rsidRPr="008360CF"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Default="00B62015" w:rsidP="00B10455">
            <w:pPr>
              <w:keepNext/>
              <w:keepLines/>
              <w:spacing w:after="0"/>
              <w:jc w:val="center"/>
              <w:rPr>
                <w:rFonts w:ascii="Arial" w:hAnsi="Arial" w:cs="Arial"/>
                <w:sz w:val="18"/>
                <w:lang w:val="en-US"/>
              </w:rPr>
            </w:pPr>
            <w:r w:rsidRPr="008360CF">
              <w:rPr>
                <w:rFonts w:ascii="Arial" w:hAnsi="Arial" w:cs="Arial"/>
                <w:sz w:val="18"/>
                <w:lang w:val="en-US"/>
              </w:rPr>
              <w:t>-101.5 MHz</w:t>
            </w:r>
            <w:r>
              <w:rPr>
                <w:rFonts w:ascii="Arial" w:hAnsi="Arial" w:cs="Arial"/>
                <w:sz w:val="18"/>
                <w:vertAlign w:val="superscript"/>
                <w:lang w:val="en-US"/>
              </w:rPr>
              <w:t>1</w:t>
            </w:r>
          </w:p>
          <w:p w14:paraId="68AD4763" w14:textId="77777777" w:rsidR="00B62015" w:rsidRPr="002C36AD"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-72.5 to -130.5 MHz</w:t>
            </w:r>
            <w:r>
              <w:rPr>
                <w:rFonts w:ascii="Arial" w:hAnsi="Arial" w:cs="Arial"/>
                <w:sz w:val="18"/>
                <w:vertAlign w:val="superscript"/>
                <w:lang w:val="en-US"/>
              </w:rPr>
              <w:t>2</w:t>
            </w:r>
          </w:p>
        </w:tc>
      </w:tr>
      <w:tr w:rsidR="00B62015" w:rsidRPr="008360CF"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Default="00B62015" w:rsidP="00B10455">
            <w:pPr>
              <w:pStyle w:val="TAN"/>
            </w:pPr>
            <w:r>
              <w:t>NOTE 1:</w:t>
            </w:r>
            <w:r>
              <w:tab/>
              <w:t>Default Tx-Rx separation</w:t>
            </w:r>
          </w:p>
          <w:p w14:paraId="432C3178" w14:textId="11C787EC" w:rsidR="00B62015" w:rsidRPr="008360CF" w:rsidRDefault="00B62015" w:rsidP="00B10455">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757AF1BE" w14:textId="77777777" w:rsidR="00B62015" w:rsidRPr="008360CF" w:rsidRDefault="00B62015" w:rsidP="00B62015"/>
    <w:p w14:paraId="20E81866" w14:textId="77777777" w:rsidR="001F6D06" w:rsidRDefault="001F6D06" w:rsidP="001F6D06">
      <w:pPr>
        <w:pStyle w:val="Heading1"/>
      </w:pPr>
      <w:bookmarkStart w:id="904" w:name="_Toc176771392"/>
      <w:r>
        <w:t>6</w:t>
      </w:r>
      <w:r>
        <w:tab/>
        <w:t>Conducted transmitter characteristics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2FCC086" w14:textId="7D489A00" w:rsidR="001F6D06" w:rsidRDefault="001F6D06" w:rsidP="001F6D06">
      <w:pPr>
        <w:pStyle w:val="Heading2"/>
      </w:pPr>
      <w:bookmarkStart w:id="905" w:name="_Toc97562281"/>
      <w:bookmarkStart w:id="906" w:name="_Toc104122508"/>
      <w:bookmarkStart w:id="907" w:name="_Toc104205459"/>
      <w:bookmarkStart w:id="908" w:name="_Toc104206666"/>
      <w:bookmarkStart w:id="909" w:name="_Toc104503626"/>
      <w:bookmarkStart w:id="910" w:name="_Toc106127557"/>
      <w:bookmarkStart w:id="911" w:name="_Toc123057922"/>
      <w:bookmarkStart w:id="912" w:name="_Toc124255217"/>
      <w:bookmarkStart w:id="913" w:name="_Toc124255408"/>
      <w:bookmarkStart w:id="914" w:name="_Toc124255545"/>
      <w:bookmarkStart w:id="915" w:name="_Toc131688383"/>
      <w:bookmarkStart w:id="916" w:name="_Toc137373025"/>
      <w:bookmarkStart w:id="917" w:name="_Toc138884968"/>
      <w:bookmarkStart w:id="918" w:name="_Toc145689785"/>
      <w:bookmarkStart w:id="919" w:name="_Toc155376504"/>
      <w:bookmarkStart w:id="920" w:name="_Toc161671937"/>
      <w:bookmarkStart w:id="921" w:name="_Toc169881839"/>
      <w:bookmarkStart w:id="922" w:name="_Toc176771393"/>
      <w:r>
        <w:t>6.1</w:t>
      </w:r>
      <w:r>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923" w:name="_Toc97562282"/>
      <w:bookmarkStart w:id="924" w:name="_Toc104122509"/>
      <w:bookmarkStart w:id="925" w:name="_Toc104205460"/>
      <w:bookmarkStart w:id="926" w:name="_Toc104206667"/>
      <w:bookmarkStart w:id="927" w:name="_Toc104503627"/>
      <w:bookmarkStart w:id="928" w:name="_Toc106127558"/>
      <w:bookmarkStart w:id="929" w:name="_Toc123057923"/>
      <w:bookmarkStart w:id="930" w:name="_Toc124255218"/>
      <w:bookmarkStart w:id="931" w:name="_Toc124255409"/>
      <w:bookmarkStart w:id="932" w:name="_Toc124255546"/>
      <w:bookmarkStart w:id="933" w:name="_Toc131688384"/>
      <w:bookmarkStart w:id="934" w:name="_Toc137373026"/>
      <w:bookmarkStart w:id="935" w:name="_Toc138884969"/>
      <w:bookmarkStart w:id="936" w:name="_Toc145689786"/>
      <w:bookmarkStart w:id="937" w:name="_Toc155376505"/>
      <w:bookmarkStart w:id="938" w:name="_Toc161671938"/>
      <w:bookmarkStart w:id="939" w:name="_Toc169881840"/>
      <w:bookmarkStart w:id="940" w:name="_Toc176771394"/>
      <w:r>
        <w:t>6.2</w:t>
      </w:r>
      <w:r>
        <w:tab/>
        <w:t>Transmitter power</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DF139B5" w14:textId="77777777" w:rsidR="001F6D06" w:rsidRDefault="001F6D06" w:rsidP="001F6D06">
      <w:pPr>
        <w:pStyle w:val="Heading3"/>
      </w:pPr>
      <w:bookmarkStart w:id="941" w:name="_Toc97562283"/>
      <w:bookmarkStart w:id="942" w:name="_Toc104122510"/>
      <w:bookmarkStart w:id="943" w:name="_Toc104205461"/>
      <w:bookmarkStart w:id="944" w:name="_Toc104206668"/>
      <w:bookmarkStart w:id="945" w:name="_Toc104503628"/>
      <w:bookmarkStart w:id="946" w:name="_Toc106127559"/>
      <w:bookmarkStart w:id="947" w:name="_Toc123057924"/>
      <w:bookmarkStart w:id="948" w:name="_Toc124255219"/>
      <w:bookmarkStart w:id="949" w:name="_Toc124255410"/>
      <w:bookmarkStart w:id="950" w:name="_Toc124255547"/>
      <w:bookmarkStart w:id="951" w:name="_Toc131688385"/>
      <w:bookmarkStart w:id="952" w:name="_Toc137373027"/>
      <w:bookmarkStart w:id="953" w:name="_Toc138884970"/>
      <w:bookmarkStart w:id="954" w:name="_Toc145689787"/>
      <w:bookmarkStart w:id="955" w:name="_Toc155376506"/>
      <w:bookmarkStart w:id="956" w:name="_Toc161671939"/>
      <w:bookmarkStart w:id="957" w:name="_Toc169881841"/>
      <w:bookmarkStart w:id="958" w:name="_Toc176771395"/>
      <w:r>
        <w:t>6.2.1</w:t>
      </w:r>
      <w:r>
        <w:tab/>
        <w:t>UE maximum output power</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959" w:name="_Toc97562284"/>
      <w:bookmarkStart w:id="960" w:name="_Toc104122511"/>
      <w:bookmarkStart w:id="961" w:name="_Toc104205462"/>
      <w:bookmarkStart w:id="962" w:name="_Toc104206669"/>
      <w:bookmarkStart w:id="963" w:name="_Toc104503629"/>
      <w:bookmarkStart w:id="964" w:name="_Toc106127560"/>
      <w:bookmarkStart w:id="965" w:name="_Toc123057925"/>
      <w:bookmarkStart w:id="966" w:name="_Toc124255220"/>
      <w:bookmarkStart w:id="967" w:name="_Toc124255411"/>
      <w:bookmarkStart w:id="968" w:name="_Toc124255548"/>
      <w:bookmarkStart w:id="969" w:name="_Toc131688386"/>
      <w:bookmarkStart w:id="970" w:name="_Toc137373028"/>
      <w:bookmarkStart w:id="971" w:name="_Toc138884971"/>
      <w:bookmarkStart w:id="972" w:name="_Toc145689788"/>
      <w:bookmarkStart w:id="973" w:name="_Toc155376507"/>
      <w:bookmarkStart w:id="974" w:name="_Toc161671940"/>
      <w:bookmarkStart w:id="975" w:name="_Toc169881842"/>
      <w:bookmarkStart w:id="976" w:name="_Toc176771396"/>
      <w:r>
        <w:lastRenderedPageBreak/>
        <w:t>6.2.2</w:t>
      </w:r>
      <w:r>
        <w:tab/>
        <w:t>UE maximum output power reduction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A344B61" w:rsidR="001F6D06" w:rsidRDefault="001F6D06" w:rsidP="001F6D06">
      <w:pPr>
        <w:pStyle w:val="Heading3"/>
      </w:pPr>
      <w:bookmarkStart w:id="977" w:name="_Toc97562285"/>
      <w:bookmarkStart w:id="978" w:name="_Toc104122512"/>
      <w:bookmarkStart w:id="979" w:name="_Toc104205463"/>
      <w:bookmarkStart w:id="980" w:name="_Toc104206670"/>
      <w:bookmarkStart w:id="981" w:name="_Toc104503630"/>
      <w:bookmarkStart w:id="982" w:name="_Toc106127561"/>
      <w:bookmarkStart w:id="983" w:name="_Toc123057926"/>
      <w:bookmarkStart w:id="984" w:name="_Toc124255221"/>
      <w:bookmarkStart w:id="985" w:name="_Toc124255412"/>
      <w:bookmarkStart w:id="986" w:name="_Toc124255549"/>
      <w:bookmarkStart w:id="987" w:name="_Toc131688387"/>
      <w:bookmarkStart w:id="988" w:name="_Toc137373029"/>
      <w:bookmarkStart w:id="989" w:name="_Toc138884972"/>
      <w:bookmarkStart w:id="990" w:name="_Toc145689789"/>
      <w:bookmarkStart w:id="991" w:name="_Toc155376508"/>
      <w:bookmarkStart w:id="992" w:name="_Toc161671941"/>
      <w:bookmarkStart w:id="993" w:name="_Toc169881843"/>
      <w:bookmarkStart w:id="994" w:name="_Toc176771397"/>
      <w:r>
        <w:t>6.2.3</w:t>
      </w:r>
      <w:r>
        <w:tab/>
        <w:t>UE additional maximum output power reduction</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394A5D7" w14:textId="77777777" w:rsidR="00E505D9" w:rsidRPr="009154AB" w:rsidRDefault="00E505D9">
      <w:pPr>
        <w:pStyle w:val="Heading4"/>
      </w:pPr>
      <w:bookmarkStart w:id="995" w:name="_Toc84413584"/>
      <w:bookmarkStart w:id="996" w:name="_Toc84404975"/>
      <w:bookmarkStart w:id="997" w:name="_Toc83580466"/>
      <w:bookmarkStart w:id="998" w:name="_Toc76718156"/>
      <w:bookmarkStart w:id="999" w:name="_Toc76509166"/>
      <w:bookmarkStart w:id="1000" w:name="_Toc75467144"/>
      <w:bookmarkStart w:id="1001" w:name="_Toc69084134"/>
      <w:bookmarkStart w:id="1002" w:name="_Toc68230721"/>
      <w:bookmarkStart w:id="1003" w:name="_Toc61372780"/>
      <w:bookmarkStart w:id="1004" w:name="_Toc61367397"/>
      <w:bookmarkStart w:id="1005" w:name="_Toc45888752"/>
      <w:bookmarkStart w:id="1006" w:name="_Toc45888153"/>
      <w:bookmarkStart w:id="1007" w:name="_Toc97562286"/>
      <w:bookmarkStart w:id="1008" w:name="_Toc104122513"/>
      <w:bookmarkStart w:id="1009" w:name="_Toc104205464"/>
      <w:bookmarkStart w:id="1010" w:name="_Toc104206671"/>
      <w:bookmarkStart w:id="1011" w:name="_Toc104503631"/>
      <w:bookmarkStart w:id="1012" w:name="_Toc106127562"/>
      <w:bookmarkStart w:id="1013" w:name="_Toc123057927"/>
      <w:bookmarkStart w:id="1014" w:name="_Toc124255222"/>
      <w:bookmarkStart w:id="1015" w:name="_Toc124255413"/>
      <w:bookmarkStart w:id="1016" w:name="_Toc124255550"/>
      <w:bookmarkStart w:id="1017" w:name="_Toc131688388"/>
      <w:bookmarkStart w:id="1018" w:name="_Toc137373030"/>
      <w:bookmarkStart w:id="1019" w:name="_Toc138884973"/>
      <w:bookmarkStart w:id="1020" w:name="_Toc145689790"/>
      <w:bookmarkStart w:id="1021" w:name="_Toc155376509"/>
      <w:bookmarkStart w:id="1022" w:name="_Toc161671942"/>
      <w:bookmarkStart w:id="1023" w:name="_Toc169881844"/>
      <w:bookmarkStart w:id="1024" w:name="_Toc176771398"/>
      <w:r w:rsidRPr="009154AB">
        <w:t>6.2.3.1</w:t>
      </w:r>
      <w:r w:rsidRPr="009154AB">
        <w:tab/>
        <w:t>General</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025" w:name="_Hlk516051685"/>
      <w:r>
        <w:t>Table 6.2.3.1-1</w:t>
      </w:r>
      <w:bookmarkEnd w:id="1025"/>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A-MPR for the upper 5 MHz of the band is not specified, and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026" w:name="_Toc97562287"/>
      <w:bookmarkStart w:id="1027" w:name="_Toc104122514"/>
      <w:bookmarkStart w:id="1028" w:name="_Toc104205465"/>
      <w:bookmarkStart w:id="1029" w:name="_Toc104206672"/>
      <w:bookmarkStart w:id="1030" w:name="_Toc104503632"/>
      <w:bookmarkStart w:id="1031" w:name="_Toc106127563"/>
      <w:bookmarkStart w:id="1032" w:name="_Toc123057928"/>
      <w:bookmarkStart w:id="1033" w:name="_Toc124255223"/>
      <w:bookmarkStart w:id="1034" w:name="_Toc124255414"/>
      <w:bookmarkStart w:id="1035" w:name="_Toc124255551"/>
      <w:bookmarkStart w:id="1036" w:name="_Toc131688389"/>
      <w:bookmarkStart w:id="1037" w:name="_Toc137373031"/>
      <w:bookmarkStart w:id="1038" w:name="_Toc138884974"/>
      <w:bookmarkStart w:id="1039" w:name="_Toc145689791"/>
      <w:bookmarkStart w:id="1040" w:name="_Toc155376510"/>
      <w:bookmarkStart w:id="1041" w:name="_Toc161671943"/>
      <w:bookmarkStart w:id="1042" w:name="_Toc169881845"/>
      <w:bookmarkStart w:id="1043" w:name="_Toc176771399"/>
      <w:r>
        <w:lastRenderedPageBreak/>
        <w:t>6.2.4</w:t>
      </w:r>
      <w:r>
        <w:tab/>
        <w:t>Configured transmitted power</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t xml:space="preserve"> </w:t>
      </w:r>
    </w:p>
    <w:p w14:paraId="1BDDC66E" w14:textId="5FF75F0D" w:rsidR="00984859" w:rsidRPr="00E505D9" w:rsidRDefault="00984859" w:rsidP="00984859">
      <w:bookmarkStart w:id="1044" w:name="_Toc97562288"/>
      <w:bookmarkStart w:id="1045" w:name="_Toc104122515"/>
      <w:bookmarkStart w:id="1046" w:name="_Toc104205466"/>
      <w:bookmarkStart w:id="1047" w:name="_Toc104206673"/>
      <w:bookmarkStart w:id="1048" w:name="_Toc104503633"/>
      <w:bookmarkStart w:id="1049"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050" w:name="_Toc123057929"/>
      <w:bookmarkStart w:id="1051" w:name="_Toc124255224"/>
      <w:bookmarkStart w:id="1052" w:name="_Toc124255415"/>
      <w:bookmarkStart w:id="1053" w:name="_Toc124255552"/>
      <w:bookmarkStart w:id="1054" w:name="_Toc131688390"/>
      <w:bookmarkStart w:id="1055" w:name="_Toc137373032"/>
      <w:bookmarkStart w:id="1056" w:name="_Toc138884975"/>
      <w:bookmarkStart w:id="1057" w:name="_Toc145689792"/>
      <w:bookmarkStart w:id="1058" w:name="_Toc155376511"/>
      <w:bookmarkStart w:id="1059" w:name="_Toc161671944"/>
      <w:bookmarkStart w:id="1060" w:name="_Toc169881846"/>
      <w:bookmarkStart w:id="1061" w:name="_Toc176771400"/>
      <w:r>
        <w:t>6.3</w:t>
      </w:r>
      <w:r>
        <w:tab/>
        <w:t>Output power dynamics.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1DD7CCB" w14:textId="4ED68AD1" w:rsidR="001F6D06" w:rsidRDefault="0047389E" w:rsidP="0047389E">
      <w:pPr>
        <w:pStyle w:val="Heading3"/>
      </w:pPr>
      <w:bookmarkStart w:id="1062" w:name="_Toc97562289"/>
      <w:bookmarkStart w:id="1063" w:name="_Toc104122516"/>
      <w:bookmarkStart w:id="1064" w:name="_Toc104205467"/>
      <w:bookmarkStart w:id="1065" w:name="_Toc104206674"/>
      <w:bookmarkStart w:id="1066" w:name="_Toc104503634"/>
      <w:bookmarkStart w:id="1067" w:name="_Toc106127565"/>
      <w:bookmarkStart w:id="1068" w:name="_Toc123057930"/>
      <w:bookmarkStart w:id="1069" w:name="_Toc124255225"/>
      <w:bookmarkStart w:id="1070" w:name="_Toc124255416"/>
      <w:bookmarkStart w:id="1071" w:name="_Toc124255553"/>
      <w:bookmarkStart w:id="1072" w:name="_Toc131688391"/>
      <w:bookmarkStart w:id="1073" w:name="_Toc137373033"/>
      <w:bookmarkStart w:id="1074" w:name="_Toc138884976"/>
      <w:bookmarkStart w:id="1075" w:name="_Toc145689793"/>
      <w:bookmarkStart w:id="1076" w:name="_Toc155376512"/>
      <w:bookmarkStart w:id="1077" w:name="_Toc161671945"/>
      <w:bookmarkStart w:id="1078" w:name="_Toc169881847"/>
      <w:bookmarkStart w:id="1079" w:name="_Toc176771401"/>
      <w:r>
        <w:rPr>
          <w:rFonts w:hint="eastAsia"/>
        </w:rPr>
        <w:t>6</w:t>
      </w:r>
      <w:r>
        <w:t>.3.1</w:t>
      </w:r>
      <w:r>
        <w:tab/>
        <w:t>Minimum output power</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080" w:name="_Toc97562290"/>
      <w:bookmarkStart w:id="1081" w:name="_Toc104122517"/>
      <w:bookmarkStart w:id="1082" w:name="_Toc104205468"/>
      <w:bookmarkStart w:id="1083" w:name="_Toc104206675"/>
      <w:bookmarkStart w:id="1084" w:name="_Toc104503635"/>
      <w:bookmarkStart w:id="1085" w:name="_Toc106127566"/>
      <w:bookmarkStart w:id="1086" w:name="_Toc123057931"/>
      <w:bookmarkStart w:id="1087" w:name="_Toc124255226"/>
      <w:bookmarkStart w:id="1088" w:name="_Toc124255417"/>
      <w:bookmarkStart w:id="1089" w:name="_Toc124255554"/>
      <w:bookmarkStart w:id="1090" w:name="_Toc131688392"/>
      <w:bookmarkStart w:id="1091" w:name="_Toc137373034"/>
      <w:bookmarkStart w:id="1092" w:name="_Toc138884977"/>
      <w:bookmarkStart w:id="1093" w:name="_Toc145689794"/>
      <w:bookmarkStart w:id="1094" w:name="_Toc155376513"/>
      <w:bookmarkStart w:id="1095" w:name="_Toc161671946"/>
      <w:bookmarkStart w:id="1096" w:name="_Toc169881848"/>
      <w:bookmarkStart w:id="1097" w:name="_Toc176771402"/>
      <w:r>
        <w:t>6.3.2</w:t>
      </w:r>
      <w:r>
        <w:tab/>
        <w:t>Transmit OFF power</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098" w:name="_Toc97562291"/>
      <w:bookmarkStart w:id="1099" w:name="_Toc104122518"/>
      <w:bookmarkStart w:id="1100" w:name="_Toc104205469"/>
      <w:bookmarkStart w:id="1101" w:name="_Toc104206676"/>
      <w:bookmarkStart w:id="1102" w:name="_Toc104503636"/>
      <w:bookmarkStart w:id="1103" w:name="_Toc106127567"/>
      <w:bookmarkStart w:id="1104" w:name="_Toc123057932"/>
      <w:bookmarkStart w:id="1105" w:name="_Toc124255227"/>
      <w:bookmarkStart w:id="1106" w:name="_Toc124255418"/>
      <w:bookmarkStart w:id="1107" w:name="_Toc124255555"/>
      <w:bookmarkStart w:id="1108" w:name="_Toc131688393"/>
      <w:bookmarkStart w:id="1109" w:name="_Toc137373035"/>
      <w:bookmarkStart w:id="1110" w:name="_Toc138884978"/>
      <w:bookmarkStart w:id="1111" w:name="_Toc145689795"/>
      <w:bookmarkStart w:id="1112" w:name="_Toc155376514"/>
      <w:bookmarkStart w:id="1113" w:name="_Toc161671947"/>
      <w:bookmarkStart w:id="1114" w:name="_Toc169881849"/>
      <w:bookmarkStart w:id="1115" w:name="_Toc176771403"/>
      <w:r>
        <w:t>6.3.3</w:t>
      </w:r>
      <w:r>
        <w:tab/>
        <w:t>Transmit ON/OFF time mask</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399C41CB" w14:textId="5E695C85" w:rsidR="00984859" w:rsidRPr="00E505D9" w:rsidRDefault="00984859" w:rsidP="00984859">
      <w:bookmarkStart w:id="1116" w:name="_Toc97562292"/>
      <w:bookmarkStart w:id="1117" w:name="_Toc104122519"/>
      <w:bookmarkStart w:id="1118" w:name="_Toc104205470"/>
      <w:bookmarkStart w:id="1119" w:name="_Toc104206677"/>
      <w:bookmarkStart w:id="1120" w:name="_Toc104503637"/>
      <w:bookmarkStart w:id="1121"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122" w:name="_Toc123057933"/>
      <w:bookmarkStart w:id="1123" w:name="_Toc124255228"/>
      <w:bookmarkStart w:id="1124" w:name="_Toc124255419"/>
      <w:bookmarkStart w:id="1125" w:name="_Toc124255556"/>
      <w:bookmarkStart w:id="1126" w:name="_Toc131688394"/>
      <w:bookmarkStart w:id="1127" w:name="_Toc137373036"/>
      <w:bookmarkStart w:id="1128" w:name="_Toc138884979"/>
      <w:bookmarkStart w:id="1129" w:name="_Toc145689796"/>
      <w:bookmarkStart w:id="1130" w:name="_Toc155376515"/>
      <w:bookmarkStart w:id="1131" w:name="_Toc161671948"/>
      <w:bookmarkStart w:id="1132" w:name="_Toc169881850"/>
      <w:bookmarkStart w:id="1133" w:name="_Toc176771404"/>
      <w:r>
        <w:t>6.3.4</w:t>
      </w:r>
      <w:r>
        <w:tab/>
        <w:t>Power control</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CC9056D" w14:textId="4847C975" w:rsidR="00984859" w:rsidRPr="007255AE" w:rsidRDefault="00984859" w:rsidP="00984859">
      <w:bookmarkStart w:id="1134" w:name="_Toc97562293"/>
      <w:bookmarkStart w:id="1135" w:name="_Toc104122520"/>
      <w:bookmarkStart w:id="1136" w:name="_Toc104205471"/>
      <w:bookmarkStart w:id="1137" w:name="_Toc104206678"/>
      <w:bookmarkStart w:id="1138" w:name="_Toc104503638"/>
      <w:bookmarkStart w:id="1139"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140" w:name="_Toc123057934"/>
      <w:bookmarkStart w:id="1141" w:name="_Toc124255229"/>
      <w:bookmarkStart w:id="1142" w:name="_Toc124255420"/>
      <w:bookmarkStart w:id="1143" w:name="_Toc124255557"/>
      <w:bookmarkStart w:id="1144" w:name="_Toc131688395"/>
      <w:bookmarkStart w:id="1145" w:name="_Toc137373037"/>
      <w:bookmarkStart w:id="1146" w:name="_Toc138884980"/>
      <w:bookmarkStart w:id="1147" w:name="_Toc145689797"/>
      <w:bookmarkStart w:id="1148" w:name="_Toc155376516"/>
      <w:bookmarkStart w:id="1149" w:name="_Toc161671949"/>
      <w:bookmarkStart w:id="1150" w:name="_Toc169881851"/>
      <w:bookmarkStart w:id="1151" w:name="_Toc176771405"/>
      <w:r>
        <w:t>6.4</w:t>
      </w:r>
      <w:r>
        <w:tab/>
        <w:t>Transmit signal quality</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6D7BA15" w14:textId="77777777" w:rsidR="001F6D06" w:rsidRDefault="001F6D06" w:rsidP="001F6D06">
      <w:pPr>
        <w:pStyle w:val="Heading3"/>
      </w:pPr>
      <w:bookmarkStart w:id="1152" w:name="_Toc97562294"/>
      <w:bookmarkStart w:id="1153" w:name="_Toc104122521"/>
      <w:bookmarkStart w:id="1154" w:name="_Toc104205472"/>
      <w:bookmarkStart w:id="1155" w:name="_Toc104206679"/>
      <w:bookmarkStart w:id="1156" w:name="_Toc104503639"/>
      <w:bookmarkStart w:id="1157" w:name="_Toc106127570"/>
      <w:bookmarkStart w:id="1158" w:name="_Toc123057935"/>
      <w:bookmarkStart w:id="1159" w:name="_Toc124255230"/>
      <w:bookmarkStart w:id="1160" w:name="_Toc124255421"/>
      <w:bookmarkStart w:id="1161" w:name="_Toc124255558"/>
      <w:bookmarkStart w:id="1162" w:name="_Toc131688396"/>
      <w:bookmarkStart w:id="1163" w:name="_Toc137373038"/>
      <w:bookmarkStart w:id="1164" w:name="_Toc138884981"/>
      <w:bookmarkStart w:id="1165" w:name="_Toc145689798"/>
      <w:bookmarkStart w:id="1166" w:name="_Toc155376517"/>
      <w:bookmarkStart w:id="1167" w:name="_Toc161671950"/>
      <w:bookmarkStart w:id="1168" w:name="_Toc169881852"/>
      <w:bookmarkStart w:id="1169" w:name="_Toc176771406"/>
      <w:r>
        <w:t>6.4.1</w:t>
      </w:r>
      <w:r>
        <w:tab/>
        <w:t>Frequency error</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lastRenderedPageBreak/>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170" w:name="_Toc97562295"/>
      <w:bookmarkStart w:id="1171" w:name="_Toc104122522"/>
      <w:bookmarkStart w:id="1172" w:name="_Toc104205473"/>
      <w:bookmarkStart w:id="1173" w:name="_Toc104206680"/>
      <w:bookmarkStart w:id="1174" w:name="_Toc104503640"/>
      <w:bookmarkStart w:id="1175" w:name="_Toc106127571"/>
      <w:bookmarkStart w:id="1176" w:name="_Toc123057936"/>
      <w:bookmarkStart w:id="1177" w:name="_Toc124255231"/>
      <w:bookmarkStart w:id="1178" w:name="_Toc124255422"/>
      <w:bookmarkStart w:id="1179" w:name="_Toc124255559"/>
      <w:bookmarkStart w:id="1180" w:name="_Toc131688397"/>
      <w:bookmarkStart w:id="1181" w:name="_Toc137373039"/>
      <w:bookmarkStart w:id="1182" w:name="_Toc138884982"/>
      <w:bookmarkStart w:id="1183" w:name="_Toc145689799"/>
      <w:bookmarkStart w:id="1184" w:name="_Toc155376518"/>
      <w:bookmarkStart w:id="1185" w:name="_Toc161671951"/>
      <w:bookmarkStart w:id="1186" w:name="_Toc169881853"/>
      <w:bookmarkStart w:id="1187" w:name="_Toc176771407"/>
      <w:r>
        <w:t>6.4.2</w:t>
      </w:r>
      <w:r>
        <w:tab/>
        <w:t>Transmit modulation quality</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0767CE1F" w14:textId="0F724524" w:rsidR="00984859" w:rsidRPr="00AC4579" w:rsidRDefault="00A22AAD" w:rsidP="00984859">
      <w:bookmarkStart w:id="1188" w:name="_Toc97562296"/>
      <w:bookmarkStart w:id="1189" w:name="_Toc104122523"/>
      <w:bookmarkStart w:id="1190" w:name="_Toc104205474"/>
      <w:bookmarkStart w:id="1191" w:name="_Toc104206681"/>
      <w:bookmarkStart w:id="1192" w:name="_Toc104503641"/>
      <w:bookmarkStart w:id="1193"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p>
    <w:p w14:paraId="611AD211" w14:textId="46F2907D" w:rsidR="006348F2" w:rsidRPr="006348F2" w:rsidRDefault="006348F2" w:rsidP="006348F2">
      <w:pPr>
        <w:pStyle w:val="Heading2"/>
      </w:pPr>
      <w:bookmarkStart w:id="1194" w:name="_Toc123057937"/>
      <w:bookmarkStart w:id="1195" w:name="_Toc124255232"/>
      <w:bookmarkStart w:id="1196" w:name="_Toc124255423"/>
      <w:bookmarkStart w:id="1197" w:name="_Toc124255560"/>
      <w:bookmarkStart w:id="1198" w:name="_Toc131688398"/>
      <w:bookmarkStart w:id="1199" w:name="_Toc137373040"/>
      <w:bookmarkStart w:id="1200" w:name="_Toc138884983"/>
      <w:bookmarkStart w:id="1201" w:name="_Toc145689800"/>
      <w:bookmarkStart w:id="1202" w:name="_Toc155376519"/>
      <w:bookmarkStart w:id="1203" w:name="_Toc161671952"/>
      <w:bookmarkStart w:id="1204" w:name="_Toc169881854"/>
      <w:bookmarkStart w:id="1205" w:name="_Toc176771408"/>
      <w:r>
        <w:rPr>
          <w:rFonts w:hint="eastAsia"/>
        </w:rPr>
        <w:t>6</w:t>
      </w:r>
      <w:r>
        <w:t>.</w:t>
      </w:r>
      <w:r>
        <w:rPr>
          <w:rFonts w:hint="eastAsia"/>
        </w:rPr>
        <w:t>5</w:t>
      </w:r>
      <w:r>
        <w:tab/>
      </w:r>
      <w:r>
        <w:rPr>
          <w:rFonts w:hint="eastAsia"/>
        </w:rPr>
        <w:t>Output</w:t>
      </w:r>
      <w:r>
        <w:t xml:space="preserve"> RF spectrum emissions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BBD97DD" w14:textId="136C0EE7" w:rsidR="001F6D06" w:rsidRPr="009154AB" w:rsidRDefault="006348F2">
      <w:pPr>
        <w:pStyle w:val="Heading3"/>
      </w:pPr>
      <w:bookmarkStart w:id="1206" w:name="_Toc104122524"/>
      <w:bookmarkStart w:id="1207" w:name="_Toc104205475"/>
      <w:bookmarkStart w:id="1208" w:name="_Toc104206682"/>
      <w:bookmarkStart w:id="1209" w:name="_Toc104503642"/>
      <w:bookmarkStart w:id="1210" w:name="_Toc106127573"/>
      <w:bookmarkStart w:id="1211" w:name="_Toc123057938"/>
      <w:bookmarkStart w:id="1212" w:name="_Toc124255233"/>
      <w:bookmarkStart w:id="1213" w:name="_Toc124255424"/>
      <w:bookmarkStart w:id="1214" w:name="_Toc124255561"/>
      <w:bookmarkStart w:id="1215" w:name="_Toc131688399"/>
      <w:bookmarkStart w:id="1216" w:name="_Toc137373041"/>
      <w:bookmarkStart w:id="1217" w:name="_Toc138884984"/>
      <w:bookmarkStart w:id="1218" w:name="_Toc145689801"/>
      <w:bookmarkStart w:id="1219" w:name="_Toc155376520"/>
      <w:bookmarkStart w:id="1220" w:name="_Toc161671953"/>
      <w:bookmarkStart w:id="1221" w:name="_Toc169881855"/>
      <w:bookmarkStart w:id="1222" w:name="_Toc176771409"/>
      <w:r>
        <w:t>6.5.1</w:t>
      </w:r>
      <w:r w:rsidR="001C6F09">
        <w:tab/>
      </w:r>
      <w:bookmarkStart w:id="1223" w:name="_Toc97562297"/>
      <w:r w:rsidR="0047389E" w:rsidRPr="009154AB">
        <w:t>Occupied bandwidth</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224" w:name="_Toc97562298"/>
      <w:bookmarkStart w:id="1225" w:name="_Toc104122525"/>
      <w:bookmarkStart w:id="1226" w:name="_Toc104205476"/>
      <w:bookmarkStart w:id="1227" w:name="_Toc104206683"/>
      <w:bookmarkStart w:id="1228" w:name="_Toc104503643"/>
      <w:bookmarkStart w:id="1229" w:name="_Toc106127574"/>
      <w:bookmarkStart w:id="1230" w:name="_Toc123057939"/>
      <w:bookmarkStart w:id="1231" w:name="_Toc124255234"/>
      <w:bookmarkStart w:id="1232" w:name="_Toc124255425"/>
      <w:bookmarkStart w:id="1233" w:name="_Toc124255562"/>
      <w:bookmarkStart w:id="1234" w:name="_Toc131688400"/>
      <w:bookmarkStart w:id="1235" w:name="_Toc137373042"/>
      <w:bookmarkStart w:id="1236" w:name="_Toc138884985"/>
      <w:bookmarkStart w:id="1237" w:name="_Toc145689802"/>
      <w:bookmarkStart w:id="1238" w:name="_Toc155376521"/>
      <w:bookmarkStart w:id="1239" w:name="_Toc161671954"/>
      <w:bookmarkStart w:id="1240" w:name="_Toc169881856"/>
      <w:bookmarkStart w:id="1241" w:name="_Toc176771410"/>
      <w:r>
        <w:t>6.5.2</w:t>
      </w:r>
      <w:r w:rsidR="001C6F09">
        <w:tab/>
      </w:r>
      <w:r>
        <w:t>Out of band emission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6F2C14E" w14:textId="34C3F9C7" w:rsidR="0047389E" w:rsidRDefault="001C314E" w:rsidP="001C314E">
      <w:pPr>
        <w:pStyle w:val="Heading4"/>
      </w:pPr>
      <w:bookmarkStart w:id="1242" w:name="_Toc104122526"/>
      <w:bookmarkStart w:id="1243" w:name="_Toc104205477"/>
      <w:bookmarkStart w:id="1244" w:name="_Toc104206684"/>
      <w:bookmarkStart w:id="1245" w:name="_Toc104503644"/>
      <w:bookmarkStart w:id="1246" w:name="_Toc106127575"/>
      <w:bookmarkStart w:id="1247" w:name="_Toc123057940"/>
      <w:bookmarkStart w:id="1248" w:name="_Toc124255235"/>
      <w:bookmarkStart w:id="1249" w:name="_Toc124255426"/>
      <w:bookmarkStart w:id="1250" w:name="_Toc124255563"/>
      <w:bookmarkStart w:id="1251" w:name="_Toc131688401"/>
      <w:bookmarkStart w:id="1252" w:name="_Toc137373043"/>
      <w:bookmarkStart w:id="1253" w:name="_Toc138884986"/>
      <w:bookmarkStart w:id="1254" w:name="_Toc145689803"/>
      <w:bookmarkStart w:id="1255" w:name="_Toc155376522"/>
      <w:bookmarkStart w:id="1256" w:name="_Toc161671955"/>
      <w:bookmarkStart w:id="1257" w:name="_Toc169881857"/>
      <w:bookmarkStart w:id="1258" w:name="_Toc176771411"/>
      <w:r w:rsidRPr="001C314E">
        <w:t>6.</w:t>
      </w:r>
      <w:r w:rsidRPr="00457B90">
        <w:t>5.2.1</w:t>
      </w:r>
      <w:r>
        <w:tab/>
      </w:r>
      <w:r w:rsidRPr="001C314E">
        <w:t>Ge</w:t>
      </w:r>
      <w:r w:rsidRPr="00457B90">
        <w:t>neral</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259" w:name="_Toc104122527"/>
      <w:bookmarkStart w:id="1260" w:name="_Toc104205478"/>
      <w:bookmarkStart w:id="1261" w:name="_Toc104206685"/>
      <w:bookmarkStart w:id="1262" w:name="_Toc104503645"/>
      <w:bookmarkStart w:id="1263" w:name="_Toc106127576"/>
      <w:bookmarkStart w:id="1264" w:name="_Toc123057941"/>
      <w:bookmarkStart w:id="1265" w:name="_Toc124255236"/>
      <w:bookmarkStart w:id="1266" w:name="_Toc124255427"/>
      <w:bookmarkStart w:id="1267" w:name="_Toc124255564"/>
      <w:bookmarkStart w:id="1268" w:name="_Toc131688402"/>
      <w:bookmarkStart w:id="1269" w:name="_Toc137373044"/>
      <w:bookmarkStart w:id="1270" w:name="_Toc138884987"/>
      <w:bookmarkStart w:id="1271" w:name="_Toc145689804"/>
      <w:bookmarkStart w:id="1272" w:name="_Toc155376523"/>
      <w:bookmarkStart w:id="1273" w:name="_Toc161671956"/>
      <w:bookmarkStart w:id="1274" w:name="_Toc169881858"/>
      <w:bookmarkStart w:id="1275" w:name="_Toc176771412"/>
      <w:r w:rsidRPr="001C314E">
        <w:t>6.</w:t>
      </w:r>
      <w:r w:rsidRPr="002C1072">
        <w:t>5.2.</w:t>
      </w:r>
      <w:r>
        <w:t>2</w:t>
      </w:r>
      <w:r>
        <w:tab/>
      </w:r>
      <w:r w:rsidRPr="001C314E">
        <w:t>Spectrum emission mask</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276" w:name="_Toc104122528"/>
      <w:bookmarkStart w:id="1277" w:name="_Toc104205479"/>
      <w:bookmarkStart w:id="1278" w:name="_Toc104206686"/>
      <w:bookmarkStart w:id="1279" w:name="_Toc104503646"/>
      <w:bookmarkStart w:id="1280" w:name="_Toc106127577"/>
      <w:bookmarkStart w:id="1281" w:name="_Toc123057942"/>
      <w:bookmarkStart w:id="1282" w:name="_Toc124255237"/>
      <w:bookmarkStart w:id="1283" w:name="_Toc124255428"/>
      <w:bookmarkStart w:id="1284" w:name="_Toc124255565"/>
      <w:bookmarkStart w:id="1285" w:name="_Toc131688403"/>
      <w:bookmarkStart w:id="1286" w:name="_Toc137373045"/>
      <w:bookmarkStart w:id="1287" w:name="_Toc138884988"/>
      <w:bookmarkStart w:id="1288" w:name="_Toc145689805"/>
      <w:bookmarkStart w:id="1289" w:name="_Toc155376524"/>
      <w:bookmarkStart w:id="1290" w:name="_Toc161671957"/>
      <w:bookmarkStart w:id="1291" w:name="_Toc169881859"/>
      <w:bookmarkStart w:id="1292" w:name="_Toc176771413"/>
      <w:r w:rsidRPr="00484003">
        <w:t>6.5.2.</w:t>
      </w:r>
      <w:r>
        <w:t>3</w:t>
      </w:r>
      <w:r w:rsidRPr="00484003">
        <w:tab/>
      </w:r>
      <w:r>
        <w:t>“Reserved”</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293" w:name="_Toc104122529"/>
      <w:bookmarkStart w:id="1294" w:name="_Toc104205480"/>
      <w:bookmarkStart w:id="1295" w:name="_Toc104206687"/>
      <w:bookmarkStart w:id="1296" w:name="_Toc104503647"/>
      <w:bookmarkStart w:id="1297" w:name="_Toc106127578"/>
      <w:bookmarkStart w:id="1298" w:name="_Toc123057943"/>
      <w:bookmarkStart w:id="1299" w:name="_Toc124255238"/>
      <w:bookmarkStart w:id="1300" w:name="_Toc124255429"/>
      <w:bookmarkStart w:id="1301" w:name="_Toc124255566"/>
      <w:bookmarkStart w:id="1302" w:name="_Toc131688404"/>
      <w:bookmarkStart w:id="1303" w:name="_Toc137373046"/>
      <w:bookmarkStart w:id="1304" w:name="_Toc138884989"/>
      <w:bookmarkStart w:id="1305" w:name="_Toc145689806"/>
      <w:bookmarkStart w:id="1306" w:name="_Toc155376525"/>
      <w:bookmarkStart w:id="1307" w:name="_Toc161671958"/>
      <w:bookmarkStart w:id="1308" w:name="_Toc169881860"/>
      <w:bookmarkStart w:id="1309" w:name="_Toc176771414"/>
      <w:r w:rsidRPr="00484003">
        <w:t>6.5.2.</w:t>
      </w:r>
      <w:r>
        <w:t>4</w:t>
      </w:r>
      <w:r w:rsidRPr="00484003">
        <w:tab/>
      </w:r>
      <w:r w:rsidRPr="003D573C">
        <w:t>Adjacent channel leakage ratio</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310" w:name="_Toc21344363"/>
      <w:bookmarkStart w:id="1311" w:name="_Toc29801849"/>
      <w:bookmarkStart w:id="1312" w:name="_Toc29802273"/>
      <w:bookmarkStart w:id="1313" w:name="_Toc29802898"/>
      <w:bookmarkStart w:id="1314" w:name="_Toc36107640"/>
      <w:bookmarkStart w:id="1315" w:name="_Toc37251406"/>
      <w:bookmarkStart w:id="1316" w:name="_Toc45888286"/>
      <w:bookmarkStart w:id="1317" w:name="_Toc45888885"/>
      <w:bookmarkStart w:id="1318" w:name="_Toc61367579"/>
      <w:bookmarkStart w:id="1319" w:name="_Toc61372962"/>
      <w:bookmarkStart w:id="1320" w:name="_Toc68230910"/>
      <w:bookmarkStart w:id="1321" w:name="_Toc69084323"/>
      <w:bookmarkStart w:id="1322" w:name="_Toc75467333"/>
      <w:bookmarkStart w:id="1323" w:name="_Toc76509355"/>
      <w:bookmarkStart w:id="1324" w:name="_Toc76718345"/>
      <w:bookmarkStart w:id="1325" w:name="_Toc83580684"/>
      <w:bookmarkStart w:id="1326" w:name="_Toc84405193"/>
      <w:bookmarkStart w:id="1327" w:name="_Toc84413802"/>
      <w:bookmarkStart w:id="1328" w:name="_Toc104122530"/>
      <w:bookmarkStart w:id="1329" w:name="_Toc104205481"/>
      <w:bookmarkStart w:id="1330" w:name="_Toc104206688"/>
      <w:bookmarkStart w:id="1331" w:name="_Toc104503648"/>
      <w:bookmarkStart w:id="1332" w:name="_Toc106127579"/>
      <w:bookmarkStart w:id="1333" w:name="_Toc123057944"/>
      <w:bookmarkStart w:id="1334" w:name="_Toc124255239"/>
      <w:bookmarkStart w:id="1335" w:name="_Toc124255430"/>
      <w:bookmarkStart w:id="1336" w:name="_Toc124255567"/>
      <w:bookmarkStart w:id="1337" w:name="_Toc131688405"/>
      <w:bookmarkStart w:id="1338" w:name="_Toc137373047"/>
      <w:bookmarkStart w:id="1339" w:name="_Toc138884990"/>
      <w:bookmarkStart w:id="1340" w:name="_Toc145689807"/>
      <w:bookmarkStart w:id="1341" w:name="_Toc155376526"/>
      <w:bookmarkStart w:id="1342" w:name="_Toc161671959"/>
      <w:bookmarkStart w:id="1343" w:name="_Toc169881861"/>
      <w:bookmarkStart w:id="1344" w:name="_Toc176771415"/>
      <w:r w:rsidRPr="00A1115A">
        <w:rPr>
          <w:snapToGrid w:val="0"/>
        </w:rPr>
        <w:t>6.5.2.4.1</w:t>
      </w:r>
      <w:r w:rsidRPr="00A1115A">
        <w:rPr>
          <w:snapToGrid w:val="0"/>
        </w:rPr>
        <w:tab/>
        <w:t>NR ACLR</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345"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345"/>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346" w:name="_Toc21344364"/>
      <w:bookmarkStart w:id="1347" w:name="_Toc29801850"/>
      <w:bookmarkStart w:id="1348" w:name="_Toc29802274"/>
      <w:bookmarkStart w:id="1349" w:name="_Toc29802899"/>
      <w:bookmarkStart w:id="1350" w:name="_Toc36107641"/>
      <w:bookmarkStart w:id="1351" w:name="_Toc37251407"/>
      <w:bookmarkStart w:id="1352" w:name="_Toc45888287"/>
      <w:bookmarkStart w:id="1353" w:name="_Toc45888886"/>
      <w:bookmarkStart w:id="1354" w:name="_Toc61367580"/>
      <w:bookmarkStart w:id="1355" w:name="_Toc61372963"/>
      <w:bookmarkStart w:id="1356" w:name="_Toc68230911"/>
      <w:bookmarkStart w:id="1357" w:name="_Toc69084324"/>
      <w:bookmarkStart w:id="1358" w:name="_Toc75467334"/>
      <w:bookmarkStart w:id="1359" w:name="_Toc76509356"/>
      <w:bookmarkStart w:id="1360" w:name="_Toc76718346"/>
      <w:bookmarkStart w:id="1361" w:name="_Toc83580685"/>
      <w:bookmarkStart w:id="1362" w:name="_Toc84405194"/>
      <w:bookmarkStart w:id="1363" w:name="_Toc84413803"/>
      <w:bookmarkStart w:id="1364" w:name="_Toc104122531"/>
      <w:bookmarkStart w:id="1365" w:name="_Toc104205482"/>
      <w:bookmarkStart w:id="1366" w:name="_Toc104206689"/>
      <w:bookmarkStart w:id="1367" w:name="_Toc104503649"/>
      <w:bookmarkStart w:id="1368" w:name="_Toc106127580"/>
      <w:bookmarkStart w:id="1369" w:name="_Toc123057945"/>
      <w:bookmarkStart w:id="1370" w:name="_Toc124255240"/>
      <w:bookmarkStart w:id="1371" w:name="_Toc124255431"/>
      <w:bookmarkStart w:id="1372" w:name="_Toc124255568"/>
      <w:bookmarkStart w:id="1373" w:name="_Toc131688406"/>
      <w:bookmarkStart w:id="1374" w:name="_Toc137373048"/>
      <w:bookmarkStart w:id="1375" w:name="_Toc138884991"/>
      <w:bookmarkStart w:id="1376" w:name="_Toc145689808"/>
      <w:bookmarkStart w:id="1377" w:name="_Toc155376527"/>
      <w:bookmarkStart w:id="1378" w:name="_Toc161671960"/>
      <w:bookmarkStart w:id="1379" w:name="_Toc169881862"/>
      <w:bookmarkStart w:id="1380" w:name="_Toc176771416"/>
      <w:r w:rsidRPr="00A1115A">
        <w:rPr>
          <w:snapToGrid w:val="0"/>
        </w:rPr>
        <w:t>6.5.2.4.2</w:t>
      </w:r>
      <w:r w:rsidRPr="00A1115A">
        <w:rPr>
          <w:snapToGrid w:val="0"/>
        </w:rPr>
        <w:tab/>
        <w:t>UTRA ACLR</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lastRenderedPageBreak/>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381" w:name="_Toc97562299"/>
      <w:bookmarkStart w:id="1382" w:name="_Toc104122532"/>
      <w:bookmarkStart w:id="1383" w:name="_Toc104205483"/>
      <w:bookmarkStart w:id="1384" w:name="_Toc104206690"/>
      <w:bookmarkStart w:id="1385" w:name="_Toc104503650"/>
      <w:bookmarkStart w:id="1386" w:name="_Toc106127581"/>
      <w:bookmarkStart w:id="1387" w:name="_Toc123057946"/>
      <w:bookmarkStart w:id="1388" w:name="_Toc124255241"/>
      <w:bookmarkStart w:id="1389" w:name="_Toc124255432"/>
      <w:bookmarkStart w:id="1390" w:name="_Toc124255569"/>
      <w:bookmarkStart w:id="1391" w:name="_Toc131688407"/>
      <w:bookmarkStart w:id="1392" w:name="_Toc137373049"/>
      <w:bookmarkStart w:id="1393" w:name="_Toc138884992"/>
      <w:bookmarkStart w:id="1394" w:name="_Toc145689809"/>
      <w:bookmarkStart w:id="1395" w:name="_Toc155376528"/>
      <w:bookmarkStart w:id="1396" w:name="_Toc161671961"/>
      <w:bookmarkStart w:id="1397" w:name="_Toc169881863"/>
      <w:bookmarkStart w:id="1398" w:name="_Toc176771417"/>
      <w:r>
        <w:t>6.5.3</w:t>
      </w:r>
      <w:r>
        <w:tab/>
        <w:t>Spurious emission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49EE9BDC" w14:textId="728E2540" w:rsidR="0047389E" w:rsidRDefault="009154AB" w:rsidP="009154AB">
      <w:pPr>
        <w:pStyle w:val="Heading4"/>
      </w:pPr>
      <w:bookmarkStart w:id="1399" w:name="_Toc97562300"/>
      <w:bookmarkStart w:id="1400" w:name="_Toc104122533"/>
      <w:bookmarkStart w:id="1401" w:name="_Toc104205484"/>
      <w:bookmarkStart w:id="1402" w:name="_Toc104206691"/>
      <w:bookmarkStart w:id="1403" w:name="_Toc104503651"/>
      <w:bookmarkStart w:id="1404" w:name="_Toc106127582"/>
      <w:bookmarkStart w:id="1405" w:name="_Toc123057947"/>
      <w:bookmarkStart w:id="1406" w:name="_Toc124255242"/>
      <w:bookmarkStart w:id="1407" w:name="_Toc124255433"/>
      <w:bookmarkStart w:id="1408" w:name="_Toc124255570"/>
      <w:bookmarkStart w:id="1409" w:name="_Toc131688408"/>
      <w:bookmarkStart w:id="1410" w:name="_Toc137373050"/>
      <w:bookmarkStart w:id="1411" w:name="_Toc138884993"/>
      <w:bookmarkStart w:id="1412" w:name="_Toc145689810"/>
      <w:bookmarkStart w:id="1413" w:name="_Toc155376529"/>
      <w:bookmarkStart w:id="1414" w:name="_Toc161671962"/>
      <w:bookmarkStart w:id="1415" w:name="_Toc169881864"/>
      <w:bookmarkStart w:id="1416" w:name="_Toc176771418"/>
      <w:r w:rsidRPr="00B93D8D">
        <w:t>6.5.3.</w:t>
      </w:r>
      <w:r w:rsidR="00730785">
        <w:t>1</w:t>
      </w:r>
      <w:r w:rsidR="00730785">
        <w:tab/>
      </w:r>
      <w:bookmarkEnd w:id="1399"/>
      <w:r w:rsidR="00AB5B67" w:rsidRPr="00A1115A">
        <w:t>General spurious emissions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417" w:name="_Toc97562301"/>
      <w:bookmarkStart w:id="1418" w:name="_Toc104122534"/>
      <w:bookmarkStart w:id="1419" w:name="_Toc104205485"/>
      <w:bookmarkStart w:id="1420" w:name="_Toc104206692"/>
      <w:bookmarkStart w:id="1421" w:name="_Toc104503652"/>
      <w:bookmarkStart w:id="1422" w:name="_Toc106127583"/>
      <w:bookmarkStart w:id="1423" w:name="_Toc123057948"/>
      <w:bookmarkStart w:id="1424" w:name="_Toc124255243"/>
      <w:bookmarkStart w:id="1425" w:name="_Toc124255434"/>
      <w:bookmarkStart w:id="1426" w:name="_Toc124255571"/>
      <w:bookmarkStart w:id="1427" w:name="_Toc131688409"/>
      <w:bookmarkStart w:id="1428" w:name="_Toc137373051"/>
      <w:bookmarkStart w:id="1429" w:name="_Toc138884994"/>
      <w:bookmarkStart w:id="1430" w:name="_Toc145689811"/>
      <w:bookmarkStart w:id="1431" w:name="_Toc155376530"/>
      <w:bookmarkStart w:id="1432" w:name="_Toc161671963"/>
      <w:bookmarkStart w:id="1433" w:name="_Toc169881865"/>
      <w:bookmarkStart w:id="1434" w:name="_Toc176771419"/>
      <w:r>
        <w:rPr>
          <w:rFonts w:hint="eastAsia"/>
        </w:rPr>
        <w:t>6</w:t>
      </w:r>
      <w:r>
        <w:t>.5.3.2</w:t>
      </w:r>
      <w:r>
        <w:tab/>
      </w:r>
      <w:bookmarkEnd w:id="1417"/>
      <w:r w:rsidR="005A6A43">
        <w:t>Spurious emissions for UE co-existence</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435" w:name="_Hlk97557257"/>
      <w:bookmarkStart w:id="1436" w:name="_Toc21344368"/>
      <w:bookmarkStart w:id="1437" w:name="_Toc29801854"/>
      <w:bookmarkStart w:id="1438" w:name="_Toc29802278"/>
      <w:bookmarkStart w:id="1439" w:name="_Toc29802903"/>
      <w:bookmarkStart w:id="1440" w:name="_Toc36107645"/>
      <w:bookmarkStart w:id="1441" w:name="_Toc37251411"/>
      <w:bookmarkStart w:id="1442" w:name="_Toc45888291"/>
      <w:bookmarkStart w:id="1443" w:name="_Toc45888890"/>
      <w:bookmarkStart w:id="1444" w:name="_Toc61367584"/>
      <w:bookmarkStart w:id="1445" w:name="_Toc61372967"/>
      <w:bookmarkStart w:id="1446" w:name="_Toc68230915"/>
      <w:bookmarkStart w:id="1447" w:name="_Toc69084328"/>
      <w:bookmarkStart w:id="1448" w:name="_Toc75467338"/>
      <w:bookmarkStart w:id="1449" w:name="_Toc76509360"/>
      <w:bookmarkStart w:id="1450" w:name="_Toc76718350"/>
      <w:bookmarkStart w:id="1451" w:name="_Toc83580689"/>
      <w:bookmarkStart w:id="1452" w:name="_Toc84405198"/>
      <w:bookmarkStart w:id="1453" w:name="_Toc84413807"/>
      <w:bookmarkStart w:id="1454" w:name="_Toc97562302"/>
      <w:bookmarkStart w:id="1455" w:name="_Toc104122535"/>
      <w:bookmarkStart w:id="1456" w:name="_Toc104205486"/>
      <w:bookmarkStart w:id="1457" w:name="_Toc104206693"/>
      <w:bookmarkStart w:id="1458" w:name="_Toc104503653"/>
      <w:bookmarkStart w:id="1459" w:name="_Toc106127584"/>
      <w:bookmarkStart w:id="1460" w:name="_Toc123057949"/>
      <w:bookmarkStart w:id="1461" w:name="_Toc124255244"/>
      <w:bookmarkStart w:id="1462" w:name="_Toc124255435"/>
      <w:bookmarkStart w:id="1463" w:name="_Toc124255572"/>
      <w:bookmarkStart w:id="1464" w:name="_Toc131688410"/>
      <w:bookmarkStart w:id="1465" w:name="_Toc137373052"/>
      <w:bookmarkStart w:id="1466" w:name="_Toc138884995"/>
      <w:bookmarkStart w:id="1467" w:name="_Toc145689812"/>
      <w:bookmarkStart w:id="1468" w:name="_Toc155376531"/>
      <w:bookmarkStart w:id="1469" w:name="_Toc161671964"/>
      <w:bookmarkStart w:id="1470" w:name="_Toc169881866"/>
      <w:bookmarkStart w:id="1471" w:name="_Toc176771420"/>
      <w:r w:rsidRPr="00D026C9">
        <w:t>6.5.3.3</w:t>
      </w:r>
      <w:bookmarkEnd w:id="1435"/>
      <w:r w:rsidRPr="00D026C9">
        <w:tab/>
        <w:t>Additional spurious emissions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D3A97A2" w14:textId="4C6352A9" w:rsidR="000942F3" w:rsidRDefault="000942F3" w:rsidP="00464183">
      <w:pPr>
        <w:pStyle w:val="Heading5"/>
      </w:pPr>
      <w:bookmarkStart w:id="1472" w:name="_Toc104122536"/>
      <w:bookmarkStart w:id="1473" w:name="_Toc104205487"/>
      <w:bookmarkStart w:id="1474" w:name="_Toc104206694"/>
      <w:bookmarkStart w:id="1475" w:name="_Toc104503654"/>
      <w:bookmarkStart w:id="1476" w:name="_Toc106127585"/>
      <w:bookmarkStart w:id="1477" w:name="_Toc123057950"/>
      <w:bookmarkStart w:id="1478" w:name="_Toc124255245"/>
      <w:bookmarkStart w:id="1479" w:name="_Toc124255436"/>
      <w:bookmarkStart w:id="1480" w:name="_Toc124255573"/>
      <w:bookmarkStart w:id="1481" w:name="_Toc131688411"/>
      <w:bookmarkStart w:id="1482" w:name="_Toc137373053"/>
      <w:bookmarkStart w:id="1483" w:name="_Toc138884996"/>
      <w:bookmarkStart w:id="1484" w:name="_Toc145689813"/>
      <w:bookmarkStart w:id="1485" w:name="_Toc155376532"/>
      <w:bookmarkStart w:id="1486" w:name="_Toc161671965"/>
      <w:bookmarkStart w:id="1487" w:name="_Toc169881867"/>
      <w:bookmarkStart w:id="1488" w:name="_Toc176771421"/>
      <w:r w:rsidRPr="00FC0B97">
        <w:t>6.5.3.3.1</w:t>
      </w:r>
      <w:r w:rsidRPr="00FC0B97">
        <w:tab/>
      </w:r>
      <w:r>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489" w:name="_Toc21344369"/>
      <w:bookmarkStart w:id="1490" w:name="_Toc29801855"/>
      <w:bookmarkStart w:id="1491" w:name="_Toc29802279"/>
      <w:bookmarkStart w:id="1492" w:name="_Toc29802904"/>
      <w:bookmarkStart w:id="1493" w:name="_Toc37251412"/>
      <w:bookmarkStart w:id="1494" w:name="_Toc45888292"/>
      <w:bookmarkStart w:id="1495" w:name="_Toc45888891"/>
      <w:bookmarkStart w:id="1496" w:name="_Toc61367585"/>
      <w:bookmarkStart w:id="1497" w:name="_Toc61372968"/>
      <w:bookmarkStart w:id="1498" w:name="_Toc68230916"/>
      <w:bookmarkStart w:id="1499" w:name="_Toc69084329"/>
      <w:bookmarkStart w:id="1500" w:name="_Toc75467339"/>
      <w:bookmarkStart w:id="1501" w:name="_Toc76509361"/>
      <w:bookmarkStart w:id="1502" w:name="_Toc76718351"/>
      <w:bookmarkStart w:id="1503" w:name="_Toc83580690"/>
      <w:bookmarkStart w:id="1504" w:name="_Toc84405199"/>
      <w:bookmarkStart w:id="1505" w:name="_Toc84413808"/>
      <w:bookmarkStart w:id="1506" w:name="_Toc97562303"/>
      <w:bookmarkStart w:id="1507" w:name="_Toc104122537"/>
      <w:bookmarkStart w:id="1508" w:name="_Toc104205488"/>
      <w:bookmarkStart w:id="1509" w:name="_Toc104206695"/>
      <w:bookmarkStart w:id="1510" w:name="_Toc104503655"/>
      <w:bookmarkStart w:id="1511" w:name="_Toc106127586"/>
      <w:bookmarkStart w:id="1512" w:name="_Toc123057951"/>
      <w:bookmarkStart w:id="1513" w:name="_Toc124255246"/>
      <w:bookmarkStart w:id="1514" w:name="_Toc124255437"/>
      <w:bookmarkStart w:id="1515" w:name="_Toc124255574"/>
      <w:bookmarkStart w:id="1516" w:name="_Toc131688412"/>
      <w:bookmarkStart w:id="1517" w:name="_Toc137373054"/>
      <w:bookmarkStart w:id="1518" w:name="_Toc138884997"/>
      <w:bookmarkStart w:id="1519" w:name="_Toc145689814"/>
      <w:bookmarkStart w:id="1520" w:name="_Toc155376533"/>
      <w:bookmarkStart w:id="1521" w:name="_Toc161671966"/>
      <w:bookmarkStart w:id="1522" w:name="_Toc169881868"/>
      <w:bookmarkStart w:id="1523" w:name="_Toc176771422"/>
      <w:r w:rsidRPr="00FC0B97">
        <w:t>6.5.3.3.</w:t>
      </w:r>
      <w:r>
        <w:t>2</w:t>
      </w:r>
      <w:r w:rsidRPr="00FC0B97">
        <w:tab/>
        <w:t>Requirement for network signalling value "NS_</w:t>
      </w:r>
      <w:r>
        <w:t>02N</w:t>
      </w:r>
      <w:r w:rsidRPr="00FC0B97">
        <w:t>"</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524" w:name="_Toc97562304"/>
      <w:bookmarkStart w:id="1525" w:name="_Toc104122538"/>
      <w:bookmarkStart w:id="1526" w:name="_Toc104205489"/>
      <w:bookmarkStart w:id="1527" w:name="_Toc104206696"/>
      <w:bookmarkStart w:id="1528" w:name="_Toc104503656"/>
      <w:bookmarkStart w:id="1529" w:name="_Toc106127587"/>
      <w:bookmarkStart w:id="1530" w:name="_Toc123057952"/>
      <w:bookmarkStart w:id="1531" w:name="_Toc124255247"/>
      <w:bookmarkStart w:id="1532" w:name="_Toc124255438"/>
      <w:bookmarkStart w:id="1533" w:name="_Toc124255575"/>
      <w:bookmarkStart w:id="1534" w:name="_Toc131688413"/>
      <w:bookmarkStart w:id="1535" w:name="_Toc137373055"/>
      <w:bookmarkStart w:id="1536" w:name="_Toc138884998"/>
      <w:bookmarkStart w:id="1537" w:name="_Toc145689815"/>
      <w:bookmarkStart w:id="1538" w:name="_Toc155376534"/>
      <w:bookmarkStart w:id="1539" w:name="_Toc161671967"/>
      <w:bookmarkStart w:id="1540" w:name="_Toc169881869"/>
      <w:bookmarkStart w:id="1541" w:name="_Toc176771423"/>
      <w:r>
        <w:t>6.5.4</w:t>
      </w:r>
      <w:r>
        <w:tab/>
        <w:t>Transmit intermodulation</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542"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542"/>
    </w:tbl>
    <w:p w14:paraId="3EA8A1DD" w14:textId="10B9A3EC" w:rsidR="0047389E" w:rsidRPr="0047389E" w:rsidRDefault="0047389E" w:rsidP="0047389E"/>
    <w:p w14:paraId="49AD7154" w14:textId="77777777" w:rsidR="001F6D06" w:rsidRDefault="001F6D06" w:rsidP="001F6D06">
      <w:pPr>
        <w:pStyle w:val="Heading1"/>
      </w:pPr>
      <w:bookmarkStart w:id="1543" w:name="_Toc97562305"/>
      <w:bookmarkStart w:id="1544" w:name="_Toc104122539"/>
      <w:bookmarkStart w:id="1545" w:name="_Toc104205490"/>
      <w:bookmarkStart w:id="1546" w:name="_Toc104206697"/>
      <w:bookmarkStart w:id="1547" w:name="_Toc104503657"/>
      <w:bookmarkStart w:id="1548" w:name="_Toc106127588"/>
      <w:bookmarkStart w:id="1549" w:name="_Toc123057953"/>
      <w:bookmarkStart w:id="1550" w:name="_Toc124255248"/>
      <w:bookmarkStart w:id="1551" w:name="_Toc124255439"/>
      <w:bookmarkStart w:id="1552" w:name="_Toc124255576"/>
      <w:bookmarkStart w:id="1553" w:name="_Toc131688414"/>
      <w:bookmarkStart w:id="1554" w:name="_Toc137373056"/>
      <w:bookmarkStart w:id="1555" w:name="_Toc138884999"/>
      <w:bookmarkStart w:id="1556" w:name="_Toc145689816"/>
      <w:bookmarkStart w:id="1557" w:name="_Toc155376535"/>
      <w:bookmarkStart w:id="1558" w:name="_Toc161671968"/>
      <w:bookmarkStart w:id="1559" w:name="_Toc169881870"/>
      <w:bookmarkStart w:id="1560" w:name="_Toc176771424"/>
      <w:r>
        <w:t>7</w:t>
      </w:r>
      <w:r>
        <w:tab/>
        <w:t>Conducted receiver characteristics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DE189DF" w14:textId="369E0A9F" w:rsidR="001F6D06" w:rsidRDefault="001F6D06" w:rsidP="001F6D06">
      <w:pPr>
        <w:pStyle w:val="Heading2"/>
      </w:pPr>
      <w:bookmarkStart w:id="1561" w:name="_Toc97562306"/>
      <w:bookmarkStart w:id="1562" w:name="_Toc104122540"/>
      <w:bookmarkStart w:id="1563" w:name="_Toc104205491"/>
      <w:bookmarkStart w:id="1564" w:name="_Toc104206698"/>
      <w:bookmarkStart w:id="1565" w:name="_Toc104503658"/>
      <w:bookmarkStart w:id="1566" w:name="_Toc106127589"/>
      <w:bookmarkStart w:id="1567" w:name="_Toc123057954"/>
      <w:bookmarkStart w:id="1568" w:name="_Toc124255249"/>
      <w:bookmarkStart w:id="1569" w:name="_Toc124255440"/>
      <w:bookmarkStart w:id="1570" w:name="_Toc124255577"/>
      <w:bookmarkStart w:id="1571" w:name="_Toc131688415"/>
      <w:bookmarkStart w:id="1572" w:name="_Toc137373057"/>
      <w:bookmarkStart w:id="1573" w:name="_Toc138885000"/>
      <w:bookmarkStart w:id="1574" w:name="_Toc145689817"/>
      <w:bookmarkStart w:id="1575" w:name="_Toc155376536"/>
      <w:bookmarkStart w:id="1576" w:name="_Toc161671969"/>
      <w:bookmarkStart w:id="1577" w:name="_Toc169881871"/>
      <w:bookmarkStart w:id="1578" w:name="_Toc176771425"/>
      <w:r>
        <w:t>7.1</w:t>
      </w:r>
      <w:r>
        <w:tab/>
        <w:t>General</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lastRenderedPageBreak/>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1579" w:name="_Toc97562307"/>
      <w:bookmarkStart w:id="1580" w:name="_Toc104122541"/>
      <w:bookmarkStart w:id="1581" w:name="_Toc104205492"/>
      <w:bookmarkStart w:id="1582" w:name="_Toc104206699"/>
      <w:bookmarkStart w:id="1583" w:name="_Toc104503659"/>
      <w:bookmarkStart w:id="1584" w:name="_Toc106127590"/>
      <w:bookmarkStart w:id="1585" w:name="_Toc123057955"/>
      <w:bookmarkStart w:id="1586" w:name="_Toc124255250"/>
      <w:bookmarkStart w:id="1587" w:name="_Toc124255441"/>
      <w:bookmarkStart w:id="1588" w:name="_Toc124255578"/>
      <w:bookmarkStart w:id="1589" w:name="_Toc131688416"/>
      <w:bookmarkStart w:id="1590" w:name="_Toc137373058"/>
      <w:bookmarkStart w:id="1591" w:name="_Toc138885001"/>
      <w:bookmarkStart w:id="1592" w:name="_Toc145689818"/>
      <w:bookmarkStart w:id="1593" w:name="_Toc155376537"/>
      <w:bookmarkStart w:id="1594" w:name="_Toc161671970"/>
      <w:bookmarkStart w:id="1595" w:name="_Toc169881872"/>
      <w:bookmarkStart w:id="1596" w:name="_Toc176771426"/>
      <w:r>
        <w:t>7.2</w:t>
      </w:r>
      <w:r>
        <w:tab/>
        <w:t>Diversity characteristics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597" w:name="_Toc97562308"/>
      <w:bookmarkStart w:id="1598" w:name="_Toc104122542"/>
      <w:bookmarkStart w:id="1599" w:name="_Toc104205493"/>
      <w:bookmarkStart w:id="1600" w:name="_Toc104206700"/>
      <w:bookmarkStart w:id="1601" w:name="_Toc104503660"/>
      <w:bookmarkStart w:id="1602" w:name="_Toc106127591"/>
      <w:bookmarkStart w:id="1603" w:name="_Toc123057956"/>
      <w:bookmarkStart w:id="1604" w:name="_Toc124255251"/>
      <w:bookmarkStart w:id="1605" w:name="_Toc124255442"/>
      <w:bookmarkStart w:id="1606" w:name="_Toc124255579"/>
      <w:bookmarkStart w:id="1607" w:name="_Toc131688417"/>
      <w:bookmarkStart w:id="1608" w:name="_Toc137373059"/>
      <w:bookmarkStart w:id="1609" w:name="_Toc138885002"/>
      <w:bookmarkStart w:id="1610" w:name="_Toc145689819"/>
      <w:bookmarkStart w:id="1611" w:name="_Toc155376538"/>
      <w:bookmarkStart w:id="1612" w:name="_Toc161671971"/>
      <w:bookmarkStart w:id="1613" w:name="_Toc169881873"/>
      <w:bookmarkStart w:id="1614" w:name="_Toc176771427"/>
      <w:r>
        <w:t>7.3</w:t>
      </w:r>
      <w:r>
        <w:tab/>
        <w:t>Reference sensitivity</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3EF50839" w14:textId="77777777" w:rsidR="001F6D06" w:rsidRDefault="001F6D06" w:rsidP="001F6D06">
      <w:pPr>
        <w:pStyle w:val="Heading3"/>
      </w:pPr>
      <w:bookmarkStart w:id="1615" w:name="_Toc97562309"/>
      <w:bookmarkStart w:id="1616" w:name="_Toc104122543"/>
      <w:bookmarkStart w:id="1617" w:name="_Toc104205494"/>
      <w:bookmarkStart w:id="1618" w:name="_Toc104206701"/>
      <w:bookmarkStart w:id="1619" w:name="_Toc104503661"/>
      <w:bookmarkStart w:id="1620" w:name="_Toc106127592"/>
      <w:bookmarkStart w:id="1621" w:name="_Toc123057957"/>
      <w:bookmarkStart w:id="1622" w:name="_Toc124255252"/>
      <w:bookmarkStart w:id="1623" w:name="_Toc124255443"/>
      <w:bookmarkStart w:id="1624" w:name="_Toc124255580"/>
      <w:bookmarkStart w:id="1625" w:name="_Toc131688418"/>
      <w:bookmarkStart w:id="1626" w:name="_Toc137373060"/>
      <w:bookmarkStart w:id="1627" w:name="_Toc138885003"/>
      <w:bookmarkStart w:id="1628" w:name="_Toc145689820"/>
      <w:bookmarkStart w:id="1629" w:name="_Toc155376539"/>
      <w:bookmarkStart w:id="1630" w:name="_Toc161671972"/>
      <w:bookmarkStart w:id="1631" w:name="_Toc169881874"/>
      <w:bookmarkStart w:id="1632" w:name="_Toc176771428"/>
      <w:r>
        <w:t>7.3.1</w:t>
      </w:r>
      <w: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633" w:name="_Toc97562310"/>
      <w:bookmarkStart w:id="1634" w:name="_Toc104122544"/>
      <w:bookmarkStart w:id="1635" w:name="_Toc104205495"/>
      <w:bookmarkStart w:id="1636" w:name="_Toc104206702"/>
      <w:bookmarkStart w:id="1637" w:name="_Toc104503662"/>
      <w:bookmarkStart w:id="1638" w:name="_Toc106127593"/>
      <w:bookmarkStart w:id="1639" w:name="_Toc123057958"/>
      <w:bookmarkStart w:id="1640" w:name="_Toc124255253"/>
      <w:bookmarkStart w:id="1641" w:name="_Toc124255444"/>
      <w:bookmarkStart w:id="1642" w:name="_Toc124255581"/>
      <w:bookmarkStart w:id="1643" w:name="_Toc131688419"/>
      <w:bookmarkStart w:id="1644" w:name="_Toc137373061"/>
      <w:bookmarkStart w:id="1645" w:name="_Toc138885004"/>
      <w:bookmarkStart w:id="1646" w:name="_Toc145689821"/>
      <w:bookmarkStart w:id="1647" w:name="_Toc155376540"/>
      <w:bookmarkStart w:id="1648" w:name="_Toc161671973"/>
      <w:bookmarkStart w:id="1649" w:name="_Toc169881875"/>
      <w:bookmarkStart w:id="1650" w:name="_Toc176771429"/>
      <w:r>
        <w:t>7.3.2</w:t>
      </w:r>
      <w:r>
        <w:tab/>
        <w:t>Reference sensitivity power level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1CAFA5A7" w14:textId="2DA9DDFB" w:rsidR="00F62E5A" w:rsidRDefault="00F62E5A" w:rsidP="00F62E5A">
      <w:bookmarkStart w:id="1651"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652" w:name="_Hlk101788946"/>
      <w:bookmarkEnd w:id="1651"/>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C5530A">
              <w:rPr>
                <w:lang w:val="fr-FR" w:eastAsia="en-GB"/>
              </w:rPr>
              <w:t>:</w:t>
            </w:r>
            <w:r w:rsidR="00F37765" w:rsidRPr="00C5530A">
              <w:rPr>
                <w:lang w:val="fr-FR"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652"/>
    </w:tbl>
    <w:p w14:paraId="294B7B2B" w14:textId="77777777" w:rsidR="002206F5" w:rsidRDefault="002206F5" w:rsidP="002206F5">
      <w:pPr>
        <w:rPr>
          <w:rFonts w:cs="v5.0.0"/>
        </w:rPr>
      </w:pPr>
    </w:p>
    <w:p w14:paraId="56D0BA6E" w14:textId="35D9ED32" w:rsidR="00F62E5A"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separation except for cases specified in Table 7.3.2-3</w:t>
      </w:r>
      <w:r w:rsidRPr="00C5530A">
        <w:t>.</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C5530A"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C5530A" w:rsidRDefault="00E1487C" w:rsidP="00B10455">
            <w:pPr>
              <w:keepNext/>
              <w:keepLines/>
              <w:spacing w:after="0"/>
              <w:jc w:val="center"/>
              <w:rPr>
                <w:rFonts w:ascii="Arial" w:hAnsi="Arial" w:cs="Arial"/>
                <w:b/>
                <w:sz w:val="18"/>
                <w:lang w:val="fr-FR" w:eastAsia="en-GB"/>
              </w:rPr>
            </w:pPr>
            <w:bookmarkStart w:id="1653" w:name="_Toc97562311"/>
            <w:bookmarkStart w:id="1654" w:name="_Toc104122545"/>
            <w:bookmarkStart w:id="1655" w:name="_Toc104205496"/>
            <w:bookmarkStart w:id="1656" w:name="_Toc104206703"/>
            <w:bookmarkStart w:id="1657" w:name="_Toc104503663"/>
            <w:bookmarkStart w:id="1658" w:name="_Toc106127594"/>
            <w:r w:rsidRPr="00C5530A">
              <w:rPr>
                <w:rFonts w:ascii="Arial" w:hAnsi="Arial" w:cs="Arial"/>
                <w:b/>
                <w:sz w:val="18"/>
                <w:lang w:val="fr-FR" w:eastAsia="en-GB"/>
              </w:rPr>
              <w:t>Operating band / SCS (kHz) / Channel bandwidth (MHz) / Duplex mode</w:t>
            </w:r>
          </w:p>
        </w:tc>
      </w:tr>
      <w:tr w:rsidR="00E1487C" w:rsidRPr="00C5530A"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C5530A" w:rsidRDefault="00E1487C" w:rsidP="00E1487C">
            <w:pPr>
              <w:pStyle w:val="TAH"/>
              <w:rPr>
                <w:lang w:val="fr-FR" w:eastAsia="en-GB"/>
              </w:rPr>
            </w:pPr>
            <w:r w:rsidRPr="00C5530A">
              <w:rPr>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C5530A" w:rsidRDefault="00E1487C" w:rsidP="00E1487C">
            <w:pPr>
              <w:pStyle w:val="TAH"/>
              <w:rPr>
                <w:lang w:val="fr-FR" w:eastAsia="en-GB"/>
              </w:rPr>
            </w:pPr>
            <w:r w:rsidRPr="00C5530A">
              <w:rPr>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C5530A" w:rsidRDefault="00E1487C" w:rsidP="00E1487C">
            <w:pPr>
              <w:pStyle w:val="TAH"/>
              <w:rPr>
                <w:lang w:val="fr-FR" w:eastAsia="en-GB"/>
              </w:rPr>
            </w:pPr>
            <w:r w:rsidRPr="00C5530A">
              <w:rPr>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C5530A" w:rsidRDefault="00E1487C" w:rsidP="00E1487C">
            <w:pPr>
              <w:pStyle w:val="TAH"/>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C5530A" w:rsidRDefault="00E1487C" w:rsidP="00E1487C">
            <w:pPr>
              <w:pStyle w:val="TAH"/>
              <w:rPr>
                <w:lang w:val="fr-FR" w:eastAsia="en-GB"/>
              </w:rPr>
            </w:pPr>
            <w:r w:rsidRPr="00C5530A">
              <w:rPr>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C5530A" w:rsidRDefault="00E1487C" w:rsidP="00E1487C">
            <w:pPr>
              <w:pStyle w:val="TAH"/>
              <w:rPr>
                <w:lang w:val="fr-FR" w:eastAsia="en-GB"/>
              </w:rPr>
            </w:pPr>
            <w:r w:rsidRPr="00C5530A">
              <w:rPr>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C5530A" w:rsidRDefault="00E1487C" w:rsidP="00E1487C">
            <w:pPr>
              <w:pStyle w:val="TAH"/>
              <w:rPr>
                <w:lang w:val="fr-FR" w:eastAsia="en-GB"/>
              </w:rPr>
            </w:pPr>
            <w:r w:rsidRPr="00C5530A">
              <w:rPr>
                <w:lang w:val="fr-FR" w:eastAsia="en-GB"/>
              </w:rPr>
              <w:t>Duplex Mode</w:t>
            </w:r>
          </w:p>
        </w:tc>
      </w:tr>
      <w:tr w:rsidR="00E1487C" w:rsidRPr="00C5530A"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C5530A" w:rsidRDefault="00E1487C" w:rsidP="00E1487C">
            <w:pPr>
              <w:pStyle w:val="TAC"/>
              <w:rPr>
                <w:lang w:val="fr-FR" w:eastAsia="en-GB"/>
              </w:rPr>
            </w:pPr>
            <w:r w:rsidRPr="00C5530A">
              <w:rPr>
                <w:szCs w:val="18"/>
                <w:lang w:val="fr-FR"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C5530A" w:rsidRDefault="00E1487C" w:rsidP="00E1487C">
            <w:pPr>
              <w:pStyle w:val="TAC"/>
              <w:rPr>
                <w:lang w:val="fr-FR" w:eastAsia="en-GB"/>
              </w:rPr>
            </w:pPr>
          </w:p>
        </w:tc>
      </w:tr>
      <w:tr w:rsidR="00E1487C" w:rsidRPr="00C5530A"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C5530A" w:rsidRDefault="00E1487C" w:rsidP="00E1487C">
            <w:pPr>
              <w:pStyle w:val="TAC"/>
              <w:rPr>
                <w:lang w:val="fr-FR" w:eastAsia="en-GB"/>
              </w:rPr>
            </w:pPr>
            <w:r w:rsidRPr="00C5530A">
              <w:rPr>
                <w:lang w:val="fr-FR"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C5530A" w:rsidRDefault="00E1487C" w:rsidP="00E1487C">
            <w:pPr>
              <w:pStyle w:val="TAC"/>
              <w:rPr>
                <w:lang w:val="fr-FR" w:eastAsia="en-GB"/>
              </w:rPr>
            </w:pPr>
            <w:r w:rsidRPr="00C5530A">
              <w:rPr>
                <w:szCs w:val="18"/>
                <w:lang w:val="fr-FR"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C5530A" w:rsidRDefault="00E1487C" w:rsidP="00E1487C">
            <w:pPr>
              <w:pStyle w:val="TAC"/>
              <w:rPr>
                <w:lang w:val="fr-FR" w:eastAsia="en-GB"/>
              </w:rPr>
            </w:pPr>
            <w:r w:rsidRPr="00C5530A">
              <w:rPr>
                <w:lang w:val="fr-FR" w:eastAsia="en-GB"/>
              </w:rPr>
              <w:t>FDD</w:t>
            </w:r>
          </w:p>
        </w:tc>
      </w:tr>
      <w:tr w:rsidR="00E1487C" w:rsidRPr="00C5530A"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C5530A" w:rsidRDefault="00E1487C" w:rsidP="00E1487C">
            <w:pPr>
              <w:pStyle w:val="TAC"/>
              <w:rPr>
                <w:lang w:val="fr-FR" w:eastAsia="en-GB"/>
              </w:rPr>
            </w:pPr>
            <w:r w:rsidRPr="00C5530A">
              <w:rPr>
                <w:szCs w:val="18"/>
                <w:lang w:val="fr-FR"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C5530A" w:rsidRDefault="00E1487C" w:rsidP="00E1487C">
            <w:pPr>
              <w:pStyle w:val="TAC"/>
              <w:rPr>
                <w:lang w:val="fr-FR" w:eastAsia="en-GB"/>
              </w:rPr>
            </w:pPr>
          </w:p>
        </w:tc>
      </w:tr>
      <w:tr w:rsidR="00E1487C" w:rsidRPr="00C5530A"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D80DA7" w:rsidRDefault="00E1487C" w:rsidP="00E1487C">
            <w:pPr>
              <w:pStyle w:val="TAC"/>
              <w:rPr>
                <w:szCs w:val="18"/>
                <w:vertAlign w:val="superscript"/>
                <w:lang w:val="fr-FR" w:eastAsia="en-GB"/>
              </w:rPr>
            </w:pPr>
            <w:r w:rsidRPr="00C5530A">
              <w:rPr>
                <w:szCs w:val="18"/>
                <w:lang w:val="fr-FR" w:eastAsia="en-GB"/>
              </w:rPr>
              <w:t>75</w:t>
            </w:r>
            <w:r>
              <w:rPr>
                <w:szCs w:val="18"/>
                <w:vertAlign w:val="superscript"/>
                <w:lang w:val="fr-FR" w:eastAsia="en-GB"/>
              </w:rPr>
              <w:t>2</w:t>
            </w:r>
          </w:p>
          <w:p w14:paraId="1D5C934C" w14:textId="77777777" w:rsidR="00E1487C" w:rsidRPr="00C5530A" w:rsidRDefault="00E1487C" w:rsidP="00E1487C">
            <w:pPr>
              <w:pStyle w:val="TAC"/>
              <w:rPr>
                <w:vertAlign w:val="superscript"/>
                <w:lang w:val="fr-FR"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C5530A" w:rsidRDefault="00E1487C" w:rsidP="00E1487C">
            <w:pPr>
              <w:pStyle w:val="TAC"/>
              <w:rPr>
                <w:lang w:val="fr-FR" w:eastAsia="en-GB"/>
              </w:rPr>
            </w:pPr>
          </w:p>
        </w:tc>
      </w:tr>
      <w:tr w:rsidR="00E1487C" w:rsidRPr="00C5530A"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C5530A" w:rsidRDefault="00E1487C" w:rsidP="00E1487C">
            <w:pPr>
              <w:pStyle w:val="TAC"/>
              <w:rPr>
                <w:lang w:val="fr-FR" w:eastAsia="en-GB"/>
              </w:rPr>
            </w:pPr>
            <w:r w:rsidRPr="00C5530A">
              <w:rPr>
                <w:lang w:val="fr-FR"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D80DA7" w:rsidRDefault="00E1487C" w:rsidP="00E1487C">
            <w:pPr>
              <w:pStyle w:val="TAC"/>
              <w:rPr>
                <w:szCs w:val="18"/>
                <w:vertAlign w:val="superscript"/>
                <w:lang w:val="fr-FR" w:eastAsia="en-GB"/>
              </w:rPr>
            </w:pPr>
            <w:r w:rsidRPr="00C5530A">
              <w:rPr>
                <w:szCs w:val="18"/>
                <w:lang w:val="fr-FR" w:eastAsia="en-GB"/>
              </w:rPr>
              <w:t>36</w:t>
            </w:r>
            <w:r>
              <w:rPr>
                <w:szCs w:val="18"/>
                <w:vertAlign w:val="superscript"/>
                <w:lang w:val="fr-FR" w:eastAsia="en-GB"/>
              </w:rPr>
              <w:t>2</w:t>
            </w:r>
          </w:p>
          <w:p w14:paraId="3F49807E" w14:textId="77777777" w:rsidR="00E1487C" w:rsidRPr="00C5530A" w:rsidRDefault="00E1487C" w:rsidP="00E1487C">
            <w:pPr>
              <w:pStyle w:val="TAC"/>
              <w:rPr>
                <w:vertAlign w:val="superscript"/>
                <w:lang w:val="fr-FR"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C5530A" w:rsidRDefault="00E1487C" w:rsidP="00E1487C">
            <w:pPr>
              <w:pStyle w:val="TAC"/>
              <w:rPr>
                <w:lang w:val="fr-FR" w:eastAsia="en-GB"/>
              </w:rPr>
            </w:pPr>
            <w:r w:rsidRPr="00C5530A">
              <w:rPr>
                <w:lang w:val="fr-FR" w:eastAsia="en-GB"/>
              </w:rPr>
              <w:t>FDD</w:t>
            </w:r>
          </w:p>
        </w:tc>
      </w:tr>
      <w:tr w:rsidR="00E1487C" w:rsidRPr="00C5530A"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D80DA7" w:rsidRDefault="00E1487C" w:rsidP="00E1487C">
            <w:pPr>
              <w:pStyle w:val="TAC"/>
              <w:rPr>
                <w:szCs w:val="18"/>
                <w:vertAlign w:val="superscript"/>
                <w:lang w:val="fr-FR" w:eastAsia="en-GB"/>
              </w:rPr>
            </w:pPr>
            <w:r w:rsidRPr="00C5530A">
              <w:rPr>
                <w:szCs w:val="18"/>
                <w:lang w:val="fr-FR" w:eastAsia="en-GB"/>
              </w:rPr>
              <w:t>18</w:t>
            </w:r>
            <w:r>
              <w:rPr>
                <w:szCs w:val="18"/>
                <w:vertAlign w:val="superscript"/>
                <w:lang w:val="fr-FR" w:eastAsia="en-GB"/>
              </w:rPr>
              <w:t>2</w:t>
            </w:r>
          </w:p>
          <w:p w14:paraId="74E470AA" w14:textId="77777777" w:rsidR="00E1487C" w:rsidRPr="00C5530A" w:rsidRDefault="00E1487C" w:rsidP="00E1487C">
            <w:pPr>
              <w:pStyle w:val="TAC"/>
              <w:rPr>
                <w:vertAlign w:val="superscript"/>
                <w:lang w:val="fr-FR"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C5530A" w:rsidRDefault="00E1487C" w:rsidP="00E1487C">
            <w:pPr>
              <w:pStyle w:val="TAC"/>
              <w:rPr>
                <w:lang w:val="fr-FR" w:eastAsia="en-GB"/>
              </w:rPr>
            </w:pPr>
          </w:p>
        </w:tc>
      </w:tr>
      <w:tr w:rsidR="00E1487C" w:rsidRPr="00C5530A"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Default="00E1487C" w:rsidP="00E1487C">
            <w:pPr>
              <w:pStyle w:val="TAN"/>
              <w:rPr>
                <w:lang w:val="fr-FR" w:eastAsia="en-GB"/>
              </w:rPr>
            </w:pPr>
            <w:r w:rsidRPr="00C5530A">
              <w:rPr>
                <w:lang w:val="fr-FR" w:eastAsia="en-GB"/>
              </w:rPr>
              <w:t>NOTE</w:t>
            </w:r>
            <w:r>
              <w:rPr>
                <w:lang w:val="fr-FR" w:eastAsia="en-GB"/>
              </w:rPr>
              <w:t xml:space="preserve"> 1</w:t>
            </w:r>
            <w:r w:rsidRPr="00C5530A">
              <w:rPr>
                <w:lang w:val="fr-FR" w:eastAsia="en-GB"/>
              </w:rPr>
              <w:t>:</w:t>
            </w:r>
            <w:r w:rsidRPr="00C5530A">
              <w:rPr>
                <w:lang w:val="fr-FR"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Default="00E1487C" w:rsidP="00E1487C">
            <w:pPr>
              <w:pStyle w:val="TAN"/>
              <w:rPr>
                <w:lang w:val="fr-FR" w:eastAsia="en-GB"/>
              </w:rPr>
            </w:pPr>
            <w:r>
              <w:rPr>
                <w:lang w:val="fr-FR" w:eastAsia="en-GB"/>
              </w:rPr>
              <w:t>NOTE 2:</w:t>
            </w:r>
            <w:r w:rsidRPr="00C5530A">
              <w:rPr>
                <w:lang w:val="fr-FR" w:eastAsia="en-GB"/>
              </w:rPr>
              <w:tab/>
            </w:r>
            <w:r>
              <w:rPr>
                <w:lang w:val="fr-FR" w:eastAsia="en-GB"/>
              </w:rPr>
              <w:t>Applicable for Tx-Rx frequency separation of -101.5 MHz and -115.5 MHz.</w:t>
            </w:r>
          </w:p>
          <w:p w14:paraId="3B6DB90D" w14:textId="17082CCC" w:rsidR="00E1487C" w:rsidRPr="00C5530A" w:rsidRDefault="00E1487C" w:rsidP="00E1487C">
            <w:pPr>
              <w:pStyle w:val="TAN"/>
              <w:rPr>
                <w:lang w:val="fr-FR" w:eastAsia="en-GB"/>
              </w:rPr>
            </w:pPr>
            <w:r>
              <w:rPr>
                <w:lang w:val="fr-FR" w:eastAsia="en-GB"/>
              </w:rPr>
              <w:t>NOTE 3:</w:t>
            </w:r>
            <w:r w:rsidRPr="00C5530A">
              <w:rPr>
                <w:lang w:val="fr-FR" w:eastAsia="en-GB"/>
              </w:rPr>
              <w:tab/>
            </w:r>
            <w:r>
              <w:rPr>
                <w:lang w:val="fr-FR" w:eastAsia="en-GB"/>
              </w:rPr>
              <w:t>Applicable for Tx-Rx frequency separation of -87.5 MHz.</w:t>
            </w:r>
          </w:p>
        </w:tc>
      </w:tr>
    </w:tbl>
    <w:p w14:paraId="537763A1" w14:textId="77777777" w:rsidR="00E1487C" w:rsidRPr="00C5530A" w:rsidRDefault="00E1487C" w:rsidP="00E1487C"/>
    <w:p w14:paraId="2636058F" w14:textId="77777777" w:rsidR="00E1487C" w:rsidRPr="00C26B75" w:rsidRDefault="00E1487C" w:rsidP="00E1487C">
      <w:pPr>
        <w:pStyle w:val="TH"/>
        <w:rPr>
          <w:lang w:val="fr-FR"/>
        </w:rPr>
      </w:pPr>
      <w:r w:rsidRPr="00C26B75">
        <w:rPr>
          <w:lang w:val="fr-FR"/>
        </w:rPr>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C26B75"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C26B75" w:rsidRDefault="00E1487C" w:rsidP="00E1487C">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C26B75" w:rsidRDefault="00E1487C" w:rsidP="00E1487C">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E95A32" w:rsidRDefault="00E1487C" w:rsidP="00E1487C">
            <w:pPr>
              <w:pStyle w:val="TAH"/>
              <w:rPr>
                <w:lang w:val="fr-FR" w:eastAsia="en-GB"/>
              </w:rPr>
            </w:pPr>
            <w:r w:rsidRPr="00C26B75">
              <w:rPr>
                <w:lang w:val="fr-FR" w:eastAsia="en-GB"/>
              </w:rPr>
              <w:t>TX – RX carrier centre frequency separation for REFSENS verification</w:t>
            </w:r>
          </w:p>
        </w:tc>
      </w:tr>
      <w:tr w:rsidR="00E1487C" w:rsidRPr="00C26B75"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C26B75" w:rsidRDefault="00E1487C" w:rsidP="00E1487C">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E95A32" w:rsidRDefault="00E1487C" w:rsidP="00E1487C">
            <w:pPr>
              <w:pStyle w:val="TAC"/>
              <w:rPr>
                <w:lang w:val="fr-FR" w:eastAsia="en-GB"/>
              </w:rPr>
            </w:pPr>
            <w:r>
              <w:rPr>
                <w:lang w:val="fr-FR" w:eastAsia="en-GB"/>
              </w:rPr>
              <w:t>165 MHz, 215 MHz</w:t>
            </w:r>
          </w:p>
        </w:tc>
      </w:tr>
      <w:tr w:rsidR="00E1487C" w:rsidRPr="00C26B75"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E95A32" w:rsidRDefault="00E1487C" w:rsidP="00E1487C">
            <w:pPr>
              <w:pStyle w:val="TAC"/>
              <w:rPr>
                <w:lang w:val="fr-FR" w:eastAsia="en-GB"/>
              </w:rPr>
            </w:pPr>
            <w:r w:rsidRPr="00C26B75">
              <w:rPr>
                <w:lang w:val="fr-FR" w:eastAsia="en-GB"/>
              </w:rPr>
              <w:t>180 MHz, 200 MHz</w:t>
            </w:r>
          </w:p>
        </w:tc>
      </w:tr>
      <w:tr w:rsidR="00E1487C" w:rsidRPr="00C26B75"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C26B75" w:rsidRDefault="00E1487C" w:rsidP="00E1487C">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E95A32" w:rsidRDefault="00E1487C" w:rsidP="00E1487C">
            <w:pPr>
              <w:pStyle w:val="TAC"/>
              <w:rPr>
                <w:lang w:val="fr-FR" w:eastAsia="en-GB"/>
              </w:rPr>
            </w:pPr>
            <w:r>
              <w:rPr>
                <w:lang w:val="fr-FR" w:eastAsia="en-GB"/>
              </w:rPr>
              <w:t>-72.5 MHz, -130.5 MHz</w:t>
            </w:r>
          </w:p>
        </w:tc>
      </w:tr>
      <w:tr w:rsidR="00E1487C" w:rsidRPr="00C26B75"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E95A32" w:rsidRDefault="00E1487C" w:rsidP="00E1487C">
            <w:pPr>
              <w:pStyle w:val="TAC"/>
              <w:rPr>
                <w:lang w:val="fr-FR" w:eastAsia="en-GB"/>
              </w:rPr>
            </w:pPr>
            <w:r w:rsidRPr="00C26B75">
              <w:rPr>
                <w:lang w:val="fr-FR" w:eastAsia="en-GB"/>
              </w:rPr>
              <w:t>-87.5 MHz, -115.5 MHz</w:t>
            </w:r>
          </w:p>
        </w:tc>
      </w:tr>
    </w:tbl>
    <w:p w14:paraId="103C80D6" w14:textId="77777777" w:rsidR="00E1487C" w:rsidRDefault="00E1487C" w:rsidP="00E1487C">
      <w:pPr>
        <w:rPr>
          <w:snapToGrid w:val="0"/>
        </w:rPr>
      </w:pPr>
    </w:p>
    <w:p w14:paraId="058E6460" w14:textId="5C34D357" w:rsidR="002206F5" w:rsidRDefault="00B26E70" w:rsidP="002206F5">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1CE1A3C7" w:rsidR="001F6D06" w:rsidRDefault="001F6D06" w:rsidP="001F6D06">
      <w:pPr>
        <w:pStyle w:val="Heading2"/>
      </w:pPr>
      <w:bookmarkStart w:id="1659" w:name="_Toc123057959"/>
      <w:bookmarkStart w:id="1660" w:name="_Toc124255254"/>
      <w:bookmarkStart w:id="1661" w:name="_Toc124255445"/>
      <w:bookmarkStart w:id="1662" w:name="_Toc124255582"/>
      <w:bookmarkStart w:id="1663" w:name="_Toc131688420"/>
      <w:bookmarkStart w:id="1664" w:name="_Toc137373062"/>
      <w:bookmarkStart w:id="1665" w:name="_Toc138885005"/>
      <w:bookmarkStart w:id="1666" w:name="_Toc145689822"/>
      <w:bookmarkStart w:id="1667" w:name="_Toc155376541"/>
      <w:bookmarkStart w:id="1668" w:name="_Toc161671974"/>
      <w:bookmarkStart w:id="1669" w:name="_Toc169881876"/>
      <w:bookmarkStart w:id="1670" w:name="_Toc176771430"/>
      <w:r>
        <w:t>7.4</w:t>
      </w:r>
      <w:r>
        <w:tab/>
        <w:t>Maximum input level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671" w:name="_Toc97562312"/>
      <w:bookmarkStart w:id="1672" w:name="_Toc104122546"/>
      <w:bookmarkStart w:id="1673" w:name="_Toc104205497"/>
      <w:bookmarkStart w:id="1674" w:name="_Toc104206704"/>
      <w:bookmarkStart w:id="1675" w:name="_Toc104503664"/>
      <w:bookmarkStart w:id="167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677" w:name="_Toc123057960"/>
      <w:bookmarkStart w:id="1678" w:name="_Toc124255255"/>
      <w:bookmarkStart w:id="1679" w:name="_Toc124255446"/>
      <w:bookmarkStart w:id="1680" w:name="_Toc124255583"/>
      <w:bookmarkStart w:id="1681" w:name="_Toc131688421"/>
      <w:bookmarkStart w:id="1682" w:name="_Toc137373063"/>
      <w:bookmarkStart w:id="1683" w:name="_Toc138885006"/>
      <w:bookmarkStart w:id="1684" w:name="_Toc145689823"/>
      <w:bookmarkStart w:id="1685" w:name="_Toc155376542"/>
      <w:bookmarkStart w:id="1686" w:name="_Toc161671975"/>
      <w:bookmarkStart w:id="1687" w:name="_Toc169881877"/>
      <w:bookmarkStart w:id="1688" w:name="_Toc176771431"/>
      <w:r>
        <w:t>7.5</w:t>
      </w:r>
      <w:r>
        <w:tab/>
        <w:t>Adjacent channel selectivity</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lastRenderedPageBreak/>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pt" o:ole="">
                  <v:imagedata r:id="rId14" o:title=""/>
                </v:shape>
                <o:OLEObject Type="Embed" ProgID="Equation.3" ShapeID="_x0000_i1025" DrawAspect="Content" ObjectID="_1788768203"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1pt" o:ole="">
                  <v:imagedata r:id="rId14" o:title=""/>
                </v:shape>
                <o:OLEObject Type="Embed" ProgID="Equation.3" ShapeID="_x0000_i1026" DrawAspect="Content" ObjectID="_1788768204"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689" w:name="_Toc97562313"/>
      <w:bookmarkStart w:id="1690" w:name="_Toc104122547"/>
      <w:bookmarkStart w:id="1691" w:name="_Toc104205498"/>
      <w:bookmarkStart w:id="1692" w:name="_Toc104206705"/>
      <w:bookmarkStart w:id="1693" w:name="_Toc104503665"/>
      <w:bookmarkStart w:id="1694" w:name="_Toc106127596"/>
      <w:bookmarkStart w:id="1695" w:name="_Toc123057961"/>
      <w:bookmarkStart w:id="1696" w:name="_Toc124255256"/>
      <w:bookmarkStart w:id="1697" w:name="_Toc124255447"/>
      <w:bookmarkStart w:id="1698" w:name="_Toc124255584"/>
      <w:bookmarkStart w:id="1699" w:name="_Toc131688422"/>
      <w:bookmarkStart w:id="1700" w:name="_Toc137373064"/>
      <w:bookmarkStart w:id="1701" w:name="_Toc138885007"/>
      <w:bookmarkStart w:id="1702" w:name="_Toc145689824"/>
      <w:bookmarkStart w:id="1703" w:name="_Toc155376543"/>
      <w:bookmarkStart w:id="1704" w:name="_Toc161671976"/>
      <w:bookmarkStart w:id="1705" w:name="_Toc169881878"/>
      <w:bookmarkStart w:id="1706" w:name="_Toc176771432"/>
      <w:r>
        <w:lastRenderedPageBreak/>
        <w:t>7.6</w:t>
      </w:r>
      <w:r>
        <w:tab/>
        <w:t>Blocking characteristics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1DC0ABD" w14:textId="4C6176F6" w:rsidR="001F6D06" w:rsidRDefault="001F6D06" w:rsidP="001F6D06">
      <w:pPr>
        <w:pStyle w:val="Heading3"/>
      </w:pPr>
      <w:bookmarkStart w:id="1707" w:name="_Toc97562314"/>
      <w:bookmarkStart w:id="1708" w:name="_Toc104122548"/>
      <w:bookmarkStart w:id="1709" w:name="_Toc104205499"/>
      <w:bookmarkStart w:id="1710" w:name="_Toc104206706"/>
      <w:bookmarkStart w:id="1711" w:name="_Toc104503666"/>
      <w:bookmarkStart w:id="1712" w:name="_Toc106127597"/>
      <w:bookmarkStart w:id="1713" w:name="_Toc123057962"/>
      <w:bookmarkStart w:id="1714" w:name="_Toc124255257"/>
      <w:bookmarkStart w:id="1715" w:name="_Toc124255448"/>
      <w:bookmarkStart w:id="1716" w:name="_Toc124255585"/>
      <w:bookmarkStart w:id="1717" w:name="_Toc131688423"/>
      <w:bookmarkStart w:id="1718" w:name="_Toc137373065"/>
      <w:bookmarkStart w:id="1719" w:name="_Toc138885008"/>
      <w:bookmarkStart w:id="1720" w:name="_Toc145689825"/>
      <w:bookmarkStart w:id="1721" w:name="_Toc155376544"/>
      <w:bookmarkStart w:id="1722" w:name="_Toc161671977"/>
      <w:bookmarkStart w:id="1723" w:name="_Toc169881879"/>
      <w:bookmarkStart w:id="1724" w:name="_Toc176771433"/>
      <w:r>
        <w:t>7.6.1</w:t>
      </w:r>
      <w:r>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725" w:name="_Toc97562315"/>
      <w:bookmarkStart w:id="1726" w:name="_Toc104122549"/>
      <w:bookmarkStart w:id="1727" w:name="_Toc104205500"/>
      <w:bookmarkStart w:id="1728" w:name="_Toc104206707"/>
      <w:bookmarkStart w:id="1729" w:name="_Toc104503667"/>
      <w:bookmarkStart w:id="1730" w:name="_Toc106127598"/>
      <w:bookmarkStart w:id="1731" w:name="_Toc123057963"/>
      <w:bookmarkStart w:id="1732" w:name="_Toc124255258"/>
      <w:bookmarkStart w:id="1733" w:name="_Toc124255449"/>
      <w:bookmarkStart w:id="1734" w:name="_Toc124255586"/>
      <w:bookmarkStart w:id="1735" w:name="_Toc131688424"/>
      <w:bookmarkStart w:id="1736" w:name="_Toc137373066"/>
      <w:bookmarkStart w:id="1737" w:name="_Toc138885009"/>
      <w:bookmarkStart w:id="1738" w:name="_Toc145689826"/>
      <w:bookmarkStart w:id="1739" w:name="_Toc155376545"/>
      <w:bookmarkStart w:id="1740" w:name="_Toc161671978"/>
      <w:bookmarkStart w:id="1741" w:name="_Toc169881880"/>
      <w:bookmarkStart w:id="1742" w:name="_Toc176771434"/>
      <w:r>
        <w:t>7.6.2</w:t>
      </w:r>
      <w:r>
        <w:tab/>
        <w:t>In</w:t>
      </w:r>
      <w:r w:rsidR="00060453">
        <w:t>-</w:t>
      </w:r>
      <w:r>
        <w:t>band blocking</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1pt" o:ole="">
                  <v:imagedata r:id="rId14" o:title=""/>
                </v:shape>
                <o:OLEObject Type="Embed" ProgID="Equation.3" ShapeID="_x0000_i1027" DrawAspect="Content" ObjectID="_1788768205"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743" w:name="_Toc97562316"/>
      <w:bookmarkStart w:id="1744" w:name="_Toc104122550"/>
      <w:bookmarkStart w:id="1745" w:name="_Toc104205501"/>
      <w:bookmarkStart w:id="1746" w:name="_Toc104206708"/>
      <w:bookmarkStart w:id="1747" w:name="_Toc104503668"/>
      <w:bookmarkStart w:id="1748" w:name="_Toc106127599"/>
      <w:bookmarkStart w:id="1749" w:name="_Toc123057964"/>
      <w:bookmarkStart w:id="1750" w:name="_Toc124255259"/>
      <w:bookmarkStart w:id="1751" w:name="_Toc124255450"/>
      <w:bookmarkStart w:id="1752" w:name="_Toc124255587"/>
      <w:bookmarkStart w:id="1753" w:name="_Toc131688425"/>
      <w:bookmarkStart w:id="1754" w:name="_Toc137373067"/>
      <w:bookmarkStart w:id="1755" w:name="_Toc138885010"/>
      <w:bookmarkStart w:id="1756" w:name="_Toc145689827"/>
      <w:bookmarkStart w:id="1757" w:name="_Toc155376546"/>
      <w:bookmarkStart w:id="1758" w:name="_Toc161671979"/>
      <w:bookmarkStart w:id="1759" w:name="_Toc169881881"/>
      <w:bookmarkStart w:id="1760" w:name="_Toc176771435"/>
      <w:r>
        <w:lastRenderedPageBreak/>
        <w:t>7.6.3</w:t>
      </w:r>
      <w:r>
        <w:tab/>
        <w:t>Out</w:t>
      </w:r>
      <w:r w:rsidR="00060453">
        <w:t>-</w:t>
      </w:r>
      <w:r>
        <w:t>of</w:t>
      </w:r>
      <w:r w:rsidR="00060453">
        <w:t>-</w:t>
      </w:r>
      <w:r>
        <w:t>band blocking</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Pr="002073B2" w:rsidRDefault="0074111F" w:rsidP="0074111F">
            <w:pPr>
              <w:pStyle w:val="TAN"/>
              <w:rPr>
                <w:lang w:val="fr-FR"/>
              </w:rPr>
            </w:pPr>
            <w:r w:rsidRPr="002073B2">
              <w:rPr>
                <w:lang w:val="fr-FR"/>
              </w:rPr>
              <w:t>NOTE 2:</w:t>
            </w:r>
            <w:r w:rsidRPr="002073B2">
              <w:rPr>
                <w:lang w:val="fr-FR"/>
              </w:rPr>
              <w:tab/>
            </w:r>
            <w:r w:rsidRPr="002073B2">
              <w:rPr>
                <w:rFonts w:eastAsia="MS Mincho"/>
                <w:lang w:val="fr-FR"/>
              </w:rPr>
              <w:t>void</w:t>
            </w:r>
          </w:p>
          <w:p w14:paraId="15420FBB" w14:textId="77777777" w:rsidR="0074111F" w:rsidRDefault="0074111F" w:rsidP="0074111F">
            <w:pPr>
              <w:pStyle w:val="TAN"/>
              <w:rPr>
                <w:lang w:val="sv-SE"/>
              </w:rPr>
            </w:pPr>
            <w:r w:rsidRPr="002073B2">
              <w:rPr>
                <w:lang w:val="fr-FR"/>
              </w:rPr>
              <w:t>NOTE 3:</w:t>
            </w:r>
            <w:r w:rsidRPr="002073B2">
              <w:rPr>
                <w:lang w:val="fr-FR"/>
              </w:rPr>
              <w:tab/>
            </w:r>
            <w:r w:rsidRPr="002073B2">
              <w:rPr>
                <w:rFonts w:eastAsia="MS Mincho"/>
                <w:lang w:val="fr-FR"/>
              </w:rPr>
              <w:t>void</w:t>
            </w:r>
          </w:p>
          <w:p w14:paraId="3CBEEEE9" w14:textId="22623D32" w:rsidR="003B78D2" w:rsidRPr="00230ED0" w:rsidRDefault="0074111F" w:rsidP="0074111F">
            <w:pPr>
              <w:pStyle w:val="TAN"/>
              <w:rPr>
                <w:lang w:val="sv-SE"/>
              </w:rPr>
            </w:pPr>
            <w:r w:rsidRPr="002073B2">
              <w:rPr>
                <w:lang w:val="fr-FR"/>
              </w:rPr>
              <w:t>NOTE 4:</w:t>
            </w:r>
            <w:r w:rsidRPr="002073B2">
              <w:rPr>
                <w:lang w:val="fr-FR"/>
              </w:rPr>
              <w:tab/>
            </w:r>
            <w:r w:rsidRPr="002073B2">
              <w:rPr>
                <w:rFonts w:eastAsia="MS Mincho"/>
                <w:lang w:val="fr-FR"/>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4pt" o:ole="">
            <v:imagedata r:id="rId18" o:title=""/>
          </v:shape>
          <o:OLEObject Type="Embed" ProgID="Equation.3" ShapeID="_x0000_i1028" DrawAspect="Content" ObjectID="_1788768206"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pt;height:15pt;mso-wrap-style:square;mso-position-horizontal-relative:page;mso-position-vertical-relative:page" o:ole="">
            <v:imagedata r:id="rId20" o:title=""/>
          </v:shape>
          <o:OLEObject Type="Embed" ProgID="Equation.3" ShapeID="_x0000_i1029" DrawAspect="Content" ObjectID="_1788768207"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761" w:name="_Toc97562317"/>
      <w:bookmarkStart w:id="1762" w:name="_Toc104122551"/>
      <w:bookmarkStart w:id="1763" w:name="_Toc104205502"/>
      <w:bookmarkStart w:id="1764" w:name="_Toc104206709"/>
      <w:bookmarkStart w:id="1765" w:name="_Toc104503669"/>
      <w:bookmarkStart w:id="1766" w:name="_Toc106127600"/>
      <w:bookmarkStart w:id="1767" w:name="_Toc123057965"/>
      <w:bookmarkStart w:id="1768" w:name="_Toc124255260"/>
      <w:bookmarkStart w:id="1769" w:name="_Toc124255451"/>
      <w:bookmarkStart w:id="1770" w:name="_Toc124255588"/>
      <w:bookmarkStart w:id="1771" w:name="_Toc131688426"/>
      <w:bookmarkStart w:id="1772" w:name="_Toc137373068"/>
      <w:bookmarkStart w:id="1773" w:name="_Toc138885011"/>
      <w:bookmarkStart w:id="1774" w:name="_Toc145689828"/>
      <w:bookmarkStart w:id="1775" w:name="_Toc155376547"/>
      <w:bookmarkStart w:id="1776" w:name="_Toc161671980"/>
      <w:bookmarkStart w:id="1777" w:name="_Toc169881882"/>
      <w:bookmarkStart w:id="1778" w:name="_Toc176771436"/>
      <w:r>
        <w:t>7.6.4</w:t>
      </w:r>
      <w:r>
        <w:tab/>
        <w:t>Narrow</w:t>
      </w:r>
      <w:r w:rsidR="00060453">
        <w:t xml:space="preserve"> </w:t>
      </w:r>
      <w:r>
        <w:t>band blocking</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779" w:name="_Toc97562318"/>
      <w:bookmarkStart w:id="1780" w:name="_Toc104122552"/>
      <w:bookmarkStart w:id="1781" w:name="_Toc104205503"/>
      <w:bookmarkStart w:id="1782" w:name="_Toc104206710"/>
      <w:bookmarkStart w:id="1783" w:name="_Toc104503670"/>
      <w:bookmarkStart w:id="1784" w:name="_Toc106127601"/>
      <w:bookmarkStart w:id="1785" w:name="_Toc123057966"/>
      <w:bookmarkStart w:id="1786" w:name="_Toc124255261"/>
      <w:bookmarkStart w:id="1787" w:name="_Toc124255452"/>
      <w:bookmarkStart w:id="1788" w:name="_Toc124255589"/>
      <w:bookmarkStart w:id="1789" w:name="_Toc131688427"/>
      <w:bookmarkStart w:id="1790" w:name="_Toc137373069"/>
      <w:bookmarkStart w:id="1791" w:name="_Toc138885012"/>
      <w:bookmarkStart w:id="1792" w:name="_Toc145689829"/>
      <w:bookmarkStart w:id="1793" w:name="_Toc155376548"/>
      <w:bookmarkStart w:id="1794" w:name="_Toc161671981"/>
      <w:bookmarkStart w:id="1795" w:name="_Toc169881883"/>
      <w:bookmarkStart w:id="1796" w:name="_Toc176771437"/>
      <w:r>
        <w:t>7.7</w:t>
      </w:r>
      <w:r>
        <w:tab/>
        <w:t>Spurious response</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r>
        <w:t xml:space="preserve"> </w:t>
      </w:r>
    </w:p>
    <w:p w14:paraId="6B56747D" w14:textId="77777777" w:rsidR="00E76472" w:rsidRPr="00A1115A" w:rsidRDefault="00E76472" w:rsidP="00E76472">
      <w:bookmarkStart w:id="1797"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797"/>
    </w:tbl>
    <w:p w14:paraId="52B892C7" w14:textId="67A9A9F3" w:rsidR="001F6D06" w:rsidRDefault="001F6D06" w:rsidP="001F6D06"/>
    <w:p w14:paraId="0DE3CC9D" w14:textId="7E5F30E0" w:rsidR="001F6D06" w:rsidRDefault="001F6D06" w:rsidP="001F6D06">
      <w:pPr>
        <w:pStyle w:val="Heading2"/>
      </w:pPr>
      <w:bookmarkStart w:id="1798" w:name="_Toc97562319"/>
      <w:bookmarkStart w:id="1799" w:name="_Toc104122553"/>
      <w:bookmarkStart w:id="1800" w:name="_Toc104205504"/>
      <w:bookmarkStart w:id="1801" w:name="_Toc104206711"/>
      <w:bookmarkStart w:id="1802" w:name="_Toc104503671"/>
      <w:bookmarkStart w:id="1803" w:name="_Toc106127602"/>
      <w:bookmarkStart w:id="1804" w:name="_Toc123057967"/>
      <w:bookmarkStart w:id="1805" w:name="_Toc124255262"/>
      <w:bookmarkStart w:id="1806" w:name="_Toc124255453"/>
      <w:bookmarkStart w:id="1807" w:name="_Toc124255590"/>
      <w:bookmarkStart w:id="1808" w:name="_Toc131688428"/>
      <w:bookmarkStart w:id="1809" w:name="_Toc137373070"/>
      <w:bookmarkStart w:id="1810" w:name="_Toc138885013"/>
      <w:bookmarkStart w:id="1811" w:name="_Toc145689830"/>
      <w:bookmarkStart w:id="1812" w:name="_Toc155376549"/>
      <w:bookmarkStart w:id="1813" w:name="_Toc161671982"/>
      <w:bookmarkStart w:id="1814" w:name="_Toc169881884"/>
      <w:bookmarkStart w:id="1815" w:name="_Toc176771438"/>
      <w:r>
        <w:t>7.8</w:t>
      </w:r>
      <w:r>
        <w:tab/>
        <w:t>Intermodulation characteristics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11DCD3F1" w14:textId="098CF019" w:rsidR="00404316" w:rsidRPr="00B11AAD" w:rsidRDefault="00404316" w:rsidP="00404316">
      <w:bookmarkStart w:id="1816" w:name="_Toc97562320"/>
      <w:bookmarkStart w:id="1817" w:name="_Toc104122554"/>
      <w:bookmarkStart w:id="1818" w:name="_Toc104205505"/>
      <w:bookmarkStart w:id="1819" w:name="_Toc104206712"/>
      <w:bookmarkStart w:id="1820" w:name="_Toc104503672"/>
      <w:bookmarkStart w:id="1821"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822" w:name="_Toc123057968"/>
      <w:bookmarkStart w:id="1823" w:name="_Toc124255263"/>
      <w:bookmarkStart w:id="1824" w:name="_Toc124255454"/>
      <w:bookmarkStart w:id="1825" w:name="_Toc124255591"/>
      <w:bookmarkStart w:id="1826" w:name="_Toc131688429"/>
      <w:bookmarkStart w:id="1827" w:name="_Toc137373071"/>
      <w:bookmarkStart w:id="1828" w:name="_Toc138885014"/>
      <w:bookmarkStart w:id="1829" w:name="_Toc145689831"/>
      <w:bookmarkStart w:id="1830" w:name="_Toc155376550"/>
      <w:bookmarkStart w:id="1831" w:name="_Toc161671983"/>
      <w:bookmarkStart w:id="1832" w:name="_Toc169881885"/>
      <w:bookmarkStart w:id="1833" w:name="_Toc176771439"/>
      <w:r>
        <w:lastRenderedPageBreak/>
        <w:t>7.9</w:t>
      </w:r>
      <w:r>
        <w:tab/>
        <w:t>Spurious emissions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834" w:name="_Toc97562321"/>
      <w:bookmarkStart w:id="1835" w:name="_Toc104122555"/>
      <w:bookmarkStart w:id="1836" w:name="_Toc104205506"/>
      <w:bookmarkStart w:id="1837" w:name="_Toc104206713"/>
      <w:bookmarkStart w:id="1838" w:name="_Toc104503673"/>
      <w:bookmarkStart w:id="1839" w:name="_Toc106127604"/>
      <w:bookmarkStart w:id="1840" w:name="_Toc123057969"/>
      <w:bookmarkStart w:id="1841" w:name="_Toc124255264"/>
      <w:bookmarkStart w:id="1842" w:name="_Toc124255455"/>
      <w:bookmarkStart w:id="1843" w:name="_Toc124255592"/>
      <w:bookmarkStart w:id="1844" w:name="_Toc131688430"/>
      <w:bookmarkStart w:id="1845" w:name="_Toc137373072"/>
      <w:bookmarkStart w:id="1846" w:name="_Toc138885015"/>
      <w:bookmarkStart w:id="1847" w:name="_Toc145689832"/>
      <w:bookmarkStart w:id="1848" w:name="_Toc155376551"/>
      <w:bookmarkStart w:id="1849" w:name="_Toc161671984"/>
      <w:bookmarkStart w:id="1850" w:name="_Toc169881886"/>
      <w:bookmarkStart w:id="1851" w:name="_Toc176771440"/>
      <w:r>
        <w:t>8</w:t>
      </w:r>
      <w:r>
        <w:tab/>
        <w:t>Conducted performance requirements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26255C4E" w14:textId="008B1F4C" w:rsidR="001F6D06" w:rsidRDefault="001F6D06" w:rsidP="001F6D06">
      <w:pPr>
        <w:pStyle w:val="Heading2"/>
      </w:pPr>
      <w:bookmarkStart w:id="1852" w:name="_Toc97562322"/>
      <w:bookmarkStart w:id="1853" w:name="_Toc104122556"/>
      <w:bookmarkStart w:id="1854" w:name="_Toc104205507"/>
      <w:bookmarkStart w:id="1855" w:name="_Toc104206714"/>
      <w:bookmarkStart w:id="1856" w:name="_Toc104503674"/>
      <w:bookmarkStart w:id="1857" w:name="_Toc106127605"/>
      <w:bookmarkStart w:id="1858" w:name="_Toc123057970"/>
      <w:bookmarkStart w:id="1859" w:name="_Toc124255265"/>
      <w:bookmarkStart w:id="1860" w:name="_Toc124255456"/>
      <w:bookmarkStart w:id="1861" w:name="_Toc124255593"/>
      <w:bookmarkStart w:id="1862" w:name="_Toc131688431"/>
      <w:bookmarkStart w:id="1863" w:name="_Toc137373073"/>
      <w:bookmarkStart w:id="1864" w:name="_Toc138885016"/>
      <w:bookmarkStart w:id="1865" w:name="_Toc145689833"/>
      <w:bookmarkStart w:id="1866" w:name="_Toc155376552"/>
      <w:bookmarkStart w:id="1867" w:name="_Toc161671985"/>
      <w:bookmarkStart w:id="1868" w:name="_Toc169881887"/>
      <w:bookmarkStart w:id="1869" w:name="_Toc176771441"/>
      <w:r>
        <w:t>8.1</w:t>
      </w:r>
      <w:r>
        <w:tab/>
        <w:t>General</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407A6CC9" w14:textId="77777777" w:rsidR="00E13F74" w:rsidRPr="00652012" w:rsidRDefault="00E13F74" w:rsidP="00E13F74">
      <w:pPr>
        <w:pStyle w:val="Heading3"/>
      </w:pPr>
      <w:bookmarkStart w:id="1870" w:name="_Toc21338139"/>
      <w:bookmarkStart w:id="1871" w:name="_Toc29808247"/>
      <w:bookmarkStart w:id="1872" w:name="_Toc37068166"/>
      <w:bookmarkStart w:id="1873" w:name="_Toc37083709"/>
      <w:bookmarkStart w:id="1874" w:name="_Toc37084051"/>
      <w:bookmarkStart w:id="1875" w:name="_Toc40209413"/>
      <w:bookmarkStart w:id="1876" w:name="_Toc40209755"/>
      <w:bookmarkStart w:id="1877" w:name="_Toc45892714"/>
      <w:bookmarkStart w:id="1878" w:name="_Toc53176571"/>
      <w:bookmarkStart w:id="1879" w:name="_Toc61120847"/>
      <w:bookmarkStart w:id="1880" w:name="_Toc67917991"/>
      <w:bookmarkStart w:id="1881" w:name="_Toc76298034"/>
      <w:bookmarkStart w:id="1882" w:name="_Toc76572046"/>
      <w:bookmarkStart w:id="1883" w:name="_Toc76651913"/>
      <w:bookmarkStart w:id="1884" w:name="_Toc76652751"/>
      <w:bookmarkStart w:id="1885" w:name="_Toc83742023"/>
      <w:bookmarkStart w:id="1886" w:name="_Toc91440513"/>
      <w:bookmarkStart w:id="1887" w:name="_Toc98849298"/>
      <w:bookmarkStart w:id="1888" w:name="_Toc106543147"/>
      <w:bookmarkStart w:id="1889" w:name="_Toc106737242"/>
      <w:bookmarkStart w:id="1890" w:name="_Toc107233009"/>
      <w:bookmarkStart w:id="1891" w:name="_Toc107234596"/>
      <w:bookmarkStart w:id="1892" w:name="_Toc107419565"/>
      <w:bookmarkStart w:id="1893" w:name="_Toc107476858"/>
      <w:bookmarkStart w:id="1894" w:name="_Toc114565671"/>
      <w:bookmarkStart w:id="1895" w:name="_Toc115267759"/>
      <w:bookmarkStart w:id="1896" w:name="_Toc123057971"/>
      <w:bookmarkStart w:id="1897" w:name="_Toc124255266"/>
      <w:bookmarkStart w:id="1898" w:name="_Toc124255457"/>
      <w:bookmarkStart w:id="1899" w:name="_Toc124255594"/>
      <w:bookmarkStart w:id="1900" w:name="_Toc131688432"/>
      <w:bookmarkStart w:id="1901" w:name="_Toc137373074"/>
      <w:bookmarkStart w:id="1902" w:name="_Toc138885017"/>
      <w:bookmarkStart w:id="1903" w:name="_Toc145689834"/>
      <w:bookmarkStart w:id="1904" w:name="_Toc155376553"/>
      <w:bookmarkStart w:id="1905" w:name="_Toc161671986"/>
      <w:bookmarkStart w:id="1906" w:name="_Toc169881888"/>
      <w:bookmarkStart w:id="1907" w:name="_Toc176771442"/>
      <w:bookmarkStart w:id="1908" w:name="_Hlk123056518"/>
      <w:r w:rsidRPr="00652012">
        <w:t>8.1.1</w:t>
      </w:r>
      <w:r w:rsidRPr="00652012">
        <w:rPr>
          <w:rFonts w:hint="eastAsia"/>
        </w:rPr>
        <w:tab/>
      </w:r>
      <w:r w:rsidRPr="00652012">
        <w:t>Relationship between minimum requirements and test requirements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909" w:name="_Toc21338140"/>
      <w:bookmarkStart w:id="1910" w:name="_Toc29808248"/>
      <w:bookmarkStart w:id="1911" w:name="_Toc37068167"/>
      <w:bookmarkStart w:id="1912" w:name="_Toc37083710"/>
      <w:bookmarkStart w:id="1913" w:name="_Toc37084052"/>
      <w:bookmarkStart w:id="1914" w:name="_Toc40209414"/>
      <w:bookmarkStart w:id="1915" w:name="_Toc40209756"/>
      <w:bookmarkStart w:id="1916" w:name="_Toc45892715"/>
      <w:bookmarkStart w:id="1917" w:name="_Toc53176572"/>
      <w:bookmarkStart w:id="1918" w:name="_Toc61120848"/>
      <w:bookmarkStart w:id="1919" w:name="_Toc67917992"/>
      <w:bookmarkStart w:id="1920" w:name="_Toc76298035"/>
      <w:bookmarkStart w:id="1921" w:name="_Toc76572047"/>
      <w:bookmarkStart w:id="1922" w:name="_Toc76651914"/>
      <w:bookmarkStart w:id="1923" w:name="_Toc76652752"/>
      <w:bookmarkStart w:id="1924" w:name="_Toc83742024"/>
      <w:bookmarkStart w:id="1925" w:name="_Toc91440514"/>
      <w:bookmarkStart w:id="1926" w:name="_Toc98849299"/>
      <w:bookmarkStart w:id="1927" w:name="_Toc106543148"/>
      <w:bookmarkStart w:id="1928" w:name="_Toc106737243"/>
      <w:bookmarkStart w:id="1929" w:name="_Toc107233010"/>
      <w:bookmarkStart w:id="1930" w:name="_Toc107234597"/>
      <w:bookmarkStart w:id="1931" w:name="_Toc107419566"/>
      <w:bookmarkStart w:id="1932" w:name="_Toc107476859"/>
      <w:bookmarkStart w:id="1933" w:name="_Toc114565672"/>
      <w:bookmarkStart w:id="1934" w:name="_Toc115267760"/>
      <w:bookmarkStart w:id="1935" w:name="_Toc123057972"/>
      <w:bookmarkStart w:id="1936" w:name="_Toc124255267"/>
      <w:bookmarkStart w:id="1937" w:name="_Toc124255458"/>
      <w:bookmarkStart w:id="1938" w:name="_Toc124255595"/>
      <w:bookmarkStart w:id="1939" w:name="_Toc131688433"/>
      <w:bookmarkStart w:id="1940" w:name="_Toc137373075"/>
      <w:bookmarkStart w:id="1941" w:name="_Toc138885018"/>
      <w:bookmarkStart w:id="1942" w:name="_Toc145689835"/>
      <w:bookmarkStart w:id="1943" w:name="_Toc155376554"/>
      <w:bookmarkStart w:id="1944" w:name="_Toc161671987"/>
      <w:bookmarkStart w:id="1945" w:name="_Toc169881889"/>
      <w:bookmarkStart w:id="1946" w:name="_Toc176771443"/>
      <w:bookmarkStart w:id="1947" w:name="_Hlk19881496"/>
      <w:r w:rsidRPr="00652012">
        <w:t>8.1.2</w:t>
      </w:r>
      <w:r w:rsidRPr="00652012">
        <w:rPr>
          <w:rFonts w:hint="eastAsia"/>
        </w:rPr>
        <w:tab/>
      </w:r>
      <w:r w:rsidRPr="00652012">
        <w:t>Applicability of minimum requirements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bookmarkEnd w:id="1947"/>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948" w:name="_Toc21338142"/>
      <w:bookmarkStart w:id="1949" w:name="_Toc29808250"/>
      <w:bookmarkStart w:id="1950" w:name="_Toc37068169"/>
      <w:bookmarkStart w:id="1951" w:name="_Toc37083712"/>
      <w:bookmarkStart w:id="1952" w:name="_Toc37084054"/>
      <w:bookmarkStart w:id="1953" w:name="_Toc40209416"/>
      <w:bookmarkStart w:id="1954" w:name="_Toc40209758"/>
      <w:bookmarkStart w:id="1955" w:name="_Toc45892717"/>
      <w:bookmarkStart w:id="1956" w:name="_Toc53176574"/>
      <w:bookmarkStart w:id="1957" w:name="_Toc61120850"/>
      <w:bookmarkStart w:id="1958" w:name="_Toc67917994"/>
      <w:bookmarkStart w:id="1959" w:name="_Toc76298037"/>
      <w:bookmarkStart w:id="1960" w:name="_Toc76572049"/>
      <w:bookmarkStart w:id="1961" w:name="_Toc76651916"/>
      <w:bookmarkStart w:id="1962" w:name="_Toc76652754"/>
      <w:bookmarkStart w:id="1963" w:name="_Toc83742026"/>
      <w:bookmarkStart w:id="1964" w:name="_Toc91440516"/>
      <w:bookmarkStart w:id="1965" w:name="_Toc98849301"/>
      <w:bookmarkStart w:id="1966" w:name="_Toc106543150"/>
      <w:bookmarkStart w:id="1967" w:name="_Toc106737245"/>
      <w:bookmarkStart w:id="1968" w:name="_Toc107233012"/>
      <w:bookmarkStart w:id="1969" w:name="_Toc107234599"/>
      <w:bookmarkStart w:id="1970" w:name="_Toc107419568"/>
      <w:bookmarkStart w:id="1971" w:name="_Toc107476861"/>
      <w:bookmarkStart w:id="1972" w:name="_Toc114565674"/>
      <w:bookmarkStart w:id="1973" w:name="_Toc115267762"/>
      <w:bookmarkStart w:id="1974" w:name="_Toc123057973"/>
      <w:bookmarkStart w:id="1975" w:name="_Toc124255268"/>
      <w:bookmarkStart w:id="1976" w:name="_Toc124255459"/>
      <w:bookmarkStart w:id="1977" w:name="_Toc124255596"/>
      <w:bookmarkStart w:id="1978" w:name="_Toc131688434"/>
      <w:bookmarkStart w:id="1979" w:name="_Toc137373076"/>
      <w:bookmarkStart w:id="1980" w:name="_Toc138885019"/>
      <w:bookmarkStart w:id="1981" w:name="_Toc145689836"/>
      <w:bookmarkStart w:id="1982" w:name="_Toc155376555"/>
      <w:bookmarkStart w:id="1983" w:name="_Toc161671988"/>
      <w:bookmarkStart w:id="1984" w:name="_Toc169881890"/>
      <w:bookmarkStart w:id="1985" w:name="_Toc176771444"/>
      <w:r w:rsidRPr="00652012">
        <w:t>8.1.3</w:t>
      </w:r>
      <w:r w:rsidRPr="00652012">
        <w:rPr>
          <w:rFonts w:hint="eastAsia"/>
        </w:rPr>
        <w:tab/>
      </w:r>
      <w:r w:rsidRPr="00652012">
        <w:t>Conducted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069F41D" w14:textId="77777777" w:rsidR="00E13F74" w:rsidRPr="00652012" w:rsidRDefault="00E13F74" w:rsidP="00E13F74">
      <w:pPr>
        <w:pStyle w:val="Heading4"/>
      </w:pPr>
      <w:bookmarkStart w:id="1986" w:name="_Toc123057974"/>
      <w:bookmarkStart w:id="1987" w:name="_Toc124255269"/>
      <w:bookmarkStart w:id="1988" w:name="_Toc124255460"/>
      <w:bookmarkStart w:id="1989" w:name="_Toc124255597"/>
      <w:bookmarkStart w:id="1990" w:name="_Toc131688435"/>
      <w:bookmarkStart w:id="1991" w:name="_Toc137373077"/>
      <w:bookmarkStart w:id="1992" w:name="_Toc138885020"/>
      <w:bookmarkStart w:id="1993" w:name="_Toc145689837"/>
      <w:bookmarkStart w:id="1994" w:name="_Toc155376556"/>
      <w:bookmarkStart w:id="1995" w:name="_Toc161671989"/>
      <w:bookmarkStart w:id="1996" w:name="_Toc169881891"/>
      <w:bookmarkStart w:id="1997" w:name="_Toc176771445"/>
      <w:r w:rsidRPr="00652012">
        <w:t>8.1.3.1</w:t>
      </w:r>
      <w:r w:rsidRPr="00652012">
        <w:rPr>
          <w:rFonts w:hint="eastAsia"/>
        </w:rPr>
        <w:tab/>
      </w:r>
      <w:r w:rsidRPr="00652012">
        <w:t>Introduction</w:t>
      </w:r>
      <w:bookmarkEnd w:id="1986"/>
      <w:bookmarkEnd w:id="1987"/>
      <w:bookmarkEnd w:id="1988"/>
      <w:bookmarkEnd w:id="1989"/>
      <w:bookmarkEnd w:id="1990"/>
      <w:bookmarkEnd w:id="1991"/>
      <w:bookmarkEnd w:id="1992"/>
      <w:bookmarkEnd w:id="1993"/>
      <w:bookmarkEnd w:id="1994"/>
      <w:bookmarkEnd w:id="1995"/>
      <w:bookmarkEnd w:id="1996"/>
      <w:bookmarkEnd w:id="199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998" w:name="_Toc21338143"/>
      <w:bookmarkStart w:id="1999" w:name="_Toc29808251"/>
      <w:bookmarkStart w:id="2000" w:name="_Toc37068170"/>
      <w:bookmarkStart w:id="2001" w:name="_Toc37083713"/>
      <w:bookmarkStart w:id="2002" w:name="_Toc37084055"/>
      <w:bookmarkStart w:id="2003" w:name="_Toc40209417"/>
      <w:bookmarkStart w:id="2004" w:name="_Toc40209759"/>
      <w:bookmarkStart w:id="2005" w:name="_Toc45892718"/>
      <w:bookmarkStart w:id="2006" w:name="_Toc53176575"/>
      <w:bookmarkStart w:id="2007" w:name="_Toc61120851"/>
      <w:bookmarkStart w:id="2008" w:name="_Toc67917995"/>
      <w:bookmarkStart w:id="2009" w:name="_Toc76298038"/>
      <w:bookmarkStart w:id="2010" w:name="_Toc76572050"/>
      <w:bookmarkStart w:id="2011" w:name="_Toc76651917"/>
      <w:bookmarkStart w:id="2012" w:name="_Toc76652755"/>
      <w:bookmarkStart w:id="2013" w:name="_Toc83742027"/>
      <w:bookmarkStart w:id="2014" w:name="_Toc91440517"/>
      <w:bookmarkStart w:id="2015" w:name="_Toc98849302"/>
      <w:bookmarkStart w:id="2016" w:name="_Toc106543151"/>
      <w:bookmarkStart w:id="2017" w:name="_Toc106737246"/>
      <w:bookmarkStart w:id="2018" w:name="_Toc107233013"/>
      <w:bookmarkStart w:id="2019" w:name="_Toc107234600"/>
      <w:bookmarkStart w:id="2020" w:name="_Toc107419569"/>
      <w:bookmarkStart w:id="2021" w:name="_Toc107476862"/>
      <w:bookmarkStart w:id="2022" w:name="_Toc114565675"/>
      <w:bookmarkStart w:id="2023" w:name="_Toc115267763"/>
      <w:bookmarkStart w:id="2024" w:name="_Toc123057975"/>
      <w:bookmarkStart w:id="2025" w:name="_Toc124255270"/>
      <w:bookmarkStart w:id="2026" w:name="_Toc124255461"/>
      <w:bookmarkStart w:id="2027" w:name="_Toc124255598"/>
      <w:bookmarkStart w:id="2028" w:name="_Toc131688436"/>
      <w:bookmarkStart w:id="2029" w:name="_Toc137373078"/>
      <w:bookmarkStart w:id="2030" w:name="_Toc138885021"/>
      <w:bookmarkStart w:id="2031" w:name="_Toc145689838"/>
      <w:bookmarkStart w:id="2032" w:name="_Toc155376557"/>
      <w:bookmarkStart w:id="2033" w:name="_Toc161671990"/>
      <w:bookmarkStart w:id="2034" w:name="_Toc169881892"/>
      <w:bookmarkStart w:id="2035" w:name="_Toc176771446"/>
      <w:r>
        <w:lastRenderedPageBreak/>
        <w:t>8.1.3</w:t>
      </w:r>
      <w:r w:rsidRPr="00186E68">
        <w:t>.</w:t>
      </w:r>
      <w:r>
        <w:t>2</w:t>
      </w:r>
      <w:r w:rsidRPr="00186E68">
        <w:rPr>
          <w:rFonts w:hint="eastAsia"/>
        </w:rPr>
        <w:tab/>
        <w:t>R</w:t>
      </w:r>
      <w:r w:rsidRPr="00186E68">
        <w:t>eference point</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036" w:name="_Toc21338144"/>
      <w:bookmarkStart w:id="2037" w:name="_Toc29808252"/>
      <w:bookmarkStart w:id="2038" w:name="_Toc37068171"/>
      <w:bookmarkStart w:id="2039" w:name="_Toc37083714"/>
      <w:bookmarkStart w:id="2040" w:name="_Toc37084056"/>
      <w:bookmarkStart w:id="2041" w:name="_Toc40209418"/>
      <w:bookmarkStart w:id="2042" w:name="_Toc40209760"/>
      <w:bookmarkStart w:id="2043" w:name="_Toc45892719"/>
      <w:bookmarkStart w:id="2044" w:name="_Toc53176576"/>
      <w:bookmarkStart w:id="2045" w:name="_Toc61120852"/>
      <w:bookmarkStart w:id="2046" w:name="_Toc67917996"/>
      <w:bookmarkStart w:id="2047" w:name="_Toc76298039"/>
      <w:bookmarkStart w:id="2048" w:name="_Toc76572051"/>
      <w:bookmarkStart w:id="2049" w:name="_Toc76651918"/>
      <w:bookmarkStart w:id="2050" w:name="_Toc76652756"/>
      <w:bookmarkStart w:id="2051" w:name="_Toc83742028"/>
      <w:bookmarkStart w:id="2052" w:name="_Toc91440518"/>
      <w:bookmarkStart w:id="2053" w:name="_Toc98849303"/>
      <w:bookmarkStart w:id="2054" w:name="_Toc106543152"/>
      <w:bookmarkStart w:id="2055" w:name="_Toc106737247"/>
      <w:bookmarkStart w:id="2056" w:name="_Toc107233014"/>
      <w:bookmarkStart w:id="2057" w:name="_Toc107234601"/>
      <w:bookmarkStart w:id="2058" w:name="_Toc107419570"/>
      <w:bookmarkStart w:id="2059" w:name="_Toc107476863"/>
      <w:bookmarkStart w:id="2060" w:name="_Toc114565676"/>
      <w:bookmarkStart w:id="2061" w:name="_Toc115267764"/>
      <w:bookmarkStart w:id="2062" w:name="_Toc123057976"/>
      <w:bookmarkStart w:id="2063" w:name="_Toc124255271"/>
      <w:bookmarkStart w:id="2064" w:name="_Toc124255462"/>
      <w:bookmarkStart w:id="2065" w:name="_Toc124255599"/>
      <w:bookmarkStart w:id="2066" w:name="_Toc131688437"/>
      <w:bookmarkStart w:id="2067" w:name="_Toc137373079"/>
      <w:bookmarkStart w:id="2068" w:name="_Toc138885022"/>
      <w:bookmarkStart w:id="2069" w:name="_Toc145689839"/>
      <w:bookmarkStart w:id="2070" w:name="_Toc155376558"/>
      <w:bookmarkStart w:id="2071" w:name="_Toc161671991"/>
      <w:bookmarkStart w:id="2072" w:name="_Toc169881893"/>
      <w:bookmarkStart w:id="2073" w:name="_Toc176771447"/>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074" w:name="_Toc21338145"/>
      <w:bookmarkStart w:id="2075" w:name="_Toc29808253"/>
      <w:bookmarkStart w:id="2076" w:name="_Toc37068172"/>
      <w:bookmarkStart w:id="2077" w:name="_Toc37083715"/>
      <w:bookmarkStart w:id="2078" w:name="_Toc37084057"/>
      <w:bookmarkStart w:id="2079" w:name="_Toc40209419"/>
      <w:bookmarkStart w:id="2080" w:name="_Toc40209761"/>
      <w:bookmarkStart w:id="2081" w:name="_Toc45892720"/>
      <w:bookmarkStart w:id="2082" w:name="_Toc53176577"/>
      <w:bookmarkStart w:id="2083" w:name="_Toc61120853"/>
      <w:bookmarkStart w:id="2084" w:name="_Toc67917997"/>
      <w:bookmarkStart w:id="2085" w:name="_Toc76298040"/>
      <w:bookmarkStart w:id="2086" w:name="_Toc76572052"/>
      <w:bookmarkStart w:id="2087" w:name="_Toc76651919"/>
      <w:bookmarkStart w:id="2088" w:name="_Toc76652757"/>
      <w:bookmarkStart w:id="2089" w:name="_Toc83742029"/>
      <w:bookmarkStart w:id="2090" w:name="_Toc91440519"/>
      <w:bookmarkStart w:id="2091" w:name="_Toc98849304"/>
      <w:bookmarkStart w:id="2092" w:name="_Toc106543153"/>
      <w:bookmarkStart w:id="2093" w:name="_Toc106737248"/>
      <w:bookmarkStart w:id="2094" w:name="_Toc107233015"/>
      <w:bookmarkStart w:id="2095" w:name="_Toc107234602"/>
      <w:bookmarkStart w:id="2096" w:name="_Toc107419571"/>
      <w:bookmarkStart w:id="2097" w:name="_Toc107476864"/>
      <w:bookmarkStart w:id="2098" w:name="_Toc114565677"/>
      <w:bookmarkStart w:id="2099" w:name="_Toc115267765"/>
      <w:bookmarkStart w:id="2100" w:name="_Toc123057977"/>
      <w:bookmarkStart w:id="2101" w:name="_Toc124255272"/>
      <w:bookmarkStart w:id="2102" w:name="_Toc124255463"/>
      <w:bookmarkStart w:id="2103" w:name="_Toc124255600"/>
      <w:bookmarkStart w:id="2104" w:name="_Toc131688438"/>
      <w:bookmarkStart w:id="2105" w:name="_Toc137373080"/>
      <w:bookmarkStart w:id="2106" w:name="_Toc138885023"/>
      <w:bookmarkStart w:id="2107" w:name="_Toc145689840"/>
      <w:bookmarkStart w:id="2108" w:name="_Toc155376559"/>
      <w:bookmarkStart w:id="2109" w:name="_Toc161671992"/>
      <w:bookmarkStart w:id="2110" w:name="_Toc169881894"/>
      <w:bookmarkStart w:id="2111" w:name="_Toc176771448"/>
      <w:r w:rsidRPr="00652012">
        <w:t>8.1.3.4</w:t>
      </w:r>
      <w:r w:rsidRPr="00652012">
        <w:rPr>
          <w:rFonts w:hint="eastAsia"/>
        </w:rPr>
        <w:tab/>
      </w:r>
      <w:r w:rsidRPr="00652012">
        <w:t>Noc</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4C3F6360" w14:textId="77777777" w:rsidR="00E13F74" w:rsidRPr="00186E68" w:rsidRDefault="00E13F74" w:rsidP="00E13F74">
      <w:pPr>
        <w:pStyle w:val="Heading5"/>
      </w:pPr>
      <w:bookmarkStart w:id="2112" w:name="_Toc21338146"/>
      <w:bookmarkStart w:id="2113" w:name="_Toc29808254"/>
      <w:bookmarkStart w:id="2114" w:name="_Toc37068173"/>
      <w:bookmarkStart w:id="2115" w:name="_Toc37083716"/>
      <w:bookmarkStart w:id="2116" w:name="_Toc37084058"/>
      <w:bookmarkStart w:id="2117" w:name="_Toc40209420"/>
      <w:bookmarkStart w:id="2118" w:name="_Toc40209762"/>
      <w:bookmarkStart w:id="2119" w:name="_Toc45892721"/>
      <w:bookmarkStart w:id="2120" w:name="_Toc53176578"/>
      <w:bookmarkStart w:id="2121" w:name="_Toc61120854"/>
      <w:bookmarkStart w:id="2122" w:name="_Toc67917998"/>
      <w:bookmarkStart w:id="2123" w:name="_Toc76298041"/>
      <w:bookmarkStart w:id="2124" w:name="_Toc76572053"/>
      <w:bookmarkStart w:id="2125" w:name="_Toc76651920"/>
      <w:bookmarkStart w:id="2126" w:name="_Toc76652758"/>
      <w:bookmarkStart w:id="2127" w:name="_Toc83742030"/>
      <w:bookmarkStart w:id="2128" w:name="_Toc91440520"/>
      <w:bookmarkStart w:id="2129" w:name="_Toc98849305"/>
      <w:bookmarkStart w:id="2130" w:name="_Toc106543154"/>
      <w:bookmarkStart w:id="2131" w:name="_Toc106737249"/>
      <w:bookmarkStart w:id="2132" w:name="_Toc107233016"/>
      <w:bookmarkStart w:id="2133" w:name="_Toc107234603"/>
      <w:bookmarkStart w:id="2134" w:name="_Toc107419572"/>
      <w:bookmarkStart w:id="2135" w:name="_Toc107476865"/>
      <w:bookmarkStart w:id="2136" w:name="_Toc114565678"/>
      <w:bookmarkStart w:id="2137" w:name="_Toc115267766"/>
      <w:bookmarkStart w:id="2138" w:name="_Toc123057978"/>
      <w:bookmarkStart w:id="2139" w:name="_Toc124255273"/>
      <w:bookmarkStart w:id="2140" w:name="_Toc124255464"/>
      <w:bookmarkStart w:id="2141" w:name="_Toc124255601"/>
      <w:bookmarkStart w:id="2142" w:name="_Toc131688439"/>
      <w:bookmarkStart w:id="2143" w:name="_Toc137373081"/>
      <w:bookmarkStart w:id="2144" w:name="_Toc138885024"/>
      <w:bookmarkStart w:id="2145" w:name="_Toc145689841"/>
      <w:bookmarkStart w:id="2146" w:name="_Toc155376560"/>
      <w:bookmarkStart w:id="2147" w:name="_Toc161671993"/>
      <w:bookmarkStart w:id="2148" w:name="_Toc169881895"/>
      <w:bookmarkStart w:id="2149" w:name="_Toc176771449"/>
      <w:r>
        <w:t>8.1.3</w:t>
      </w:r>
      <w:r w:rsidRPr="00186E68">
        <w:t>.</w:t>
      </w:r>
      <w:r>
        <w:t>4</w:t>
      </w:r>
      <w:r w:rsidRPr="00186E68">
        <w:t>.1</w:t>
      </w:r>
      <w:r w:rsidRPr="00186E68">
        <w:tab/>
        <w:t>Introduction</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150" w:name="_Toc21338147"/>
      <w:bookmarkStart w:id="2151" w:name="_Toc29808255"/>
      <w:bookmarkStart w:id="2152" w:name="_Toc37068174"/>
      <w:bookmarkStart w:id="2153" w:name="_Toc37083717"/>
      <w:bookmarkStart w:id="2154" w:name="_Toc37084059"/>
      <w:bookmarkStart w:id="2155" w:name="_Toc40209421"/>
      <w:bookmarkStart w:id="2156" w:name="_Toc40209763"/>
      <w:bookmarkStart w:id="2157" w:name="_Toc45892722"/>
      <w:bookmarkStart w:id="2158" w:name="_Toc53176579"/>
      <w:bookmarkStart w:id="2159" w:name="_Toc61120855"/>
      <w:bookmarkStart w:id="2160" w:name="_Toc67917999"/>
      <w:bookmarkStart w:id="2161" w:name="_Toc76298042"/>
      <w:bookmarkStart w:id="2162" w:name="_Toc76572054"/>
      <w:bookmarkStart w:id="2163" w:name="_Toc76651921"/>
      <w:bookmarkStart w:id="2164" w:name="_Toc76652759"/>
      <w:bookmarkStart w:id="2165" w:name="_Toc83742031"/>
      <w:bookmarkStart w:id="2166" w:name="_Toc91440521"/>
      <w:bookmarkStart w:id="2167" w:name="_Toc98849306"/>
      <w:bookmarkStart w:id="2168" w:name="_Toc106543155"/>
      <w:bookmarkStart w:id="2169" w:name="_Toc106737250"/>
      <w:bookmarkStart w:id="2170" w:name="_Toc107233017"/>
      <w:bookmarkStart w:id="2171" w:name="_Toc107234604"/>
      <w:bookmarkStart w:id="2172" w:name="_Toc107419573"/>
      <w:bookmarkStart w:id="2173" w:name="_Toc107476866"/>
      <w:bookmarkStart w:id="2174" w:name="_Toc114565679"/>
      <w:bookmarkStart w:id="2175" w:name="_Toc115267767"/>
      <w:bookmarkStart w:id="2176" w:name="_Toc123057979"/>
      <w:bookmarkStart w:id="2177" w:name="_Toc124255274"/>
      <w:bookmarkStart w:id="2178" w:name="_Toc124255465"/>
      <w:bookmarkStart w:id="2179" w:name="_Toc124255602"/>
      <w:bookmarkStart w:id="2180" w:name="_Toc131688440"/>
      <w:bookmarkStart w:id="2181" w:name="_Toc137373082"/>
      <w:bookmarkStart w:id="2182" w:name="_Toc138885025"/>
      <w:bookmarkStart w:id="2183" w:name="_Toc145689842"/>
      <w:bookmarkStart w:id="2184" w:name="_Toc155376561"/>
      <w:bookmarkStart w:id="2185" w:name="_Toc161671994"/>
      <w:bookmarkStart w:id="2186" w:name="_Toc169881896"/>
      <w:bookmarkStart w:id="2187" w:name="_Toc176771450"/>
      <w:r>
        <w:t>8.1.3</w:t>
      </w:r>
      <w:r w:rsidRPr="00186E68">
        <w:t>.</w:t>
      </w:r>
      <w:r>
        <w:t>4</w:t>
      </w:r>
      <w:r w:rsidRPr="00186E68">
        <w:t>.2</w:t>
      </w:r>
      <w:r w:rsidRPr="00186E68">
        <w:tab/>
        <w:t>Noc for NR operating bands in FR1</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188" w:name="_Toc21338148"/>
      <w:bookmarkStart w:id="2189" w:name="_Toc29808256"/>
      <w:bookmarkStart w:id="2190" w:name="_Toc37068175"/>
      <w:bookmarkStart w:id="2191" w:name="_Toc37083718"/>
      <w:bookmarkStart w:id="2192" w:name="_Toc37084060"/>
      <w:bookmarkStart w:id="2193" w:name="_Toc40209422"/>
      <w:bookmarkStart w:id="2194" w:name="_Toc40209764"/>
      <w:bookmarkStart w:id="2195" w:name="_Toc45892723"/>
      <w:bookmarkStart w:id="2196" w:name="_Toc53176580"/>
      <w:bookmarkStart w:id="2197" w:name="_Toc61120856"/>
      <w:bookmarkStart w:id="2198" w:name="_Toc67918000"/>
      <w:bookmarkStart w:id="2199" w:name="_Toc76298043"/>
      <w:bookmarkStart w:id="2200" w:name="_Toc76572055"/>
      <w:bookmarkStart w:id="2201" w:name="_Toc76651922"/>
      <w:bookmarkStart w:id="2202" w:name="_Toc76652760"/>
      <w:bookmarkStart w:id="2203" w:name="_Toc83742032"/>
      <w:bookmarkStart w:id="2204" w:name="_Toc91440522"/>
      <w:bookmarkStart w:id="2205" w:name="_Toc98849307"/>
      <w:bookmarkStart w:id="2206" w:name="_Toc106543156"/>
      <w:bookmarkStart w:id="2207" w:name="_Toc106737251"/>
      <w:bookmarkStart w:id="2208" w:name="_Toc107233018"/>
      <w:bookmarkStart w:id="2209" w:name="_Toc107234605"/>
      <w:bookmarkStart w:id="2210" w:name="_Toc107419574"/>
      <w:bookmarkStart w:id="2211" w:name="_Toc107476867"/>
      <w:bookmarkStart w:id="2212" w:name="_Toc114565680"/>
      <w:bookmarkStart w:id="2213" w:name="_Toc115267768"/>
      <w:r>
        <w:t>8.1.3</w:t>
      </w:r>
      <w:r w:rsidRPr="00186E68">
        <w:t>.</w:t>
      </w:r>
      <w:r>
        <w:t>4</w:t>
      </w:r>
      <w:r w:rsidRPr="00186E68">
        <w:t>.2.1</w:t>
      </w:r>
      <w:r w:rsidRPr="00186E68">
        <w:tab/>
        <w:t>Derivation of Noc values for NR operating bands in FR1</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908"/>
    <w:p w14:paraId="743C4CBF" w14:textId="77777777" w:rsidR="00E13F74" w:rsidRPr="00E13F74" w:rsidRDefault="00E13F74" w:rsidP="00E13F74"/>
    <w:p w14:paraId="0252F01C" w14:textId="7337E700" w:rsidR="001F6D06" w:rsidRDefault="001F6D06" w:rsidP="001F6D06">
      <w:pPr>
        <w:pStyle w:val="Heading2"/>
      </w:pPr>
      <w:bookmarkStart w:id="2214" w:name="_Toc97562323"/>
      <w:bookmarkStart w:id="2215" w:name="_Toc104122557"/>
      <w:bookmarkStart w:id="2216" w:name="_Toc104205508"/>
      <w:bookmarkStart w:id="2217" w:name="_Toc104206715"/>
      <w:bookmarkStart w:id="2218" w:name="_Toc104503675"/>
      <w:bookmarkStart w:id="2219" w:name="_Toc106127606"/>
      <w:bookmarkStart w:id="2220" w:name="_Toc123057980"/>
      <w:bookmarkStart w:id="2221" w:name="_Toc124255275"/>
      <w:bookmarkStart w:id="2222" w:name="_Toc124255466"/>
      <w:bookmarkStart w:id="2223" w:name="_Toc124255603"/>
      <w:bookmarkStart w:id="2224" w:name="_Toc131688441"/>
      <w:bookmarkStart w:id="2225" w:name="_Toc137373083"/>
      <w:bookmarkStart w:id="2226" w:name="_Toc138885026"/>
      <w:bookmarkStart w:id="2227" w:name="_Toc145689843"/>
      <w:bookmarkStart w:id="2228" w:name="_Toc155376562"/>
      <w:bookmarkStart w:id="2229" w:name="_Toc161671995"/>
      <w:bookmarkStart w:id="2230" w:name="_Toc169881897"/>
      <w:bookmarkStart w:id="2231" w:name="_Toc176771451"/>
      <w:r>
        <w:t>8.2</w:t>
      </w:r>
      <w:r>
        <w:tab/>
        <w:t>Demodulation performance requirements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6961E4DD" w14:textId="77777777" w:rsidR="00191667" w:rsidRPr="00683DC0" w:rsidRDefault="00191667" w:rsidP="00191667">
      <w:pPr>
        <w:pStyle w:val="Heading3"/>
      </w:pPr>
      <w:bookmarkStart w:id="2232" w:name="_Toc21338159"/>
      <w:bookmarkStart w:id="2233" w:name="_Toc29808267"/>
      <w:bookmarkStart w:id="2234" w:name="_Toc37068186"/>
      <w:bookmarkStart w:id="2235" w:name="_Toc37083729"/>
      <w:bookmarkStart w:id="2236" w:name="_Toc37084071"/>
      <w:bookmarkStart w:id="2237" w:name="_Toc40209433"/>
      <w:bookmarkStart w:id="2238" w:name="_Toc40209775"/>
      <w:bookmarkStart w:id="2239" w:name="_Toc45892734"/>
      <w:bookmarkStart w:id="2240" w:name="_Toc53176591"/>
      <w:bookmarkStart w:id="2241" w:name="_Toc61120867"/>
      <w:bookmarkStart w:id="2242" w:name="_Toc67918011"/>
      <w:bookmarkStart w:id="2243" w:name="_Toc76298054"/>
      <w:bookmarkStart w:id="2244" w:name="_Toc76572066"/>
      <w:bookmarkStart w:id="2245" w:name="_Toc76651933"/>
      <w:bookmarkStart w:id="2246" w:name="_Toc76652771"/>
      <w:bookmarkStart w:id="2247" w:name="_Toc83742043"/>
      <w:bookmarkStart w:id="2248" w:name="_Toc91440533"/>
      <w:bookmarkStart w:id="2249" w:name="_Toc98849318"/>
      <w:bookmarkStart w:id="2250" w:name="_Toc106543168"/>
      <w:bookmarkStart w:id="2251" w:name="_Toc106737263"/>
      <w:bookmarkStart w:id="2252" w:name="_Toc107233030"/>
      <w:bookmarkStart w:id="2253" w:name="_Toc107234620"/>
      <w:bookmarkStart w:id="2254" w:name="_Toc107419589"/>
      <w:bookmarkStart w:id="2255" w:name="_Toc107476882"/>
      <w:bookmarkStart w:id="2256" w:name="_Toc114565695"/>
      <w:bookmarkStart w:id="2257" w:name="_Toc115267783"/>
      <w:bookmarkStart w:id="2258" w:name="_Toc123057981"/>
      <w:bookmarkStart w:id="2259" w:name="_Toc124255276"/>
      <w:bookmarkStart w:id="2260" w:name="_Toc124255467"/>
      <w:bookmarkStart w:id="2261" w:name="_Toc124255604"/>
      <w:bookmarkStart w:id="2262" w:name="_Toc131688442"/>
      <w:bookmarkStart w:id="2263" w:name="_Toc137373084"/>
      <w:bookmarkStart w:id="2264" w:name="_Toc138885027"/>
      <w:bookmarkStart w:id="2265" w:name="_Toc145689844"/>
      <w:bookmarkStart w:id="2266" w:name="_Toc155376563"/>
      <w:bookmarkStart w:id="2267" w:name="_Toc161671996"/>
      <w:bookmarkStart w:id="2268" w:name="_Toc169881898"/>
      <w:bookmarkStart w:id="2269" w:name="_Toc176771452"/>
      <w:r>
        <w:t>8.2.1</w:t>
      </w:r>
      <w:r w:rsidRPr="00683DC0">
        <w:rPr>
          <w:rFonts w:hint="eastAsia"/>
        </w:rPr>
        <w:tab/>
        <w:t>General</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B95F482" w14:textId="77777777" w:rsidR="00191667" w:rsidRPr="00683DC0" w:rsidRDefault="00191667" w:rsidP="00191667">
      <w:pPr>
        <w:pStyle w:val="Heading4"/>
      </w:pPr>
      <w:bookmarkStart w:id="2270" w:name="_Toc21338160"/>
      <w:bookmarkStart w:id="2271" w:name="_Toc29808268"/>
      <w:bookmarkStart w:id="2272" w:name="_Toc37068187"/>
      <w:bookmarkStart w:id="2273" w:name="_Toc37083730"/>
      <w:bookmarkStart w:id="2274" w:name="_Toc37084072"/>
      <w:bookmarkStart w:id="2275" w:name="_Toc40209434"/>
      <w:bookmarkStart w:id="2276" w:name="_Toc40209776"/>
      <w:bookmarkStart w:id="2277" w:name="_Toc45892735"/>
      <w:bookmarkStart w:id="2278" w:name="_Toc53176592"/>
      <w:bookmarkStart w:id="2279" w:name="_Toc61120868"/>
      <w:bookmarkStart w:id="2280" w:name="_Toc67918012"/>
      <w:bookmarkStart w:id="2281" w:name="_Toc76298055"/>
      <w:bookmarkStart w:id="2282" w:name="_Toc76572067"/>
      <w:bookmarkStart w:id="2283" w:name="_Toc76651934"/>
      <w:bookmarkStart w:id="2284" w:name="_Toc76652772"/>
      <w:bookmarkStart w:id="2285" w:name="_Toc83742044"/>
      <w:bookmarkStart w:id="2286" w:name="_Toc91440534"/>
      <w:bookmarkStart w:id="2287" w:name="_Toc98849319"/>
      <w:bookmarkStart w:id="2288" w:name="_Toc106543169"/>
      <w:bookmarkStart w:id="2289" w:name="_Toc106737264"/>
      <w:bookmarkStart w:id="2290" w:name="_Toc107233031"/>
      <w:bookmarkStart w:id="2291" w:name="_Toc107234621"/>
      <w:bookmarkStart w:id="2292" w:name="_Toc107419590"/>
      <w:bookmarkStart w:id="2293" w:name="_Toc107476883"/>
      <w:bookmarkStart w:id="2294" w:name="_Toc114565696"/>
      <w:bookmarkStart w:id="2295" w:name="_Toc115267784"/>
      <w:bookmarkStart w:id="2296" w:name="_Toc123057982"/>
      <w:bookmarkStart w:id="2297" w:name="_Toc124255277"/>
      <w:bookmarkStart w:id="2298" w:name="_Toc124255468"/>
      <w:bookmarkStart w:id="2299" w:name="_Toc124255605"/>
      <w:bookmarkStart w:id="2300" w:name="_Toc131688443"/>
      <w:bookmarkStart w:id="2301" w:name="_Toc137373085"/>
      <w:bookmarkStart w:id="2302" w:name="_Toc138885028"/>
      <w:bookmarkStart w:id="2303" w:name="_Toc145689845"/>
      <w:bookmarkStart w:id="2304" w:name="_Toc155376564"/>
      <w:bookmarkStart w:id="2305" w:name="_Toc161671997"/>
      <w:bookmarkStart w:id="2306" w:name="_Toc169881899"/>
      <w:bookmarkStart w:id="2307" w:name="_Toc176771453"/>
      <w:r>
        <w:t>8.2.1</w:t>
      </w:r>
      <w:r w:rsidRPr="00683DC0">
        <w:t>.1</w:t>
      </w:r>
      <w:r w:rsidRPr="00683DC0">
        <w:rPr>
          <w:rFonts w:hint="eastAsia"/>
        </w:rPr>
        <w:tab/>
      </w:r>
      <w:r w:rsidRPr="00683DC0">
        <w:t>Applicability of requirements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72D21396" w14:textId="77777777" w:rsidR="00191667" w:rsidRPr="00683DC0" w:rsidRDefault="00191667" w:rsidP="00191667">
      <w:pPr>
        <w:pStyle w:val="Heading5"/>
      </w:pPr>
      <w:bookmarkStart w:id="2308" w:name="_Toc21338161"/>
      <w:bookmarkStart w:id="2309" w:name="_Toc29808269"/>
      <w:bookmarkStart w:id="2310" w:name="_Toc37068188"/>
      <w:bookmarkStart w:id="2311" w:name="_Toc37083731"/>
      <w:bookmarkStart w:id="2312" w:name="_Toc37084073"/>
      <w:bookmarkStart w:id="2313" w:name="_Toc40209435"/>
      <w:bookmarkStart w:id="2314" w:name="_Toc40209777"/>
      <w:bookmarkStart w:id="2315" w:name="_Toc45892736"/>
      <w:bookmarkStart w:id="2316" w:name="_Toc53176593"/>
      <w:bookmarkStart w:id="2317" w:name="_Toc61120869"/>
      <w:bookmarkStart w:id="2318" w:name="_Toc67918013"/>
      <w:bookmarkStart w:id="2319" w:name="_Toc76298056"/>
      <w:bookmarkStart w:id="2320" w:name="_Toc76572068"/>
      <w:bookmarkStart w:id="2321" w:name="_Toc76651935"/>
      <w:bookmarkStart w:id="2322" w:name="_Toc76652773"/>
      <w:bookmarkStart w:id="2323" w:name="_Toc83742045"/>
      <w:bookmarkStart w:id="2324" w:name="_Toc91440535"/>
      <w:bookmarkStart w:id="2325" w:name="_Toc98849320"/>
      <w:bookmarkStart w:id="2326" w:name="_Toc106543170"/>
      <w:bookmarkStart w:id="2327" w:name="_Toc106737265"/>
      <w:bookmarkStart w:id="2328" w:name="_Toc107233032"/>
      <w:bookmarkStart w:id="2329" w:name="_Toc107234622"/>
      <w:bookmarkStart w:id="2330" w:name="_Toc107419591"/>
      <w:bookmarkStart w:id="2331" w:name="_Toc107476884"/>
      <w:bookmarkStart w:id="2332" w:name="_Toc114565697"/>
      <w:bookmarkStart w:id="2333" w:name="_Toc115267785"/>
      <w:bookmarkStart w:id="2334" w:name="_Toc123057983"/>
      <w:bookmarkStart w:id="2335" w:name="_Toc124255278"/>
      <w:bookmarkStart w:id="2336" w:name="_Toc124255469"/>
      <w:bookmarkStart w:id="2337" w:name="_Toc124255606"/>
      <w:bookmarkStart w:id="2338" w:name="_Toc131688444"/>
      <w:bookmarkStart w:id="2339" w:name="_Toc137373086"/>
      <w:bookmarkStart w:id="2340" w:name="_Toc138885029"/>
      <w:bookmarkStart w:id="2341" w:name="_Toc145689846"/>
      <w:bookmarkStart w:id="2342" w:name="_Toc155376565"/>
      <w:bookmarkStart w:id="2343" w:name="_Toc161671998"/>
      <w:bookmarkStart w:id="2344" w:name="_Toc169881900"/>
      <w:bookmarkStart w:id="2345" w:name="_Toc176771454"/>
      <w:r>
        <w:t>8.2.1</w:t>
      </w:r>
      <w:r w:rsidRPr="00683DC0">
        <w:t>.1.1</w:t>
      </w:r>
      <w:r w:rsidRPr="00683DC0">
        <w:rPr>
          <w:rFonts w:hint="eastAsia"/>
        </w:rPr>
        <w:tab/>
      </w:r>
      <w:r w:rsidRPr="00683DC0">
        <w:t>General</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346" w:name="_Toc21338163"/>
      <w:bookmarkStart w:id="2347" w:name="_Toc29808271"/>
      <w:bookmarkStart w:id="2348" w:name="_Toc37068190"/>
      <w:bookmarkStart w:id="2349" w:name="_Toc37083733"/>
      <w:bookmarkStart w:id="2350" w:name="_Toc37084075"/>
      <w:bookmarkStart w:id="2351" w:name="_Toc40209437"/>
      <w:bookmarkStart w:id="2352" w:name="_Toc40209779"/>
      <w:bookmarkStart w:id="2353" w:name="_Toc45892738"/>
      <w:bookmarkStart w:id="2354" w:name="_Toc53176595"/>
      <w:bookmarkStart w:id="2355" w:name="_Toc61120871"/>
      <w:bookmarkStart w:id="2356" w:name="_Toc67918015"/>
      <w:bookmarkStart w:id="2357" w:name="_Toc76298058"/>
      <w:bookmarkStart w:id="2358" w:name="_Toc76572070"/>
      <w:bookmarkStart w:id="2359" w:name="_Toc76651937"/>
      <w:bookmarkStart w:id="2360" w:name="_Toc76652775"/>
      <w:bookmarkStart w:id="2361" w:name="_Toc83742047"/>
      <w:bookmarkStart w:id="2362" w:name="_Toc91440537"/>
      <w:bookmarkStart w:id="2363" w:name="_Toc98849322"/>
      <w:bookmarkStart w:id="2364" w:name="_Toc106543172"/>
      <w:bookmarkStart w:id="2365" w:name="_Toc106737267"/>
      <w:bookmarkStart w:id="2366" w:name="_Toc107233034"/>
      <w:bookmarkStart w:id="2367" w:name="_Toc107234624"/>
      <w:bookmarkStart w:id="2368" w:name="_Toc107419593"/>
      <w:bookmarkStart w:id="2369" w:name="_Toc107476886"/>
      <w:bookmarkStart w:id="2370" w:name="_Toc114565699"/>
      <w:bookmarkStart w:id="2371" w:name="_Toc115267787"/>
      <w:bookmarkStart w:id="2372" w:name="_Toc123057984"/>
      <w:bookmarkStart w:id="2373" w:name="_Toc124255279"/>
      <w:bookmarkStart w:id="2374" w:name="_Toc124255470"/>
      <w:bookmarkStart w:id="2375" w:name="_Toc124255607"/>
      <w:bookmarkStart w:id="2376" w:name="_Toc131688445"/>
      <w:bookmarkStart w:id="2377" w:name="_Toc137373087"/>
      <w:bookmarkStart w:id="2378" w:name="_Toc138885030"/>
      <w:bookmarkStart w:id="2379" w:name="_Toc145689847"/>
      <w:bookmarkStart w:id="2380" w:name="_Toc155376566"/>
      <w:bookmarkStart w:id="2381" w:name="_Toc161671999"/>
      <w:bookmarkStart w:id="2382" w:name="_Toc169881901"/>
      <w:bookmarkStart w:id="2383" w:name="_Toc17677145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379315AF" w14:textId="77777777" w:rsidR="00191667" w:rsidRPr="00683DC0" w:rsidRDefault="00191667" w:rsidP="00191667">
      <w:bookmarkStart w:id="238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38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385" w:name="_Toc123057985"/>
      <w:bookmarkStart w:id="2386" w:name="_Toc124255280"/>
      <w:bookmarkStart w:id="2387" w:name="_Toc124255471"/>
      <w:bookmarkStart w:id="2388" w:name="_Toc124255608"/>
      <w:bookmarkStart w:id="2389" w:name="_Toc131688446"/>
      <w:bookmarkStart w:id="2390" w:name="_Toc137373088"/>
      <w:bookmarkStart w:id="2391" w:name="_Toc138885031"/>
      <w:bookmarkStart w:id="2392" w:name="_Toc145689848"/>
      <w:bookmarkStart w:id="2393" w:name="_Toc155376567"/>
      <w:bookmarkStart w:id="2394" w:name="_Toc161672000"/>
      <w:bookmarkStart w:id="2395" w:name="_Toc169881902"/>
      <w:bookmarkStart w:id="2396" w:name="_Toc176771456"/>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385"/>
      <w:bookmarkEnd w:id="2386"/>
      <w:bookmarkEnd w:id="2387"/>
      <w:bookmarkEnd w:id="2388"/>
      <w:bookmarkEnd w:id="2389"/>
      <w:bookmarkEnd w:id="2390"/>
      <w:bookmarkEnd w:id="2391"/>
      <w:bookmarkEnd w:id="2392"/>
      <w:bookmarkEnd w:id="2393"/>
      <w:bookmarkEnd w:id="2394"/>
      <w:bookmarkEnd w:id="2395"/>
      <w:bookmarkEnd w:id="2396"/>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397" w:name="_Toc21338166"/>
      <w:bookmarkStart w:id="2398" w:name="_Toc29808274"/>
      <w:bookmarkStart w:id="2399" w:name="_Toc37068193"/>
      <w:bookmarkStart w:id="2400" w:name="_Toc37083736"/>
      <w:bookmarkStart w:id="2401" w:name="_Toc37084078"/>
      <w:bookmarkStart w:id="2402" w:name="_Toc40209440"/>
      <w:bookmarkStart w:id="2403" w:name="_Toc40209782"/>
      <w:bookmarkStart w:id="2404" w:name="_Toc45892741"/>
      <w:bookmarkStart w:id="2405" w:name="_Toc53176598"/>
      <w:bookmarkStart w:id="2406" w:name="_Toc61120880"/>
      <w:bookmarkStart w:id="2407" w:name="_Toc67918025"/>
      <w:bookmarkStart w:id="2408" w:name="_Toc76298068"/>
      <w:bookmarkStart w:id="2409" w:name="_Toc76572080"/>
      <w:bookmarkStart w:id="2410" w:name="_Toc76651947"/>
      <w:bookmarkStart w:id="2411" w:name="_Toc76652785"/>
      <w:bookmarkStart w:id="2412" w:name="_Toc83742057"/>
      <w:bookmarkStart w:id="2413" w:name="_Toc91440547"/>
      <w:bookmarkStart w:id="2414" w:name="_Toc98849333"/>
      <w:bookmarkStart w:id="2415" w:name="_Toc106543184"/>
      <w:bookmarkStart w:id="2416" w:name="_Toc106737279"/>
      <w:bookmarkStart w:id="2417" w:name="_Toc107233046"/>
      <w:bookmarkStart w:id="2418" w:name="_Toc107234636"/>
      <w:bookmarkStart w:id="2419" w:name="_Toc107419605"/>
      <w:bookmarkStart w:id="2420" w:name="_Toc107476899"/>
      <w:bookmarkStart w:id="2421" w:name="_Toc114565713"/>
      <w:bookmarkStart w:id="2422" w:name="_Toc115267801"/>
      <w:bookmarkStart w:id="2423" w:name="_Toc123057986"/>
      <w:bookmarkStart w:id="2424" w:name="_Toc124255281"/>
      <w:bookmarkStart w:id="2425" w:name="_Toc124255472"/>
      <w:bookmarkStart w:id="2426" w:name="_Toc124255609"/>
      <w:bookmarkStart w:id="2427" w:name="_Toc131688447"/>
      <w:bookmarkStart w:id="2428" w:name="_Toc137373089"/>
      <w:bookmarkStart w:id="2429" w:name="_Toc138885032"/>
      <w:bookmarkStart w:id="2430" w:name="_Toc145689849"/>
      <w:bookmarkStart w:id="2431" w:name="_Toc155376568"/>
      <w:bookmarkStart w:id="2432" w:name="_Toc161672001"/>
      <w:bookmarkStart w:id="2433" w:name="_Toc169881903"/>
      <w:bookmarkStart w:id="2434" w:name="_Toc176771457"/>
      <w:bookmarkStart w:id="2435" w:name="_Toc21338169"/>
      <w:bookmarkStart w:id="2436" w:name="_Toc29808277"/>
      <w:bookmarkStart w:id="2437" w:name="_Toc37068196"/>
      <w:bookmarkStart w:id="2438" w:name="_Toc37083739"/>
      <w:bookmarkStart w:id="2439" w:name="_Toc37084081"/>
      <w:bookmarkStart w:id="2440" w:name="_Toc40209443"/>
      <w:bookmarkStart w:id="2441" w:name="_Toc40209785"/>
      <w:bookmarkStart w:id="2442" w:name="_Toc45892744"/>
      <w:bookmarkStart w:id="2443" w:name="_Toc53176601"/>
      <w:bookmarkStart w:id="2444" w:name="_Toc61120883"/>
      <w:bookmarkStart w:id="2445" w:name="_Toc67918028"/>
      <w:bookmarkStart w:id="2446" w:name="_Toc76298071"/>
      <w:bookmarkStart w:id="2447" w:name="_Toc76572083"/>
      <w:bookmarkStart w:id="2448" w:name="_Toc76651950"/>
      <w:bookmarkStart w:id="2449" w:name="_Toc76652788"/>
      <w:bookmarkStart w:id="2450" w:name="_Toc83742060"/>
      <w:bookmarkStart w:id="2451" w:name="_Toc91440550"/>
      <w:bookmarkStart w:id="2452" w:name="_Toc98849336"/>
      <w:bookmarkStart w:id="2453" w:name="_Toc106543187"/>
      <w:bookmarkStart w:id="2454" w:name="_Toc106737282"/>
      <w:bookmarkStart w:id="2455" w:name="_Toc107233049"/>
      <w:bookmarkStart w:id="2456" w:name="_Toc107234639"/>
      <w:bookmarkStart w:id="2457" w:name="_Toc107419608"/>
      <w:bookmarkStart w:id="2458" w:name="_Toc107476902"/>
      <w:bookmarkStart w:id="2459" w:name="_Toc114565720"/>
      <w:bookmarkStart w:id="2460"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2667806F" w14:textId="604B4FF7" w:rsidR="00191667" w:rsidRPr="006D1535" w:rsidRDefault="00191667" w:rsidP="00191667"/>
    <w:p w14:paraId="6BB6D6EC" w14:textId="6C6F4375" w:rsidR="00191667" w:rsidRPr="00C25669" w:rsidRDefault="00191667" w:rsidP="00191667">
      <w:pPr>
        <w:pStyle w:val="Heading4"/>
      </w:pPr>
      <w:bookmarkStart w:id="2461" w:name="_Toc114565714"/>
      <w:bookmarkStart w:id="2462" w:name="_Toc115267802"/>
      <w:bookmarkStart w:id="2463" w:name="_Toc123057987"/>
      <w:bookmarkStart w:id="2464" w:name="_Toc124255282"/>
      <w:bookmarkStart w:id="2465" w:name="_Toc124255473"/>
      <w:bookmarkStart w:id="2466" w:name="_Toc124255610"/>
      <w:bookmarkStart w:id="2467" w:name="_Toc131688448"/>
      <w:bookmarkStart w:id="2468" w:name="_Toc137373090"/>
      <w:bookmarkStart w:id="2469" w:name="_Toc138885033"/>
      <w:bookmarkStart w:id="2470" w:name="_Toc145689850"/>
      <w:bookmarkStart w:id="2471" w:name="_Toc155376569"/>
      <w:bookmarkStart w:id="2472" w:name="_Toc161672002"/>
      <w:bookmarkStart w:id="2473" w:name="_Toc169881904"/>
      <w:bookmarkStart w:id="2474" w:name="_Toc176771458"/>
      <w:r>
        <w:t>8</w:t>
      </w:r>
      <w:r w:rsidRPr="00C25669">
        <w:t>.</w:t>
      </w:r>
      <w:r w:rsidRPr="00C25669">
        <w:rPr>
          <w:rFonts w:hint="eastAsia"/>
        </w:rPr>
        <w:t>2</w:t>
      </w:r>
      <w:r w:rsidRPr="00C25669">
        <w:t>.</w:t>
      </w:r>
      <w:r>
        <w:t>1</w:t>
      </w:r>
      <w:r w:rsidRPr="00C25669">
        <w:t>.</w:t>
      </w:r>
      <w:r>
        <w:t>2.2</w:t>
      </w:r>
      <w:bookmarkStart w:id="2475" w:name="_Toc114565715"/>
      <w:bookmarkStart w:id="2476" w:name="_Toc115267803"/>
      <w:bookmarkEnd w:id="2461"/>
      <w:bookmarkEnd w:id="2462"/>
      <w:r>
        <w:tab/>
        <w:t>2</w:t>
      </w:r>
      <w:r w:rsidRPr="00C25669">
        <w:t>RX requirements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477" w:name="_Toc123057988"/>
      <w:bookmarkStart w:id="2478" w:name="_Toc124255283"/>
      <w:bookmarkStart w:id="2479" w:name="_Toc124255474"/>
      <w:bookmarkStart w:id="2480" w:name="_Toc124255611"/>
      <w:bookmarkStart w:id="2481" w:name="_Toc131688449"/>
      <w:bookmarkStart w:id="2482" w:name="_Toc137373091"/>
      <w:bookmarkStart w:id="2483" w:name="_Toc138885034"/>
      <w:bookmarkStart w:id="2484" w:name="_Toc145689851"/>
      <w:bookmarkStart w:id="2485" w:name="_Toc155376570"/>
      <w:bookmarkStart w:id="2486" w:name="_Toc161672003"/>
      <w:bookmarkStart w:id="2487" w:name="_Toc169881905"/>
      <w:bookmarkStart w:id="2488" w:name="_Toc176771459"/>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77"/>
      <w:bookmarkEnd w:id="2478"/>
      <w:bookmarkEnd w:id="2479"/>
      <w:bookmarkEnd w:id="2480"/>
      <w:bookmarkEnd w:id="2481"/>
      <w:bookmarkEnd w:id="2482"/>
      <w:bookmarkEnd w:id="2483"/>
      <w:bookmarkEnd w:id="2484"/>
      <w:bookmarkEnd w:id="2485"/>
      <w:bookmarkEnd w:id="2486"/>
      <w:bookmarkEnd w:id="2487"/>
      <w:bookmarkEnd w:id="2488"/>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rPr>
      </w:pPr>
    </w:p>
    <w:p w14:paraId="42D2187F" w14:textId="564014C7" w:rsidR="001F6D06" w:rsidRDefault="001F6D06" w:rsidP="001F6D06">
      <w:pPr>
        <w:pStyle w:val="Heading2"/>
      </w:pPr>
      <w:bookmarkStart w:id="2489" w:name="_Toc97562324"/>
      <w:bookmarkStart w:id="2490" w:name="_Toc104122558"/>
      <w:bookmarkStart w:id="2491" w:name="_Toc104205509"/>
      <w:bookmarkStart w:id="2492" w:name="_Toc104206716"/>
      <w:bookmarkStart w:id="2493" w:name="_Toc104503676"/>
      <w:bookmarkStart w:id="2494" w:name="_Toc106127607"/>
      <w:bookmarkStart w:id="2495" w:name="_Toc123057989"/>
      <w:bookmarkStart w:id="2496" w:name="_Toc124255284"/>
      <w:bookmarkStart w:id="2497" w:name="_Toc124255475"/>
      <w:bookmarkStart w:id="2498" w:name="_Toc124255612"/>
      <w:bookmarkStart w:id="2499" w:name="_Toc131688450"/>
      <w:bookmarkStart w:id="2500" w:name="_Toc137373092"/>
      <w:bookmarkStart w:id="2501" w:name="_Toc138885035"/>
      <w:bookmarkStart w:id="2502" w:name="_Toc145689852"/>
      <w:bookmarkStart w:id="2503" w:name="_Toc155376571"/>
      <w:bookmarkStart w:id="2504" w:name="_Toc161672004"/>
      <w:bookmarkStart w:id="2505" w:name="_Toc169881906"/>
      <w:bookmarkStart w:id="2506" w:name="_Toc176771460"/>
      <w:r>
        <w:lastRenderedPageBreak/>
        <w:t>8.3</w:t>
      </w:r>
      <w:r>
        <w:tab/>
        <w:t>CSI reporting requirements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507" w:name="startOfAnnexes"/>
      <w:bookmarkStart w:id="2508" w:name="_Toc97562325"/>
      <w:bookmarkStart w:id="2509" w:name="_Toc104122559"/>
      <w:bookmarkStart w:id="2510" w:name="_Toc104205510"/>
      <w:bookmarkStart w:id="2511" w:name="_Toc104206717"/>
      <w:bookmarkStart w:id="2512" w:name="_Toc104503677"/>
      <w:bookmarkStart w:id="2513" w:name="_Toc106127608"/>
      <w:bookmarkStart w:id="2514" w:name="_Toc123057990"/>
      <w:bookmarkStart w:id="2515" w:name="_Toc124255285"/>
      <w:bookmarkStart w:id="2516" w:name="_Toc124255476"/>
      <w:bookmarkStart w:id="2517" w:name="_Toc124255613"/>
      <w:bookmarkStart w:id="2518" w:name="_Toc131688451"/>
      <w:bookmarkStart w:id="2519" w:name="_Toc137373093"/>
      <w:bookmarkStart w:id="2520" w:name="_Toc138885036"/>
      <w:bookmarkStart w:id="2521" w:name="_Toc145689853"/>
      <w:bookmarkStart w:id="2522" w:name="_Toc155376572"/>
      <w:bookmarkStart w:id="2523" w:name="_Toc161672005"/>
      <w:bookmarkStart w:id="2524" w:name="_Toc169881907"/>
      <w:bookmarkStart w:id="2525" w:name="_Toc176771461"/>
      <w:bookmarkEnd w:id="2507"/>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38B394E7" w14:textId="77777777" w:rsidR="00635740" w:rsidRPr="00C25669" w:rsidRDefault="00635740" w:rsidP="00635740">
      <w:pPr>
        <w:pStyle w:val="Heading1"/>
      </w:pPr>
      <w:bookmarkStart w:id="2526" w:name="_Toc76298424"/>
      <w:bookmarkStart w:id="2527" w:name="_Toc76572436"/>
      <w:bookmarkStart w:id="2528" w:name="_Toc76652303"/>
      <w:bookmarkStart w:id="2529" w:name="_Toc76653141"/>
      <w:bookmarkStart w:id="2530" w:name="_Toc83742414"/>
      <w:bookmarkStart w:id="2531" w:name="_Toc91440904"/>
      <w:bookmarkStart w:id="2532" w:name="_Toc98849694"/>
      <w:bookmarkStart w:id="2533" w:name="_Toc106543548"/>
      <w:bookmarkStart w:id="2534" w:name="_Toc106737646"/>
      <w:bookmarkStart w:id="2535" w:name="_Toc107233413"/>
      <w:bookmarkStart w:id="2536" w:name="_Toc107235031"/>
      <w:bookmarkStart w:id="2537" w:name="_Toc107420001"/>
      <w:bookmarkStart w:id="2538" w:name="_Toc107477299"/>
      <w:bookmarkStart w:id="2539" w:name="_Toc123057991"/>
      <w:bookmarkStart w:id="2540" w:name="_Toc124255286"/>
      <w:bookmarkStart w:id="2541" w:name="_Toc124255477"/>
      <w:bookmarkStart w:id="2542" w:name="_Toc124255614"/>
      <w:bookmarkStart w:id="2543" w:name="_Toc131688452"/>
      <w:bookmarkStart w:id="2544" w:name="_Toc137373094"/>
      <w:bookmarkStart w:id="2545" w:name="_Toc138885037"/>
      <w:bookmarkStart w:id="2546" w:name="_Toc145689854"/>
      <w:bookmarkStart w:id="2547" w:name="_Toc155376573"/>
      <w:bookmarkStart w:id="2548" w:name="_Toc161672006"/>
      <w:bookmarkStart w:id="2549" w:name="_Toc169881908"/>
      <w:bookmarkStart w:id="2550" w:name="_Toc176771462"/>
      <w:r w:rsidRPr="00C25669">
        <w:t>A.1</w:t>
      </w:r>
      <w:r w:rsidRPr="00C25669">
        <w:rPr>
          <w:rFonts w:hint="eastAsia"/>
          <w:snapToGrid w:val="0"/>
        </w:rPr>
        <w:tab/>
      </w:r>
      <w:r w:rsidRPr="00C25669">
        <w:t>General</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643AEE" w14:textId="77777777" w:rsidR="00635740" w:rsidRPr="00C25669" w:rsidRDefault="00635740" w:rsidP="00635740">
      <w:pPr>
        <w:pStyle w:val="Heading2"/>
        <w:rPr>
          <w:snapToGrid w:val="0"/>
        </w:rPr>
      </w:pPr>
      <w:bookmarkStart w:id="2551" w:name="_Toc21338389"/>
      <w:bookmarkStart w:id="2552" w:name="_Toc29808497"/>
      <w:bookmarkStart w:id="2553" w:name="_Toc37068416"/>
      <w:bookmarkStart w:id="2554" w:name="_Toc37083961"/>
      <w:bookmarkStart w:id="2555" w:name="_Toc37084303"/>
      <w:bookmarkStart w:id="2556" w:name="_Toc40209665"/>
      <w:bookmarkStart w:id="2557" w:name="_Toc40210007"/>
      <w:bookmarkStart w:id="2558" w:name="_Toc45892966"/>
      <w:bookmarkStart w:id="2559" w:name="_Toc53176831"/>
      <w:bookmarkStart w:id="2560" w:name="_Toc61121159"/>
      <w:bookmarkStart w:id="2561" w:name="_Toc67918355"/>
      <w:bookmarkStart w:id="2562" w:name="_Toc76298425"/>
      <w:bookmarkStart w:id="2563" w:name="_Toc76572437"/>
      <w:bookmarkStart w:id="2564" w:name="_Toc76652304"/>
      <w:bookmarkStart w:id="2565" w:name="_Toc76653142"/>
      <w:bookmarkStart w:id="2566" w:name="_Toc83742415"/>
      <w:bookmarkStart w:id="2567" w:name="_Toc91440905"/>
      <w:bookmarkStart w:id="2568" w:name="_Toc98849695"/>
      <w:bookmarkStart w:id="2569" w:name="_Toc106543549"/>
      <w:bookmarkStart w:id="2570" w:name="_Toc106737647"/>
      <w:bookmarkStart w:id="2571" w:name="_Toc107233414"/>
      <w:bookmarkStart w:id="2572" w:name="_Toc107235032"/>
      <w:bookmarkStart w:id="2573" w:name="_Toc107420002"/>
      <w:bookmarkStart w:id="2574" w:name="_Toc107477300"/>
      <w:bookmarkStart w:id="2575" w:name="_Toc123057992"/>
      <w:bookmarkStart w:id="2576" w:name="_Toc124255287"/>
      <w:bookmarkStart w:id="2577" w:name="_Toc124255478"/>
      <w:bookmarkStart w:id="2578" w:name="_Toc124255615"/>
      <w:bookmarkStart w:id="2579" w:name="_Toc131688453"/>
      <w:bookmarkStart w:id="2580" w:name="_Toc137373095"/>
      <w:bookmarkStart w:id="2581" w:name="_Toc138885038"/>
      <w:bookmarkStart w:id="2582" w:name="_Toc145689855"/>
      <w:bookmarkStart w:id="2583" w:name="_Toc155376574"/>
      <w:bookmarkStart w:id="2584" w:name="_Toc161672007"/>
      <w:bookmarkStart w:id="2585" w:name="_Toc169881909"/>
      <w:bookmarkStart w:id="2586" w:name="_Toc176771463"/>
      <w:r w:rsidRPr="00C25669">
        <w:rPr>
          <w:snapToGrid w:val="0"/>
        </w:rPr>
        <w:t>A.1.1</w:t>
      </w:r>
      <w:r w:rsidRPr="00C25669">
        <w:rPr>
          <w:snapToGrid w:val="0"/>
        </w:rPr>
        <w:tab/>
        <w:t>Throughput definition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587" w:name="_Toc123057993"/>
      <w:bookmarkStart w:id="2588" w:name="_Toc124255288"/>
      <w:bookmarkStart w:id="2589" w:name="_Toc124255479"/>
      <w:bookmarkStart w:id="2590" w:name="_Toc124255616"/>
      <w:bookmarkStart w:id="2591" w:name="_Toc131688454"/>
      <w:bookmarkStart w:id="2592" w:name="_Toc137373096"/>
      <w:bookmarkStart w:id="2593" w:name="_Toc138885039"/>
      <w:bookmarkStart w:id="2594" w:name="_Toc145689856"/>
      <w:bookmarkStart w:id="2595" w:name="_Toc155376575"/>
      <w:bookmarkStart w:id="2596" w:name="_Toc161672008"/>
      <w:bookmarkStart w:id="2597" w:name="_Toc169881910"/>
      <w:bookmarkStart w:id="2598" w:name="_Toc176771464"/>
      <w:r w:rsidRPr="00C25669">
        <w:t>A.</w:t>
      </w:r>
      <w:r>
        <w:t>2</w:t>
      </w:r>
      <w:r w:rsidRPr="00C25669">
        <w:rPr>
          <w:rFonts w:hint="eastAsia"/>
          <w:snapToGrid w:val="0"/>
        </w:rPr>
        <w:tab/>
      </w:r>
      <w:r w:rsidR="00E13F74">
        <w:t>U</w:t>
      </w:r>
      <w:r w:rsidRPr="00C25669">
        <w:t>L reference measurement channels</w:t>
      </w:r>
      <w:bookmarkEnd w:id="2587"/>
      <w:bookmarkEnd w:id="2588"/>
      <w:bookmarkEnd w:id="2589"/>
      <w:bookmarkEnd w:id="2590"/>
      <w:bookmarkEnd w:id="2591"/>
      <w:bookmarkEnd w:id="2592"/>
      <w:bookmarkEnd w:id="2593"/>
      <w:bookmarkEnd w:id="2594"/>
      <w:bookmarkEnd w:id="2595"/>
      <w:bookmarkEnd w:id="2596"/>
      <w:bookmarkEnd w:id="2597"/>
      <w:bookmarkEnd w:id="2598"/>
    </w:p>
    <w:p w14:paraId="75F51231" w14:textId="77777777" w:rsidR="00107825" w:rsidRDefault="00107825" w:rsidP="00107825">
      <w:pPr>
        <w:pStyle w:val="Heading2"/>
      </w:pPr>
      <w:bookmarkStart w:id="2599" w:name="_Toc27478673"/>
      <w:bookmarkStart w:id="2600" w:name="_Toc36227387"/>
      <w:bookmarkStart w:id="2601" w:name="_Toc161672009"/>
      <w:bookmarkStart w:id="2602" w:name="_Toc169881911"/>
      <w:bookmarkStart w:id="2603" w:name="_Toc176771465"/>
      <w:r>
        <w:t>A.2.1</w:t>
      </w:r>
      <w:r>
        <w:tab/>
        <w:t>General</w:t>
      </w:r>
      <w:bookmarkEnd w:id="2599"/>
      <w:bookmarkEnd w:id="2600"/>
      <w:bookmarkEnd w:id="2601"/>
      <w:bookmarkEnd w:id="2602"/>
      <w:bookmarkEnd w:id="2603"/>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6CAF7AB7" w14:textId="77777777" w:rsidR="00107825" w:rsidRDefault="00107825" w:rsidP="00107825">
      <w:pPr>
        <w:rPr>
          <w:rFonts w:eastAsia="MS Mincho"/>
          <w:snapToGrid w:val="0"/>
        </w:rPr>
      </w:pPr>
      <w:r>
        <w:rPr>
          <w:rFonts w:eastAsia="MS Mincho"/>
          <w:snapToGrid w:val="0"/>
        </w:rPr>
        <w:t>The measurement channels in the following clauses are applicable only to FDD.</w:t>
      </w:r>
    </w:p>
    <w:p w14:paraId="707BE326" w14:textId="77777777" w:rsidR="005A396D" w:rsidRDefault="005A396D" w:rsidP="005A396D">
      <w:pPr>
        <w:pStyle w:val="Heading2"/>
      </w:pPr>
      <w:bookmarkStart w:id="2604" w:name="_Toc27478674"/>
      <w:bookmarkStart w:id="2605" w:name="_Toc36227388"/>
      <w:bookmarkStart w:id="2606" w:name="_Toc161672010"/>
      <w:bookmarkStart w:id="2607" w:name="_Toc169881912"/>
      <w:bookmarkStart w:id="2608" w:name="_Toc176771466"/>
      <w:r>
        <w:lastRenderedPageBreak/>
        <w:t>A.2.2</w:t>
      </w:r>
      <w:r>
        <w:tab/>
        <w:t>Reference measurement channels for FDD</w:t>
      </w:r>
      <w:bookmarkEnd w:id="2604"/>
      <w:bookmarkEnd w:id="2605"/>
      <w:bookmarkEnd w:id="2606"/>
      <w:bookmarkEnd w:id="2607"/>
      <w:bookmarkEnd w:id="2608"/>
    </w:p>
    <w:p w14:paraId="5BC61407" w14:textId="77777777" w:rsidR="005A396D" w:rsidRDefault="005A396D" w:rsidP="005A396D">
      <w:pPr>
        <w:pStyle w:val="Heading3"/>
      </w:pPr>
      <w:bookmarkStart w:id="2609" w:name="_Toc27478675"/>
      <w:bookmarkStart w:id="2610" w:name="_Toc36227389"/>
      <w:bookmarkStart w:id="2611" w:name="_Toc161672011"/>
      <w:bookmarkStart w:id="2612" w:name="_Toc169881913"/>
      <w:bookmarkStart w:id="2613" w:name="_Toc176771467"/>
      <w:r>
        <w:t>A.2.2.1</w:t>
      </w:r>
      <w:r>
        <w:tab/>
        <w:t>DFT-s-OFDM Pi/2-BPSK</w:t>
      </w:r>
      <w:bookmarkEnd w:id="2609"/>
      <w:bookmarkEnd w:id="2610"/>
      <w:bookmarkEnd w:id="2611"/>
      <w:bookmarkEnd w:id="2612"/>
      <w:bookmarkEnd w:id="2613"/>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5A396D">
      <w:pPr>
        <w:rPr>
          <w:rFonts w:asciiTheme="minorHAnsi" w:eastAsiaTheme="minorHAnsi" w:hAnsiTheme="minorHAnsi" w:cstheme="minorBidi"/>
          <w:kern w:val="2"/>
          <w:sz w:val="22"/>
          <w:szCs w:val="22"/>
          <w14:ligatures w14:val="standardContextual"/>
        </w:rPr>
      </w:pPr>
    </w:p>
    <w:p w14:paraId="34BB65D7" w14:textId="77777777" w:rsidR="005A396D" w:rsidRDefault="005A396D" w:rsidP="005A396D">
      <w:pPr>
        <w:pStyle w:val="Heading3"/>
      </w:pPr>
      <w:bookmarkStart w:id="2614" w:name="_Toc27478676"/>
      <w:bookmarkStart w:id="2615" w:name="_Toc36227390"/>
      <w:bookmarkStart w:id="2616" w:name="_Toc161672012"/>
      <w:bookmarkStart w:id="2617" w:name="_Toc169881914"/>
      <w:bookmarkStart w:id="2618" w:name="_Toc176771468"/>
      <w:r>
        <w:lastRenderedPageBreak/>
        <w:t>A.2.2.2</w:t>
      </w:r>
      <w:r>
        <w:tab/>
        <w:t>DFT-s-OFDM QPSK</w:t>
      </w:r>
      <w:bookmarkEnd w:id="2614"/>
      <w:bookmarkEnd w:id="2615"/>
      <w:bookmarkEnd w:id="2616"/>
      <w:bookmarkEnd w:id="2617"/>
      <w:bookmarkEnd w:id="2618"/>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5D69DF9" w14:textId="77777777" w:rsidR="005A396D" w:rsidRDefault="005A396D" w:rsidP="005A396D">
      <w:pPr>
        <w:pStyle w:val="Heading3"/>
      </w:pPr>
      <w:bookmarkStart w:id="2619" w:name="_Toc27478677"/>
      <w:bookmarkStart w:id="2620" w:name="_Toc36227391"/>
      <w:bookmarkStart w:id="2621" w:name="_Toc161672013"/>
      <w:bookmarkStart w:id="2622" w:name="_Toc169881915"/>
      <w:bookmarkStart w:id="2623" w:name="_Toc176771469"/>
      <w:r>
        <w:lastRenderedPageBreak/>
        <w:t>A.2.2.3</w:t>
      </w:r>
      <w:r>
        <w:tab/>
        <w:t>DFT-s-OFDM 16QAM</w:t>
      </w:r>
      <w:bookmarkEnd w:id="2619"/>
      <w:bookmarkEnd w:id="2620"/>
      <w:bookmarkEnd w:id="2621"/>
      <w:bookmarkEnd w:id="2622"/>
      <w:bookmarkEnd w:id="2623"/>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76E2121" w14:textId="77777777" w:rsidR="005A396D" w:rsidRDefault="005A396D" w:rsidP="005A396D">
      <w:pPr>
        <w:pStyle w:val="Heading3"/>
      </w:pPr>
      <w:bookmarkStart w:id="2624" w:name="_Toc27478678"/>
      <w:bookmarkStart w:id="2625" w:name="_Toc36227392"/>
      <w:bookmarkStart w:id="2626" w:name="_Toc161672014"/>
      <w:bookmarkStart w:id="2627" w:name="_Toc169881916"/>
      <w:bookmarkStart w:id="2628" w:name="_Toc176771470"/>
      <w:r>
        <w:lastRenderedPageBreak/>
        <w:t>A.2.2.4</w:t>
      </w:r>
      <w:r>
        <w:tab/>
        <w:t>DFT-s-OFDM 64QAM</w:t>
      </w:r>
      <w:bookmarkEnd w:id="2624"/>
      <w:bookmarkEnd w:id="2625"/>
      <w:bookmarkEnd w:id="2626"/>
      <w:bookmarkEnd w:id="2627"/>
      <w:bookmarkEnd w:id="2628"/>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25DEEF57" w14:textId="77777777" w:rsidR="005A396D" w:rsidRDefault="005A396D" w:rsidP="005A396D">
      <w:pPr>
        <w:pStyle w:val="Heading3"/>
      </w:pPr>
      <w:bookmarkStart w:id="2629" w:name="_Toc27478679"/>
      <w:bookmarkStart w:id="2630" w:name="_Toc36227393"/>
      <w:bookmarkStart w:id="2631" w:name="_Toc161672015"/>
      <w:bookmarkStart w:id="2632" w:name="_Toc169881917"/>
      <w:bookmarkStart w:id="2633" w:name="_Toc176771471"/>
      <w:r>
        <w:lastRenderedPageBreak/>
        <w:t>A.2.2.5</w:t>
      </w:r>
      <w:r>
        <w:tab/>
        <w:t>DFT-s-OFDM 256QAM</w:t>
      </w:r>
      <w:bookmarkEnd w:id="2629"/>
      <w:bookmarkEnd w:id="2630"/>
      <w:bookmarkEnd w:id="2631"/>
      <w:bookmarkEnd w:id="2632"/>
      <w:bookmarkEnd w:id="2633"/>
    </w:p>
    <w:p w14:paraId="7490AB21" w14:textId="77777777" w:rsidR="005A396D" w:rsidRDefault="005A396D" w:rsidP="005A396D">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55F8FC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6D01F89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FAB80F6"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17F6D2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408B60E3"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E10B7B6"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2649364"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77727B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13C5149"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20705E9"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27A6B73"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D78FBC6" w14:textId="77777777" w:rsidR="005A396D" w:rsidRDefault="005A396D" w:rsidP="00BA7889">
            <w:pPr>
              <w:pStyle w:val="TAH"/>
              <w:rPr>
                <w:rFonts w:eastAsia="MS Mincho"/>
              </w:rPr>
            </w:pPr>
            <w:r>
              <w:rPr>
                <w:rFonts w:eastAsia="MS Mincho"/>
              </w:rPr>
              <w:t>Total modulated symbols per slot</w:t>
            </w:r>
          </w:p>
        </w:tc>
      </w:tr>
      <w:tr w:rsidR="005A396D" w14:paraId="2266172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6E1ABB1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899691"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361E75B"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DF56E1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B8E497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CA64362"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173F3E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8617F18"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F55BE2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76D5A9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9399DC3" w14:textId="77777777" w:rsidR="005A396D" w:rsidRDefault="005A396D" w:rsidP="00BA7889">
            <w:pPr>
              <w:pStyle w:val="TAC"/>
              <w:rPr>
                <w:rFonts w:eastAsia="MS Mincho"/>
              </w:rPr>
            </w:pPr>
            <w:r>
              <w:rPr>
                <w:rFonts w:eastAsia="MS Mincho"/>
              </w:rPr>
              <w:t> </w:t>
            </w:r>
          </w:p>
        </w:tc>
      </w:tr>
      <w:tr w:rsidR="005A396D" w14:paraId="011620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943B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EC0ED0C"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7A52E9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59E16F9D"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3883AEC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2ED4F2D8"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3A75072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36A1713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A80137B"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E7835BE"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4B28E9D" w14:textId="77777777" w:rsidR="005A396D" w:rsidRDefault="005A396D" w:rsidP="00BA7889">
            <w:pPr>
              <w:pStyle w:val="TAC"/>
            </w:pPr>
            <w:r>
              <w:t>132</w:t>
            </w:r>
          </w:p>
        </w:tc>
      </w:tr>
      <w:tr w:rsidR="005A396D" w14:paraId="55162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D6DA0C"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7577D8B9"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1C218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E3CA583"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7A6870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A96FBB9"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vAlign w:val="center"/>
            <w:hideMark/>
          </w:tcPr>
          <w:p w14:paraId="7D43BC6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2AA081BB"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A9DBE9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0A4C67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0C5FDFB7" w14:textId="77777777" w:rsidR="005A396D" w:rsidRDefault="005A396D" w:rsidP="00BA7889">
            <w:pPr>
              <w:pStyle w:val="TAC"/>
            </w:pPr>
            <w:r>
              <w:t>660</w:t>
            </w:r>
          </w:p>
        </w:tc>
      </w:tr>
      <w:tr w:rsidR="005A396D" w14:paraId="011B4B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34734"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62F6610"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236B5B4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899F9CD"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76111818"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08D63CC5"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vAlign w:val="center"/>
            <w:hideMark/>
          </w:tcPr>
          <w:p w14:paraId="1DE6025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BF4CD5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975BD73"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4F1A584"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55679065" w14:textId="77777777" w:rsidR="005A396D" w:rsidRDefault="005A396D" w:rsidP="00BA7889">
            <w:pPr>
              <w:pStyle w:val="TAC"/>
            </w:pPr>
            <w:r>
              <w:t>1188</w:t>
            </w:r>
          </w:p>
        </w:tc>
      </w:tr>
      <w:tr w:rsidR="005A396D" w14:paraId="01674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2E70C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A8AB15"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78B7F3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3F6CE15"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E4CC76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89C695"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A93FCC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A56009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060881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513318"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1021F2AB" w14:textId="77777777" w:rsidR="005A396D" w:rsidRDefault="005A396D" w:rsidP="00BA7889">
            <w:pPr>
              <w:pStyle w:val="TAC"/>
              <w:rPr>
                <w:rFonts w:eastAsia="MS Mincho"/>
              </w:rPr>
            </w:pPr>
            <w:r>
              <w:rPr>
                <w:rFonts w:eastAsia="MS Mincho"/>
              </w:rPr>
              <w:t>1320</w:t>
            </w:r>
          </w:p>
        </w:tc>
      </w:tr>
      <w:tr w:rsidR="005A396D" w14:paraId="7F8D03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23033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3F00BD"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70C3B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B41A316"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101A3C2A"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982E170"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vAlign w:val="center"/>
            <w:hideMark/>
          </w:tcPr>
          <w:p w14:paraId="0D0F58C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0CDD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464FEB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18C5EFE"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vAlign w:val="center"/>
            <w:hideMark/>
          </w:tcPr>
          <w:p w14:paraId="0124E5B5" w14:textId="77777777" w:rsidR="005A396D" w:rsidRDefault="005A396D" w:rsidP="00BA7889">
            <w:pPr>
              <w:pStyle w:val="TAC"/>
            </w:pPr>
            <w:r>
              <w:t>1584</w:t>
            </w:r>
          </w:p>
        </w:tc>
      </w:tr>
      <w:tr w:rsidR="005A396D" w14:paraId="77FF68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C88A07"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B640696"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375D6C6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6138E72"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074C70A7"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A8A63DA"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4A2569F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85F761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142E54B"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E632EE9"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vAlign w:val="center"/>
            <w:hideMark/>
          </w:tcPr>
          <w:p w14:paraId="5E0B711E" w14:textId="77777777" w:rsidR="005A396D" w:rsidRDefault="005A396D" w:rsidP="00BA7889">
            <w:pPr>
              <w:pStyle w:val="TAC"/>
            </w:pPr>
            <w:r>
              <w:t>1980</w:t>
            </w:r>
          </w:p>
        </w:tc>
      </w:tr>
      <w:tr w:rsidR="005A396D" w14:paraId="5BEBB9A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78FE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0856A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6F208C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48BE7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7C0EB2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F08EE10"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64A1A1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7C03C0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CA9D4D"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C01498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186E5626" w14:textId="77777777" w:rsidR="005A396D" w:rsidRDefault="005A396D" w:rsidP="00BA7889">
            <w:pPr>
              <w:pStyle w:val="TAC"/>
              <w:rPr>
                <w:rFonts w:eastAsia="MS Mincho"/>
              </w:rPr>
            </w:pPr>
            <w:r>
              <w:rPr>
                <w:rFonts w:eastAsia="MS Mincho"/>
              </w:rPr>
              <w:t>2376</w:t>
            </w:r>
          </w:p>
        </w:tc>
      </w:tr>
      <w:tr w:rsidR="005A396D" w14:paraId="0BE085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3F4C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5995B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07D158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5421FD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4CB3210"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124C73A6"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19FD60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85C9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285DA25"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40E7FE7"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1B4D9F2F" w14:textId="77777777" w:rsidR="005A396D" w:rsidRDefault="005A396D" w:rsidP="00BA7889">
            <w:pPr>
              <w:pStyle w:val="TAC"/>
              <w:rPr>
                <w:rFonts w:eastAsia="MS Mincho"/>
              </w:rPr>
            </w:pPr>
            <w:r>
              <w:rPr>
                <w:rFonts w:eastAsia="MS Mincho"/>
              </w:rPr>
              <w:t>3168</w:t>
            </w:r>
          </w:p>
        </w:tc>
      </w:tr>
      <w:tr w:rsidR="005A396D" w14:paraId="11C3627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6F290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68649C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8C9861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2A645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13594A9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38F0733"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01141DE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CBC96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F9A3B8"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0ABD9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5618D580" w14:textId="77777777" w:rsidR="005A396D" w:rsidRDefault="005A396D" w:rsidP="00BA7889">
            <w:pPr>
              <w:pStyle w:val="TAC"/>
              <w:rPr>
                <w:rFonts w:eastAsia="MS Mincho"/>
              </w:rPr>
            </w:pPr>
            <w:r>
              <w:rPr>
                <w:rFonts w:eastAsia="MS Mincho"/>
              </w:rPr>
              <w:t>3300</w:t>
            </w:r>
          </w:p>
        </w:tc>
      </w:tr>
      <w:tr w:rsidR="005A396D" w14:paraId="6C73F9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A48C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A26F3E"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10926F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1E9C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C02532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03CF389"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3D5785B1"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1B0B69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A68B2"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E6F4F54"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1F431B1D" w14:textId="77777777" w:rsidR="005A396D" w:rsidRDefault="005A396D" w:rsidP="00BA7889">
            <w:pPr>
              <w:pStyle w:val="TAC"/>
              <w:rPr>
                <w:rFonts w:eastAsia="MS Mincho"/>
              </w:rPr>
            </w:pPr>
            <w:r>
              <w:rPr>
                <w:rFonts w:eastAsia="MS Mincho"/>
              </w:rPr>
              <w:t>3960</w:t>
            </w:r>
          </w:p>
        </w:tc>
      </w:tr>
      <w:tr w:rsidR="005A396D" w14:paraId="490075C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48FE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3528E25"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1241E4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1AA2E70" w14:textId="77777777" w:rsidR="005A396D" w:rsidRDefault="005A396D" w:rsidP="00BA7889">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48C42B6B" w14:textId="77777777" w:rsidR="005A396D" w:rsidRDefault="005A396D" w:rsidP="00BA7889">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28C29292" w14:textId="77777777" w:rsidR="005A396D" w:rsidRDefault="005A396D" w:rsidP="00BA7889">
            <w:pPr>
              <w:pStyle w:val="TAC"/>
            </w:pPr>
            <w:r>
              <w:t>22536</w:t>
            </w:r>
          </w:p>
        </w:tc>
        <w:tc>
          <w:tcPr>
            <w:tcW w:w="1057" w:type="dxa"/>
            <w:tcBorders>
              <w:top w:val="nil"/>
              <w:left w:val="nil"/>
              <w:bottom w:val="single" w:sz="4" w:space="0" w:color="auto"/>
              <w:right w:val="single" w:sz="4" w:space="0" w:color="auto"/>
            </w:tcBorders>
            <w:noWrap/>
            <w:vAlign w:val="center"/>
            <w:hideMark/>
          </w:tcPr>
          <w:p w14:paraId="4B7DB7B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0FCD42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E6471C6"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E6DB84F" w14:textId="77777777" w:rsidR="005A396D" w:rsidRDefault="005A396D" w:rsidP="00BA7889">
            <w:pPr>
              <w:pStyle w:val="TAC"/>
            </w:pPr>
            <w:r>
              <w:t>33792</w:t>
            </w:r>
          </w:p>
        </w:tc>
        <w:tc>
          <w:tcPr>
            <w:tcW w:w="1127" w:type="dxa"/>
            <w:tcBorders>
              <w:top w:val="nil"/>
              <w:left w:val="nil"/>
              <w:bottom w:val="single" w:sz="4" w:space="0" w:color="auto"/>
              <w:right w:val="single" w:sz="4" w:space="0" w:color="auto"/>
            </w:tcBorders>
            <w:noWrap/>
            <w:vAlign w:val="center"/>
            <w:hideMark/>
          </w:tcPr>
          <w:p w14:paraId="72448071" w14:textId="77777777" w:rsidR="005A396D" w:rsidRDefault="005A396D" w:rsidP="00BA7889">
            <w:pPr>
              <w:pStyle w:val="TAC"/>
            </w:pPr>
            <w:r>
              <w:t>4224</w:t>
            </w:r>
          </w:p>
        </w:tc>
      </w:tr>
      <w:tr w:rsidR="005A396D" w14:paraId="0663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B2F72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9C1A02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42945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541B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BA71BC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24E188D9" w14:textId="77777777" w:rsidR="005A396D" w:rsidRDefault="005A396D" w:rsidP="00BA7889">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7B4BA15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F7A069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75A885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72E77FB" w14:textId="77777777" w:rsidR="005A396D" w:rsidRDefault="005A396D" w:rsidP="00BA7889">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2CBDBF5D" w14:textId="77777777" w:rsidR="005A396D" w:rsidRDefault="005A396D" w:rsidP="00BA7889">
            <w:pPr>
              <w:pStyle w:val="TAC"/>
              <w:rPr>
                <w:rFonts w:eastAsia="MS Mincho"/>
              </w:rPr>
            </w:pPr>
            <w:r>
              <w:rPr>
                <w:rFonts w:eastAsia="MS Mincho"/>
              </w:rPr>
              <w:t>4752</w:t>
            </w:r>
          </w:p>
        </w:tc>
      </w:tr>
      <w:tr w:rsidR="005A396D" w14:paraId="06788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0A3622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6F829D0"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6968CF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4E4B1E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489E65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3955DE49"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2E3D721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64E682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FD3499"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74D7820F"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A5674C" w14:textId="77777777" w:rsidR="005A396D" w:rsidRDefault="005A396D" w:rsidP="00BA7889">
            <w:pPr>
              <w:pStyle w:val="TAC"/>
            </w:pPr>
            <w:r>
              <w:t>5940</w:t>
            </w:r>
          </w:p>
        </w:tc>
      </w:tr>
      <w:tr w:rsidR="005A396D" w14:paraId="25A3B0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CCC4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9C25F8"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46954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C9DF4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36873987"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CB6B340" w14:textId="77777777" w:rsidR="005A396D" w:rsidRDefault="005A396D" w:rsidP="00BA7889">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08079BD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F1FE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CB71FC8"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84AFCC6"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3FCFE57D" w14:textId="77777777" w:rsidR="005A396D" w:rsidRDefault="005A396D" w:rsidP="00BA7889">
            <w:pPr>
              <w:pStyle w:val="TAC"/>
              <w:rPr>
                <w:rFonts w:eastAsia="MS Mincho"/>
              </w:rPr>
            </w:pPr>
            <w:r>
              <w:rPr>
                <w:rFonts w:eastAsia="MS Mincho"/>
              </w:rPr>
              <w:t>6600</w:t>
            </w:r>
          </w:p>
        </w:tc>
      </w:tr>
      <w:tr w:rsidR="005A396D" w14:paraId="6975F60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BD7C2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751549C"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3627E07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2DA9EA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806393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71CD3802" w14:textId="77777777" w:rsidR="005A396D" w:rsidRDefault="005A396D" w:rsidP="00BA7889">
            <w:pPr>
              <w:pStyle w:val="TAC"/>
            </w:pPr>
            <w:r>
              <w:t>42016</w:t>
            </w:r>
          </w:p>
        </w:tc>
        <w:tc>
          <w:tcPr>
            <w:tcW w:w="1057" w:type="dxa"/>
            <w:tcBorders>
              <w:top w:val="nil"/>
              <w:left w:val="nil"/>
              <w:bottom w:val="single" w:sz="4" w:space="0" w:color="auto"/>
              <w:right w:val="single" w:sz="4" w:space="0" w:color="auto"/>
            </w:tcBorders>
            <w:noWrap/>
            <w:vAlign w:val="center"/>
            <w:hideMark/>
          </w:tcPr>
          <w:p w14:paraId="68EAA6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D0DECE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A461901"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1E3A3952"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3AB5BF3A" w14:textId="77777777" w:rsidR="005A396D" w:rsidRDefault="005A396D" w:rsidP="00BA7889">
            <w:pPr>
              <w:pStyle w:val="TAC"/>
            </w:pPr>
            <w:r>
              <w:t>7920</w:t>
            </w:r>
          </w:p>
        </w:tc>
      </w:tr>
      <w:tr w:rsidR="005A396D" w14:paraId="6BCD252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6B475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9D0A02"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E95BF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D204A6"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108F57F"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FBEF4E2" w14:textId="77777777" w:rsidR="005A396D" w:rsidRDefault="005A396D" w:rsidP="00BA7889">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5BC57AA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1FF894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3422125"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1AFE2C56" w14:textId="77777777" w:rsidR="005A396D" w:rsidRDefault="005A396D" w:rsidP="00BA7889">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23F792F2" w14:textId="77777777" w:rsidR="005A396D" w:rsidRDefault="005A396D" w:rsidP="00BA7889">
            <w:pPr>
              <w:pStyle w:val="TAC"/>
              <w:rPr>
                <w:rFonts w:eastAsia="MS Mincho"/>
              </w:rPr>
            </w:pPr>
            <w:r>
              <w:rPr>
                <w:rFonts w:eastAsia="MS Mincho"/>
              </w:rPr>
              <w:t>8448</w:t>
            </w:r>
          </w:p>
        </w:tc>
      </w:tr>
      <w:tr w:rsidR="005A396D" w14:paraId="5ED297B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8164D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A0C64F"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14E4B3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B9623E"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6FAA92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9384C0F" w14:textId="77777777" w:rsidR="005A396D" w:rsidRDefault="005A396D" w:rsidP="00BA7889">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4FCA9D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18D1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397816"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21C0D6C9" w14:textId="77777777" w:rsidR="005A396D" w:rsidRDefault="005A396D" w:rsidP="00BA7889">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DFC9AFB" w14:textId="77777777" w:rsidR="005A396D" w:rsidRDefault="005A396D" w:rsidP="00BA7889">
            <w:pPr>
              <w:pStyle w:val="TAC"/>
              <w:rPr>
                <w:rFonts w:eastAsia="MS Mincho"/>
              </w:rPr>
            </w:pPr>
            <w:r>
              <w:rPr>
                <w:rFonts w:eastAsia="MS Mincho"/>
              </w:rPr>
              <w:t>9900</w:t>
            </w:r>
          </w:p>
        </w:tc>
      </w:tr>
      <w:tr w:rsidR="005A396D" w14:paraId="54D5F9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12AC6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6DE235"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4D8BFAD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E2235F7"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517CF8E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4264B9C3"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vAlign w:val="center"/>
            <w:hideMark/>
          </w:tcPr>
          <w:p w14:paraId="2D37488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CE54E7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FFD74A"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48F3043B"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vAlign w:val="center"/>
            <w:hideMark/>
          </w:tcPr>
          <w:p w14:paraId="2DF616D0" w14:textId="77777777" w:rsidR="005A396D" w:rsidRDefault="005A396D" w:rsidP="00BA7889">
            <w:pPr>
              <w:pStyle w:val="TAC"/>
            </w:pPr>
            <w:r>
              <w:t>10560</w:t>
            </w:r>
          </w:p>
        </w:tc>
      </w:tr>
      <w:tr w:rsidR="005A396D" w14:paraId="61B4B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C0A9F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D442ED6"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0BC588A2"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4176DDE"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01DEAE4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56D077FD"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vAlign w:val="center"/>
            <w:hideMark/>
          </w:tcPr>
          <w:p w14:paraId="1698067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13D07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D4664A8"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vAlign w:val="center"/>
            <w:hideMark/>
          </w:tcPr>
          <w:p w14:paraId="109076AC"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vAlign w:val="center"/>
            <w:hideMark/>
          </w:tcPr>
          <w:p w14:paraId="11255EDB" w14:textId="77777777" w:rsidR="005A396D" w:rsidRDefault="005A396D" w:rsidP="00BA7889">
            <w:pPr>
              <w:pStyle w:val="TAC"/>
            </w:pPr>
            <w:r>
              <w:t>10692</w:t>
            </w:r>
          </w:p>
        </w:tc>
      </w:tr>
      <w:tr w:rsidR="005A396D" w14:paraId="5015F19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EF48F6"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0FCEF610"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11C27E7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D7B1723"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center"/>
            <w:hideMark/>
          </w:tcPr>
          <w:p w14:paraId="26338D7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center"/>
            <w:hideMark/>
          </w:tcPr>
          <w:p w14:paraId="22C77397" w14:textId="77777777" w:rsidR="005A396D" w:rsidRDefault="005A396D" w:rsidP="00BA7889">
            <w:pPr>
              <w:pStyle w:val="TAC"/>
            </w:pPr>
            <w:r>
              <w:t>63528</w:t>
            </w:r>
          </w:p>
        </w:tc>
        <w:tc>
          <w:tcPr>
            <w:tcW w:w="1057" w:type="dxa"/>
            <w:tcBorders>
              <w:top w:val="nil"/>
              <w:left w:val="nil"/>
              <w:bottom w:val="single" w:sz="4" w:space="0" w:color="auto"/>
              <w:right w:val="single" w:sz="4" w:space="0" w:color="auto"/>
            </w:tcBorders>
            <w:noWrap/>
            <w:vAlign w:val="center"/>
            <w:hideMark/>
          </w:tcPr>
          <w:p w14:paraId="58AA1B6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0EA3D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5432D82"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vAlign w:val="center"/>
            <w:hideMark/>
          </w:tcPr>
          <w:p w14:paraId="7D357C76" w14:textId="77777777" w:rsidR="005A396D" w:rsidRDefault="005A396D" w:rsidP="00BA7889">
            <w:pPr>
              <w:pStyle w:val="TAC"/>
            </w:pPr>
            <w:r>
              <w:t>95040</w:t>
            </w:r>
          </w:p>
        </w:tc>
        <w:tc>
          <w:tcPr>
            <w:tcW w:w="1127" w:type="dxa"/>
            <w:tcBorders>
              <w:top w:val="nil"/>
              <w:left w:val="nil"/>
              <w:bottom w:val="single" w:sz="4" w:space="0" w:color="auto"/>
              <w:right w:val="single" w:sz="4" w:space="0" w:color="auto"/>
            </w:tcBorders>
            <w:noWrap/>
            <w:vAlign w:val="center"/>
            <w:hideMark/>
          </w:tcPr>
          <w:p w14:paraId="07F4A977" w14:textId="77777777" w:rsidR="005A396D" w:rsidRDefault="005A396D" w:rsidP="00BA7889">
            <w:pPr>
              <w:pStyle w:val="TAC"/>
            </w:pPr>
            <w:r>
              <w:t>11880</w:t>
            </w:r>
          </w:p>
        </w:tc>
      </w:tr>
      <w:tr w:rsidR="005A396D" w14:paraId="504346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E283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E3534E"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1BFF92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6ADD187"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54BF29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DA6A729" w14:textId="77777777" w:rsidR="005A396D" w:rsidRDefault="005A396D" w:rsidP="00BA7889">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4D677F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697EBA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3826EE"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4E3A5A51" w14:textId="77777777" w:rsidR="005A396D" w:rsidRDefault="005A396D" w:rsidP="00BA7889">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2FA7B7CF" w14:textId="77777777" w:rsidR="005A396D" w:rsidRDefault="005A396D" w:rsidP="00BA7889">
            <w:pPr>
              <w:pStyle w:val="TAC"/>
              <w:rPr>
                <w:rFonts w:eastAsia="MS Mincho"/>
              </w:rPr>
            </w:pPr>
            <w:r>
              <w:rPr>
                <w:rFonts w:eastAsia="MS Mincho"/>
              </w:rPr>
              <w:t>13200</w:t>
            </w:r>
          </w:p>
        </w:tc>
      </w:tr>
      <w:tr w:rsidR="005A396D" w14:paraId="1F2BF77F"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FF984CD"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2687F0B" w14:textId="77777777" w:rsidR="005A396D" w:rsidRDefault="005A396D" w:rsidP="00BA7889">
            <w:pPr>
              <w:pStyle w:val="TAN"/>
              <w:rPr>
                <w:rFonts w:eastAsia="MS Mincho"/>
              </w:rPr>
            </w:pPr>
            <w:r>
              <w:rPr>
                <w:rFonts w:eastAsia="MS Mincho"/>
              </w:rPr>
              <w:t>NOTE 2:</w:t>
            </w:r>
            <w:r>
              <w:rPr>
                <w:rFonts w:eastAsia="MS Mincho"/>
              </w:rPr>
              <w:tab/>
              <w:t>MCS Index is based on MCS table 5.1.3.1-2 defined in TS 38.214 [14].</w:t>
            </w:r>
          </w:p>
          <w:p w14:paraId="5DDEA947"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210F24B"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4C28B3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6663B324" w14:textId="77777777" w:rsidR="005A396D" w:rsidRDefault="005A396D" w:rsidP="005A396D">
      <w:pPr>
        <w:pStyle w:val="Heading3"/>
      </w:pPr>
      <w:bookmarkStart w:id="2634" w:name="_Toc27478680"/>
      <w:bookmarkStart w:id="2635" w:name="_Toc36227394"/>
      <w:bookmarkStart w:id="2636" w:name="_Toc161672016"/>
      <w:bookmarkStart w:id="2637" w:name="_Toc169881918"/>
      <w:bookmarkStart w:id="2638" w:name="_Toc176771472"/>
      <w:r>
        <w:lastRenderedPageBreak/>
        <w:t>A.2.2.6</w:t>
      </w:r>
      <w:r>
        <w:tab/>
        <w:t>CP-OFDM QPSK</w:t>
      </w:r>
      <w:bookmarkEnd w:id="2634"/>
      <w:bookmarkEnd w:id="2635"/>
      <w:bookmarkEnd w:id="2636"/>
      <w:bookmarkEnd w:id="2637"/>
      <w:bookmarkEnd w:id="2638"/>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04CB0DD" w14:textId="77777777" w:rsidR="005A396D" w:rsidRDefault="005A396D" w:rsidP="005A396D">
      <w:pPr>
        <w:pStyle w:val="Heading3"/>
      </w:pPr>
      <w:bookmarkStart w:id="2639" w:name="_Toc27478681"/>
      <w:bookmarkStart w:id="2640" w:name="_Toc36227395"/>
      <w:bookmarkStart w:id="2641" w:name="_Toc161672017"/>
      <w:bookmarkStart w:id="2642" w:name="_Toc169881919"/>
      <w:bookmarkStart w:id="2643" w:name="_Toc176771473"/>
      <w:r>
        <w:t>A.2.2.7</w:t>
      </w:r>
      <w:r>
        <w:tab/>
        <w:t>CP-OFDM 16QAM</w:t>
      </w:r>
      <w:bookmarkEnd w:id="2639"/>
      <w:bookmarkEnd w:id="2640"/>
      <w:bookmarkEnd w:id="2641"/>
      <w:bookmarkEnd w:id="2642"/>
      <w:bookmarkEnd w:id="2643"/>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562DD7AC" w14:textId="77777777" w:rsidR="005A396D" w:rsidRDefault="005A396D" w:rsidP="005A396D">
      <w:pPr>
        <w:pStyle w:val="Heading3"/>
      </w:pPr>
      <w:bookmarkStart w:id="2644" w:name="_Toc27478682"/>
      <w:bookmarkStart w:id="2645" w:name="_Toc36227396"/>
      <w:bookmarkStart w:id="2646" w:name="_Toc161672018"/>
      <w:bookmarkStart w:id="2647" w:name="_Toc169881920"/>
      <w:bookmarkStart w:id="2648" w:name="_Toc176771474"/>
      <w:r>
        <w:t>A.2.2.8</w:t>
      </w:r>
      <w:r>
        <w:tab/>
        <w:t>CP-OFDM 64QAM</w:t>
      </w:r>
      <w:bookmarkEnd w:id="2644"/>
      <w:bookmarkEnd w:id="2645"/>
      <w:bookmarkEnd w:id="2646"/>
      <w:bookmarkEnd w:id="2647"/>
      <w:bookmarkEnd w:id="2648"/>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690485F" w14:textId="77777777" w:rsidR="005A396D" w:rsidRDefault="005A396D" w:rsidP="005A396D">
      <w:pPr>
        <w:pStyle w:val="Heading3"/>
      </w:pPr>
      <w:bookmarkStart w:id="2649" w:name="_Toc27478683"/>
      <w:bookmarkStart w:id="2650" w:name="_Toc36227397"/>
      <w:bookmarkStart w:id="2651" w:name="_Toc161672019"/>
      <w:bookmarkStart w:id="2652" w:name="_Toc169881921"/>
      <w:bookmarkStart w:id="2653" w:name="_Toc176771475"/>
      <w:r>
        <w:t>A.2.2.9</w:t>
      </w:r>
      <w:r>
        <w:tab/>
        <w:t>CP-OFDM 256QAM</w:t>
      </w:r>
      <w:bookmarkEnd w:id="2649"/>
      <w:bookmarkEnd w:id="2650"/>
      <w:bookmarkEnd w:id="2651"/>
      <w:bookmarkEnd w:id="2652"/>
      <w:bookmarkEnd w:id="2653"/>
    </w:p>
    <w:p w14:paraId="18356E9B" w14:textId="77777777" w:rsidR="005A396D" w:rsidRDefault="005A396D" w:rsidP="005A396D">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11AF9ED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54E1012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6F634FF"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E5BEFD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80C8602"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37DED71"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10AE569"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A0FD36C"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C2EADC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5CC7E95"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121002E"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A10CDB0" w14:textId="77777777" w:rsidR="005A396D" w:rsidRDefault="005A396D" w:rsidP="00BA7889">
            <w:pPr>
              <w:pStyle w:val="TAH"/>
              <w:rPr>
                <w:rFonts w:eastAsia="MS Mincho"/>
              </w:rPr>
            </w:pPr>
            <w:r>
              <w:rPr>
                <w:rFonts w:eastAsia="MS Mincho"/>
              </w:rPr>
              <w:t>Total modulated symbols per slot</w:t>
            </w:r>
          </w:p>
        </w:tc>
      </w:tr>
      <w:tr w:rsidR="005A396D" w14:paraId="6EB44F1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96DB05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013CF35"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3300DB8D"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2F38C03"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44F162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910849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9BB932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C0A555B"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3795162"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03407D4"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371D00CB" w14:textId="77777777" w:rsidR="005A396D" w:rsidRDefault="005A396D" w:rsidP="00BA7889">
            <w:pPr>
              <w:pStyle w:val="TAC"/>
              <w:rPr>
                <w:rFonts w:eastAsia="MS Mincho"/>
              </w:rPr>
            </w:pPr>
            <w:r>
              <w:rPr>
                <w:rFonts w:eastAsia="MS Mincho"/>
              </w:rPr>
              <w:t> </w:t>
            </w:r>
          </w:p>
        </w:tc>
      </w:tr>
      <w:tr w:rsidR="005A396D" w14:paraId="76A56A5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B6CB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669775D6"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B90712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F51B9E9"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vAlign w:val="bottom"/>
            <w:hideMark/>
          </w:tcPr>
          <w:p w14:paraId="0D560A32"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vAlign w:val="bottom"/>
            <w:hideMark/>
          </w:tcPr>
          <w:p w14:paraId="38D1DEE1" w14:textId="77777777" w:rsidR="005A396D" w:rsidRDefault="005A396D" w:rsidP="00BA7889">
            <w:pPr>
              <w:pStyle w:val="TAC"/>
            </w:pPr>
            <w:r>
              <w:t>704</w:t>
            </w:r>
          </w:p>
        </w:tc>
        <w:tc>
          <w:tcPr>
            <w:tcW w:w="1057" w:type="dxa"/>
            <w:tcBorders>
              <w:top w:val="nil"/>
              <w:left w:val="nil"/>
              <w:bottom w:val="single" w:sz="4" w:space="0" w:color="auto"/>
              <w:right w:val="single" w:sz="4" w:space="0" w:color="auto"/>
            </w:tcBorders>
            <w:noWrap/>
            <w:vAlign w:val="bottom"/>
            <w:hideMark/>
          </w:tcPr>
          <w:p w14:paraId="666038D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471D83E"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6E817C37"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788744EF" w14:textId="77777777" w:rsidR="005A396D" w:rsidRDefault="005A396D" w:rsidP="00BA7889">
            <w:pPr>
              <w:pStyle w:val="TAC"/>
            </w:pPr>
            <w:r>
              <w:t>1056</w:t>
            </w:r>
          </w:p>
        </w:tc>
        <w:tc>
          <w:tcPr>
            <w:tcW w:w="1127" w:type="dxa"/>
            <w:tcBorders>
              <w:top w:val="nil"/>
              <w:left w:val="nil"/>
              <w:bottom w:val="single" w:sz="4" w:space="0" w:color="auto"/>
              <w:right w:val="single" w:sz="4" w:space="0" w:color="auto"/>
            </w:tcBorders>
            <w:noWrap/>
            <w:vAlign w:val="bottom"/>
            <w:hideMark/>
          </w:tcPr>
          <w:p w14:paraId="786C87DF" w14:textId="77777777" w:rsidR="005A396D" w:rsidRDefault="005A396D" w:rsidP="00BA7889">
            <w:pPr>
              <w:pStyle w:val="TAC"/>
            </w:pPr>
            <w:r>
              <w:t>132</w:t>
            </w:r>
          </w:p>
        </w:tc>
      </w:tr>
      <w:tr w:rsidR="005A396D" w14:paraId="5162473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EEC229"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5C9B7E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hideMark/>
          </w:tcPr>
          <w:p w14:paraId="54484C6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4A7C06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28CA646"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8D3C5A3" w14:textId="77777777" w:rsidR="005A396D" w:rsidRDefault="005A396D" w:rsidP="00BA7889">
            <w:pPr>
              <w:pStyle w:val="TAC"/>
            </w:pPr>
            <w:r>
              <w:t>3496</w:t>
            </w:r>
          </w:p>
        </w:tc>
        <w:tc>
          <w:tcPr>
            <w:tcW w:w="1057" w:type="dxa"/>
            <w:tcBorders>
              <w:top w:val="nil"/>
              <w:left w:val="nil"/>
              <w:bottom w:val="single" w:sz="4" w:space="0" w:color="auto"/>
              <w:right w:val="single" w:sz="4" w:space="0" w:color="auto"/>
            </w:tcBorders>
            <w:noWrap/>
            <w:hideMark/>
          </w:tcPr>
          <w:p w14:paraId="7F51E1D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hideMark/>
          </w:tcPr>
          <w:p w14:paraId="0352F1D2"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hideMark/>
          </w:tcPr>
          <w:p w14:paraId="2013B5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2F2B4E4F"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hideMark/>
          </w:tcPr>
          <w:p w14:paraId="2B680A5C" w14:textId="77777777" w:rsidR="005A396D" w:rsidRDefault="005A396D" w:rsidP="00BA7889">
            <w:pPr>
              <w:pStyle w:val="TAC"/>
            </w:pPr>
            <w:r>
              <w:t>660</w:t>
            </w:r>
          </w:p>
        </w:tc>
      </w:tr>
      <w:tr w:rsidR="005A396D" w14:paraId="587BC0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252A9A6"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84326A2"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hideMark/>
          </w:tcPr>
          <w:p w14:paraId="432E132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9A2AF24"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25D357"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3299396" w14:textId="77777777" w:rsidR="005A396D" w:rsidRDefault="005A396D" w:rsidP="00BA7889">
            <w:pPr>
              <w:pStyle w:val="TAC"/>
            </w:pPr>
            <w:r>
              <w:t>6272</w:t>
            </w:r>
          </w:p>
        </w:tc>
        <w:tc>
          <w:tcPr>
            <w:tcW w:w="1057" w:type="dxa"/>
            <w:tcBorders>
              <w:top w:val="nil"/>
              <w:left w:val="nil"/>
              <w:bottom w:val="single" w:sz="4" w:space="0" w:color="auto"/>
              <w:right w:val="single" w:sz="4" w:space="0" w:color="auto"/>
            </w:tcBorders>
            <w:noWrap/>
            <w:hideMark/>
          </w:tcPr>
          <w:p w14:paraId="5D0FB94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F44E10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07A3890"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7BD8D6C8"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hideMark/>
          </w:tcPr>
          <w:p w14:paraId="48B4BB21" w14:textId="77777777" w:rsidR="005A396D" w:rsidRDefault="005A396D" w:rsidP="00BA7889">
            <w:pPr>
              <w:pStyle w:val="TAC"/>
            </w:pPr>
            <w:r>
              <w:t>1188</w:t>
            </w:r>
          </w:p>
        </w:tc>
      </w:tr>
      <w:tr w:rsidR="005A396D" w14:paraId="0E0C6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E8A1F6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3E28975"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hideMark/>
          </w:tcPr>
          <w:p w14:paraId="14C0105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73FB45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51F66C89"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AE9211" w14:textId="77777777" w:rsidR="005A396D" w:rsidRDefault="005A396D" w:rsidP="00BA7889">
            <w:pPr>
              <w:pStyle w:val="TAC"/>
            </w:pPr>
            <w:r>
              <w:t>7040</w:t>
            </w:r>
          </w:p>
        </w:tc>
        <w:tc>
          <w:tcPr>
            <w:tcW w:w="1057" w:type="dxa"/>
            <w:tcBorders>
              <w:top w:val="nil"/>
              <w:left w:val="nil"/>
              <w:bottom w:val="single" w:sz="4" w:space="0" w:color="auto"/>
              <w:right w:val="single" w:sz="4" w:space="0" w:color="auto"/>
            </w:tcBorders>
            <w:noWrap/>
            <w:hideMark/>
          </w:tcPr>
          <w:p w14:paraId="45268F4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7352C5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963F06C"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hideMark/>
          </w:tcPr>
          <w:p w14:paraId="1A0B3062" w14:textId="77777777" w:rsidR="005A396D" w:rsidRDefault="005A396D" w:rsidP="00BA7889">
            <w:pPr>
              <w:pStyle w:val="TAC"/>
            </w:pPr>
            <w:r>
              <w:t>10560</w:t>
            </w:r>
          </w:p>
        </w:tc>
        <w:tc>
          <w:tcPr>
            <w:tcW w:w="1127" w:type="dxa"/>
            <w:tcBorders>
              <w:top w:val="nil"/>
              <w:left w:val="nil"/>
              <w:bottom w:val="single" w:sz="4" w:space="0" w:color="auto"/>
              <w:right w:val="single" w:sz="4" w:space="0" w:color="auto"/>
            </w:tcBorders>
            <w:noWrap/>
            <w:hideMark/>
          </w:tcPr>
          <w:p w14:paraId="3A4BEE94" w14:textId="77777777" w:rsidR="005A396D" w:rsidRDefault="005A396D" w:rsidP="00BA7889">
            <w:pPr>
              <w:pStyle w:val="TAC"/>
            </w:pPr>
            <w:r>
              <w:t>1320</w:t>
            </w:r>
          </w:p>
        </w:tc>
      </w:tr>
      <w:tr w:rsidR="005A396D" w14:paraId="572B908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D10D9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A72F568"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073D6E7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AC2F92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4DE5DE3"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1C490D3" w14:textId="77777777" w:rsidR="005A396D" w:rsidRDefault="005A396D" w:rsidP="00BA7889">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4CF4D3C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76E67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95734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74E4AE" w14:textId="77777777" w:rsidR="005A396D" w:rsidRDefault="005A396D" w:rsidP="00BA7889">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7875B848" w14:textId="77777777" w:rsidR="005A396D" w:rsidRDefault="005A396D" w:rsidP="00BA7889">
            <w:pPr>
              <w:pStyle w:val="TAC"/>
              <w:rPr>
                <w:rFonts w:eastAsia="MS Mincho"/>
              </w:rPr>
            </w:pPr>
            <w:r>
              <w:rPr>
                <w:rFonts w:eastAsia="MS Mincho"/>
              </w:rPr>
              <w:t>1452</w:t>
            </w:r>
          </w:p>
        </w:tc>
      </w:tr>
      <w:tr w:rsidR="005A396D" w14:paraId="0F65C45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5453F3"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7256100"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hideMark/>
          </w:tcPr>
          <w:p w14:paraId="2007210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8AF63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1377D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E84161" w14:textId="77777777" w:rsidR="005A396D" w:rsidRDefault="005A396D" w:rsidP="00BA7889">
            <w:pPr>
              <w:pStyle w:val="TAC"/>
            </w:pPr>
            <w:r>
              <w:t>8456</w:t>
            </w:r>
          </w:p>
        </w:tc>
        <w:tc>
          <w:tcPr>
            <w:tcW w:w="1057" w:type="dxa"/>
            <w:tcBorders>
              <w:top w:val="nil"/>
              <w:left w:val="nil"/>
              <w:bottom w:val="single" w:sz="4" w:space="0" w:color="auto"/>
              <w:right w:val="single" w:sz="4" w:space="0" w:color="auto"/>
            </w:tcBorders>
            <w:noWrap/>
            <w:hideMark/>
          </w:tcPr>
          <w:p w14:paraId="1420DF6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C27895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3CC0840"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5654395" w14:textId="77777777" w:rsidR="005A396D" w:rsidRDefault="005A396D" w:rsidP="00BA7889">
            <w:pPr>
              <w:pStyle w:val="TAC"/>
            </w:pPr>
            <w:r>
              <w:t>12672</w:t>
            </w:r>
          </w:p>
        </w:tc>
        <w:tc>
          <w:tcPr>
            <w:tcW w:w="1127" w:type="dxa"/>
            <w:tcBorders>
              <w:top w:val="nil"/>
              <w:left w:val="nil"/>
              <w:bottom w:val="single" w:sz="4" w:space="0" w:color="auto"/>
              <w:right w:val="single" w:sz="4" w:space="0" w:color="auto"/>
            </w:tcBorders>
            <w:noWrap/>
            <w:hideMark/>
          </w:tcPr>
          <w:p w14:paraId="78DE9E24" w14:textId="77777777" w:rsidR="005A396D" w:rsidRDefault="005A396D" w:rsidP="00BA7889">
            <w:pPr>
              <w:pStyle w:val="TAC"/>
            </w:pPr>
            <w:r>
              <w:t>1584</w:t>
            </w:r>
          </w:p>
        </w:tc>
      </w:tr>
      <w:tr w:rsidR="005A396D" w14:paraId="082697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90701"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16FE9851"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hideMark/>
          </w:tcPr>
          <w:p w14:paraId="402624E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12639F9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12ED671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89919BA" w14:textId="77777777" w:rsidR="005A396D" w:rsidRDefault="005A396D" w:rsidP="00BA7889">
            <w:pPr>
              <w:pStyle w:val="TAC"/>
            </w:pPr>
            <w:r>
              <w:t>9224</w:t>
            </w:r>
          </w:p>
        </w:tc>
        <w:tc>
          <w:tcPr>
            <w:tcW w:w="1057" w:type="dxa"/>
            <w:tcBorders>
              <w:top w:val="nil"/>
              <w:left w:val="nil"/>
              <w:bottom w:val="single" w:sz="4" w:space="0" w:color="auto"/>
              <w:right w:val="single" w:sz="4" w:space="0" w:color="auto"/>
            </w:tcBorders>
            <w:noWrap/>
            <w:hideMark/>
          </w:tcPr>
          <w:p w14:paraId="647CC0C5"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0FC3B5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77DDA38"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022946C0" w14:textId="77777777" w:rsidR="005A396D" w:rsidRDefault="005A396D" w:rsidP="00BA7889">
            <w:pPr>
              <w:pStyle w:val="TAC"/>
            </w:pPr>
            <w:r>
              <w:t>13728</w:t>
            </w:r>
          </w:p>
        </w:tc>
        <w:tc>
          <w:tcPr>
            <w:tcW w:w="1127" w:type="dxa"/>
            <w:tcBorders>
              <w:top w:val="nil"/>
              <w:left w:val="nil"/>
              <w:bottom w:val="single" w:sz="4" w:space="0" w:color="auto"/>
              <w:right w:val="single" w:sz="4" w:space="0" w:color="auto"/>
            </w:tcBorders>
            <w:noWrap/>
            <w:hideMark/>
          </w:tcPr>
          <w:p w14:paraId="048BF444" w14:textId="77777777" w:rsidR="005A396D" w:rsidRDefault="005A396D" w:rsidP="00BA7889">
            <w:pPr>
              <w:pStyle w:val="TAC"/>
            </w:pPr>
            <w:r>
              <w:t>1716</w:t>
            </w:r>
          </w:p>
        </w:tc>
      </w:tr>
      <w:tr w:rsidR="005A396D" w14:paraId="3AF524C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B84FB62"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47ACAF54"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hideMark/>
          </w:tcPr>
          <w:p w14:paraId="46CEFC7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0DB817A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A6F506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B6B91B9"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hideMark/>
          </w:tcPr>
          <w:p w14:paraId="78C2430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F92D8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F963E12"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51D823B0" w14:textId="77777777" w:rsidR="005A396D" w:rsidRDefault="005A396D" w:rsidP="00BA7889">
            <w:pPr>
              <w:pStyle w:val="TAC"/>
            </w:pPr>
            <w:r>
              <w:t>15840</w:t>
            </w:r>
          </w:p>
        </w:tc>
        <w:tc>
          <w:tcPr>
            <w:tcW w:w="1127" w:type="dxa"/>
            <w:tcBorders>
              <w:top w:val="nil"/>
              <w:left w:val="nil"/>
              <w:bottom w:val="single" w:sz="4" w:space="0" w:color="auto"/>
              <w:right w:val="single" w:sz="4" w:space="0" w:color="auto"/>
            </w:tcBorders>
            <w:noWrap/>
            <w:hideMark/>
          </w:tcPr>
          <w:p w14:paraId="6BDDE709" w14:textId="77777777" w:rsidR="005A396D" w:rsidRDefault="005A396D" w:rsidP="00BA7889">
            <w:pPr>
              <w:pStyle w:val="TAC"/>
            </w:pPr>
            <w:r>
              <w:t>1980</w:t>
            </w:r>
          </w:p>
        </w:tc>
      </w:tr>
      <w:tr w:rsidR="005A396D" w14:paraId="7E2E94A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990BE5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0E2AD20"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4318943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0FA077A"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2FD877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342F09E" w14:textId="77777777" w:rsidR="005A396D" w:rsidRDefault="005A396D" w:rsidP="00BA7889">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7A15B80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430F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DB301A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3752C9E5"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7E181D72" w14:textId="77777777" w:rsidR="005A396D" w:rsidRDefault="005A396D" w:rsidP="00BA7889">
            <w:pPr>
              <w:pStyle w:val="TAC"/>
              <w:rPr>
                <w:rFonts w:eastAsia="MS Mincho"/>
              </w:rPr>
            </w:pPr>
            <w:r>
              <w:rPr>
                <w:rFonts w:eastAsia="MS Mincho"/>
              </w:rPr>
              <w:t>2376</w:t>
            </w:r>
          </w:p>
        </w:tc>
      </w:tr>
      <w:tr w:rsidR="005A396D" w14:paraId="5DE29C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C0996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76DC7949"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hideMark/>
          </w:tcPr>
          <w:p w14:paraId="0325CD6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5C44860F"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BD7D16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189591A" w14:textId="77777777" w:rsidR="005A396D" w:rsidRDefault="005A396D" w:rsidP="00BA7889">
            <w:pPr>
              <w:pStyle w:val="TAC"/>
            </w:pPr>
            <w:r>
              <w:t>13320</w:t>
            </w:r>
          </w:p>
        </w:tc>
        <w:tc>
          <w:tcPr>
            <w:tcW w:w="1057" w:type="dxa"/>
            <w:tcBorders>
              <w:top w:val="nil"/>
              <w:left w:val="nil"/>
              <w:bottom w:val="single" w:sz="4" w:space="0" w:color="auto"/>
              <w:right w:val="single" w:sz="4" w:space="0" w:color="auto"/>
            </w:tcBorders>
            <w:noWrap/>
            <w:hideMark/>
          </w:tcPr>
          <w:p w14:paraId="7D2BF78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AC337D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428953"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hideMark/>
          </w:tcPr>
          <w:p w14:paraId="699B1AE7" w14:textId="77777777" w:rsidR="005A396D" w:rsidRDefault="005A396D" w:rsidP="00BA7889">
            <w:pPr>
              <w:pStyle w:val="TAC"/>
            </w:pPr>
            <w:r>
              <w:t>20064</w:t>
            </w:r>
          </w:p>
        </w:tc>
        <w:tc>
          <w:tcPr>
            <w:tcW w:w="1127" w:type="dxa"/>
            <w:tcBorders>
              <w:top w:val="nil"/>
              <w:left w:val="nil"/>
              <w:bottom w:val="single" w:sz="4" w:space="0" w:color="auto"/>
              <w:right w:val="single" w:sz="4" w:space="0" w:color="auto"/>
            </w:tcBorders>
            <w:noWrap/>
            <w:hideMark/>
          </w:tcPr>
          <w:p w14:paraId="7E640361" w14:textId="77777777" w:rsidR="005A396D" w:rsidRDefault="005A396D" w:rsidP="00BA7889">
            <w:pPr>
              <w:pStyle w:val="TAC"/>
            </w:pPr>
            <w:r>
              <w:t>2508</w:t>
            </w:r>
          </w:p>
        </w:tc>
      </w:tr>
      <w:tr w:rsidR="005A396D" w14:paraId="77B476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9AAC6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79981BD"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2712EC4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BFF379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905310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7363C05" w14:textId="77777777" w:rsidR="005A396D" w:rsidRDefault="005A396D" w:rsidP="00BA7889">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06A976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E2BD2F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24A3981"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548D04E5" w14:textId="77777777" w:rsidR="005A396D" w:rsidRDefault="005A396D" w:rsidP="00BA7889">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4101A8C5" w14:textId="77777777" w:rsidR="005A396D" w:rsidRDefault="005A396D" w:rsidP="00BA7889">
            <w:pPr>
              <w:pStyle w:val="TAC"/>
              <w:rPr>
                <w:rFonts w:eastAsia="MS Mincho"/>
              </w:rPr>
            </w:pPr>
            <w:r>
              <w:rPr>
                <w:rFonts w:eastAsia="MS Mincho"/>
              </w:rPr>
              <w:t>3168</w:t>
            </w:r>
          </w:p>
        </w:tc>
      </w:tr>
      <w:tr w:rsidR="005A396D" w14:paraId="5E8D1D3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3D17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FCC513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C539A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E4A7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935B40D"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C492C36"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1E321D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3A2004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8F182A6"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642E18DB"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577C81D1" w14:textId="77777777" w:rsidR="005A396D" w:rsidRDefault="005A396D" w:rsidP="00BA7889">
            <w:pPr>
              <w:pStyle w:val="TAC"/>
              <w:rPr>
                <w:rFonts w:eastAsia="MS Mincho"/>
              </w:rPr>
            </w:pPr>
            <w:r>
              <w:rPr>
                <w:rFonts w:eastAsia="MS Mincho"/>
              </w:rPr>
              <w:t>3300</w:t>
            </w:r>
          </w:p>
        </w:tc>
      </w:tr>
      <w:tr w:rsidR="005A396D" w14:paraId="346EA5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A6D59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295C0EEB"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hideMark/>
          </w:tcPr>
          <w:p w14:paraId="4BB50EC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C04FE72"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6A25BEA"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DAD0DA0" w14:textId="77777777" w:rsidR="005A396D" w:rsidRDefault="005A396D" w:rsidP="00BA7889">
            <w:pPr>
              <w:pStyle w:val="TAC"/>
            </w:pPr>
            <w:r>
              <w:t>18432</w:t>
            </w:r>
          </w:p>
        </w:tc>
        <w:tc>
          <w:tcPr>
            <w:tcW w:w="1057" w:type="dxa"/>
            <w:tcBorders>
              <w:top w:val="nil"/>
              <w:left w:val="nil"/>
              <w:bottom w:val="single" w:sz="4" w:space="0" w:color="auto"/>
              <w:right w:val="single" w:sz="4" w:space="0" w:color="auto"/>
            </w:tcBorders>
            <w:noWrap/>
            <w:hideMark/>
          </w:tcPr>
          <w:p w14:paraId="72F0A95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59E20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E531A2F"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052064EE" w14:textId="77777777" w:rsidR="005A396D" w:rsidRDefault="005A396D" w:rsidP="00BA7889">
            <w:pPr>
              <w:pStyle w:val="TAC"/>
            </w:pPr>
            <w:r>
              <w:t>27456</w:t>
            </w:r>
          </w:p>
        </w:tc>
        <w:tc>
          <w:tcPr>
            <w:tcW w:w="1127" w:type="dxa"/>
            <w:tcBorders>
              <w:top w:val="nil"/>
              <w:left w:val="nil"/>
              <w:bottom w:val="single" w:sz="4" w:space="0" w:color="auto"/>
              <w:right w:val="single" w:sz="4" w:space="0" w:color="auto"/>
            </w:tcBorders>
            <w:noWrap/>
            <w:hideMark/>
          </w:tcPr>
          <w:p w14:paraId="46CCA8A5" w14:textId="77777777" w:rsidR="005A396D" w:rsidRDefault="005A396D" w:rsidP="00BA7889">
            <w:pPr>
              <w:pStyle w:val="TAC"/>
            </w:pPr>
            <w:r>
              <w:t>3432</w:t>
            </w:r>
          </w:p>
        </w:tc>
      </w:tr>
      <w:tr w:rsidR="005A396D" w14:paraId="49673B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DF27D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3095C24"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4920D1E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2087DF"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09356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E527D85" w14:textId="77777777" w:rsidR="005A396D" w:rsidRDefault="005A396D" w:rsidP="00BA7889">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4DA62D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B34632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3CCA65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7D150820" w14:textId="77777777" w:rsidR="005A396D" w:rsidRDefault="005A396D" w:rsidP="00BA7889">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2AE5B541" w14:textId="77777777" w:rsidR="005A396D" w:rsidRDefault="005A396D" w:rsidP="00BA7889">
            <w:pPr>
              <w:pStyle w:val="TAC"/>
              <w:rPr>
                <w:rFonts w:eastAsia="MS Mincho"/>
              </w:rPr>
            </w:pPr>
            <w:r>
              <w:rPr>
                <w:rFonts w:eastAsia="MS Mincho"/>
              </w:rPr>
              <w:t>4092</w:t>
            </w:r>
          </w:p>
        </w:tc>
      </w:tr>
      <w:tr w:rsidR="005A396D" w14:paraId="5605B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D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A265F"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hideMark/>
          </w:tcPr>
          <w:p w14:paraId="5A3F073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F03C63B"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D8A0B3"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2799AFA5" w14:textId="77777777" w:rsidR="005A396D" w:rsidRDefault="005A396D" w:rsidP="00BA7889">
            <w:pPr>
              <w:pStyle w:val="TAC"/>
            </w:pPr>
            <w:r>
              <w:t>23040</w:t>
            </w:r>
          </w:p>
        </w:tc>
        <w:tc>
          <w:tcPr>
            <w:tcW w:w="1057" w:type="dxa"/>
            <w:tcBorders>
              <w:top w:val="nil"/>
              <w:left w:val="nil"/>
              <w:bottom w:val="single" w:sz="4" w:space="0" w:color="auto"/>
              <w:right w:val="single" w:sz="4" w:space="0" w:color="auto"/>
            </w:tcBorders>
            <w:noWrap/>
            <w:hideMark/>
          </w:tcPr>
          <w:p w14:paraId="4DF424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32FBD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00F37CDD"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hideMark/>
          </w:tcPr>
          <w:p w14:paraId="1809C809" w14:textId="77777777" w:rsidR="005A396D" w:rsidRDefault="005A396D" w:rsidP="00BA7889">
            <w:pPr>
              <w:pStyle w:val="TAC"/>
            </w:pPr>
            <w:r>
              <w:t>34848</w:t>
            </w:r>
          </w:p>
        </w:tc>
        <w:tc>
          <w:tcPr>
            <w:tcW w:w="1127" w:type="dxa"/>
            <w:tcBorders>
              <w:top w:val="nil"/>
              <w:left w:val="nil"/>
              <w:bottom w:val="single" w:sz="4" w:space="0" w:color="auto"/>
              <w:right w:val="single" w:sz="4" w:space="0" w:color="auto"/>
            </w:tcBorders>
            <w:noWrap/>
            <w:hideMark/>
          </w:tcPr>
          <w:p w14:paraId="4A4BB904" w14:textId="77777777" w:rsidR="005A396D" w:rsidRDefault="005A396D" w:rsidP="00BA7889">
            <w:pPr>
              <w:pStyle w:val="TAC"/>
            </w:pPr>
            <w:r>
              <w:t>4356</w:t>
            </w:r>
          </w:p>
        </w:tc>
      </w:tr>
      <w:tr w:rsidR="005A396D" w14:paraId="091B89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E49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781C50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0870F7B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DCBEBC"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F8E318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D0ECC00" w14:textId="77777777" w:rsidR="005A396D" w:rsidRDefault="005A396D" w:rsidP="00BA7889">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6BB512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C94F96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A3079A0"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50B6B21C" w14:textId="77777777" w:rsidR="005A396D" w:rsidRDefault="005A396D" w:rsidP="00BA7889">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0BDBC4DA" w14:textId="77777777" w:rsidR="005A396D" w:rsidRDefault="005A396D" w:rsidP="00BA7889">
            <w:pPr>
              <w:pStyle w:val="TAC"/>
              <w:rPr>
                <w:rFonts w:eastAsia="MS Mincho"/>
              </w:rPr>
            </w:pPr>
            <w:r>
              <w:rPr>
                <w:rFonts w:eastAsia="MS Mincho"/>
              </w:rPr>
              <w:t>5016</w:t>
            </w:r>
          </w:p>
        </w:tc>
      </w:tr>
      <w:tr w:rsidR="005A396D" w14:paraId="7B72734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69929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D2929CE"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hideMark/>
          </w:tcPr>
          <w:p w14:paraId="5F35AF3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98F77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FF0A428"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4DD69C53" w14:textId="77777777" w:rsidR="005A396D" w:rsidRDefault="005A396D" w:rsidP="00BA7889">
            <w:pPr>
              <w:pStyle w:val="TAC"/>
            </w:pPr>
            <w:r>
              <w:t>27656</w:t>
            </w:r>
          </w:p>
        </w:tc>
        <w:tc>
          <w:tcPr>
            <w:tcW w:w="1057" w:type="dxa"/>
            <w:tcBorders>
              <w:top w:val="nil"/>
              <w:left w:val="nil"/>
              <w:bottom w:val="single" w:sz="4" w:space="0" w:color="auto"/>
              <w:right w:val="single" w:sz="4" w:space="0" w:color="auto"/>
            </w:tcBorders>
            <w:noWrap/>
            <w:hideMark/>
          </w:tcPr>
          <w:p w14:paraId="3D37F77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71E605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53637D1E"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2AC3BD9E" w14:textId="77777777" w:rsidR="005A396D" w:rsidRDefault="005A396D" w:rsidP="00BA7889">
            <w:pPr>
              <w:pStyle w:val="TAC"/>
            </w:pPr>
            <w:r>
              <w:t>41184</w:t>
            </w:r>
          </w:p>
        </w:tc>
        <w:tc>
          <w:tcPr>
            <w:tcW w:w="1127" w:type="dxa"/>
            <w:tcBorders>
              <w:top w:val="nil"/>
              <w:left w:val="nil"/>
              <w:bottom w:val="single" w:sz="4" w:space="0" w:color="auto"/>
              <w:right w:val="single" w:sz="4" w:space="0" w:color="auto"/>
            </w:tcBorders>
            <w:noWrap/>
            <w:hideMark/>
          </w:tcPr>
          <w:p w14:paraId="324E2872" w14:textId="77777777" w:rsidR="005A396D" w:rsidRDefault="005A396D" w:rsidP="00BA7889">
            <w:pPr>
              <w:pStyle w:val="TAC"/>
            </w:pPr>
            <w:r>
              <w:t>5148</w:t>
            </w:r>
          </w:p>
        </w:tc>
      </w:tr>
      <w:tr w:rsidR="005A396D" w14:paraId="0C71F8B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BD7123"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2EAA3FC8"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hideMark/>
          </w:tcPr>
          <w:p w14:paraId="545D9D1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65F8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397CF83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A4BDCFB" w14:textId="77777777" w:rsidR="005A396D" w:rsidRDefault="005A396D" w:rsidP="00BA7889">
            <w:pPr>
              <w:pStyle w:val="TAC"/>
            </w:pPr>
            <w:r>
              <w:t>32776</w:t>
            </w:r>
          </w:p>
        </w:tc>
        <w:tc>
          <w:tcPr>
            <w:tcW w:w="1057" w:type="dxa"/>
            <w:tcBorders>
              <w:top w:val="nil"/>
              <w:left w:val="nil"/>
              <w:bottom w:val="single" w:sz="4" w:space="0" w:color="auto"/>
              <w:right w:val="single" w:sz="4" w:space="0" w:color="auto"/>
            </w:tcBorders>
            <w:noWrap/>
            <w:hideMark/>
          </w:tcPr>
          <w:p w14:paraId="1B69521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327F0C1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EFF3F4B"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hideMark/>
          </w:tcPr>
          <w:p w14:paraId="312C0CE5" w14:textId="77777777" w:rsidR="005A396D" w:rsidRDefault="005A396D" w:rsidP="00BA7889">
            <w:pPr>
              <w:pStyle w:val="TAC"/>
            </w:pPr>
            <w:r>
              <w:t>49632</w:t>
            </w:r>
          </w:p>
        </w:tc>
        <w:tc>
          <w:tcPr>
            <w:tcW w:w="1127" w:type="dxa"/>
            <w:tcBorders>
              <w:top w:val="nil"/>
              <w:left w:val="nil"/>
              <w:bottom w:val="single" w:sz="4" w:space="0" w:color="auto"/>
              <w:right w:val="single" w:sz="4" w:space="0" w:color="auto"/>
            </w:tcBorders>
            <w:noWrap/>
            <w:hideMark/>
          </w:tcPr>
          <w:p w14:paraId="01F76F35" w14:textId="77777777" w:rsidR="005A396D" w:rsidRDefault="005A396D" w:rsidP="00BA7889">
            <w:pPr>
              <w:pStyle w:val="TAC"/>
            </w:pPr>
            <w:r>
              <w:t>6204</w:t>
            </w:r>
          </w:p>
        </w:tc>
      </w:tr>
      <w:tr w:rsidR="005A396D" w14:paraId="647A967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B5EF0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4D9545"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3F64593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7BEEA6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232071E"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1447E41D" w14:textId="77777777" w:rsidR="005A396D" w:rsidRDefault="005A396D" w:rsidP="00BA7889">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2506FA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7CBF6B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6C4E74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4AEA7BD8" w14:textId="77777777" w:rsidR="005A396D" w:rsidRDefault="005A396D" w:rsidP="00BA7889">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209DE583" w14:textId="77777777" w:rsidR="005A396D" w:rsidRDefault="005A396D" w:rsidP="00BA7889">
            <w:pPr>
              <w:pStyle w:val="TAC"/>
              <w:rPr>
                <w:rFonts w:eastAsia="MS Mincho"/>
              </w:rPr>
            </w:pPr>
            <w:r>
              <w:rPr>
                <w:rFonts w:eastAsia="MS Mincho"/>
              </w:rPr>
              <w:t>6732</w:t>
            </w:r>
          </w:p>
        </w:tc>
      </w:tr>
      <w:tr w:rsidR="005A396D" w14:paraId="0269B7A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EB8F8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0EDF346"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239AB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284D764"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D47CB41"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64D51BD" w14:textId="77777777" w:rsidR="005A396D" w:rsidRDefault="005A396D" w:rsidP="00BA7889">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5F4570F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60B7B2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17FCB87"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1EAFBD68" w14:textId="77777777" w:rsidR="005A396D" w:rsidRDefault="005A396D" w:rsidP="00BA7889">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5701FD92" w14:textId="77777777" w:rsidR="005A396D" w:rsidRDefault="005A396D" w:rsidP="00BA7889">
            <w:pPr>
              <w:pStyle w:val="TAC"/>
              <w:rPr>
                <w:rFonts w:eastAsia="MS Mincho"/>
              </w:rPr>
            </w:pPr>
            <w:r>
              <w:rPr>
                <w:rFonts w:eastAsia="MS Mincho"/>
              </w:rPr>
              <w:t>6864</w:t>
            </w:r>
          </w:p>
        </w:tc>
      </w:tr>
      <w:tr w:rsidR="005A396D" w14:paraId="3604C82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B62E5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41DC3A9"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hideMark/>
          </w:tcPr>
          <w:p w14:paraId="64E810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35C8EE85"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78732E4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75C2F19E"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hideMark/>
          </w:tcPr>
          <w:p w14:paraId="52BC319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8C80737"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CC97EC7"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hideMark/>
          </w:tcPr>
          <w:p w14:paraId="6911822A" w14:textId="77777777" w:rsidR="005A396D" w:rsidRDefault="005A396D" w:rsidP="00BA7889">
            <w:pPr>
              <w:pStyle w:val="TAC"/>
            </w:pPr>
            <w:r>
              <w:t>55968</w:t>
            </w:r>
          </w:p>
        </w:tc>
        <w:tc>
          <w:tcPr>
            <w:tcW w:w="1127" w:type="dxa"/>
            <w:tcBorders>
              <w:top w:val="nil"/>
              <w:left w:val="nil"/>
              <w:bottom w:val="single" w:sz="4" w:space="0" w:color="auto"/>
              <w:right w:val="single" w:sz="4" w:space="0" w:color="auto"/>
            </w:tcBorders>
            <w:noWrap/>
            <w:hideMark/>
          </w:tcPr>
          <w:p w14:paraId="5FBB7859" w14:textId="77777777" w:rsidR="005A396D" w:rsidRDefault="005A396D" w:rsidP="00BA7889">
            <w:pPr>
              <w:pStyle w:val="TAC"/>
            </w:pPr>
            <w:r>
              <w:t>6996</w:t>
            </w:r>
          </w:p>
        </w:tc>
      </w:tr>
      <w:tr w:rsidR="005A396D" w14:paraId="7E302AB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08011A7"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7C32336B"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hideMark/>
          </w:tcPr>
          <w:p w14:paraId="2CEB848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62484E90"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AFADF81"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55D0EA3" w14:textId="77777777" w:rsidR="005A396D" w:rsidRDefault="005A396D" w:rsidP="00BA7889">
            <w:pPr>
              <w:pStyle w:val="TAC"/>
            </w:pPr>
            <w:r>
              <w:t>43032</w:t>
            </w:r>
          </w:p>
        </w:tc>
        <w:tc>
          <w:tcPr>
            <w:tcW w:w="1057" w:type="dxa"/>
            <w:tcBorders>
              <w:top w:val="nil"/>
              <w:left w:val="nil"/>
              <w:bottom w:val="single" w:sz="4" w:space="0" w:color="auto"/>
              <w:right w:val="single" w:sz="4" w:space="0" w:color="auto"/>
            </w:tcBorders>
            <w:noWrap/>
            <w:hideMark/>
          </w:tcPr>
          <w:p w14:paraId="6E07549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2A44E26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2FAD354C"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22E275D5" w14:textId="77777777" w:rsidR="005A396D" w:rsidRDefault="005A396D" w:rsidP="00BA7889">
            <w:pPr>
              <w:pStyle w:val="TAC"/>
            </w:pPr>
            <w:r>
              <w:t>64416</w:t>
            </w:r>
          </w:p>
        </w:tc>
        <w:tc>
          <w:tcPr>
            <w:tcW w:w="1127" w:type="dxa"/>
            <w:tcBorders>
              <w:top w:val="nil"/>
              <w:left w:val="nil"/>
              <w:bottom w:val="single" w:sz="4" w:space="0" w:color="auto"/>
              <w:right w:val="single" w:sz="4" w:space="0" w:color="auto"/>
            </w:tcBorders>
            <w:noWrap/>
            <w:hideMark/>
          </w:tcPr>
          <w:p w14:paraId="64CF4252" w14:textId="77777777" w:rsidR="005A396D" w:rsidRDefault="005A396D" w:rsidP="00BA7889">
            <w:pPr>
              <w:pStyle w:val="TAC"/>
            </w:pPr>
            <w:r>
              <w:t>8052</w:t>
            </w:r>
          </w:p>
        </w:tc>
      </w:tr>
      <w:tr w:rsidR="005A396D" w14:paraId="68729F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E484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BD103A"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1D244B1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61E99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B4BABE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10DEF5D" w14:textId="77777777" w:rsidR="005A396D" w:rsidRDefault="005A396D" w:rsidP="00BA7889">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3EA4C31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1DC157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32FD86A" w14:textId="77777777" w:rsidR="005A396D" w:rsidRDefault="005A396D" w:rsidP="00BA7889">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5D8E02BE" w14:textId="77777777" w:rsidR="005A396D" w:rsidRDefault="005A396D" w:rsidP="00BA7889">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2C0C219F" w14:textId="77777777" w:rsidR="005A396D" w:rsidRDefault="005A396D" w:rsidP="00BA7889">
            <w:pPr>
              <w:pStyle w:val="TAC"/>
              <w:rPr>
                <w:rFonts w:eastAsia="MS Mincho"/>
              </w:rPr>
            </w:pPr>
            <w:r>
              <w:rPr>
                <w:rFonts w:eastAsia="MS Mincho"/>
              </w:rPr>
              <w:t>8580</w:t>
            </w:r>
          </w:p>
        </w:tc>
      </w:tr>
      <w:tr w:rsidR="005A396D" w14:paraId="4D9916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4FDB6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2A0E884"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hideMark/>
          </w:tcPr>
          <w:p w14:paraId="5204F1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2B4D4F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0E5B00E5"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543DF9A7" w14:textId="77777777" w:rsidR="005A396D" w:rsidRDefault="005A396D" w:rsidP="00BA7889">
            <w:pPr>
              <w:pStyle w:val="TAC"/>
            </w:pPr>
            <w:r>
              <w:t>47112</w:t>
            </w:r>
          </w:p>
        </w:tc>
        <w:tc>
          <w:tcPr>
            <w:tcW w:w="1057" w:type="dxa"/>
            <w:tcBorders>
              <w:top w:val="nil"/>
              <w:left w:val="nil"/>
              <w:bottom w:val="single" w:sz="4" w:space="0" w:color="auto"/>
              <w:right w:val="single" w:sz="4" w:space="0" w:color="auto"/>
            </w:tcBorders>
            <w:noWrap/>
            <w:hideMark/>
          </w:tcPr>
          <w:p w14:paraId="689F58CD"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441EA83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6727DD22" w14:textId="77777777" w:rsidR="005A396D" w:rsidRDefault="005A396D" w:rsidP="00BA7889">
            <w:pPr>
              <w:pStyle w:val="TAC"/>
            </w:pPr>
            <w:r>
              <w:t>6</w:t>
            </w:r>
          </w:p>
        </w:tc>
        <w:tc>
          <w:tcPr>
            <w:tcW w:w="925" w:type="dxa"/>
            <w:tcBorders>
              <w:top w:val="nil"/>
              <w:left w:val="nil"/>
              <w:bottom w:val="single" w:sz="4" w:space="0" w:color="auto"/>
              <w:right w:val="single" w:sz="4" w:space="0" w:color="auto"/>
            </w:tcBorders>
            <w:noWrap/>
            <w:hideMark/>
          </w:tcPr>
          <w:p w14:paraId="7F5B400F" w14:textId="77777777" w:rsidR="005A396D" w:rsidRDefault="005A396D" w:rsidP="00BA7889">
            <w:pPr>
              <w:pStyle w:val="TAC"/>
            </w:pPr>
            <w:r>
              <w:t>70752</w:t>
            </w:r>
          </w:p>
        </w:tc>
        <w:tc>
          <w:tcPr>
            <w:tcW w:w="1127" w:type="dxa"/>
            <w:tcBorders>
              <w:top w:val="nil"/>
              <w:left w:val="nil"/>
              <w:bottom w:val="single" w:sz="4" w:space="0" w:color="auto"/>
              <w:right w:val="single" w:sz="4" w:space="0" w:color="auto"/>
            </w:tcBorders>
            <w:noWrap/>
            <w:hideMark/>
          </w:tcPr>
          <w:p w14:paraId="6AB57010" w14:textId="77777777" w:rsidR="005A396D" w:rsidRDefault="005A396D" w:rsidP="00BA7889">
            <w:pPr>
              <w:pStyle w:val="TAC"/>
            </w:pPr>
            <w:r>
              <w:t>8844</w:t>
            </w:r>
          </w:p>
        </w:tc>
      </w:tr>
      <w:tr w:rsidR="005A396D" w14:paraId="231FF7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F9E89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5D7195"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55DB0A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2E4171"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C916956"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182E78D"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05F9E7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F40C26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26DECD0"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5E22BEC7" w14:textId="77777777" w:rsidR="005A396D" w:rsidRDefault="005A396D" w:rsidP="00BA7889">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75FDC29D" w14:textId="77777777" w:rsidR="005A396D" w:rsidRDefault="005A396D" w:rsidP="00BA7889">
            <w:pPr>
              <w:pStyle w:val="TAC"/>
              <w:rPr>
                <w:rFonts w:eastAsia="MS Mincho"/>
              </w:rPr>
            </w:pPr>
            <w:r>
              <w:rPr>
                <w:rFonts w:eastAsia="MS Mincho"/>
              </w:rPr>
              <w:t>10296</w:t>
            </w:r>
          </w:p>
        </w:tc>
      </w:tr>
      <w:tr w:rsidR="005A396D" w14:paraId="32CCF24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6983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6ECF29E"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1B2453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BA0F64D"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915DE49"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6FD6917" w14:textId="77777777" w:rsidR="005A396D" w:rsidRDefault="005A396D" w:rsidP="00BA7889">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22B577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6BB91B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4D1E9BC" w14:textId="77777777" w:rsidR="005A396D" w:rsidRDefault="005A396D" w:rsidP="00BA7889">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04007305" w14:textId="77777777" w:rsidR="005A396D" w:rsidRDefault="005A396D" w:rsidP="00BA7889">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20493041" w14:textId="77777777" w:rsidR="005A396D" w:rsidRDefault="005A396D" w:rsidP="00BA7889">
            <w:pPr>
              <w:pStyle w:val="TAC"/>
              <w:rPr>
                <w:rFonts w:eastAsia="MS Mincho"/>
              </w:rPr>
            </w:pPr>
            <w:r>
              <w:rPr>
                <w:rFonts w:eastAsia="MS Mincho"/>
              </w:rPr>
              <w:t>10428</w:t>
            </w:r>
          </w:p>
        </w:tc>
      </w:tr>
      <w:tr w:rsidR="005A396D" w14:paraId="285576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B764369"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0304FBE6"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hideMark/>
          </w:tcPr>
          <w:p w14:paraId="714057A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4C6EBAB8"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4EFDFFBB"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1488F71" w14:textId="77777777" w:rsidR="005A396D" w:rsidRDefault="005A396D" w:rsidP="00BA7889">
            <w:pPr>
              <w:pStyle w:val="TAC"/>
            </w:pPr>
            <w:r>
              <w:t>56368</w:t>
            </w:r>
          </w:p>
        </w:tc>
        <w:tc>
          <w:tcPr>
            <w:tcW w:w="1057" w:type="dxa"/>
            <w:tcBorders>
              <w:top w:val="nil"/>
              <w:left w:val="nil"/>
              <w:bottom w:val="single" w:sz="4" w:space="0" w:color="auto"/>
              <w:right w:val="single" w:sz="4" w:space="0" w:color="auto"/>
            </w:tcBorders>
            <w:noWrap/>
            <w:hideMark/>
          </w:tcPr>
          <w:p w14:paraId="57B381BF"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C854FDC"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41557733"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06CAB5EC" w14:textId="77777777" w:rsidR="005A396D" w:rsidRDefault="005A396D" w:rsidP="00BA7889">
            <w:pPr>
              <w:pStyle w:val="TAC"/>
            </w:pPr>
            <w:r>
              <w:t>84480</w:t>
            </w:r>
          </w:p>
        </w:tc>
        <w:tc>
          <w:tcPr>
            <w:tcW w:w="1127" w:type="dxa"/>
            <w:tcBorders>
              <w:top w:val="nil"/>
              <w:left w:val="nil"/>
              <w:bottom w:val="single" w:sz="4" w:space="0" w:color="auto"/>
              <w:right w:val="single" w:sz="4" w:space="0" w:color="auto"/>
            </w:tcBorders>
            <w:noWrap/>
            <w:hideMark/>
          </w:tcPr>
          <w:p w14:paraId="29B1E2C5" w14:textId="77777777" w:rsidR="005A396D" w:rsidRDefault="005A396D" w:rsidP="00BA7889">
            <w:pPr>
              <w:pStyle w:val="TAC"/>
            </w:pPr>
            <w:r>
              <w:t>10560</w:t>
            </w:r>
          </w:p>
        </w:tc>
      </w:tr>
      <w:tr w:rsidR="005A396D" w14:paraId="441067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7E11B" w14:textId="77777777" w:rsidR="005A396D" w:rsidRDefault="005A396D" w:rsidP="00BA7889">
            <w:pPr>
              <w:pStyle w:val="TAC"/>
            </w:pPr>
          </w:p>
        </w:tc>
        <w:tc>
          <w:tcPr>
            <w:tcW w:w="1027" w:type="dxa"/>
            <w:tcBorders>
              <w:top w:val="nil"/>
              <w:left w:val="nil"/>
              <w:bottom w:val="single" w:sz="4" w:space="0" w:color="auto"/>
              <w:right w:val="single" w:sz="4" w:space="0" w:color="auto"/>
            </w:tcBorders>
            <w:noWrap/>
            <w:hideMark/>
          </w:tcPr>
          <w:p w14:paraId="3643C378"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hideMark/>
          </w:tcPr>
          <w:p w14:paraId="60AE936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2459DB3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263ABB8C"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3639AE0C" w14:textId="77777777" w:rsidR="005A396D" w:rsidRDefault="005A396D" w:rsidP="00BA7889">
            <w:pPr>
              <w:pStyle w:val="TAC"/>
            </w:pPr>
            <w:r>
              <w:t>57376</w:t>
            </w:r>
          </w:p>
        </w:tc>
        <w:tc>
          <w:tcPr>
            <w:tcW w:w="1057" w:type="dxa"/>
            <w:tcBorders>
              <w:top w:val="nil"/>
              <w:left w:val="nil"/>
              <w:bottom w:val="single" w:sz="4" w:space="0" w:color="auto"/>
              <w:right w:val="single" w:sz="4" w:space="0" w:color="auto"/>
            </w:tcBorders>
            <w:noWrap/>
            <w:hideMark/>
          </w:tcPr>
          <w:p w14:paraId="5DD6C11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12B9D105"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D945B7E" w14:textId="77777777" w:rsidR="005A396D" w:rsidRDefault="005A396D" w:rsidP="00BA7889">
            <w:pPr>
              <w:pStyle w:val="TAC"/>
            </w:pPr>
            <w:r>
              <w:t>7</w:t>
            </w:r>
          </w:p>
        </w:tc>
        <w:tc>
          <w:tcPr>
            <w:tcW w:w="925" w:type="dxa"/>
            <w:tcBorders>
              <w:top w:val="nil"/>
              <w:left w:val="nil"/>
              <w:bottom w:val="single" w:sz="4" w:space="0" w:color="auto"/>
              <w:right w:val="single" w:sz="4" w:space="0" w:color="auto"/>
            </w:tcBorders>
            <w:noWrap/>
            <w:hideMark/>
          </w:tcPr>
          <w:p w14:paraId="3F86F732" w14:textId="77777777" w:rsidR="005A396D" w:rsidRDefault="005A396D" w:rsidP="00BA7889">
            <w:pPr>
              <w:pStyle w:val="TAC"/>
            </w:pPr>
            <w:r>
              <w:t>85536</w:t>
            </w:r>
          </w:p>
        </w:tc>
        <w:tc>
          <w:tcPr>
            <w:tcW w:w="1127" w:type="dxa"/>
            <w:tcBorders>
              <w:top w:val="nil"/>
              <w:left w:val="nil"/>
              <w:bottom w:val="single" w:sz="4" w:space="0" w:color="auto"/>
              <w:right w:val="single" w:sz="4" w:space="0" w:color="auto"/>
            </w:tcBorders>
            <w:noWrap/>
            <w:hideMark/>
          </w:tcPr>
          <w:p w14:paraId="37C60DE9" w14:textId="77777777" w:rsidR="005A396D" w:rsidRDefault="005A396D" w:rsidP="00BA7889">
            <w:pPr>
              <w:pStyle w:val="TAC"/>
            </w:pPr>
            <w:r>
              <w:t>10692</w:t>
            </w:r>
          </w:p>
        </w:tc>
      </w:tr>
      <w:tr w:rsidR="005A396D" w14:paraId="6B3082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46C151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17214D6" w14:textId="77777777" w:rsidR="005A396D" w:rsidRDefault="005A396D" w:rsidP="00BA7889">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109604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34834B"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79DB458"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81C58E7" w14:textId="77777777" w:rsidR="005A396D" w:rsidRDefault="005A396D" w:rsidP="00BA7889">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028B73F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AEC2FE8"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11F6B014" w14:textId="77777777" w:rsidR="005A396D" w:rsidRDefault="005A396D" w:rsidP="00BA7889">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3FCD9CBF" w14:textId="77777777" w:rsidR="005A396D" w:rsidRDefault="005A396D" w:rsidP="00BA7889">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4E032F0A" w14:textId="77777777" w:rsidR="005A396D" w:rsidRDefault="005A396D" w:rsidP="00BA7889">
            <w:pPr>
              <w:pStyle w:val="TAC"/>
              <w:rPr>
                <w:rFonts w:eastAsia="MS Mincho"/>
              </w:rPr>
            </w:pPr>
            <w:r>
              <w:rPr>
                <w:rFonts w:eastAsia="MS Mincho"/>
              </w:rPr>
              <w:t>12276</w:t>
            </w:r>
          </w:p>
        </w:tc>
      </w:tr>
      <w:tr w:rsidR="005A396D" w14:paraId="3896C2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16C917"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hideMark/>
          </w:tcPr>
          <w:p w14:paraId="682D504B"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hideMark/>
          </w:tcPr>
          <w:p w14:paraId="2D6E3E6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hideMark/>
          </w:tcPr>
          <w:p w14:paraId="795C4071" w14:textId="77777777" w:rsidR="005A396D" w:rsidRDefault="005A396D" w:rsidP="00BA7889">
            <w:pPr>
              <w:pStyle w:val="TAC"/>
            </w:pPr>
            <w:r>
              <w:t>256QAM</w:t>
            </w:r>
          </w:p>
        </w:tc>
        <w:tc>
          <w:tcPr>
            <w:tcW w:w="890" w:type="dxa"/>
            <w:tcBorders>
              <w:top w:val="nil"/>
              <w:left w:val="nil"/>
              <w:bottom w:val="single" w:sz="4" w:space="0" w:color="auto"/>
              <w:right w:val="single" w:sz="4" w:space="0" w:color="auto"/>
            </w:tcBorders>
            <w:noWrap/>
            <w:hideMark/>
          </w:tcPr>
          <w:p w14:paraId="63211F24" w14:textId="77777777" w:rsidR="005A396D" w:rsidRDefault="005A396D" w:rsidP="00BA7889">
            <w:pPr>
              <w:pStyle w:val="TAC"/>
            </w:pPr>
            <w:r>
              <w:t>20</w:t>
            </w:r>
          </w:p>
        </w:tc>
        <w:tc>
          <w:tcPr>
            <w:tcW w:w="926" w:type="dxa"/>
            <w:tcBorders>
              <w:top w:val="nil"/>
              <w:left w:val="nil"/>
              <w:bottom w:val="single" w:sz="4" w:space="0" w:color="auto"/>
              <w:right w:val="single" w:sz="4" w:space="0" w:color="auto"/>
            </w:tcBorders>
            <w:noWrap/>
            <w:hideMark/>
          </w:tcPr>
          <w:p w14:paraId="08B49E18" w14:textId="77777777" w:rsidR="005A396D" w:rsidRDefault="005A396D" w:rsidP="00BA7889">
            <w:pPr>
              <w:pStyle w:val="TAC"/>
            </w:pPr>
            <w:r>
              <w:t>67584</w:t>
            </w:r>
          </w:p>
        </w:tc>
        <w:tc>
          <w:tcPr>
            <w:tcW w:w="1057" w:type="dxa"/>
            <w:tcBorders>
              <w:top w:val="nil"/>
              <w:left w:val="nil"/>
              <w:bottom w:val="single" w:sz="4" w:space="0" w:color="auto"/>
              <w:right w:val="single" w:sz="4" w:space="0" w:color="auto"/>
            </w:tcBorders>
            <w:noWrap/>
            <w:hideMark/>
          </w:tcPr>
          <w:p w14:paraId="1421B56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hideMark/>
          </w:tcPr>
          <w:p w14:paraId="6C39944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hideMark/>
          </w:tcPr>
          <w:p w14:paraId="77FA296D" w14:textId="77777777" w:rsidR="005A396D" w:rsidRDefault="005A396D" w:rsidP="00BA7889">
            <w:pPr>
              <w:pStyle w:val="TAC"/>
            </w:pPr>
            <w:r>
              <w:t>8</w:t>
            </w:r>
          </w:p>
        </w:tc>
        <w:tc>
          <w:tcPr>
            <w:tcW w:w="925" w:type="dxa"/>
            <w:tcBorders>
              <w:top w:val="nil"/>
              <w:left w:val="nil"/>
              <w:bottom w:val="single" w:sz="4" w:space="0" w:color="auto"/>
              <w:right w:val="single" w:sz="4" w:space="0" w:color="auto"/>
            </w:tcBorders>
            <w:noWrap/>
            <w:hideMark/>
          </w:tcPr>
          <w:p w14:paraId="53143F4B" w14:textId="77777777" w:rsidR="005A396D" w:rsidRDefault="005A396D" w:rsidP="00BA7889">
            <w:pPr>
              <w:pStyle w:val="TAC"/>
            </w:pPr>
            <w:r>
              <w:t>100320</w:t>
            </w:r>
          </w:p>
        </w:tc>
        <w:tc>
          <w:tcPr>
            <w:tcW w:w="1127" w:type="dxa"/>
            <w:tcBorders>
              <w:top w:val="nil"/>
              <w:left w:val="nil"/>
              <w:bottom w:val="single" w:sz="4" w:space="0" w:color="auto"/>
              <w:right w:val="single" w:sz="4" w:space="0" w:color="auto"/>
            </w:tcBorders>
            <w:noWrap/>
            <w:hideMark/>
          </w:tcPr>
          <w:p w14:paraId="4ACD1476" w14:textId="77777777" w:rsidR="005A396D" w:rsidRDefault="005A396D" w:rsidP="00BA7889">
            <w:pPr>
              <w:pStyle w:val="TAC"/>
            </w:pPr>
            <w:r>
              <w:t>12540</w:t>
            </w:r>
          </w:p>
        </w:tc>
      </w:tr>
      <w:tr w:rsidR="005A396D" w14:paraId="3ABBCEC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AA2BF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09F9568"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2533768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57A270" w14:textId="77777777" w:rsidR="005A396D" w:rsidRDefault="005A396D" w:rsidP="00BA7889">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36FF8AC4" w14:textId="77777777" w:rsidR="005A396D" w:rsidRDefault="005A396D" w:rsidP="00BA7889">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47B4026" w14:textId="77777777" w:rsidR="005A396D" w:rsidRDefault="005A396D" w:rsidP="00BA7889">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075895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C5CA8C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39C32206" w14:textId="77777777" w:rsidR="005A396D" w:rsidRDefault="005A396D" w:rsidP="00BA7889">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0DFD0A4A" w14:textId="77777777" w:rsidR="005A396D" w:rsidRDefault="005A396D" w:rsidP="00BA7889">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3F805EA6" w14:textId="77777777" w:rsidR="005A396D" w:rsidRDefault="005A396D" w:rsidP="00BA7889">
            <w:pPr>
              <w:pStyle w:val="TAC"/>
              <w:rPr>
                <w:rFonts w:eastAsia="MS Mincho"/>
              </w:rPr>
            </w:pPr>
            <w:r>
              <w:rPr>
                <w:rFonts w:eastAsia="MS Mincho"/>
              </w:rPr>
              <w:t>13992</w:t>
            </w:r>
          </w:p>
        </w:tc>
      </w:tr>
      <w:tr w:rsidR="005A396D" w14:paraId="575F00F7"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1F7DB1E" w14:textId="77777777" w:rsidR="005A396D" w:rsidRDefault="005A396D" w:rsidP="005A396D">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2C9DE44B" w14:textId="77777777" w:rsidR="005A396D" w:rsidRDefault="005A396D" w:rsidP="005A396D">
            <w:pPr>
              <w:pStyle w:val="TAN"/>
            </w:pPr>
            <w:r>
              <w:t>NOTE 2:</w:t>
            </w:r>
            <w:r>
              <w:tab/>
              <w:t>MCS Index is based on MCS table 5.1.3.1-2 defined in TS 38.214 [14].</w:t>
            </w:r>
          </w:p>
          <w:p w14:paraId="404BD548" w14:textId="77777777" w:rsidR="005A396D" w:rsidRDefault="005A396D" w:rsidP="005A396D">
            <w:pPr>
              <w:pStyle w:val="TAN"/>
            </w:pPr>
            <w:r>
              <w:t>NOTE 3:</w:t>
            </w:r>
            <w:r>
              <w:tab/>
              <w:t>If more than one Code Block is present, an additional CRC sequence of L = 24 Bits is attached to each Code Block (otherwise L = 0 Bit)</w:t>
            </w:r>
          </w:p>
          <w:p w14:paraId="3842024C" w14:textId="77777777" w:rsidR="005A396D" w:rsidRDefault="005A396D" w:rsidP="005A396D">
            <w:pPr>
              <w:pStyle w:val="TAN"/>
            </w:pPr>
            <w:r>
              <w:t>NOTE 4: The RMCs apply to all channel bandwidth where L</w:t>
            </w:r>
            <w:r>
              <w:rPr>
                <w:vertAlign w:val="subscript"/>
              </w:rPr>
              <w:t xml:space="preserve">CRB </w:t>
            </w:r>
            <w:r>
              <w:rPr>
                <w:rFonts w:cs="Arial"/>
              </w:rPr>
              <w:t>≤</w:t>
            </w:r>
            <w:r>
              <w:t xml:space="preserve"> N</w:t>
            </w:r>
            <w:r>
              <w:rPr>
                <w:vertAlign w:val="subscript"/>
              </w:rPr>
              <w:t>RB.</w:t>
            </w:r>
          </w:p>
        </w:tc>
      </w:tr>
    </w:tbl>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2654" w:name="_Toc21338393"/>
      <w:bookmarkStart w:id="2655" w:name="_Toc29808501"/>
      <w:bookmarkStart w:id="2656" w:name="_Toc37068420"/>
      <w:bookmarkStart w:id="2657" w:name="_Toc37083965"/>
      <w:bookmarkStart w:id="2658" w:name="_Toc37084307"/>
      <w:bookmarkStart w:id="2659" w:name="_Toc40209669"/>
      <w:bookmarkStart w:id="2660" w:name="_Toc40210011"/>
      <w:bookmarkStart w:id="2661" w:name="_Toc45892970"/>
      <w:bookmarkStart w:id="2662" w:name="_Toc53176835"/>
      <w:bookmarkStart w:id="2663" w:name="_Toc61121163"/>
      <w:bookmarkStart w:id="2664" w:name="_Toc67918359"/>
      <w:bookmarkStart w:id="2665" w:name="_Toc76298429"/>
      <w:bookmarkStart w:id="2666" w:name="_Toc76572441"/>
      <w:bookmarkStart w:id="2667" w:name="_Toc76652308"/>
      <w:bookmarkStart w:id="2668" w:name="_Toc76653146"/>
      <w:bookmarkStart w:id="2669" w:name="_Toc83742419"/>
      <w:bookmarkStart w:id="2670" w:name="_Toc91440909"/>
      <w:bookmarkStart w:id="2671" w:name="_Toc98849699"/>
      <w:bookmarkStart w:id="2672" w:name="_Toc106543553"/>
      <w:bookmarkStart w:id="2673" w:name="_Toc106737651"/>
      <w:bookmarkStart w:id="2674" w:name="_Toc107233418"/>
      <w:bookmarkStart w:id="2675" w:name="_Toc107235036"/>
      <w:bookmarkStart w:id="2676" w:name="_Toc107420006"/>
      <w:bookmarkStart w:id="2677" w:name="_Toc107477304"/>
      <w:bookmarkStart w:id="2678" w:name="_Toc123057994"/>
      <w:bookmarkStart w:id="2679" w:name="_Toc124255289"/>
      <w:bookmarkStart w:id="2680" w:name="_Toc124255480"/>
      <w:bookmarkStart w:id="2681" w:name="_Toc124255617"/>
      <w:bookmarkStart w:id="2682" w:name="_Toc131688455"/>
      <w:bookmarkStart w:id="2683" w:name="_Toc137373097"/>
      <w:bookmarkStart w:id="2684" w:name="_Toc138885040"/>
      <w:bookmarkStart w:id="2685" w:name="_Toc145689857"/>
      <w:bookmarkStart w:id="2686" w:name="_Toc155376576"/>
      <w:bookmarkStart w:id="2687" w:name="_Toc161672020"/>
      <w:bookmarkStart w:id="2688" w:name="_Toc169881922"/>
      <w:bookmarkStart w:id="2689" w:name="_Toc176771476"/>
      <w:r w:rsidRPr="00C25669">
        <w:t>A.3</w:t>
      </w:r>
      <w:r w:rsidRPr="00C25669">
        <w:rPr>
          <w:rFonts w:hint="eastAsia"/>
          <w:snapToGrid w:val="0"/>
        </w:rPr>
        <w:tab/>
      </w:r>
      <w:r w:rsidRPr="00C25669">
        <w:t>DL reference measurement channels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33956CD8" w14:textId="77777777" w:rsidR="00635740" w:rsidRPr="00C25669" w:rsidRDefault="00635740" w:rsidP="00635740">
      <w:pPr>
        <w:pStyle w:val="Heading2"/>
      </w:pPr>
      <w:bookmarkStart w:id="2690" w:name="_Toc21338394"/>
      <w:bookmarkStart w:id="2691" w:name="_Toc29808502"/>
      <w:bookmarkStart w:id="2692" w:name="_Toc37068421"/>
      <w:bookmarkStart w:id="2693" w:name="_Toc37083966"/>
      <w:bookmarkStart w:id="2694" w:name="_Toc37084308"/>
      <w:bookmarkStart w:id="2695" w:name="_Toc40209670"/>
      <w:bookmarkStart w:id="2696" w:name="_Toc40210012"/>
      <w:bookmarkStart w:id="2697" w:name="_Toc45892971"/>
      <w:bookmarkStart w:id="2698" w:name="_Toc53176836"/>
      <w:bookmarkStart w:id="2699" w:name="_Toc61121164"/>
      <w:bookmarkStart w:id="2700" w:name="_Toc67918360"/>
      <w:bookmarkStart w:id="2701" w:name="_Toc76298430"/>
      <w:bookmarkStart w:id="2702" w:name="_Toc76572442"/>
      <w:bookmarkStart w:id="2703" w:name="_Toc76652309"/>
      <w:bookmarkStart w:id="2704" w:name="_Toc76653147"/>
      <w:bookmarkStart w:id="2705" w:name="_Toc83742420"/>
      <w:bookmarkStart w:id="2706" w:name="_Toc91440910"/>
      <w:bookmarkStart w:id="2707" w:name="_Toc98849700"/>
      <w:bookmarkStart w:id="2708" w:name="_Toc106543554"/>
      <w:bookmarkStart w:id="2709" w:name="_Toc106737652"/>
      <w:bookmarkStart w:id="2710" w:name="_Toc107233419"/>
      <w:bookmarkStart w:id="2711" w:name="_Toc107235037"/>
      <w:bookmarkStart w:id="2712" w:name="_Toc107420007"/>
      <w:bookmarkStart w:id="2713" w:name="_Toc107477305"/>
      <w:bookmarkStart w:id="2714" w:name="_Toc123057995"/>
      <w:bookmarkStart w:id="2715" w:name="_Toc124255290"/>
      <w:bookmarkStart w:id="2716" w:name="_Toc124255481"/>
      <w:bookmarkStart w:id="2717" w:name="_Toc124255618"/>
      <w:bookmarkStart w:id="2718" w:name="_Toc131688456"/>
      <w:bookmarkStart w:id="2719" w:name="_Toc137373098"/>
      <w:bookmarkStart w:id="2720" w:name="_Toc138885041"/>
      <w:bookmarkStart w:id="2721" w:name="_Toc145689858"/>
      <w:bookmarkStart w:id="2722" w:name="_Toc155376577"/>
      <w:bookmarkStart w:id="2723" w:name="_Toc161672021"/>
      <w:bookmarkStart w:id="2724" w:name="_Toc169881923"/>
      <w:bookmarkStart w:id="2725" w:name="_Toc176771477"/>
      <w:r w:rsidRPr="00C25669">
        <w:t>A.3.1</w:t>
      </w:r>
      <w:r w:rsidRPr="00C25669">
        <w:rPr>
          <w:rFonts w:hint="eastAsia"/>
          <w:snapToGrid w:val="0"/>
        </w:rPr>
        <w:tab/>
      </w:r>
      <w:r w:rsidRPr="00C25669">
        <w:t>General</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726" w:name="_Toc21338395"/>
      <w:bookmarkStart w:id="2727" w:name="_Toc29808503"/>
      <w:bookmarkStart w:id="2728" w:name="_Toc37068422"/>
      <w:bookmarkStart w:id="2729" w:name="_Toc37083967"/>
      <w:bookmarkStart w:id="2730" w:name="_Toc37084309"/>
      <w:bookmarkStart w:id="2731" w:name="_Toc40209671"/>
      <w:bookmarkStart w:id="2732" w:name="_Toc40210013"/>
      <w:bookmarkStart w:id="2733" w:name="_Toc45892972"/>
      <w:bookmarkStart w:id="2734" w:name="_Toc53176837"/>
      <w:bookmarkStart w:id="2735" w:name="_Toc61121165"/>
      <w:bookmarkStart w:id="2736" w:name="_Toc67918361"/>
      <w:bookmarkStart w:id="2737" w:name="_Toc76298431"/>
      <w:bookmarkStart w:id="2738" w:name="_Toc76572443"/>
      <w:bookmarkStart w:id="2739" w:name="_Toc76652310"/>
      <w:bookmarkStart w:id="2740" w:name="_Toc76653148"/>
      <w:bookmarkStart w:id="2741" w:name="_Toc83742421"/>
      <w:bookmarkStart w:id="2742" w:name="_Toc91440911"/>
      <w:bookmarkStart w:id="2743" w:name="_Toc98849701"/>
      <w:bookmarkStart w:id="2744" w:name="_Toc106543555"/>
      <w:bookmarkStart w:id="2745" w:name="_Toc106737653"/>
      <w:bookmarkStart w:id="2746" w:name="_Toc107233420"/>
      <w:bookmarkStart w:id="2747" w:name="_Toc107235038"/>
      <w:bookmarkStart w:id="2748" w:name="_Toc107420008"/>
      <w:bookmarkStart w:id="2749" w:name="_Toc107477306"/>
      <w:bookmarkStart w:id="2750" w:name="_Toc123057996"/>
      <w:bookmarkStart w:id="2751" w:name="_Toc124255291"/>
      <w:bookmarkStart w:id="2752" w:name="_Toc124255482"/>
      <w:bookmarkStart w:id="2753" w:name="_Toc124255619"/>
      <w:bookmarkStart w:id="2754" w:name="_Toc131688457"/>
      <w:bookmarkStart w:id="2755" w:name="_Toc137373099"/>
      <w:bookmarkStart w:id="2756" w:name="_Toc138885042"/>
      <w:bookmarkStart w:id="2757" w:name="_Toc145689859"/>
      <w:bookmarkStart w:id="2758" w:name="_Toc155376578"/>
      <w:bookmarkStart w:id="2759" w:name="_Toc161672022"/>
      <w:bookmarkStart w:id="2760" w:name="_Toc169881924"/>
      <w:bookmarkStart w:id="2761" w:name="_Toc176771478"/>
      <w:r w:rsidRPr="00C25669">
        <w:t>A.3.2</w:t>
      </w:r>
      <w:r w:rsidRPr="00C25669">
        <w:rPr>
          <w:rFonts w:hint="eastAsia"/>
          <w:snapToGrid w:val="0"/>
        </w:rPr>
        <w:tab/>
      </w:r>
      <w:r w:rsidRPr="00C25669">
        <w:t>Reference measurement channels for PDSCH performance requirements</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762" w:name="_Toc21338396"/>
      <w:bookmarkStart w:id="2763" w:name="_Toc29808504"/>
      <w:bookmarkStart w:id="2764" w:name="_Toc37068423"/>
      <w:bookmarkStart w:id="2765" w:name="_Toc37083968"/>
      <w:bookmarkStart w:id="2766" w:name="_Toc37084310"/>
      <w:bookmarkStart w:id="2767" w:name="_Toc40209672"/>
      <w:bookmarkStart w:id="2768" w:name="_Toc40210014"/>
      <w:bookmarkStart w:id="2769" w:name="_Toc45892973"/>
      <w:bookmarkStart w:id="2770" w:name="_Toc53176838"/>
      <w:bookmarkStart w:id="2771" w:name="_Toc61121166"/>
      <w:bookmarkStart w:id="2772" w:name="_Toc67918362"/>
      <w:bookmarkStart w:id="2773" w:name="_Toc76298432"/>
      <w:bookmarkStart w:id="2774" w:name="_Toc76572444"/>
      <w:bookmarkStart w:id="2775" w:name="_Toc76652311"/>
      <w:bookmarkStart w:id="2776" w:name="_Toc76653149"/>
      <w:bookmarkStart w:id="2777" w:name="_Toc83742422"/>
      <w:bookmarkStart w:id="2778" w:name="_Toc91440912"/>
      <w:bookmarkStart w:id="2779" w:name="_Toc98849702"/>
      <w:bookmarkStart w:id="2780" w:name="_Toc106543556"/>
      <w:bookmarkStart w:id="2781" w:name="_Toc106737654"/>
      <w:bookmarkStart w:id="2782" w:name="_Toc107233421"/>
      <w:bookmarkStart w:id="2783" w:name="_Toc107235039"/>
      <w:bookmarkStart w:id="2784" w:name="_Toc107420009"/>
      <w:bookmarkStart w:id="2785" w:name="_Toc107477307"/>
      <w:bookmarkStart w:id="2786" w:name="_Toc123057997"/>
      <w:bookmarkStart w:id="2787" w:name="_Toc124255292"/>
      <w:bookmarkStart w:id="2788" w:name="_Toc124255483"/>
      <w:bookmarkStart w:id="2789" w:name="_Toc124255620"/>
      <w:bookmarkStart w:id="2790" w:name="_Toc131688458"/>
      <w:bookmarkStart w:id="2791" w:name="_Toc137373100"/>
      <w:bookmarkStart w:id="2792" w:name="_Toc138885043"/>
      <w:bookmarkStart w:id="2793" w:name="_Toc145689860"/>
      <w:bookmarkStart w:id="2794" w:name="_Toc155376579"/>
      <w:bookmarkStart w:id="2795" w:name="_Toc161672023"/>
      <w:bookmarkStart w:id="2796" w:name="_Toc169881925"/>
      <w:bookmarkStart w:id="2797" w:name="_Toc176771479"/>
      <w:r w:rsidRPr="00C25669">
        <w:t>A.3.2.1</w:t>
      </w:r>
      <w:r w:rsidRPr="00C25669">
        <w:rPr>
          <w:rFonts w:hint="eastAsia"/>
          <w:snapToGrid w:val="0"/>
        </w:rPr>
        <w:tab/>
      </w:r>
      <w:r w:rsidRPr="00C25669">
        <w:t>FDD</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1C21567" w14:textId="77777777" w:rsidR="00635740" w:rsidRPr="00C25669" w:rsidRDefault="00635740" w:rsidP="00635740">
      <w:pPr>
        <w:pStyle w:val="Heading4"/>
      </w:pPr>
      <w:bookmarkStart w:id="2798" w:name="_Toc21338397"/>
      <w:bookmarkStart w:id="2799" w:name="_Toc29808505"/>
      <w:bookmarkStart w:id="2800" w:name="_Toc37068424"/>
      <w:bookmarkStart w:id="2801" w:name="_Toc37083969"/>
      <w:bookmarkStart w:id="2802" w:name="_Toc37084311"/>
      <w:bookmarkStart w:id="2803" w:name="_Toc40209673"/>
      <w:bookmarkStart w:id="2804" w:name="_Toc40210015"/>
      <w:bookmarkStart w:id="2805" w:name="_Toc45892974"/>
      <w:bookmarkStart w:id="2806" w:name="_Toc53176839"/>
      <w:bookmarkStart w:id="2807" w:name="_Toc61121167"/>
      <w:bookmarkStart w:id="2808" w:name="_Toc67918363"/>
      <w:bookmarkStart w:id="2809" w:name="_Toc76298433"/>
      <w:bookmarkStart w:id="2810" w:name="_Toc76572445"/>
      <w:bookmarkStart w:id="2811" w:name="_Toc76652312"/>
      <w:bookmarkStart w:id="2812" w:name="_Toc76653150"/>
      <w:bookmarkStart w:id="2813" w:name="_Toc83742423"/>
      <w:bookmarkStart w:id="2814" w:name="_Toc91440913"/>
      <w:bookmarkStart w:id="2815" w:name="_Toc98849703"/>
      <w:bookmarkStart w:id="2816" w:name="_Toc106543557"/>
      <w:bookmarkStart w:id="2817" w:name="_Toc106737655"/>
      <w:bookmarkStart w:id="2818" w:name="_Toc107233422"/>
      <w:bookmarkStart w:id="2819" w:name="_Toc107235040"/>
      <w:bookmarkStart w:id="2820" w:name="_Toc107420010"/>
      <w:bookmarkStart w:id="2821" w:name="_Toc107477308"/>
      <w:bookmarkStart w:id="2822" w:name="_Toc123057998"/>
      <w:bookmarkStart w:id="2823" w:name="_Toc124255293"/>
      <w:bookmarkStart w:id="2824" w:name="_Toc124255484"/>
      <w:bookmarkStart w:id="2825" w:name="_Toc124255621"/>
      <w:bookmarkStart w:id="2826" w:name="_Toc131688459"/>
      <w:bookmarkStart w:id="2827" w:name="_Toc137373101"/>
      <w:bookmarkStart w:id="2828" w:name="_Toc138885044"/>
      <w:bookmarkStart w:id="2829" w:name="_Toc145689861"/>
      <w:bookmarkStart w:id="2830" w:name="_Toc155376580"/>
      <w:bookmarkStart w:id="2831" w:name="_Toc161672024"/>
      <w:bookmarkStart w:id="2832" w:name="_Toc169881926"/>
      <w:bookmarkStart w:id="2833" w:name="_Toc176771480"/>
      <w:r w:rsidRPr="00C25669">
        <w:t>A.3.2.1.1</w:t>
      </w:r>
      <w:r w:rsidRPr="00C25669">
        <w:rPr>
          <w:rFonts w:hint="eastAsia"/>
          <w:snapToGrid w:val="0"/>
        </w:rPr>
        <w:tab/>
      </w:r>
      <w:r w:rsidRPr="00C25669">
        <w:t>Reference measurement channels for SCS 15 kHz FR1</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4F570F9C" w14:textId="3329BFBF" w:rsidR="00040440" w:rsidRPr="00C25669" w:rsidRDefault="00040440" w:rsidP="00040440">
      <w:pPr>
        <w:pStyle w:val="Heading1"/>
      </w:pPr>
      <w:bookmarkStart w:id="2834" w:name="_Toc155376581"/>
      <w:bookmarkStart w:id="2835" w:name="_Toc161672025"/>
      <w:bookmarkStart w:id="2836" w:name="_Toc169881927"/>
      <w:bookmarkStart w:id="2837" w:name="_Toc176771481"/>
      <w:r w:rsidRPr="00C25669">
        <w:t>A.</w:t>
      </w:r>
      <w:r>
        <w:t>4</w:t>
      </w:r>
      <w:r w:rsidRPr="00C25669">
        <w:rPr>
          <w:rFonts w:hint="eastAsia"/>
          <w:snapToGrid w:val="0"/>
        </w:rPr>
        <w:tab/>
      </w:r>
      <w:r>
        <w:t>Testing related to Satellite Access</w:t>
      </w:r>
      <w:bookmarkEnd w:id="2834"/>
      <w:bookmarkEnd w:id="2835"/>
      <w:bookmarkEnd w:id="2836"/>
      <w:bookmarkEnd w:id="2837"/>
    </w:p>
    <w:p w14:paraId="59FEC689" w14:textId="77777777" w:rsidR="00040440" w:rsidRDefault="00040440" w:rsidP="00040440">
      <w:pPr>
        <w:pStyle w:val="Heading2"/>
      </w:pPr>
      <w:bookmarkStart w:id="2838" w:name="_Toc155376582"/>
      <w:bookmarkStart w:id="2839" w:name="_Toc161672026"/>
      <w:bookmarkStart w:id="2840" w:name="_Toc169881928"/>
      <w:bookmarkStart w:id="2841" w:name="_Toc176771482"/>
      <w:r w:rsidRPr="00C25669">
        <w:t>A.</w:t>
      </w:r>
      <w:r>
        <w:t>4</w:t>
      </w:r>
      <w:r w:rsidRPr="00C25669">
        <w:t>.1</w:t>
      </w:r>
      <w:r w:rsidRPr="00C25669">
        <w:rPr>
          <w:rFonts w:hint="eastAsia"/>
          <w:snapToGrid w:val="0"/>
        </w:rPr>
        <w:tab/>
      </w:r>
      <w:r w:rsidRPr="00C25669">
        <w:t>General</w:t>
      </w:r>
      <w:bookmarkEnd w:id="2838"/>
      <w:bookmarkEnd w:id="2839"/>
      <w:bookmarkEnd w:id="2840"/>
      <w:bookmarkEnd w:id="2841"/>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2842" w:name="_Toc155376583"/>
      <w:bookmarkStart w:id="2843" w:name="_Toc161672027"/>
      <w:bookmarkStart w:id="2844" w:name="_Toc169881929"/>
      <w:bookmarkStart w:id="2845" w:name="_Toc176771483"/>
      <w:r w:rsidRPr="00C25669">
        <w:t>A.</w:t>
      </w:r>
      <w:r>
        <w:t>4</w:t>
      </w:r>
      <w:r w:rsidRPr="00C25669">
        <w:t>.</w:t>
      </w:r>
      <w:r>
        <w:t>2</w:t>
      </w:r>
      <w:r w:rsidRPr="00C25669">
        <w:rPr>
          <w:rFonts w:hint="eastAsia"/>
          <w:snapToGrid w:val="0"/>
        </w:rPr>
        <w:tab/>
      </w:r>
      <w:r>
        <w:t>Test condition for transmitter characteristics</w:t>
      </w:r>
      <w:bookmarkEnd w:id="2842"/>
      <w:bookmarkEnd w:id="2843"/>
      <w:bookmarkEnd w:id="2844"/>
      <w:bookmarkEnd w:id="2845"/>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2846" w:name="_Toc155376584"/>
      <w:bookmarkStart w:id="2847" w:name="_Toc161672028"/>
      <w:bookmarkStart w:id="2848" w:name="_Toc169881930"/>
      <w:bookmarkStart w:id="2849" w:name="_Toc176771484"/>
      <w:r w:rsidRPr="00C25669">
        <w:t>A.</w:t>
      </w:r>
      <w:r>
        <w:t>4</w:t>
      </w:r>
      <w:r w:rsidRPr="00C25669">
        <w:t>.</w:t>
      </w:r>
      <w:r>
        <w:t>3</w:t>
      </w:r>
      <w:r w:rsidRPr="00C25669">
        <w:rPr>
          <w:rFonts w:hint="eastAsia"/>
          <w:snapToGrid w:val="0"/>
        </w:rPr>
        <w:tab/>
      </w:r>
      <w:r>
        <w:t>Test condition for receiver characteristics</w:t>
      </w:r>
      <w:bookmarkEnd w:id="2846"/>
      <w:bookmarkEnd w:id="2847"/>
      <w:bookmarkEnd w:id="2848"/>
      <w:bookmarkEnd w:id="2849"/>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2850" w:name="_Toc155376585"/>
      <w:bookmarkStart w:id="2851" w:name="_Toc161672029"/>
      <w:bookmarkStart w:id="2852" w:name="_Toc169881931"/>
      <w:bookmarkStart w:id="2853" w:name="_Toc176771485"/>
      <w:r w:rsidRPr="00C25669">
        <w:t>A.</w:t>
      </w:r>
      <w:r>
        <w:t>4</w:t>
      </w:r>
      <w:r w:rsidRPr="00C25669">
        <w:t>.</w:t>
      </w:r>
      <w:r>
        <w:t>4</w:t>
      </w:r>
      <w:r w:rsidRPr="00C25669">
        <w:rPr>
          <w:rFonts w:hint="eastAsia"/>
          <w:snapToGrid w:val="0"/>
        </w:rPr>
        <w:tab/>
      </w:r>
      <w:r>
        <w:t>Test condition for performance requirements</w:t>
      </w:r>
      <w:bookmarkEnd w:id="2850"/>
      <w:bookmarkEnd w:id="2851"/>
      <w:bookmarkEnd w:id="2852"/>
      <w:bookmarkEnd w:id="2853"/>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2854" w:name="_Toc97562326"/>
      <w:bookmarkStart w:id="2855" w:name="_Toc104122560"/>
      <w:bookmarkStart w:id="2856" w:name="_Toc104205511"/>
      <w:bookmarkStart w:id="2857" w:name="_Toc104206718"/>
      <w:bookmarkStart w:id="2858" w:name="_Toc104503678"/>
      <w:bookmarkStart w:id="2859" w:name="_Toc106127609"/>
      <w:bookmarkStart w:id="2860" w:name="_Toc123057999"/>
      <w:bookmarkStart w:id="2861" w:name="_Toc124255294"/>
      <w:bookmarkStart w:id="2862" w:name="_Toc124255485"/>
      <w:bookmarkStart w:id="2863" w:name="_Toc124255622"/>
      <w:bookmarkStart w:id="2864" w:name="_Toc131688460"/>
      <w:bookmarkStart w:id="2865" w:name="_Toc137373102"/>
      <w:bookmarkStart w:id="2866" w:name="_Toc138885045"/>
      <w:bookmarkStart w:id="2867" w:name="_Toc145689862"/>
      <w:bookmarkStart w:id="2868" w:name="_Toc155376586"/>
      <w:bookmarkStart w:id="2869" w:name="_Toc161672030"/>
      <w:bookmarkStart w:id="2870" w:name="_Toc169881932"/>
      <w:bookmarkStart w:id="2871" w:name="_Toc176771486"/>
      <w:r w:rsidR="0034487C" w:rsidRPr="009E4AEE">
        <w:rPr>
          <w:lang w:val="en-US"/>
        </w:rPr>
        <w:t>Annex B (normative):</w:t>
      </w:r>
      <w:r w:rsidR="0034487C">
        <w:rPr>
          <w:lang w:val="en-US"/>
        </w:rPr>
        <w:br/>
      </w:r>
      <w:r w:rsidR="0034487C" w:rsidRPr="009E4AEE">
        <w:rPr>
          <w:lang w:val="en-US"/>
        </w:rPr>
        <w:t>Propagation conditions</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75D5C558" w14:textId="77777777" w:rsidR="0034487C" w:rsidRPr="009E4AEE" w:rsidRDefault="0034487C" w:rsidP="0034487C">
      <w:pPr>
        <w:pStyle w:val="Heading1"/>
        <w:rPr>
          <w:lang w:val="en-US"/>
        </w:rPr>
      </w:pPr>
      <w:bookmarkStart w:id="2872" w:name="_Toc123058000"/>
      <w:bookmarkStart w:id="2873" w:name="_Toc124255295"/>
      <w:bookmarkStart w:id="2874" w:name="_Toc124255486"/>
      <w:bookmarkStart w:id="2875" w:name="_Toc124255623"/>
      <w:bookmarkStart w:id="2876" w:name="_Toc131688461"/>
      <w:bookmarkStart w:id="2877" w:name="_Toc137373103"/>
      <w:bookmarkStart w:id="2878" w:name="_Toc138885046"/>
      <w:bookmarkStart w:id="2879" w:name="_Toc145689863"/>
      <w:bookmarkStart w:id="2880" w:name="_Toc155376587"/>
      <w:bookmarkStart w:id="2881" w:name="_Toc161672031"/>
      <w:bookmarkStart w:id="2882" w:name="_Toc169881933"/>
      <w:bookmarkStart w:id="2883" w:name="_Toc176771487"/>
      <w:r w:rsidRPr="009E4AEE">
        <w:rPr>
          <w:lang w:val="en-US"/>
        </w:rPr>
        <w:t>B.1</w:t>
      </w:r>
      <w:r w:rsidRPr="009E4AEE">
        <w:rPr>
          <w:lang w:val="en-US"/>
        </w:rPr>
        <w:tab/>
        <w:t>Static propagation condition</w:t>
      </w:r>
      <w:bookmarkEnd w:id="2872"/>
      <w:bookmarkEnd w:id="2873"/>
      <w:bookmarkEnd w:id="2874"/>
      <w:bookmarkEnd w:id="2875"/>
      <w:bookmarkEnd w:id="2876"/>
      <w:bookmarkEnd w:id="2877"/>
      <w:bookmarkEnd w:id="2878"/>
      <w:bookmarkEnd w:id="2879"/>
      <w:bookmarkEnd w:id="2880"/>
      <w:bookmarkEnd w:id="2881"/>
      <w:bookmarkEnd w:id="2882"/>
      <w:bookmarkEnd w:id="2883"/>
    </w:p>
    <w:p w14:paraId="2500B855" w14:textId="77777777" w:rsidR="0034487C" w:rsidRPr="009E4AEE" w:rsidRDefault="0034487C" w:rsidP="0034487C">
      <w:pPr>
        <w:pStyle w:val="Heading2"/>
        <w:rPr>
          <w:snapToGrid w:val="0"/>
        </w:rPr>
      </w:pPr>
      <w:bookmarkStart w:id="2884" w:name="_Toc114566211"/>
      <w:bookmarkStart w:id="2885" w:name="_Toc115268301"/>
      <w:bookmarkStart w:id="2886" w:name="_Toc123058001"/>
      <w:bookmarkStart w:id="2887" w:name="_Toc124255296"/>
      <w:bookmarkStart w:id="2888" w:name="_Toc124255487"/>
      <w:bookmarkStart w:id="2889" w:name="_Toc124255624"/>
      <w:bookmarkStart w:id="2890" w:name="_Toc131688462"/>
      <w:bookmarkStart w:id="2891" w:name="_Toc137373104"/>
      <w:bookmarkStart w:id="2892" w:name="_Toc138885047"/>
      <w:bookmarkStart w:id="2893" w:name="_Toc145689864"/>
      <w:bookmarkStart w:id="2894" w:name="_Toc155376588"/>
      <w:bookmarkStart w:id="2895" w:name="_Toc161672032"/>
      <w:bookmarkStart w:id="2896" w:name="_Toc169881934"/>
      <w:bookmarkStart w:id="2897" w:name="_Toc176771488"/>
      <w:r w:rsidRPr="009E4AEE">
        <w:rPr>
          <w:snapToGrid w:val="0"/>
        </w:rPr>
        <w:t>B.1.1</w:t>
      </w:r>
      <w:r w:rsidRPr="009E4AEE">
        <w:rPr>
          <w:rFonts w:hint="eastAsia"/>
          <w:snapToGrid w:val="0"/>
        </w:rPr>
        <w:tab/>
      </w:r>
      <w:r w:rsidRPr="009E4AEE">
        <w:rPr>
          <w:snapToGrid w:val="0"/>
        </w:rPr>
        <w:t>UE Receiver with 1Rx</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898" w:name="_Toc21338429"/>
      <w:bookmarkStart w:id="2899" w:name="_Toc29808537"/>
      <w:bookmarkStart w:id="2900" w:name="_Toc37068456"/>
      <w:bookmarkStart w:id="2901" w:name="_Toc37084001"/>
      <w:bookmarkStart w:id="2902" w:name="_Toc37084343"/>
      <w:bookmarkStart w:id="2903" w:name="_Toc40209705"/>
      <w:bookmarkStart w:id="2904" w:name="_Toc40210047"/>
      <w:bookmarkStart w:id="2905" w:name="_Toc45893006"/>
      <w:bookmarkStart w:id="2906" w:name="_Toc53176871"/>
      <w:bookmarkStart w:id="2907" w:name="_Toc61121199"/>
      <w:bookmarkStart w:id="2908" w:name="_Toc67918395"/>
      <w:bookmarkStart w:id="2909" w:name="_Toc76298470"/>
      <w:bookmarkStart w:id="2910" w:name="_Toc76572482"/>
      <w:bookmarkStart w:id="2911" w:name="_Toc76652349"/>
      <w:bookmarkStart w:id="2912" w:name="_Toc76653193"/>
      <w:bookmarkStart w:id="2913" w:name="_Toc83742466"/>
      <w:bookmarkStart w:id="2914" w:name="_Toc91440956"/>
      <w:bookmarkStart w:id="2915" w:name="_Toc98849746"/>
      <w:bookmarkStart w:id="2916" w:name="_Toc106543600"/>
      <w:bookmarkStart w:id="2917" w:name="_Toc106737698"/>
      <w:bookmarkStart w:id="2918" w:name="_Toc107233465"/>
      <w:bookmarkStart w:id="2919" w:name="_Toc107235083"/>
      <w:bookmarkStart w:id="2920" w:name="_Toc107420053"/>
      <w:bookmarkStart w:id="2921" w:name="_Toc107477351"/>
      <w:bookmarkStart w:id="2922" w:name="_Toc114566212"/>
      <w:bookmarkStart w:id="2923" w:name="_Toc115268302"/>
      <w:bookmarkStart w:id="2924" w:name="_Toc123058002"/>
      <w:bookmarkStart w:id="2925" w:name="_Toc124255297"/>
      <w:bookmarkStart w:id="2926" w:name="_Toc124255488"/>
      <w:bookmarkStart w:id="2927" w:name="_Toc124255625"/>
      <w:bookmarkStart w:id="2928" w:name="_Toc131688463"/>
      <w:bookmarkStart w:id="2929" w:name="_Toc137373105"/>
      <w:bookmarkStart w:id="2930" w:name="_Toc138885048"/>
      <w:bookmarkStart w:id="2931" w:name="_Toc145689865"/>
      <w:bookmarkStart w:id="2932" w:name="_Toc155376589"/>
      <w:bookmarkStart w:id="2933" w:name="_Toc161672033"/>
      <w:bookmarkStart w:id="2934" w:name="_Toc169881935"/>
      <w:bookmarkStart w:id="2935" w:name="_Toc176771489"/>
      <w:r w:rsidRPr="009E4AEE">
        <w:rPr>
          <w:snapToGrid w:val="0"/>
        </w:rPr>
        <w:t>B.1.2</w:t>
      </w:r>
      <w:r w:rsidRPr="009E4AEE">
        <w:rPr>
          <w:rFonts w:hint="eastAsia"/>
          <w:snapToGrid w:val="0"/>
        </w:rPr>
        <w:tab/>
      </w:r>
      <w:r w:rsidRPr="009E4AEE">
        <w:rPr>
          <w:snapToGrid w:val="0"/>
        </w:rPr>
        <w:t>UE Receiver with 2Rx</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pt;height:27.5pt;mso-width-percent:0;mso-height-percent:0;mso-width-percent:0;mso-height-percent:0" o:ole="">
            <v:imagedata r:id="rId22" o:title=""/>
          </v:shape>
          <o:OLEObject Type="Embed" ProgID="Equation.3" ShapeID="_x0000_i1030" DrawAspect="Content" ObjectID="_1788768208"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5pt;height:27.5pt;mso-width-percent:0;mso-height-percent:0;mso-width-percent:0;mso-height-percent:0" o:ole="">
            <v:imagedata r:id="rId24" o:title=""/>
          </v:shape>
          <o:OLEObject Type="Embed" ProgID="Equation.3" ShapeID="_x0000_i1031" DrawAspect="Content" ObjectID="_1788768209"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936" w:name="_Toc123058003"/>
      <w:bookmarkStart w:id="2937" w:name="_Toc124255298"/>
      <w:bookmarkStart w:id="2938" w:name="_Toc124255489"/>
      <w:bookmarkStart w:id="2939" w:name="_Toc124255626"/>
      <w:bookmarkStart w:id="2940" w:name="_Toc131688464"/>
      <w:bookmarkStart w:id="2941" w:name="_Toc137373106"/>
      <w:bookmarkStart w:id="2942" w:name="_Toc138885049"/>
      <w:bookmarkStart w:id="2943" w:name="_Toc145689866"/>
      <w:bookmarkStart w:id="2944" w:name="_Toc155376590"/>
      <w:bookmarkStart w:id="2945" w:name="_Toc161672034"/>
      <w:bookmarkStart w:id="2946" w:name="_Toc169881936"/>
      <w:bookmarkStart w:id="2947" w:name="_Toc176771490"/>
      <w:r w:rsidRPr="009E4AEE">
        <w:rPr>
          <w:lang w:val="en-US"/>
        </w:rPr>
        <w:t>B.2.1</w:t>
      </w:r>
      <w:r w:rsidRPr="009E4AEE">
        <w:rPr>
          <w:lang w:val="en-US"/>
        </w:rPr>
        <w:tab/>
        <w:t>Delay profiles</w:t>
      </w:r>
      <w:bookmarkEnd w:id="2936"/>
      <w:bookmarkEnd w:id="2937"/>
      <w:bookmarkEnd w:id="2938"/>
      <w:bookmarkEnd w:id="2939"/>
      <w:bookmarkEnd w:id="2940"/>
      <w:bookmarkEnd w:id="2941"/>
      <w:bookmarkEnd w:id="2942"/>
      <w:bookmarkEnd w:id="2943"/>
      <w:bookmarkEnd w:id="2944"/>
      <w:bookmarkEnd w:id="2945"/>
      <w:bookmarkEnd w:id="2946"/>
      <w:bookmarkEnd w:id="2947"/>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948" w:name="_Toc123058004"/>
      <w:bookmarkStart w:id="2949" w:name="_Toc124255299"/>
      <w:bookmarkStart w:id="2950" w:name="_Toc124255490"/>
      <w:bookmarkStart w:id="2951" w:name="_Toc124255627"/>
      <w:bookmarkStart w:id="2952" w:name="_Toc131688465"/>
      <w:bookmarkStart w:id="2953" w:name="_Toc137373107"/>
      <w:bookmarkStart w:id="2954" w:name="_Toc138885050"/>
      <w:bookmarkStart w:id="2955" w:name="_Toc145689867"/>
      <w:bookmarkStart w:id="2956" w:name="_Toc155376591"/>
      <w:bookmarkStart w:id="2957" w:name="_Toc161672035"/>
      <w:bookmarkStart w:id="2958" w:name="_Toc169881937"/>
      <w:bookmarkStart w:id="2959" w:name="_Toc176771491"/>
      <w:r w:rsidRPr="009E4AEE">
        <w:rPr>
          <w:lang w:val="en-US"/>
        </w:rPr>
        <w:t>B.2.2</w:t>
      </w:r>
      <w:r w:rsidRPr="009E4AEE">
        <w:rPr>
          <w:lang w:val="en-US"/>
        </w:rPr>
        <w:tab/>
        <w:t>Combinations of channel model parameters</w:t>
      </w:r>
      <w:bookmarkEnd w:id="2948"/>
      <w:bookmarkEnd w:id="2949"/>
      <w:bookmarkEnd w:id="2950"/>
      <w:bookmarkEnd w:id="2951"/>
      <w:bookmarkEnd w:id="2952"/>
      <w:bookmarkEnd w:id="2953"/>
      <w:bookmarkEnd w:id="2954"/>
      <w:bookmarkEnd w:id="2955"/>
      <w:bookmarkEnd w:id="2956"/>
      <w:bookmarkEnd w:id="2957"/>
      <w:bookmarkEnd w:id="2958"/>
      <w:bookmarkEnd w:id="2959"/>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960" w:name="_Toc21338436"/>
      <w:bookmarkStart w:id="2961" w:name="_Toc29808544"/>
      <w:bookmarkStart w:id="2962" w:name="_Toc37068463"/>
      <w:bookmarkStart w:id="2963" w:name="_Toc37084008"/>
      <w:bookmarkStart w:id="2964" w:name="_Toc37084350"/>
      <w:bookmarkStart w:id="2965" w:name="_Toc40209712"/>
      <w:bookmarkStart w:id="2966" w:name="_Toc40210054"/>
      <w:bookmarkStart w:id="2967" w:name="_Toc45893013"/>
      <w:bookmarkStart w:id="2968" w:name="_Toc53176878"/>
      <w:bookmarkStart w:id="2969" w:name="_Toc61121206"/>
      <w:bookmarkStart w:id="2970" w:name="_Toc67918402"/>
      <w:bookmarkStart w:id="2971" w:name="_Toc76298477"/>
      <w:bookmarkStart w:id="2972" w:name="_Toc76572489"/>
      <w:bookmarkStart w:id="2973" w:name="_Toc76652356"/>
      <w:bookmarkStart w:id="2974" w:name="_Toc76653200"/>
      <w:bookmarkStart w:id="2975" w:name="_Toc83742473"/>
      <w:bookmarkStart w:id="2976" w:name="_Toc91440963"/>
      <w:bookmarkStart w:id="2977" w:name="_Toc98849753"/>
      <w:bookmarkStart w:id="2978" w:name="_Toc106543607"/>
      <w:bookmarkStart w:id="2979" w:name="_Toc106737705"/>
      <w:bookmarkStart w:id="2980" w:name="_Toc107233472"/>
      <w:bookmarkStart w:id="2981" w:name="_Toc107235090"/>
      <w:bookmarkStart w:id="2982" w:name="_Toc107420060"/>
      <w:bookmarkStart w:id="2983" w:name="_Toc107477358"/>
      <w:bookmarkStart w:id="2984" w:name="_Toc114566219"/>
      <w:bookmarkStart w:id="2985" w:name="_Toc115268309"/>
      <w:bookmarkStart w:id="2986" w:name="_Toc123058005"/>
      <w:bookmarkStart w:id="2987" w:name="_Toc124255300"/>
      <w:bookmarkStart w:id="2988" w:name="_Toc124255491"/>
      <w:bookmarkStart w:id="2989" w:name="_Toc124255628"/>
      <w:bookmarkStart w:id="2990" w:name="_Toc131688466"/>
      <w:bookmarkStart w:id="2991" w:name="_Toc137373108"/>
      <w:bookmarkStart w:id="2992" w:name="_Toc138885051"/>
      <w:bookmarkStart w:id="2993" w:name="_Toc145689868"/>
      <w:bookmarkStart w:id="2994" w:name="_Toc155376592"/>
      <w:bookmarkStart w:id="2995" w:name="_Toc161672036"/>
      <w:bookmarkStart w:id="2996" w:name="_Toc169881938"/>
      <w:bookmarkStart w:id="2997" w:name="_Toc176771492"/>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998" w:name="_Toc21338437"/>
      <w:bookmarkStart w:id="2999" w:name="_Toc29808545"/>
      <w:bookmarkStart w:id="3000" w:name="_Toc37068464"/>
      <w:bookmarkStart w:id="3001" w:name="_Toc37084009"/>
      <w:bookmarkStart w:id="3002" w:name="_Toc37084351"/>
      <w:bookmarkStart w:id="3003" w:name="_Toc40209713"/>
      <w:bookmarkStart w:id="3004" w:name="_Toc40210055"/>
      <w:bookmarkStart w:id="3005" w:name="_Toc45893014"/>
      <w:bookmarkStart w:id="3006" w:name="_Toc53176879"/>
      <w:bookmarkStart w:id="3007" w:name="_Toc61121207"/>
      <w:bookmarkStart w:id="3008" w:name="_Toc67918403"/>
      <w:bookmarkStart w:id="3009" w:name="_Toc76298478"/>
      <w:bookmarkStart w:id="3010" w:name="_Toc76572490"/>
      <w:bookmarkStart w:id="3011" w:name="_Toc76652357"/>
      <w:bookmarkStart w:id="3012" w:name="_Toc76653201"/>
      <w:bookmarkStart w:id="3013" w:name="_Toc83742474"/>
      <w:bookmarkStart w:id="3014" w:name="_Toc91440964"/>
      <w:bookmarkStart w:id="3015" w:name="_Toc98849754"/>
      <w:bookmarkStart w:id="3016" w:name="_Toc106543608"/>
      <w:bookmarkStart w:id="3017" w:name="_Toc106737706"/>
      <w:bookmarkStart w:id="3018" w:name="_Toc107233473"/>
      <w:bookmarkStart w:id="3019" w:name="_Toc107235091"/>
      <w:bookmarkStart w:id="3020" w:name="_Toc107420061"/>
      <w:bookmarkStart w:id="3021" w:name="_Toc107477359"/>
      <w:bookmarkStart w:id="3022" w:name="_Toc114566220"/>
      <w:bookmarkStart w:id="3023" w:name="_Toc115268310"/>
      <w:bookmarkStart w:id="3024" w:name="_Toc123058006"/>
      <w:bookmarkStart w:id="3025" w:name="_Toc124255301"/>
      <w:bookmarkStart w:id="3026" w:name="_Toc124255492"/>
      <w:bookmarkStart w:id="3027" w:name="_Toc124255629"/>
      <w:bookmarkStart w:id="3028" w:name="_Toc131688467"/>
      <w:bookmarkStart w:id="3029" w:name="_Toc137373109"/>
      <w:bookmarkStart w:id="3030" w:name="_Toc138885052"/>
      <w:bookmarkStart w:id="3031" w:name="_Toc145689869"/>
      <w:bookmarkStart w:id="3032" w:name="_Toc155376593"/>
      <w:bookmarkStart w:id="3033" w:name="_Toc161672037"/>
      <w:bookmarkStart w:id="3034" w:name="_Toc169881939"/>
      <w:bookmarkStart w:id="3035" w:name="_Toc176771493"/>
      <w:r w:rsidRPr="009E4AEE">
        <w:t>B.2.</w:t>
      </w:r>
      <w:r w:rsidRPr="009E4AEE">
        <w:rPr>
          <w:rFonts w:hint="eastAsia"/>
        </w:rPr>
        <w:t>3</w:t>
      </w:r>
      <w:r w:rsidRPr="009E4AEE">
        <w:t>.1</w:t>
      </w:r>
      <w:r w:rsidRPr="009E4AEE">
        <w:rPr>
          <w:rFonts w:hint="eastAsia"/>
        </w:rPr>
        <w:tab/>
        <w:t>MIMO Correlation Matrices using Uniform Linear Array (ULA)</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036" w:name="_Toc21338438"/>
      <w:bookmarkStart w:id="3037" w:name="_Toc29808546"/>
      <w:bookmarkStart w:id="3038" w:name="_Toc37068465"/>
      <w:bookmarkStart w:id="3039" w:name="_Toc37084010"/>
      <w:bookmarkStart w:id="3040" w:name="_Toc37084352"/>
      <w:bookmarkStart w:id="3041" w:name="_Toc40209714"/>
      <w:bookmarkStart w:id="3042" w:name="_Toc40210056"/>
      <w:bookmarkStart w:id="3043" w:name="_Toc45893015"/>
      <w:bookmarkStart w:id="3044" w:name="_Toc53176880"/>
      <w:bookmarkStart w:id="3045" w:name="_Toc61121208"/>
      <w:bookmarkStart w:id="3046" w:name="_Toc67918404"/>
      <w:bookmarkStart w:id="3047" w:name="_Toc76298479"/>
      <w:bookmarkStart w:id="3048" w:name="_Toc76572491"/>
      <w:bookmarkStart w:id="3049" w:name="_Toc76652358"/>
      <w:bookmarkStart w:id="3050" w:name="_Toc76653202"/>
      <w:bookmarkStart w:id="3051" w:name="_Toc83742475"/>
      <w:bookmarkStart w:id="3052" w:name="_Toc91440965"/>
      <w:bookmarkStart w:id="3053" w:name="_Toc98849755"/>
      <w:bookmarkStart w:id="3054" w:name="_Toc106543609"/>
      <w:bookmarkStart w:id="3055" w:name="_Toc106737707"/>
      <w:bookmarkStart w:id="3056" w:name="_Toc107233474"/>
      <w:bookmarkStart w:id="3057" w:name="_Toc107235092"/>
      <w:bookmarkStart w:id="3058" w:name="_Toc107420062"/>
      <w:bookmarkStart w:id="3059" w:name="_Toc107477360"/>
      <w:bookmarkStart w:id="3060" w:name="_Toc114566221"/>
      <w:bookmarkStart w:id="3061" w:name="_Toc115268311"/>
      <w:bookmarkStart w:id="3062" w:name="_Toc123058007"/>
      <w:bookmarkStart w:id="3063" w:name="_Toc124255302"/>
      <w:bookmarkStart w:id="3064" w:name="_Toc124255493"/>
      <w:bookmarkStart w:id="3065" w:name="_Toc124255630"/>
      <w:bookmarkStart w:id="3066" w:name="_Toc131688468"/>
      <w:bookmarkStart w:id="3067" w:name="_Toc137373110"/>
      <w:bookmarkStart w:id="3068" w:name="_Toc138885053"/>
      <w:bookmarkStart w:id="3069" w:name="_Toc145689870"/>
      <w:bookmarkStart w:id="3070" w:name="_Toc155376594"/>
      <w:bookmarkStart w:id="3071" w:name="_Toc161672038"/>
      <w:bookmarkStart w:id="3072" w:name="_Toc169881940"/>
      <w:bookmarkStart w:id="3073" w:name="_Toc176771494"/>
      <w:r w:rsidRPr="009E4AEE">
        <w:rPr>
          <w:rFonts w:hint="eastAsia"/>
        </w:rPr>
        <w:t>B.2.3.1.1</w:t>
      </w:r>
      <w:r w:rsidRPr="009E4AEE">
        <w:rPr>
          <w:rFonts w:hint="eastAsia"/>
        </w:rPr>
        <w:tab/>
        <w:t>Definition of MIMO Correlation Matrices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1pt;height:21.5pt;mso-width-percent:0;mso-height-percent:0;mso-width-percent:0;mso-height-percent:0" o:ole="">
                  <v:imagedata r:id="rId26" o:title=""/>
                </v:shape>
                <o:OLEObject Type="Embed" ProgID="Equation.DSMT4" ShapeID="_x0000_i1032" DrawAspect="Content" ObjectID="_1788768210"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3pt;height:39pt;mso-width-percent:0;mso-height-percent:0;mso-width-percent:0;mso-height-percent:0" o:ole="">
                  <v:imagedata r:id="rId28" o:title=""/>
                </v:shape>
                <o:OLEObject Type="Embed" ProgID="Equation.DSMT4" ShapeID="_x0000_i1033" DrawAspect="Content" ObjectID="_1788768211"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5pt;height:20pt;mso-width-percent:0;mso-height-percent:0;mso-width-percent:0;mso-height-percent:0" o:ole="">
                  <v:imagedata r:id="rId30" o:title=""/>
                </v:shape>
                <o:OLEObject Type="Embed" ProgID="Equation.3" ShapeID="_x0000_i1034" DrawAspect="Content" ObjectID="_1788768212"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pt;height:39pt;mso-width-percent:0;mso-height-percent:0;mso-width-percent:0;mso-height-percent:0" o:ole="">
                  <v:imagedata r:id="rId32" o:title=""/>
                </v:shape>
                <o:OLEObject Type="Embed" ProgID="Equation.3" ShapeID="_x0000_i1035" DrawAspect="Content" ObjectID="_1788768213"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1.5pt;height:21.5pt;mso-width-percent:0;mso-height-percent:0;mso-width-percent:0;mso-height-percent:0" o:ole="">
            <v:imagedata r:id="rId34" o:title=""/>
          </v:shape>
          <o:OLEObject Type="Embed" ProgID="Equation.DSMT4" ShapeID="_x0000_i1036" DrawAspect="Content" ObjectID="_1788768214"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1.5pt;height:21.5pt;mso-width-percent:0;mso-height-percent:0;mso-width-percent:0;mso-height-percent:0" o:ole="">
            <v:imagedata r:id="rId36" o:title=""/>
          </v:shape>
          <o:OLEObject Type="Embed" ProgID="Equation.DSMT4" ShapeID="_x0000_i1037" DrawAspect="Content" ObjectID="_1788768215"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5pt;height:31pt;mso-width-percent:0;mso-height-percent:0;mso-width-percent:0;mso-height-percent:0" o:ole="">
                  <v:imagedata r:id="rId38" o:title=""/>
                </v:shape>
                <o:OLEObject Type="Embed" ProgID="Equation.3" ShapeID="_x0000_i1038" DrawAspect="Content" ObjectID="_1788768216"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5pt;height:31pt;mso-width-percent:0;mso-height-percent:0;mso-width-percent:0;mso-height-percent:0" o:ole="">
                  <v:imagedata r:id="rId40" o:title=""/>
                </v:shape>
                <o:OLEObject Type="Embed" ProgID="Equation.DSMT4" ShapeID="_x0000_i1039" DrawAspect="Content" ObjectID="_1788768217"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pt;height:60pt;mso-width-percent:0;mso-height-percent:0;mso-width-percent:0;mso-height-percent:0" o:ole="">
                  <v:imagedata r:id="rId42" o:title=""/>
                </v:shape>
                <o:OLEObject Type="Embed" ProgID="Equation.DSMT4" ShapeID="_x0000_i1040" DrawAspect="Content" ObjectID="_1788768218"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074" w:name="_Toc21338439"/>
      <w:bookmarkStart w:id="3075" w:name="_Toc29808547"/>
      <w:bookmarkStart w:id="3076" w:name="_Toc37068466"/>
      <w:bookmarkStart w:id="3077" w:name="_Toc37084011"/>
      <w:bookmarkStart w:id="3078" w:name="_Toc37084353"/>
      <w:bookmarkStart w:id="3079" w:name="_Toc40209715"/>
      <w:bookmarkStart w:id="3080" w:name="_Toc40210057"/>
      <w:bookmarkStart w:id="3081" w:name="_Toc45893016"/>
      <w:bookmarkStart w:id="3082" w:name="_Toc53176881"/>
      <w:bookmarkStart w:id="3083" w:name="_Toc61121209"/>
      <w:bookmarkStart w:id="3084" w:name="_Toc67918405"/>
      <w:bookmarkStart w:id="3085" w:name="_Toc76298480"/>
      <w:bookmarkStart w:id="3086" w:name="_Toc76572492"/>
      <w:bookmarkStart w:id="3087" w:name="_Toc76652359"/>
      <w:bookmarkStart w:id="3088" w:name="_Toc76653203"/>
      <w:bookmarkStart w:id="3089" w:name="_Toc83742476"/>
      <w:bookmarkStart w:id="3090" w:name="_Toc91440966"/>
      <w:bookmarkStart w:id="3091" w:name="_Toc98849756"/>
      <w:bookmarkStart w:id="3092" w:name="_Toc106543610"/>
      <w:bookmarkStart w:id="3093" w:name="_Toc106737708"/>
      <w:bookmarkStart w:id="3094" w:name="_Toc107233475"/>
      <w:bookmarkStart w:id="3095" w:name="_Toc107235093"/>
      <w:bookmarkStart w:id="3096" w:name="_Toc107420063"/>
      <w:bookmarkStart w:id="3097" w:name="_Toc107477361"/>
      <w:bookmarkStart w:id="3098" w:name="_Toc114566222"/>
      <w:bookmarkStart w:id="3099" w:name="_Toc115268312"/>
      <w:bookmarkStart w:id="3100" w:name="_Toc123058008"/>
      <w:bookmarkStart w:id="3101" w:name="_Toc124255303"/>
      <w:bookmarkStart w:id="3102" w:name="_Toc124255494"/>
      <w:bookmarkStart w:id="3103" w:name="_Toc124255631"/>
      <w:bookmarkStart w:id="3104" w:name="_Toc131688469"/>
      <w:bookmarkStart w:id="3105" w:name="_Toc137373111"/>
      <w:bookmarkStart w:id="3106" w:name="_Toc138885054"/>
      <w:bookmarkStart w:id="3107" w:name="_Toc145689871"/>
      <w:bookmarkStart w:id="3108" w:name="_Toc155376595"/>
      <w:bookmarkStart w:id="3109" w:name="_Toc161672039"/>
      <w:bookmarkStart w:id="3110" w:name="_Toc169881941"/>
      <w:bookmarkStart w:id="3111" w:name="_Toc176771495"/>
      <w:r w:rsidRPr="009E4AEE">
        <w:rPr>
          <w:rFonts w:hint="eastAsia"/>
        </w:rPr>
        <w:t>B.2.3.1.2</w:t>
      </w:r>
      <w:r w:rsidRPr="009E4AEE">
        <w:rPr>
          <w:rFonts w:hint="eastAsia"/>
        </w:rPr>
        <w:tab/>
        <w:t>MIMO Correlation Matrices at High, Medium and Low Level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1pt;height:20pt;mso-width-percent:0;mso-height-percent:0;mso-width-percent:0;mso-height-percent:0" o:ole="">
                  <v:imagedata r:id="rId44" o:title=""/>
                </v:shape>
                <o:OLEObject Type="Embed" ProgID="Equation.3" ShapeID="_x0000_i1041" DrawAspect="Content" ObjectID="_1788768219"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1pt;height:20pt;mso-width-percent:0;mso-height-percent:0;mso-width-percent:0;mso-height-percent:0" o:ole="">
                  <v:imagedata r:id="rId44" o:title=""/>
                </v:shape>
                <o:OLEObject Type="Embed" ProgID="Equation.3" ShapeID="_x0000_i1042" DrawAspect="Content" ObjectID="_1788768220"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pt;height:20pt;mso-width-percent:0;mso-height-percent:0;mso-width-percent:0;mso-height-percent:0" o:ole="">
                  <v:imagedata r:id="rId47" o:title=""/>
                </v:shape>
                <o:OLEObject Type="Embed" ProgID="Equation.3" ShapeID="_x0000_i1043" DrawAspect="Content" ObjectID="_1788768221"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112" w:name="_Toc21338449"/>
      <w:bookmarkStart w:id="3113" w:name="_Toc29808557"/>
      <w:bookmarkStart w:id="3114" w:name="_Toc37068476"/>
      <w:bookmarkStart w:id="3115" w:name="_Toc37084021"/>
      <w:bookmarkStart w:id="3116" w:name="_Toc37084363"/>
      <w:bookmarkStart w:id="3117" w:name="_Toc40209725"/>
      <w:bookmarkStart w:id="3118" w:name="_Toc40210067"/>
      <w:bookmarkStart w:id="3119" w:name="_Toc45893026"/>
      <w:bookmarkStart w:id="3120" w:name="_Toc53176891"/>
      <w:bookmarkStart w:id="3121" w:name="_Toc61121221"/>
      <w:bookmarkStart w:id="3122" w:name="_Toc67918418"/>
      <w:bookmarkStart w:id="3123" w:name="_Toc76298493"/>
      <w:bookmarkStart w:id="3124" w:name="_Toc76572505"/>
      <w:bookmarkStart w:id="3125" w:name="_Toc76652372"/>
      <w:bookmarkStart w:id="3126" w:name="_Toc76653218"/>
      <w:bookmarkStart w:id="3127" w:name="_Toc83742491"/>
      <w:bookmarkStart w:id="3128" w:name="_Toc91440981"/>
      <w:bookmarkStart w:id="3129" w:name="_Toc98849771"/>
      <w:bookmarkStart w:id="3130" w:name="_Toc106543631"/>
      <w:bookmarkStart w:id="3131" w:name="_Toc106737729"/>
      <w:bookmarkStart w:id="3132" w:name="_Toc107233496"/>
      <w:bookmarkStart w:id="3133" w:name="_Toc107235114"/>
      <w:bookmarkStart w:id="3134" w:name="_Toc107420084"/>
      <w:bookmarkStart w:id="3135" w:name="_Toc107477382"/>
      <w:bookmarkStart w:id="3136" w:name="_Toc114566245"/>
      <w:bookmarkStart w:id="3137" w:name="_Toc115268335"/>
      <w:bookmarkStart w:id="3138" w:name="_Toc123058009"/>
      <w:bookmarkStart w:id="3139" w:name="_Toc124255304"/>
      <w:bookmarkStart w:id="3140" w:name="_Toc124255495"/>
      <w:bookmarkStart w:id="3141" w:name="_Toc124255632"/>
      <w:bookmarkStart w:id="3142" w:name="_Toc131688470"/>
      <w:bookmarkStart w:id="3143" w:name="_Toc137373112"/>
      <w:bookmarkStart w:id="3144" w:name="_Toc138885055"/>
      <w:bookmarkStart w:id="3145" w:name="_Toc145689872"/>
      <w:bookmarkStart w:id="3146" w:name="_Toc155376596"/>
      <w:bookmarkStart w:id="3147" w:name="_Toc161672040"/>
      <w:bookmarkStart w:id="3148" w:name="_Toc169881942"/>
      <w:bookmarkStart w:id="3149" w:name="_Toc176771496"/>
      <w:r w:rsidRPr="009E4AEE">
        <w:t>Annex C (normative):</w:t>
      </w:r>
      <w:r w:rsidRPr="009E4AEE">
        <w:br/>
        <w:t>Downlink physical channels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7C779E40" w14:textId="77777777" w:rsidR="0034487C" w:rsidRPr="009E4AEE" w:rsidRDefault="0034487C" w:rsidP="0034487C">
      <w:pPr>
        <w:pStyle w:val="Heading1"/>
      </w:pPr>
      <w:bookmarkStart w:id="3150" w:name="_Toc21338450"/>
      <w:bookmarkStart w:id="3151" w:name="_Toc29808558"/>
      <w:bookmarkStart w:id="3152" w:name="_Toc37068477"/>
      <w:bookmarkStart w:id="3153" w:name="_Toc37084022"/>
      <w:bookmarkStart w:id="3154" w:name="_Toc37084364"/>
      <w:bookmarkStart w:id="3155" w:name="_Toc40209726"/>
      <w:bookmarkStart w:id="3156" w:name="_Toc40210068"/>
      <w:bookmarkStart w:id="3157" w:name="_Toc45893027"/>
      <w:bookmarkStart w:id="3158" w:name="_Toc53176892"/>
      <w:bookmarkStart w:id="3159" w:name="_Toc61121222"/>
      <w:bookmarkStart w:id="3160" w:name="_Toc67918419"/>
      <w:bookmarkStart w:id="3161" w:name="_Toc76298494"/>
      <w:bookmarkStart w:id="3162" w:name="_Toc76572506"/>
      <w:bookmarkStart w:id="3163" w:name="_Toc76652373"/>
      <w:bookmarkStart w:id="3164" w:name="_Toc76653219"/>
      <w:bookmarkStart w:id="3165" w:name="_Toc83742492"/>
      <w:bookmarkStart w:id="3166" w:name="_Toc91440982"/>
      <w:bookmarkStart w:id="3167" w:name="_Toc98849772"/>
      <w:bookmarkStart w:id="3168" w:name="_Toc106543632"/>
      <w:bookmarkStart w:id="3169" w:name="_Toc106737730"/>
      <w:bookmarkStart w:id="3170" w:name="_Toc107233497"/>
      <w:bookmarkStart w:id="3171" w:name="_Toc107235115"/>
      <w:bookmarkStart w:id="3172" w:name="_Toc107420085"/>
      <w:bookmarkStart w:id="3173" w:name="_Toc107477383"/>
      <w:bookmarkStart w:id="3174" w:name="_Toc114566246"/>
      <w:bookmarkStart w:id="3175" w:name="_Toc115268336"/>
      <w:bookmarkStart w:id="3176" w:name="_Toc123058010"/>
      <w:bookmarkStart w:id="3177" w:name="_Toc124255305"/>
      <w:bookmarkStart w:id="3178" w:name="_Toc124255496"/>
      <w:bookmarkStart w:id="3179" w:name="_Toc124255633"/>
      <w:bookmarkStart w:id="3180" w:name="_Toc131688471"/>
      <w:bookmarkStart w:id="3181" w:name="_Toc137373113"/>
      <w:bookmarkStart w:id="3182" w:name="_Toc138885056"/>
      <w:bookmarkStart w:id="3183" w:name="_Toc145689873"/>
      <w:bookmarkStart w:id="3184" w:name="_Toc155376597"/>
      <w:bookmarkStart w:id="3185" w:name="_Toc161672041"/>
      <w:bookmarkStart w:id="3186" w:name="_Toc169881943"/>
      <w:bookmarkStart w:id="3187" w:name="_Toc176771497"/>
      <w:r w:rsidRPr="009E4AEE">
        <w:t>C.1</w:t>
      </w:r>
      <w:r w:rsidRPr="009E4AEE">
        <w:rPr>
          <w:rFonts w:hint="eastAsia"/>
        </w:rPr>
        <w:tab/>
      </w:r>
      <w:r w:rsidRPr="009E4AEE">
        <w:t>General</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188" w:name="_Toc21338451"/>
      <w:bookmarkStart w:id="3189" w:name="_Toc29808559"/>
      <w:bookmarkStart w:id="3190" w:name="_Toc37068478"/>
      <w:bookmarkStart w:id="3191" w:name="_Toc37084023"/>
      <w:bookmarkStart w:id="3192" w:name="_Toc37084365"/>
      <w:bookmarkStart w:id="3193" w:name="_Toc40209727"/>
      <w:bookmarkStart w:id="3194" w:name="_Toc40210069"/>
      <w:bookmarkStart w:id="3195" w:name="_Toc45893028"/>
      <w:bookmarkStart w:id="3196" w:name="_Toc53176893"/>
      <w:bookmarkStart w:id="3197" w:name="_Toc61121223"/>
      <w:bookmarkStart w:id="3198" w:name="_Toc67918420"/>
      <w:bookmarkStart w:id="3199" w:name="_Toc76298495"/>
      <w:bookmarkStart w:id="3200" w:name="_Toc76572507"/>
      <w:bookmarkStart w:id="3201" w:name="_Toc76652374"/>
      <w:bookmarkStart w:id="3202" w:name="_Toc76653220"/>
      <w:bookmarkStart w:id="3203" w:name="_Toc83742493"/>
      <w:bookmarkStart w:id="3204" w:name="_Toc91440983"/>
      <w:bookmarkStart w:id="3205" w:name="_Toc98849773"/>
      <w:bookmarkStart w:id="3206" w:name="_Toc106543633"/>
      <w:bookmarkStart w:id="3207" w:name="_Toc106737731"/>
      <w:bookmarkStart w:id="3208" w:name="_Toc107233498"/>
      <w:bookmarkStart w:id="3209" w:name="_Toc107235116"/>
      <w:bookmarkStart w:id="3210" w:name="_Toc107420086"/>
      <w:bookmarkStart w:id="3211" w:name="_Toc107477384"/>
      <w:bookmarkStart w:id="3212" w:name="_Toc114566247"/>
      <w:bookmarkStart w:id="3213" w:name="_Toc115268337"/>
      <w:bookmarkStart w:id="3214" w:name="_Toc123058011"/>
      <w:bookmarkStart w:id="3215" w:name="_Toc124255306"/>
      <w:bookmarkStart w:id="3216" w:name="_Toc124255497"/>
      <w:bookmarkStart w:id="3217" w:name="_Toc124255634"/>
      <w:bookmarkStart w:id="3218" w:name="_Toc131688472"/>
      <w:bookmarkStart w:id="3219" w:name="_Toc137373114"/>
      <w:bookmarkStart w:id="3220" w:name="_Toc138885057"/>
      <w:bookmarkStart w:id="3221" w:name="_Toc145689874"/>
      <w:bookmarkStart w:id="3222" w:name="_Toc155376598"/>
      <w:bookmarkStart w:id="3223" w:name="_Toc161672042"/>
      <w:bookmarkStart w:id="3224" w:name="_Toc169881944"/>
      <w:bookmarkStart w:id="3225" w:name="_Toc176771498"/>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3226" w:name="_Toc21338452"/>
      <w:bookmarkStart w:id="3227" w:name="_Toc29808560"/>
      <w:bookmarkStart w:id="3228" w:name="_Toc37068479"/>
      <w:bookmarkStart w:id="3229" w:name="_Toc37084024"/>
      <w:bookmarkStart w:id="3230" w:name="_Toc37084366"/>
      <w:bookmarkStart w:id="3231" w:name="_Toc40209728"/>
      <w:bookmarkStart w:id="3232" w:name="_Toc40210070"/>
      <w:bookmarkStart w:id="3233" w:name="_Toc45893029"/>
      <w:bookmarkStart w:id="3234" w:name="_Toc53176894"/>
      <w:bookmarkStart w:id="3235" w:name="_Toc61121224"/>
      <w:bookmarkStart w:id="3236" w:name="_Toc67918421"/>
      <w:bookmarkStart w:id="3237" w:name="_Toc76298496"/>
      <w:bookmarkStart w:id="3238" w:name="_Toc76572508"/>
      <w:bookmarkStart w:id="3239" w:name="_Toc76652375"/>
      <w:bookmarkStart w:id="3240" w:name="_Toc76653221"/>
      <w:bookmarkStart w:id="3241" w:name="_Toc83742494"/>
      <w:bookmarkStart w:id="3242" w:name="_Toc91440984"/>
      <w:bookmarkStart w:id="3243" w:name="_Toc98849774"/>
      <w:bookmarkStart w:id="3244" w:name="_Toc106543634"/>
      <w:bookmarkStart w:id="3245" w:name="_Toc106737732"/>
      <w:bookmarkStart w:id="3246" w:name="_Toc107233499"/>
      <w:bookmarkStart w:id="3247" w:name="_Toc107235117"/>
      <w:bookmarkStart w:id="3248" w:name="_Toc107420087"/>
      <w:bookmarkStart w:id="3249" w:name="_Toc107477385"/>
      <w:bookmarkStart w:id="3250" w:name="_Toc114566248"/>
      <w:bookmarkStart w:id="3251" w:name="_Toc115268338"/>
      <w:bookmarkStart w:id="3252" w:name="_Toc123058012"/>
      <w:bookmarkStart w:id="3253" w:name="_Toc124255307"/>
      <w:bookmarkStart w:id="3254" w:name="_Toc124255498"/>
      <w:bookmarkStart w:id="3255" w:name="_Toc124255635"/>
      <w:bookmarkStart w:id="3256" w:name="_Toc131688473"/>
      <w:bookmarkStart w:id="3257" w:name="_Toc137373115"/>
      <w:bookmarkStart w:id="3258" w:name="_Toc138885058"/>
      <w:bookmarkStart w:id="3259" w:name="_Toc145689875"/>
      <w:bookmarkStart w:id="3260" w:name="_Toc155376599"/>
      <w:bookmarkStart w:id="3261" w:name="_Toc161672043"/>
      <w:bookmarkStart w:id="3262" w:name="_Toc169881945"/>
      <w:bookmarkStart w:id="3263" w:name="_Toc176771499"/>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3264" w:name="_Toc21338453"/>
      <w:bookmarkStart w:id="3265" w:name="_Toc29808561"/>
      <w:bookmarkStart w:id="3266" w:name="_Toc37068480"/>
      <w:bookmarkStart w:id="3267" w:name="_Toc37084025"/>
      <w:bookmarkStart w:id="3268" w:name="_Toc37084367"/>
      <w:bookmarkStart w:id="3269" w:name="_Toc40209729"/>
      <w:bookmarkStart w:id="3270" w:name="_Toc40210071"/>
      <w:bookmarkStart w:id="3271" w:name="_Toc45893030"/>
      <w:bookmarkStart w:id="3272" w:name="_Toc53176895"/>
      <w:bookmarkStart w:id="3273" w:name="_Toc61121225"/>
      <w:bookmarkStart w:id="3274" w:name="_Toc67918422"/>
      <w:bookmarkStart w:id="3275" w:name="_Toc76298497"/>
      <w:bookmarkStart w:id="3276" w:name="_Toc76572509"/>
      <w:bookmarkStart w:id="3277" w:name="_Toc76652376"/>
      <w:bookmarkStart w:id="3278" w:name="_Toc76653222"/>
      <w:bookmarkStart w:id="3279" w:name="_Toc83742495"/>
      <w:bookmarkStart w:id="3280" w:name="_Toc91440985"/>
      <w:bookmarkStart w:id="3281" w:name="_Toc98849775"/>
      <w:bookmarkStart w:id="3282" w:name="_Toc106543635"/>
      <w:bookmarkStart w:id="3283" w:name="_Toc106737733"/>
      <w:bookmarkStart w:id="3284" w:name="_Toc107233500"/>
      <w:bookmarkStart w:id="3285" w:name="_Toc107235118"/>
      <w:bookmarkStart w:id="3286" w:name="_Toc107420088"/>
      <w:bookmarkStart w:id="3287" w:name="_Toc107477386"/>
      <w:bookmarkStart w:id="3288" w:name="_Toc114566249"/>
      <w:bookmarkStart w:id="3289" w:name="_Toc115268339"/>
      <w:bookmarkStart w:id="3290" w:name="_Toc123058013"/>
      <w:bookmarkStart w:id="3291" w:name="_Toc124255308"/>
      <w:bookmarkStart w:id="3292" w:name="_Toc124255499"/>
      <w:bookmarkStart w:id="3293" w:name="_Toc124255636"/>
      <w:bookmarkStart w:id="3294" w:name="_Toc131688474"/>
      <w:bookmarkStart w:id="3295" w:name="_Toc137373116"/>
      <w:bookmarkStart w:id="3296" w:name="_Toc138885059"/>
      <w:bookmarkStart w:id="3297" w:name="_Toc145689876"/>
      <w:bookmarkStart w:id="3298" w:name="_Toc155376600"/>
      <w:bookmarkStart w:id="3299" w:name="_Toc161672044"/>
      <w:bookmarkStart w:id="3300" w:name="_Toc169881946"/>
      <w:bookmarkStart w:id="3301" w:name="_Toc176771500"/>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5pt;height:15pt;mso-width-percent:0;mso-height-percent:0;mso-width-percent:0;mso-height-percent:0" o:ole="">
                  <v:imagedata r:id="rId49" o:title=""/>
                </v:shape>
                <o:OLEObject Type="Embed" ProgID="Equation.3" ShapeID="_x0000_i1044" DrawAspect="Content" ObjectID="_1788768222"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3302" w:name="_Toc21338455"/>
      <w:bookmarkStart w:id="3303" w:name="_Toc29808563"/>
      <w:bookmarkStart w:id="3304" w:name="_Toc37068482"/>
      <w:bookmarkStart w:id="3305" w:name="_Toc37084027"/>
      <w:bookmarkStart w:id="3306" w:name="_Toc37084369"/>
      <w:bookmarkStart w:id="3307" w:name="_Toc40209731"/>
      <w:bookmarkStart w:id="3308" w:name="_Toc40210073"/>
      <w:bookmarkStart w:id="3309" w:name="_Toc45893032"/>
      <w:bookmarkStart w:id="3310" w:name="_Toc53176897"/>
      <w:bookmarkStart w:id="3311" w:name="_Toc61121227"/>
      <w:bookmarkStart w:id="3312" w:name="_Toc67918424"/>
      <w:bookmarkStart w:id="3313" w:name="_Toc76298499"/>
      <w:bookmarkStart w:id="3314" w:name="_Toc76572511"/>
      <w:bookmarkStart w:id="3315" w:name="_Toc76652378"/>
      <w:bookmarkStart w:id="3316" w:name="_Toc76653224"/>
      <w:bookmarkStart w:id="3317" w:name="_Toc83742497"/>
      <w:bookmarkStart w:id="3318" w:name="_Toc91440987"/>
      <w:bookmarkStart w:id="3319" w:name="_Toc98849777"/>
      <w:bookmarkStart w:id="3320" w:name="_Toc106543637"/>
      <w:bookmarkStart w:id="3321" w:name="_Toc106737735"/>
      <w:bookmarkStart w:id="3322" w:name="_Toc107233502"/>
      <w:bookmarkStart w:id="3323" w:name="_Toc107235120"/>
      <w:bookmarkStart w:id="3324" w:name="_Toc107420090"/>
      <w:bookmarkStart w:id="3325" w:name="_Toc107477388"/>
      <w:bookmarkStart w:id="3326" w:name="_Toc114566251"/>
      <w:bookmarkStart w:id="3327" w:name="_Toc115268341"/>
      <w:bookmarkStart w:id="3328" w:name="_Toc123058014"/>
      <w:bookmarkStart w:id="3329" w:name="_Toc124255309"/>
      <w:bookmarkStart w:id="3330" w:name="_Toc124255500"/>
      <w:bookmarkStart w:id="3331" w:name="_Toc124255637"/>
      <w:bookmarkStart w:id="3332" w:name="_Toc131688475"/>
      <w:bookmarkStart w:id="3333" w:name="_Toc137373117"/>
      <w:bookmarkStart w:id="3334" w:name="_Toc138885060"/>
      <w:bookmarkStart w:id="3335" w:name="_Toc145689877"/>
      <w:bookmarkStart w:id="3336" w:name="_Toc155376601"/>
      <w:bookmarkStart w:id="3337" w:name="_Toc161672045"/>
      <w:bookmarkStart w:id="3338" w:name="_Toc169881947"/>
      <w:bookmarkStart w:id="3339" w:name="_Toc176771501"/>
      <w:r w:rsidRPr="009E4AEE">
        <w:rPr>
          <w:lang w:val="fr-FR"/>
        </w:rPr>
        <w:t xml:space="preserve">Annex </w:t>
      </w:r>
      <w:r w:rsidRPr="009E4AEE">
        <w:rPr>
          <w:rFonts w:hint="eastAsia"/>
          <w:lang w:val="fr-FR"/>
        </w:rPr>
        <w:t>D</w:t>
      </w:r>
      <w:r w:rsidRPr="009E4AEE">
        <w:rPr>
          <w:lang w:val="fr-FR"/>
        </w:rPr>
        <w:t xml:space="preserve"> (informative): Void</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3340" w:name="_Toc21338456"/>
      <w:bookmarkStart w:id="3341" w:name="_Toc29808564"/>
      <w:bookmarkStart w:id="3342" w:name="_Toc37068483"/>
      <w:bookmarkStart w:id="3343" w:name="_Toc37084028"/>
      <w:bookmarkStart w:id="3344" w:name="_Toc37084370"/>
      <w:bookmarkStart w:id="3345" w:name="_Toc40209732"/>
      <w:bookmarkStart w:id="3346" w:name="_Toc40210074"/>
      <w:bookmarkStart w:id="3347" w:name="_Toc45893033"/>
      <w:bookmarkStart w:id="3348" w:name="_Toc53176898"/>
      <w:bookmarkStart w:id="3349" w:name="_Toc61121228"/>
      <w:bookmarkStart w:id="3350" w:name="_Toc67918425"/>
      <w:bookmarkStart w:id="3351" w:name="_Toc76298500"/>
      <w:bookmarkStart w:id="3352" w:name="_Toc76572512"/>
      <w:bookmarkStart w:id="3353" w:name="_Toc76652379"/>
      <w:bookmarkStart w:id="3354" w:name="_Toc76653225"/>
      <w:bookmarkStart w:id="3355" w:name="_Toc83742498"/>
      <w:bookmarkStart w:id="3356" w:name="_Toc91440988"/>
      <w:bookmarkStart w:id="3357" w:name="_Toc98849778"/>
      <w:bookmarkStart w:id="3358" w:name="_Toc106543638"/>
      <w:bookmarkStart w:id="3359" w:name="_Toc106737736"/>
      <w:bookmarkStart w:id="3360" w:name="_Toc107233503"/>
      <w:bookmarkStart w:id="3361" w:name="_Toc107235121"/>
      <w:bookmarkStart w:id="3362" w:name="_Toc107420091"/>
      <w:bookmarkStart w:id="3363" w:name="_Toc107477389"/>
      <w:bookmarkStart w:id="3364" w:name="_Toc114566252"/>
      <w:bookmarkStart w:id="3365" w:name="_Toc115268342"/>
      <w:bookmarkStart w:id="3366" w:name="_Toc123058015"/>
      <w:bookmarkStart w:id="3367" w:name="_Toc124255310"/>
      <w:bookmarkStart w:id="3368" w:name="_Toc124255501"/>
      <w:bookmarkStart w:id="3369" w:name="_Toc124255638"/>
      <w:bookmarkStart w:id="3370" w:name="_Toc131688476"/>
      <w:bookmarkStart w:id="3371" w:name="_Toc137373118"/>
      <w:bookmarkStart w:id="3372" w:name="_Toc138885061"/>
      <w:bookmarkStart w:id="3373" w:name="_Toc145689878"/>
      <w:bookmarkStart w:id="3374" w:name="_Toc155376602"/>
      <w:bookmarkStart w:id="3375" w:name="_Toc161672046"/>
      <w:bookmarkStart w:id="3376" w:name="_Toc169881948"/>
      <w:bookmarkStart w:id="3377" w:name="_Toc176771502"/>
      <w:r w:rsidRPr="009E4AEE">
        <w:rPr>
          <w:lang w:val="fr-FR"/>
        </w:rPr>
        <w:t>Annex E (normative):</w:t>
      </w:r>
      <w:r w:rsidRPr="009E4AEE">
        <w:rPr>
          <w:lang w:val="fr-FR"/>
        </w:rPr>
        <w:br/>
        <w:t>Environmental conditions</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60FC5259" w14:textId="77777777" w:rsidR="0034487C" w:rsidRPr="009E4AEE" w:rsidRDefault="0034487C" w:rsidP="00BC4C97">
      <w:pPr>
        <w:pStyle w:val="Heading1"/>
      </w:pPr>
      <w:bookmarkStart w:id="3378" w:name="_Toc21338457"/>
      <w:bookmarkStart w:id="3379" w:name="_Toc29808565"/>
      <w:bookmarkStart w:id="3380" w:name="_Toc37068484"/>
      <w:bookmarkStart w:id="3381" w:name="_Toc37084029"/>
      <w:bookmarkStart w:id="3382" w:name="_Toc37084371"/>
      <w:bookmarkStart w:id="3383" w:name="_Toc40209733"/>
      <w:bookmarkStart w:id="3384" w:name="_Toc40210075"/>
      <w:bookmarkStart w:id="3385" w:name="_Toc45893034"/>
      <w:bookmarkStart w:id="3386" w:name="_Toc53176899"/>
      <w:bookmarkStart w:id="3387" w:name="_Toc61121229"/>
      <w:bookmarkStart w:id="3388" w:name="_Toc67918426"/>
      <w:bookmarkStart w:id="3389" w:name="_Toc76298501"/>
      <w:bookmarkStart w:id="3390" w:name="_Toc76572513"/>
      <w:bookmarkStart w:id="3391" w:name="_Toc76652380"/>
      <w:bookmarkStart w:id="3392" w:name="_Toc76653226"/>
      <w:bookmarkStart w:id="3393" w:name="_Toc83742499"/>
      <w:bookmarkStart w:id="3394" w:name="_Toc91440989"/>
      <w:bookmarkStart w:id="3395" w:name="_Toc98849779"/>
      <w:bookmarkStart w:id="3396" w:name="_Toc106543639"/>
      <w:bookmarkStart w:id="3397" w:name="_Toc106737737"/>
      <w:bookmarkStart w:id="3398" w:name="_Toc107233504"/>
      <w:bookmarkStart w:id="3399" w:name="_Toc107235122"/>
      <w:bookmarkStart w:id="3400" w:name="_Toc107420092"/>
      <w:bookmarkStart w:id="3401" w:name="_Toc107477390"/>
      <w:bookmarkStart w:id="3402" w:name="_Toc114566253"/>
      <w:bookmarkStart w:id="3403" w:name="_Toc115268343"/>
      <w:bookmarkStart w:id="3404" w:name="_Toc123058016"/>
      <w:bookmarkStart w:id="3405" w:name="_Toc124255311"/>
      <w:bookmarkStart w:id="3406" w:name="_Toc124255502"/>
      <w:bookmarkStart w:id="3407" w:name="_Toc124255639"/>
      <w:bookmarkStart w:id="3408" w:name="_Toc131688477"/>
      <w:bookmarkStart w:id="3409" w:name="_Toc137373119"/>
      <w:bookmarkStart w:id="3410" w:name="_Toc138885062"/>
      <w:bookmarkStart w:id="3411" w:name="_Toc145689879"/>
      <w:bookmarkStart w:id="3412" w:name="_Toc155376603"/>
      <w:bookmarkStart w:id="3413" w:name="_Toc161672047"/>
      <w:bookmarkStart w:id="3414" w:name="_Toc169881949"/>
      <w:bookmarkStart w:id="3415" w:name="_Toc176771503"/>
      <w:r w:rsidRPr="009E4AEE">
        <w:t>E.1</w:t>
      </w:r>
      <w:r w:rsidRPr="009E4AEE">
        <w:rPr>
          <w:rFonts w:hint="eastAsia"/>
        </w:rPr>
        <w:tab/>
      </w:r>
      <w:r w:rsidRPr="009E4AEE">
        <w:t>General</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3416" w:name="_Toc21338458"/>
      <w:bookmarkStart w:id="3417" w:name="_Toc29808566"/>
      <w:bookmarkStart w:id="3418" w:name="_Toc37068485"/>
      <w:bookmarkStart w:id="3419" w:name="_Toc37084030"/>
      <w:bookmarkStart w:id="3420" w:name="_Toc37084372"/>
      <w:bookmarkStart w:id="3421" w:name="_Toc40209734"/>
      <w:bookmarkStart w:id="3422" w:name="_Toc40210076"/>
      <w:bookmarkStart w:id="3423" w:name="_Toc45893035"/>
      <w:bookmarkStart w:id="3424" w:name="_Toc53176900"/>
      <w:bookmarkStart w:id="3425" w:name="_Toc61121230"/>
      <w:bookmarkStart w:id="3426" w:name="_Toc67918427"/>
      <w:bookmarkStart w:id="3427" w:name="_Toc76298502"/>
      <w:bookmarkStart w:id="3428" w:name="_Toc76572514"/>
      <w:bookmarkStart w:id="3429" w:name="_Toc76652381"/>
      <w:bookmarkStart w:id="3430" w:name="_Toc76653227"/>
      <w:bookmarkStart w:id="3431" w:name="_Toc83742500"/>
      <w:bookmarkStart w:id="3432" w:name="_Toc91440990"/>
      <w:bookmarkStart w:id="3433" w:name="_Toc98849780"/>
      <w:bookmarkStart w:id="3434" w:name="_Toc106543640"/>
      <w:bookmarkStart w:id="3435" w:name="_Toc106737738"/>
      <w:bookmarkStart w:id="3436" w:name="_Toc107233505"/>
      <w:bookmarkStart w:id="3437" w:name="_Toc107235123"/>
      <w:bookmarkStart w:id="3438" w:name="_Toc107420093"/>
      <w:bookmarkStart w:id="3439" w:name="_Toc107477391"/>
      <w:bookmarkStart w:id="3440" w:name="_Toc114566254"/>
      <w:bookmarkStart w:id="3441" w:name="_Toc115268344"/>
      <w:bookmarkStart w:id="3442" w:name="_Toc123058017"/>
      <w:bookmarkStart w:id="3443" w:name="_Toc124255312"/>
      <w:bookmarkStart w:id="3444" w:name="_Toc124255503"/>
      <w:bookmarkStart w:id="3445" w:name="_Toc124255640"/>
      <w:bookmarkStart w:id="3446" w:name="_Toc131688478"/>
      <w:bookmarkStart w:id="3447" w:name="_Toc137373120"/>
      <w:bookmarkStart w:id="3448" w:name="_Toc138885063"/>
      <w:bookmarkStart w:id="3449" w:name="_Toc145689880"/>
      <w:bookmarkStart w:id="3450" w:name="_Toc155376604"/>
      <w:bookmarkStart w:id="3451" w:name="_Toc161672048"/>
      <w:bookmarkStart w:id="3452" w:name="_Toc169881950"/>
      <w:bookmarkStart w:id="3453" w:name="_Toc176771504"/>
      <w:r w:rsidRPr="009E4AEE">
        <w:t>E.2</w:t>
      </w:r>
      <w:r w:rsidRPr="009E4AEE">
        <w:rPr>
          <w:rFonts w:hint="eastAsia"/>
        </w:rPr>
        <w:tab/>
      </w:r>
      <w:r w:rsidRPr="009E4AEE">
        <w:t>Environmental</w:t>
      </w:r>
      <w:r w:rsidRPr="009E4AEE">
        <w:rPr>
          <w:rFonts w:hint="eastAsia"/>
        </w:rPr>
        <w:t xml:space="preserve"> (Conducted)</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3454" w:name="_Toc21338459"/>
      <w:bookmarkStart w:id="3455" w:name="_Toc29808567"/>
      <w:bookmarkStart w:id="3456" w:name="_Toc37068486"/>
      <w:bookmarkStart w:id="3457" w:name="_Toc37084031"/>
      <w:bookmarkStart w:id="3458" w:name="_Toc37084373"/>
      <w:bookmarkStart w:id="3459" w:name="_Toc40209735"/>
      <w:bookmarkStart w:id="3460" w:name="_Toc40210077"/>
      <w:bookmarkStart w:id="3461" w:name="_Toc45893036"/>
      <w:bookmarkStart w:id="3462" w:name="_Toc53176901"/>
      <w:bookmarkStart w:id="3463" w:name="_Toc61121231"/>
      <w:bookmarkStart w:id="3464" w:name="_Toc67918428"/>
      <w:bookmarkStart w:id="3465" w:name="_Toc76298503"/>
      <w:bookmarkStart w:id="3466" w:name="_Toc76572515"/>
      <w:bookmarkStart w:id="3467" w:name="_Toc76652382"/>
      <w:bookmarkStart w:id="3468" w:name="_Toc76653228"/>
      <w:bookmarkStart w:id="3469" w:name="_Toc83742501"/>
      <w:bookmarkStart w:id="3470" w:name="_Toc91440991"/>
      <w:bookmarkStart w:id="3471" w:name="_Toc98849781"/>
      <w:bookmarkStart w:id="3472" w:name="_Toc106543641"/>
      <w:bookmarkStart w:id="3473" w:name="_Toc106737739"/>
      <w:bookmarkStart w:id="3474" w:name="_Toc107233506"/>
      <w:bookmarkStart w:id="3475" w:name="_Toc107235124"/>
      <w:bookmarkStart w:id="3476" w:name="_Toc107420094"/>
      <w:bookmarkStart w:id="3477" w:name="_Toc107477392"/>
      <w:bookmarkStart w:id="3478" w:name="_Toc114566255"/>
      <w:bookmarkStart w:id="3479" w:name="_Toc115268345"/>
      <w:bookmarkStart w:id="3480" w:name="_Toc123058018"/>
      <w:bookmarkStart w:id="3481" w:name="_Toc124255313"/>
      <w:bookmarkStart w:id="3482" w:name="_Toc124255504"/>
      <w:bookmarkStart w:id="3483" w:name="_Toc124255641"/>
      <w:bookmarkStart w:id="3484" w:name="_Toc131688479"/>
      <w:bookmarkStart w:id="3485" w:name="_Toc137373121"/>
      <w:bookmarkStart w:id="3486" w:name="_Toc138885064"/>
      <w:bookmarkStart w:id="3487" w:name="_Toc145689881"/>
      <w:bookmarkStart w:id="3488" w:name="_Toc155376605"/>
      <w:bookmarkStart w:id="3489" w:name="_Toc161672049"/>
      <w:bookmarkStart w:id="3490" w:name="_Toc169881951"/>
      <w:bookmarkStart w:id="3491" w:name="_Toc176771505"/>
      <w:r w:rsidRPr="009E4AEE">
        <w:t>E.2.1</w:t>
      </w:r>
      <w:r w:rsidRPr="009E4AEE">
        <w:rPr>
          <w:rFonts w:hint="eastAsia"/>
        </w:rPr>
        <w:tab/>
      </w:r>
      <w:r w:rsidRPr="009E4AEE">
        <w:t>Temperature</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3492" w:name="_Toc21338460"/>
      <w:bookmarkStart w:id="3493" w:name="_Toc29808568"/>
      <w:bookmarkStart w:id="3494" w:name="_Toc37068487"/>
      <w:bookmarkStart w:id="3495" w:name="_Toc37084032"/>
      <w:bookmarkStart w:id="3496" w:name="_Toc37084374"/>
      <w:bookmarkStart w:id="3497" w:name="_Toc40209736"/>
      <w:bookmarkStart w:id="3498" w:name="_Toc40210078"/>
      <w:bookmarkStart w:id="3499" w:name="_Toc45893037"/>
      <w:bookmarkStart w:id="3500" w:name="_Toc53176902"/>
      <w:bookmarkStart w:id="3501" w:name="_Toc61121232"/>
      <w:bookmarkStart w:id="3502" w:name="_Toc67918429"/>
      <w:bookmarkStart w:id="3503" w:name="_Toc76298504"/>
      <w:bookmarkStart w:id="3504" w:name="_Toc76572516"/>
      <w:bookmarkStart w:id="3505" w:name="_Toc76652383"/>
      <w:bookmarkStart w:id="3506" w:name="_Toc76653229"/>
      <w:bookmarkStart w:id="3507" w:name="_Toc83742502"/>
      <w:bookmarkStart w:id="3508" w:name="_Toc91440992"/>
      <w:bookmarkStart w:id="3509" w:name="_Toc98849782"/>
      <w:bookmarkStart w:id="3510" w:name="_Toc106543642"/>
      <w:bookmarkStart w:id="3511" w:name="_Toc106737740"/>
      <w:bookmarkStart w:id="3512" w:name="_Toc107233507"/>
      <w:bookmarkStart w:id="3513" w:name="_Toc107235125"/>
      <w:bookmarkStart w:id="3514" w:name="_Toc107420095"/>
      <w:bookmarkStart w:id="3515" w:name="_Toc107477393"/>
      <w:bookmarkStart w:id="3516" w:name="_Toc114566256"/>
      <w:bookmarkStart w:id="3517" w:name="_Toc115268346"/>
      <w:bookmarkStart w:id="3518" w:name="_Toc123058019"/>
      <w:bookmarkStart w:id="3519" w:name="_Toc124255314"/>
      <w:bookmarkStart w:id="3520" w:name="_Toc124255505"/>
      <w:bookmarkStart w:id="3521" w:name="_Toc124255642"/>
      <w:bookmarkStart w:id="3522" w:name="_Toc131688480"/>
      <w:bookmarkStart w:id="3523" w:name="_Toc137373122"/>
      <w:bookmarkStart w:id="3524" w:name="_Toc138885065"/>
      <w:bookmarkStart w:id="3525" w:name="_Toc145689882"/>
      <w:bookmarkStart w:id="3526" w:name="_Toc155376606"/>
      <w:bookmarkStart w:id="3527" w:name="_Toc161672050"/>
      <w:bookmarkStart w:id="3528" w:name="_Toc169881952"/>
      <w:bookmarkStart w:id="3529" w:name="_Toc176771506"/>
      <w:r w:rsidRPr="009E4AEE">
        <w:t>E.2.2</w:t>
      </w:r>
      <w:r w:rsidRPr="009E4AEE">
        <w:rPr>
          <w:rFonts w:hint="eastAsia"/>
        </w:rPr>
        <w:tab/>
      </w:r>
      <w:r w:rsidRPr="009E4AEE">
        <w:t>Voltage</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3530" w:name="_Toc21338461"/>
      <w:bookmarkStart w:id="3531" w:name="_Toc29808569"/>
      <w:bookmarkStart w:id="3532" w:name="_Toc37068488"/>
      <w:bookmarkStart w:id="3533" w:name="_Toc37084033"/>
      <w:bookmarkStart w:id="3534" w:name="_Toc37084375"/>
      <w:bookmarkStart w:id="3535" w:name="_Toc40209737"/>
      <w:bookmarkStart w:id="3536" w:name="_Toc40210079"/>
      <w:bookmarkStart w:id="3537" w:name="_Toc45893038"/>
      <w:bookmarkStart w:id="3538" w:name="_Toc53176903"/>
      <w:bookmarkStart w:id="3539" w:name="_Toc61121233"/>
      <w:bookmarkStart w:id="3540" w:name="_Toc67918430"/>
      <w:bookmarkStart w:id="3541" w:name="_Toc76298505"/>
      <w:bookmarkStart w:id="3542" w:name="_Toc76572517"/>
      <w:bookmarkStart w:id="3543" w:name="_Toc76652384"/>
      <w:bookmarkStart w:id="3544" w:name="_Toc76653230"/>
      <w:bookmarkStart w:id="3545" w:name="_Toc83742503"/>
      <w:bookmarkStart w:id="3546" w:name="_Toc91440993"/>
      <w:bookmarkStart w:id="3547" w:name="_Toc98849783"/>
      <w:bookmarkStart w:id="3548" w:name="_Toc106543643"/>
      <w:bookmarkStart w:id="3549" w:name="_Toc106737741"/>
      <w:bookmarkStart w:id="3550" w:name="_Toc107233508"/>
      <w:bookmarkStart w:id="3551" w:name="_Toc107235126"/>
      <w:bookmarkStart w:id="3552" w:name="_Toc107420096"/>
      <w:bookmarkStart w:id="3553" w:name="_Toc107477394"/>
      <w:bookmarkStart w:id="3554" w:name="_Toc114566257"/>
      <w:bookmarkStart w:id="3555" w:name="_Toc115268347"/>
      <w:bookmarkStart w:id="3556" w:name="_Toc123058020"/>
      <w:bookmarkStart w:id="3557" w:name="_Toc124255315"/>
      <w:bookmarkStart w:id="3558" w:name="_Toc124255506"/>
      <w:bookmarkStart w:id="3559" w:name="_Toc124255643"/>
      <w:bookmarkStart w:id="3560" w:name="_Toc131688481"/>
      <w:bookmarkStart w:id="3561" w:name="_Toc137373123"/>
      <w:bookmarkStart w:id="3562" w:name="_Toc138885066"/>
      <w:bookmarkStart w:id="3563" w:name="_Toc145689883"/>
      <w:bookmarkStart w:id="3564" w:name="_Toc155376607"/>
      <w:bookmarkStart w:id="3565" w:name="_Toc161672051"/>
      <w:bookmarkStart w:id="3566" w:name="_Toc169881953"/>
      <w:bookmarkStart w:id="3567" w:name="_Toc176771507"/>
      <w:r w:rsidRPr="009E4AEE">
        <w:t>E.2.3</w:t>
      </w:r>
      <w:r w:rsidRPr="009E4AEE">
        <w:rPr>
          <w:rFonts w:hint="eastAsia"/>
        </w:rPr>
        <w:tab/>
      </w:r>
      <w:r w:rsidRPr="009E4AEE">
        <w:t>Vibration</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3568" w:name="_Toc97562327"/>
      <w:bookmarkStart w:id="3569" w:name="_Toc104122561"/>
      <w:bookmarkStart w:id="3570" w:name="_Toc104205512"/>
      <w:bookmarkStart w:id="3571" w:name="_Toc104206719"/>
      <w:bookmarkStart w:id="3572" w:name="_Toc104503679"/>
      <w:bookmarkStart w:id="3573" w:name="_Toc106127610"/>
      <w:bookmarkStart w:id="3574" w:name="_Toc123058021"/>
      <w:bookmarkStart w:id="3575" w:name="_Toc124255316"/>
      <w:bookmarkStart w:id="3576" w:name="_Toc124255507"/>
      <w:bookmarkStart w:id="3577" w:name="_Toc124255644"/>
      <w:bookmarkStart w:id="3578" w:name="_Toc131688482"/>
      <w:bookmarkStart w:id="3579" w:name="_Toc137373124"/>
      <w:bookmarkStart w:id="3580" w:name="_Toc138885067"/>
      <w:bookmarkStart w:id="3581" w:name="_Toc145689884"/>
      <w:bookmarkStart w:id="3582" w:name="_Toc155376608"/>
      <w:bookmarkStart w:id="3583" w:name="_Toc161672052"/>
      <w:bookmarkStart w:id="3584" w:name="_Toc169881954"/>
      <w:bookmarkStart w:id="3585" w:name="_Toc176771508"/>
      <w:r w:rsidRPr="004D3578">
        <w:t xml:space="preserve">Annex </w:t>
      </w:r>
      <w:r w:rsidR="00F668F7">
        <w:t>F</w:t>
      </w:r>
      <w:r w:rsidR="00F668F7" w:rsidRPr="004D3578">
        <w:t xml:space="preserve"> </w:t>
      </w:r>
      <w:r w:rsidRPr="004D3578">
        <w:t>(informative):</w:t>
      </w:r>
      <w:r w:rsidRPr="004D3578">
        <w:br/>
        <w:t>Change history</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2B88139D" w14:textId="77777777" w:rsidR="00054A22" w:rsidRPr="00235394" w:rsidRDefault="00054A22" w:rsidP="00054A22">
      <w:pPr>
        <w:pStyle w:val="TH"/>
      </w:pPr>
      <w:bookmarkStart w:id="3586" w:name="historyclause"/>
      <w:bookmarkEnd w:id="35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3587"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bookmarkEnd w:id="3587"/>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DF14E" w14:textId="77777777" w:rsidR="008503AE" w:rsidRDefault="008503AE">
      <w:r>
        <w:separator/>
      </w:r>
    </w:p>
  </w:endnote>
  <w:endnote w:type="continuationSeparator" w:id="0">
    <w:p w14:paraId="4AE6B930" w14:textId="77777777" w:rsidR="008503AE" w:rsidRDefault="0085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50D64" w14:textId="77777777" w:rsidR="008503AE" w:rsidRDefault="008503AE">
      <w:r>
        <w:separator/>
      </w:r>
    </w:p>
  </w:footnote>
  <w:footnote w:type="continuationSeparator" w:id="0">
    <w:p w14:paraId="71E440B1" w14:textId="77777777" w:rsidR="008503AE" w:rsidRDefault="00850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5E8E2998"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52D">
      <w:rPr>
        <w:rFonts w:ascii="Arial" w:hAnsi="Arial" w:cs="Arial"/>
        <w:b/>
        <w:noProof/>
        <w:sz w:val="18"/>
        <w:szCs w:val="18"/>
      </w:rPr>
      <w:t>3GPP TS 38.101-5 V17.89.0 (2024-0609)</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0A5C5887"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52D">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82D9B"/>
    <w:multiLevelType w:val="singleLevel"/>
    <w:tmpl w:val="2AF82D9B"/>
    <w:lvl w:ilvl="0">
      <w:numFmt w:val="bullet"/>
      <w:lvlText w:val="*"/>
      <w:lvlJc w:val="left"/>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1172603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53111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613130">
    <w:abstractNumId w:val="4"/>
  </w:num>
  <w:num w:numId="4" w16cid:durableId="2031759972">
    <w:abstractNumId w:val="26"/>
  </w:num>
  <w:num w:numId="5" w16cid:durableId="1863277551">
    <w:abstractNumId w:val="2"/>
  </w:num>
  <w:num w:numId="6" w16cid:durableId="1124301390">
    <w:abstractNumId w:val="1"/>
  </w:num>
  <w:num w:numId="7" w16cid:durableId="597640175">
    <w:abstractNumId w:val="0"/>
  </w:num>
  <w:num w:numId="8" w16cid:durableId="1329288298">
    <w:abstractNumId w:val="34"/>
  </w:num>
  <w:num w:numId="9" w16cid:durableId="643854574">
    <w:abstractNumId w:val="13"/>
  </w:num>
  <w:num w:numId="10" w16cid:durableId="1472792038">
    <w:abstractNumId w:val="18"/>
  </w:num>
  <w:num w:numId="11" w16cid:durableId="230503867">
    <w:abstractNumId w:val="15"/>
  </w:num>
  <w:num w:numId="12" w16cid:durableId="1406027959">
    <w:abstractNumId w:val="21"/>
  </w:num>
  <w:num w:numId="13" w16cid:durableId="485827928">
    <w:abstractNumId w:val="6"/>
  </w:num>
  <w:num w:numId="14" w16cid:durableId="1408186881">
    <w:abstractNumId w:val="35"/>
  </w:num>
  <w:num w:numId="15" w16cid:durableId="122382081">
    <w:abstractNumId w:val="27"/>
  </w:num>
  <w:num w:numId="16" w16cid:durableId="2131510363">
    <w:abstractNumId w:val="20"/>
  </w:num>
  <w:num w:numId="17" w16cid:durableId="741504">
    <w:abstractNumId w:val="25"/>
  </w:num>
  <w:num w:numId="18" w16cid:durableId="1831171542">
    <w:abstractNumId w:val="31"/>
  </w:num>
  <w:num w:numId="19" w16cid:durableId="1536233940">
    <w:abstractNumId w:val="8"/>
  </w:num>
  <w:num w:numId="20" w16cid:durableId="1000428806">
    <w:abstractNumId w:val="24"/>
  </w:num>
  <w:num w:numId="21" w16cid:durableId="408580655">
    <w:abstractNumId w:val="22"/>
  </w:num>
  <w:num w:numId="22" w16cid:durableId="1188568292">
    <w:abstractNumId w:val="5"/>
  </w:num>
  <w:num w:numId="23" w16cid:durableId="1350180410">
    <w:abstractNumId w:val="30"/>
  </w:num>
  <w:num w:numId="24" w16cid:durableId="1698963489">
    <w:abstractNumId w:val="36"/>
  </w:num>
  <w:num w:numId="25" w16cid:durableId="2020768249">
    <w:abstractNumId w:val="14"/>
  </w:num>
  <w:num w:numId="26" w16cid:durableId="164521941">
    <w:abstractNumId w:val="17"/>
  </w:num>
  <w:num w:numId="27" w16cid:durableId="2025206824">
    <w:abstractNumId w:val="12"/>
  </w:num>
  <w:num w:numId="28" w16cid:durableId="1597128781">
    <w:abstractNumId w:val="28"/>
  </w:num>
  <w:num w:numId="29" w16cid:durableId="403532756">
    <w:abstractNumId w:val="9"/>
  </w:num>
  <w:num w:numId="30" w16cid:durableId="1998991416">
    <w:abstractNumId w:val="32"/>
  </w:num>
  <w:num w:numId="31" w16cid:durableId="158931371">
    <w:abstractNumId w:val="37"/>
  </w:num>
  <w:num w:numId="32" w16cid:durableId="1884781591">
    <w:abstractNumId w:val="33"/>
  </w:num>
  <w:num w:numId="33" w16cid:durableId="1226641768">
    <w:abstractNumId w:val="23"/>
  </w:num>
  <w:num w:numId="34" w16cid:durableId="110252582">
    <w:abstractNumId w:val="16"/>
  </w:num>
  <w:num w:numId="35" w16cid:durableId="1168330807">
    <w:abstractNumId w:val="19"/>
  </w:num>
  <w:num w:numId="36" w16cid:durableId="167264046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7" w16cid:durableId="2111195731">
    <w:abstractNumId w:val="38"/>
  </w:num>
  <w:num w:numId="38" w16cid:durableId="2008097840">
    <w:abstractNumId w:val="10"/>
  </w:num>
  <w:num w:numId="39" w16cid:durableId="5562871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2202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6447227">
    <w:abstractNumId w:val="28"/>
    <w:lvlOverride w:ilvl="0">
      <w:startOverride w:val="1"/>
    </w:lvlOverride>
  </w:num>
  <w:num w:numId="42" w16cid:durableId="1019041987">
    <w:abstractNumId w:val="0"/>
    <w:lvlOverride w:ilvl="0">
      <w:startOverride w:val="1"/>
    </w:lvlOverride>
  </w:num>
  <w:num w:numId="43" w16cid:durableId="105882558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289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38886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9035022">
    <w:abstractNumId w:val="29"/>
  </w:num>
  <w:num w:numId="47" w16cid:durableId="16009874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34324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1403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958F0"/>
    <w:rsid w:val="000A4375"/>
    <w:rsid w:val="000A5EC3"/>
    <w:rsid w:val="000C47C3"/>
    <w:rsid w:val="000D03C4"/>
    <w:rsid w:val="000D58AB"/>
    <w:rsid w:val="000E270C"/>
    <w:rsid w:val="000F00E4"/>
    <w:rsid w:val="00101C52"/>
    <w:rsid w:val="0010242A"/>
    <w:rsid w:val="00107825"/>
    <w:rsid w:val="00114884"/>
    <w:rsid w:val="00115DF8"/>
    <w:rsid w:val="00133525"/>
    <w:rsid w:val="00135976"/>
    <w:rsid w:val="00167A28"/>
    <w:rsid w:val="00171F1B"/>
    <w:rsid w:val="001772DE"/>
    <w:rsid w:val="00191667"/>
    <w:rsid w:val="0019454D"/>
    <w:rsid w:val="00197541"/>
    <w:rsid w:val="001A4C42"/>
    <w:rsid w:val="001A7420"/>
    <w:rsid w:val="001B6637"/>
    <w:rsid w:val="001C21C3"/>
    <w:rsid w:val="001C314E"/>
    <w:rsid w:val="001C6F09"/>
    <w:rsid w:val="001C72B5"/>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6339"/>
    <w:rsid w:val="002C429C"/>
    <w:rsid w:val="002D14C4"/>
    <w:rsid w:val="002E00EE"/>
    <w:rsid w:val="002E7D6E"/>
    <w:rsid w:val="002F762C"/>
    <w:rsid w:val="00307210"/>
    <w:rsid w:val="00313CB8"/>
    <w:rsid w:val="003172DC"/>
    <w:rsid w:val="00320A9D"/>
    <w:rsid w:val="00336F6C"/>
    <w:rsid w:val="00340794"/>
    <w:rsid w:val="0034272F"/>
    <w:rsid w:val="003429B2"/>
    <w:rsid w:val="00343788"/>
    <w:rsid w:val="0034487C"/>
    <w:rsid w:val="0035462D"/>
    <w:rsid w:val="00354DAE"/>
    <w:rsid w:val="003552D0"/>
    <w:rsid w:val="00356E6D"/>
    <w:rsid w:val="00364206"/>
    <w:rsid w:val="003765B8"/>
    <w:rsid w:val="00383174"/>
    <w:rsid w:val="00386114"/>
    <w:rsid w:val="003A15D7"/>
    <w:rsid w:val="003B2BB2"/>
    <w:rsid w:val="003B42D6"/>
    <w:rsid w:val="003B6F3D"/>
    <w:rsid w:val="003B78D2"/>
    <w:rsid w:val="003C3971"/>
    <w:rsid w:val="003D3E5D"/>
    <w:rsid w:val="003D76F8"/>
    <w:rsid w:val="003F6770"/>
    <w:rsid w:val="00400A4D"/>
    <w:rsid w:val="00403840"/>
    <w:rsid w:val="00404316"/>
    <w:rsid w:val="00414581"/>
    <w:rsid w:val="00423334"/>
    <w:rsid w:val="00425A09"/>
    <w:rsid w:val="00425AE9"/>
    <w:rsid w:val="004345EC"/>
    <w:rsid w:val="00442F9E"/>
    <w:rsid w:val="004557F9"/>
    <w:rsid w:val="00455F4D"/>
    <w:rsid w:val="00457B90"/>
    <w:rsid w:val="00464183"/>
    <w:rsid w:val="00465515"/>
    <w:rsid w:val="0047389E"/>
    <w:rsid w:val="004A21BB"/>
    <w:rsid w:val="004A6355"/>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062A"/>
    <w:rsid w:val="00553B7E"/>
    <w:rsid w:val="0055793B"/>
    <w:rsid w:val="00565087"/>
    <w:rsid w:val="00566D39"/>
    <w:rsid w:val="0057216B"/>
    <w:rsid w:val="005869D6"/>
    <w:rsid w:val="00597B11"/>
    <w:rsid w:val="005A0F5D"/>
    <w:rsid w:val="005A396D"/>
    <w:rsid w:val="005A6A43"/>
    <w:rsid w:val="005C142A"/>
    <w:rsid w:val="005C49DC"/>
    <w:rsid w:val="005C5277"/>
    <w:rsid w:val="005D2E01"/>
    <w:rsid w:val="005D7526"/>
    <w:rsid w:val="005E27C1"/>
    <w:rsid w:val="005E4BB2"/>
    <w:rsid w:val="005E7814"/>
    <w:rsid w:val="005F6E60"/>
    <w:rsid w:val="00602AEA"/>
    <w:rsid w:val="0061152D"/>
    <w:rsid w:val="00614FDF"/>
    <w:rsid w:val="00624841"/>
    <w:rsid w:val="006348F2"/>
    <w:rsid w:val="0063543D"/>
    <w:rsid w:val="00635740"/>
    <w:rsid w:val="006411B3"/>
    <w:rsid w:val="00647114"/>
    <w:rsid w:val="00650A9F"/>
    <w:rsid w:val="006535CE"/>
    <w:rsid w:val="0065514C"/>
    <w:rsid w:val="00663439"/>
    <w:rsid w:val="00670E75"/>
    <w:rsid w:val="00677AF1"/>
    <w:rsid w:val="006815F0"/>
    <w:rsid w:val="006879C3"/>
    <w:rsid w:val="006A323F"/>
    <w:rsid w:val="006A335C"/>
    <w:rsid w:val="006B30D0"/>
    <w:rsid w:val="006C3D95"/>
    <w:rsid w:val="006E42E7"/>
    <w:rsid w:val="006E5C86"/>
    <w:rsid w:val="00701116"/>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600E"/>
    <w:rsid w:val="007D0C64"/>
    <w:rsid w:val="007D11CB"/>
    <w:rsid w:val="007D4D2B"/>
    <w:rsid w:val="007F0131"/>
    <w:rsid w:val="007F0F4A"/>
    <w:rsid w:val="008028A4"/>
    <w:rsid w:val="0080417C"/>
    <w:rsid w:val="00807C27"/>
    <w:rsid w:val="008210FA"/>
    <w:rsid w:val="00830747"/>
    <w:rsid w:val="0084599D"/>
    <w:rsid w:val="008503AE"/>
    <w:rsid w:val="00864E00"/>
    <w:rsid w:val="0087685F"/>
    <w:rsid w:val="008768CA"/>
    <w:rsid w:val="00876ADA"/>
    <w:rsid w:val="00881157"/>
    <w:rsid w:val="008C384C"/>
    <w:rsid w:val="008D4B02"/>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37B7"/>
    <w:rsid w:val="00A027D3"/>
    <w:rsid w:val="00A05FC0"/>
    <w:rsid w:val="00A10F02"/>
    <w:rsid w:val="00A157C6"/>
    <w:rsid w:val="00A164B4"/>
    <w:rsid w:val="00A22AAD"/>
    <w:rsid w:val="00A24851"/>
    <w:rsid w:val="00A26956"/>
    <w:rsid w:val="00A27486"/>
    <w:rsid w:val="00A451E4"/>
    <w:rsid w:val="00A46696"/>
    <w:rsid w:val="00A53724"/>
    <w:rsid w:val="00A56066"/>
    <w:rsid w:val="00A615AD"/>
    <w:rsid w:val="00A67115"/>
    <w:rsid w:val="00A73129"/>
    <w:rsid w:val="00A82346"/>
    <w:rsid w:val="00A831A9"/>
    <w:rsid w:val="00A83234"/>
    <w:rsid w:val="00A8482C"/>
    <w:rsid w:val="00A91D36"/>
    <w:rsid w:val="00A92BA1"/>
    <w:rsid w:val="00A970B4"/>
    <w:rsid w:val="00A971FE"/>
    <w:rsid w:val="00AB5B67"/>
    <w:rsid w:val="00AB6CC9"/>
    <w:rsid w:val="00AC6BC6"/>
    <w:rsid w:val="00AD0320"/>
    <w:rsid w:val="00AD34F4"/>
    <w:rsid w:val="00AE2C5A"/>
    <w:rsid w:val="00AE65E2"/>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4C97"/>
    <w:rsid w:val="00BD7D31"/>
    <w:rsid w:val="00BE3255"/>
    <w:rsid w:val="00BE3F25"/>
    <w:rsid w:val="00BF128E"/>
    <w:rsid w:val="00C02AA1"/>
    <w:rsid w:val="00C074DD"/>
    <w:rsid w:val="00C1496A"/>
    <w:rsid w:val="00C20043"/>
    <w:rsid w:val="00C25972"/>
    <w:rsid w:val="00C262E8"/>
    <w:rsid w:val="00C31E1D"/>
    <w:rsid w:val="00C32325"/>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E7CC1"/>
    <w:rsid w:val="00CF2539"/>
    <w:rsid w:val="00CF5E82"/>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B41D5"/>
    <w:rsid w:val="00DB4A18"/>
    <w:rsid w:val="00DC309B"/>
    <w:rsid w:val="00DC4DA2"/>
    <w:rsid w:val="00DC7EFF"/>
    <w:rsid w:val="00DD012C"/>
    <w:rsid w:val="00DD4C17"/>
    <w:rsid w:val="00DD67FE"/>
    <w:rsid w:val="00DD74A5"/>
    <w:rsid w:val="00DE5B8A"/>
    <w:rsid w:val="00DF2B1F"/>
    <w:rsid w:val="00DF5D49"/>
    <w:rsid w:val="00DF62CD"/>
    <w:rsid w:val="00E0402C"/>
    <w:rsid w:val="00E10AD2"/>
    <w:rsid w:val="00E13F74"/>
    <w:rsid w:val="00E1487C"/>
    <w:rsid w:val="00E15F9D"/>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E668B"/>
    <w:rsid w:val="00EF0F38"/>
    <w:rsid w:val="00F025A2"/>
    <w:rsid w:val="00F04712"/>
    <w:rsid w:val="00F0724A"/>
    <w:rsid w:val="00F13360"/>
    <w:rsid w:val="00F22EC7"/>
    <w:rsid w:val="00F23B99"/>
    <w:rsid w:val="00F325C8"/>
    <w:rsid w:val="00F37765"/>
    <w:rsid w:val="00F47107"/>
    <w:rsid w:val="00F60411"/>
    <w:rsid w:val="00F61057"/>
    <w:rsid w:val="00F62E5A"/>
    <w:rsid w:val="00F653B8"/>
    <w:rsid w:val="00F668F7"/>
    <w:rsid w:val="00F6711E"/>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rsid w:val="005A396D"/>
  </w:style>
  <w:style w:type="paragraph" w:styleId="NormalWeb">
    <w:name w:val="Normal (Web)"/>
    <w:basedOn w:val="Normal"/>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9"/>
      </w:numPr>
      <w:tabs>
        <w:tab w:val="num" w:pos="926"/>
      </w:tabs>
      <w:ind w:left="926"/>
    </w:pPr>
    <w:rPr>
      <w:rFonts w:eastAsia="MS Mincho"/>
      <w:lang w:eastAsia="en-GB"/>
    </w:rPr>
  </w:style>
  <w:style w:type="paragraph" w:styleId="ListNumber4">
    <w:name w:val="List Number 4"/>
    <w:basedOn w:val="Normal"/>
    <w:qFormat/>
    <w:rsid w:val="005A396D"/>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5A396D"/>
    <w:rPr>
      <w:rFonts w:eastAsia="Batang"/>
      <w:lang w:eastAsia="en-US"/>
    </w:rPr>
  </w:style>
  <w:style w:type="character" w:customStyle="1" w:styleId="Heading1Char2">
    <w:name w:val="Heading 1 Char2"/>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2">
    <w:name w:val="수정1"/>
    <w:hidden/>
    <w:semiHidden/>
    <w:qFormat/>
    <w:rsid w:val="005A396D"/>
    <w:rPr>
      <w:rFonts w:eastAsia="Batang"/>
      <w:lang w:eastAsia="en-US"/>
    </w:rPr>
  </w:style>
  <w:style w:type="paragraph" w:customStyle="1" w:styleId="13">
    <w:name w:val="変更箇所1"/>
    <w:hidden/>
    <w:semiHidden/>
    <w:qFormat/>
    <w:rsid w:val="005A396D"/>
    <w:rPr>
      <w:rFonts w:eastAsia="MS Mincho"/>
      <w:lang w:eastAsia="en-US"/>
    </w:rPr>
  </w:style>
  <w:style w:type="character" w:customStyle="1" w:styleId="hps">
    <w:name w:val="hps"/>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10"/>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11"/>
      </w:numPr>
      <w:tabs>
        <w:tab w:val="left" w:pos="851"/>
      </w:tabs>
    </w:pPr>
    <w:rPr>
      <w:rFonts w:eastAsia="Malgun Gothic"/>
      <w:lang w:eastAsia="en-GB"/>
    </w:rPr>
  </w:style>
  <w:style w:type="paragraph" w:customStyle="1" w:styleId="BN">
    <w:name w:val="BN"/>
    <w:basedOn w:val="Normal"/>
    <w:qFormat/>
    <w:rsid w:val="005A396D"/>
    <w:pPr>
      <w:numPr>
        <w:numId w:val="12"/>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
    <w:basedOn w:val="Normal"/>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4">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5">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22"/>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7">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8">
    <w:name w:val="段落フォント1"/>
    <w:rsid w:val="005A396D"/>
  </w:style>
  <w:style w:type="character" w:customStyle="1" w:styleId="19">
    <w:name w:val="コメント参照1"/>
    <w:rsid w:val="005A396D"/>
    <w:rPr>
      <w:sz w:val="16"/>
    </w:rPr>
  </w:style>
  <w:style w:type="paragraph" w:customStyle="1" w:styleId="1a">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A396D"/>
    <w:pPr>
      <w:ind w:left="851" w:hanging="284"/>
    </w:pPr>
  </w:style>
  <w:style w:type="paragraph" w:customStyle="1" w:styleId="1c">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d">
    <w:name w:val="コメント文字列1"/>
    <w:basedOn w:val="Normal"/>
    <w:qFormat/>
    <w:rsid w:val="005A396D"/>
    <w:pPr>
      <w:suppressAutoHyphens/>
    </w:pPr>
    <w:rPr>
      <w:rFonts w:eastAsia="MS Mincho" w:cs="CG Times (WN)"/>
      <w:lang w:eastAsia="ar-SA"/>
    </w:rPr>
  </w:style>
  <w:style w:type="paragraph" w:customStyle="1" w:styleId="1e">
    <w:name w:val="コメント内容1"/>
    <w:basedOn w:val="1d"/>
    <w:next w:val="1d"/>
    <w:qFormat/>
    <w:rsid w:val="005A396D"/>
    <w:rPr>
      <w:b/>
      <w:bCs/>
    </w:rPr>
  </w:style>
  <w:style w:type="paragraph" w:customStyle="1" w:styleId="1f">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1">
    <w:name w:val="標準インデント1"/>
    <w:basedOn w:val="Normal"/>
    <w:qFormat/>
    <w:rsid w:val="005A396D"/>
    <w:pPr>
      <w:suppressAutoHyphens/>
      <w:ind w:left="708"/>
    </w:pPr>
    <w:rPr>
      <w:rFonts w:eastAsia="MS Mincho" w:cs="CG Times (WN)"/>
      <w:lang w:eastAsia="ar-SA"/>
    </w:rPr>
  </w:style>
  <w:style w:type="paragraph" w:customStyle="1" w:styleId="1f2">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3">
    <w:name w:val="题注1"/>
    <w:basedOn w:val="Normal"/>
    <w:next w:val="Normal"/>
    <w:qFormat/>
    <w:rsid w:val="005A396D"/>
    <w:pPr>
      <w:spacing w:before="120" w:after="120"/>
    </w:pPr>
    <w:rPr>
      <w:rFonts w:eastAsia="MS Mincho"/>
      <w:b/>
      <w:lang w:eastAsia="en-GB"/>
    </w:rPr>
  </w:style>
  <w:style w:type="paragraph" w:customStyle="1" w:styleId="1f4">
    <w:name w:val="图表目录1"/>
    <w:basedOn w:val="Normal"/>
    <w:next w:val="Normal"/>
    <w:qFormat/>
    <w:rsid w:val="005A396D"/>
    <w:pPr>
      <w:ind w:left="400" w:hanging="400"/>
      <w:jc w:val="center"/>
    </w:pPr>
    <w:rPr>
      <w:rFonts w:eastAsia="MS Mincho"/>
      <w:b/>
      <w:lang w:eastAsia="en-GB"/>
    </w:rPr>
  </w:style>
  <w:style w:type="character" w:customStyle="1" w:styleId="st1">
    <w:name w:val="st1"/>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5">
    <w:name w:val="標號1"/>
    <w:basedOn w:val="Normal"/>
    <w:next w:val="Normal"/>
    <w:qFormat/>
    <w:rsid w:val="005A396D"/>
    <w:pPr>
      <w:spacing w:before="120" w:after="120"/>
    </w:pPr>
    <w:rPr>
      <w:rFonts w:eastAsia="MS Mincho"/>
      <w:b/>
      <w:lang w:eastAsia="en-GB"/>
    </w:rPr>
  </w:style>
  <w:style w:type="paragraph" w:customStyle="1" w:styleId="1f6">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13"/>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15"/>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396D"/>
    <w:rPr>
      <w:rFonts w:eastAsia="Times New Roman"/>
    </w:rPr>
    <w:tblPr/>
  </w:style>
  <w:style w:type="table" w:customStyle="1" w:styleId="TableGrid11">
    <w:name w:val="Table Grid1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396D"/>
    <w:rPr>
      <w:rFonts w:ascii="MingLiU" w:eastAsia="MingLiU" w:hAnsi="Courier New" w:cs="Courier New"/>
      <w:sz w:val="24"/>
      <w:szCs w:val="24"/>
      <w:lang w:val="en-GB" w:eastAsia="en-US"/>
    </w:rPr>
  </w:style>
  <w:style w:type="character" w:customStyle="1" w:styleId="1f8">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8"/>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9"/>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20"/>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21"/>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9">
    <w:name w:val="吹き出し (文字)1"/>
    <w:uiPriority w:val="99"/>
    <w:semiHidden/>
    <w:rsid w:val="005A396D"/>
    <w:rPr>
      <w:rFonts w:ascii="MS Mincho" w:eastAsia="MS Mincho" w:hAnsi="Times New Roman"/>
      <w:sz w:val="18"/>
      <w:szCs w:val="18"/>
      <w:lang w:val="en-GB" w:eastAsia="en-US"/>
    </w:rPr>
  </w:style>
  <w:style w:type="character" w:customStyle="1" w:styleId="1fa">
    <w:name w:val="見出しマップ (文字)1"/>
    <w:uiPriority w:val="99"/>
    <w:semiHidden/>
    <w:rsid w:val="005A39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c">
    <w:name w:val="コメント文字列 (文字)1"/>
    <w:uiPriority w:val="99"/>
    <w:semiHidden/>
    <w:rsid w:val="005A396D"/>
    <w:rPr>
      <w:rFonts w:ascii="Times New Roman" w:eastAsia="Times New Roman" w:hAnsi="Times New Roman"/>
      <w:lang w:val="en-GB" w:eastAsia="en-US"/>
    </w:rPr>
  </w:style>
  <w:style w:type="character" w:customStyle="1" w:styleId="1fd">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e">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16"/>
      </w:numPr>
    </w:pPr>
  </w:style>
  <w:style w:type="numbering" w:customStyle="1" w:styleId="Style11">
    <w:name w:val="Style11"/>
    <w:uiPriority w:val="99"/>
    <w:rsid w:val="005A396D"/>
    <w:pPr>
      <w:numPr>
        <w:numId w:val="17"/>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25"/>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26"/>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5A396D"/>
    <w:rPr>
      <w:rFonts w:ascii="Arial" w:hAnsi="Arial" w:cs="Arial"/>
      <w:sz w:val="18"/>
      <w:lang w:val="x-none" w:eastAsia="ja-JP"/>
    </w:rPr>
  </w:style>
  <w:style w:type="paragraph" w:customStyle="1" w:styleId="10">
    <w:name w:val="样式1"/>
    <w:basedOn w:val="TAN"/>
    <w:link w:val="1Char0"/>
    <w:qFormat/>
    <w:rsid w:val="005A396D"/>
    <w:pPr>
      <w:numPr>
        <w:numId w:val="27"/>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8"/>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1">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semiHidden/>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2">
    <w:name w:val="未处理的提及1"/>
    <w:uiPriority w:val="52"/>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5">
    <w:name w:val="标题 字符1"/>
    <w:aliases w:val="Section Header 字符1"/>
    <w:rsid w:val="005A396D"/>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3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7">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31"/>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396D"/>
    <w:rPr>
      <w:rFonts w:eastAsia="Times New Roman"/>
      <w:lang w:val="sv-SE" w:eastAsia="sv-SE"/>
    </w:rPr>
    <w:tblPr/>
  </w:style>
  <w:style w:type="table" w:customStyle="1" w:styleId="TableGrid212">
    <w:name w:val="Table Grid2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5A396D"/>
    <w:pPr>
      <w:spacing w:after="20"/>
      <w:ind w:left="2835" w:right="2835"/>
      <w:jc w:val="center"/>
    </w:pPr>
    <w:rPr>
      <w:rFonts w:ascii="Arial" w:hAnsi="Arial" w:cs="Arial"/>
      <w:sz w:val="18"/>
    </w:rPr>
  </w:style>
  <w:style w:type="paragraph" w:customStyle="1" w:styleId="2fb">
    <w:name w:val="正文2"/>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a">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4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5A396D"/>
    <w:rPr>
      <w:rFonts w:ascii="Arial" w:eastAsia="Times New Roman" w:hAnsi="Arial" w:cs="Arial" w:hint="default"/>
      <w:b/>
      <w:bCs w:val="0"/>
      <w:i/>
      <w:iCs w:val="0"/>
      <w:noProof/>
      <w:sz w:val="18"/>
    </w:rPr>
  </w:style>
  <w:style w:type="character" w:customStyle="1" w:styleId="aff4">
    <w:name w:val="批注框文本 字符"/>
    <w:rsid w:val="005A396D"/>
    <w:rPr>
      <w:sz w:val="18"/>
      <w:szCs w:val="18"/>
      <w:lang w:val="en-GB" w:eastAsia="en-US"/>
    </w:rPr>
  </w:style>
  <w:style w:type="character" w:customStyle="1" w:styleId="aff5">
    <w:name w:val="批注文字 字符"/>
    <w:rsid w:val="005A396D"/>
    <w:rPr>
      <w:rFonts w:ascii="MS Mincho" w:eastAsia="MS Mincho" w:hAnsi="MS Mincho" w:hint="eastAsia"/>
      <w:lang w:val="x-none" w:eastAsia="en-US"/>
    </w:rPr>
  </w:style>
  <w:style w:type="character" w:customStyle="1" w:styleId="aff6">
    <w:name w:val="批注主题 字符"/>
    <w:rsid w:val="005A396D"/>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396D"/>
    <w:rPr>
      <w:rFonts w:ascii="Times New Roman" w:eastAsia="Times New Roman" w:hAnsi="Times New Roman" w:cs="Times New Roman" w:hint="default"/>
      <w:sz w:val="16"/>
    </w:rPr>
  </w:style>
  <w:style w:type="character" w:customStyle="1" w:styleId="aff8">
    <w:name w:val="正文文本缩进 字符"/>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396D"/>
    <w:rPr>
      <w:rFonts w:ascii="Arial" w:eastAsia="Times New Roman" w:hAnsi="Arial" w:cs="Arial" w:hint="default"/>
      <w:sz w:val="32"/>
    </w:rPr>
  </w:style>
  <w:style w:type="character" w:customStyle="1" w:styleId="6f0">
    <w:name w:val="标题 6 字符"/>
    <w:aliases w:val="T1 字符,Header 6 字符"/>
    <w:rsid w:val="005A396D"/>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396D"/>
    <w:rPr>
      <w:rFonts w:ascii="SimSun" w:eastAsia="SimSun" w:hAnsi="SimSun" w:hint="eastAsia"/>
      <w:lang w:val="en-GB" w:eastAsia="ja-JP"/>
    </w:rPr>
  </w:style>
  <w:style w:type="character" w:customStyle="1" w:styleId="2fd">
    <w:name w:val="正文文本 2 字符"/>
    <w:rsid w:val="005A396D"/>
    <w:rPr>
      <w:rFonts w:ascii="SimSun" w:eastAsia="SimSun" w:hAnsi="SimSun" w:hint="eastAsia"/>
      <w:i/>
      <w:iCs w:val="0"/>
      <w:lang w:val="en-GB" w:eastAsia="x-none"/>
    </w:rPr>
  </w:style>
  <w:style w:type="character" w:customStyle="1" w:styleId="3fb">
    <w:name w:val="正文文本 3 字符"/>
    <w:rsid w:val="005A396D"/>
    <w:rPr>
      <w:rFonts w:ascii="Osaka" w:eastAsia="Osaka" w:hAnsi="Osaka" w:hint="eastAsia"/>
      <w:color w:val="000000"/>
      <w:lang w:val="en-GB" w:eastAsia="x-none"/>
    </w:rPr>
  </w:style>
  <w:style w:type="character" w:customStyle="1" w:styleId="2fe">
    <w:name w:val="正文文本缩进 2 字符"/>
    <w:rsid w:val="005A396D"/>
    <w:rPr>
      <w:rFonts w:ascii="MS Mincho" w:eastAsia="MS Mincho" w:hAnsi="MS Mincho" w:hint="eastAsia"/>
      <w:lang w:val="en-GB" w:eastAsia="en-GB"/>
    </w:rPr>
  </w:style>
  <w:style w:type="character" w:customStyle="1" w:styleId="affb">
    <w:name w:val="尾注文本 字符"/>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396D"/>
    <w:rPr>
      <w:rFonts w:ascii="MS Mincho" w:eastAsia="MS Mincho" w:hAnsi="MS Mincho" w:hint="eastAsia"/>
      <w:b/>
      <w:bCs w:val="0"/>
      <w:lang w:val="en-GB" w:eastAsia="en-US"/>
    </w:rPr>
  </w:style>
  <w:style w:type="character" w:customStyle="1" w:styleId="7f0">
    <w:name w:val="标题 7 字符"/>
    <w:aliases w:val="L7 字符,Header 7 字符"/>
    <w:rsid w:val="005A396D"/>
    <w:rPr>
      <w:rFonts w:ascii="Arial" w:eastAsia="Times New Roman" w:hAnsi="Arial" w:cs="Arial" w:hint="default"/>
    </w:rPr>
  </w:style>
  <w:style w:type="character" w:customStyle="1" w:styleId="84">
    <w:name w:val="标题 8 字符"/>
    <w:rsid w:val="005A396D"/>
    <w:rPr>
      <w:rFonts w:ascii="Arial" w:eastAsia="Times New Roman" w:hAnsi="Arial" w:cs="Arial" w:hint="default"/>
      <w:sz w:val="36"/>
    </w:rPr>
  </w:style>
  <w:style w:type="character" w:customStyle="1" w:styleId="96">
    <w:name w:val="标题 9 字符"/>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rsid w:val="005A396D"/>
    <w:rPr>
      <w:rFonts w:ascii="MS Mincho" w:eastAsia="MS Mincho" w:hAnsi="MS Mincho" w:hint="eastAsia"/>
      <w:lang w:eastAsia="en-US"/>
    </w:rPr>
  </w:style>
  <w:style w:type="character" w:customStyle="1" w:styleId="HTML0">
    <w:name w:val="HTML 预设格式 字符"/>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d">
    <w:name w:val="不明显参考1"/>
    <w:uiPriority w:val="31"/>
    <w:qFormat/>
    <w:rsid w:val="005A396D"/>
    <w:rPr>
      <w:smallCaps/>
      <w:color w:val="5A5A5A"/>
    </w:rPr>
  </w:style>
  <w:style w:type="character" w:customStyle="1" w:styleId="1ffe">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
    <w:uiPriority w:val="9"/>
    <w:rsid w:val="005A396D"/>
    <w:rPr>
      <w:rFonts w:ascii="Arial" w:hAnsi="Arial" w:cs="Arial" w:hint="default"/>
      <w:sz w:val="32"/>
      <w:lang w:val="en-GB"/>
    </w:rPr>
  </w:style>
  <w:style w:type="character" w:customStyle="1" w:styleId="3Char">
    <w:name w:val="标题 3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rsid w:val="005A396D"/>
  </w:style>
  <w:style w:type="character" w:customStyle="1" w:styleId="st">
    <w:name w:val="st"/>
    <w:basedOn w:val="DefaultParagraphFon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0">
    <w:name w:val="批注框文本 字符1"/>
    <w:qFormat/>
    <w:rsid w:val="005A396D"/>
    <w:rPr>
      <w:sz w:val="18"/>
      <w:szCs w:val="18"/>
      <w:lang w:val="en-GB" w:eastAsia="en-US"/>
    </w:rPr>
  </w:style>
  <w:style w:type="character" w:customStyle="1" w:styleId="1fff1">
    <w:name w:val="批注文字 字符1"/>
    <w:qFormat/>
    <w:rsid w:val="005A396D"/>
    <w:rPr>
      <w:rFonts w:ascii="MS Mincho" w:eastAsia="MS Mincho" w:hAnsi="MS Mincho" w:hint="eastAsia"/>
      <w:lang w:val="x-none" w:eastAsia="en-US"/>
    </w:rPr>
  </w:style>
  <w:style w:type="character" w:customStyle="1" w:styleId="1fff2">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3">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4">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5">
    <w:name w:val="尾注文本 字符1"/>
    <w:qFormat/>
    <w:rsid w:val="005A396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7">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396D"/>
    <w:rPr>
      <w:rFonts w:eastAsia="Times New Roman"/>
    </w:rPr>
    <w:tblPr>
      <w:tblInd w:w="0" w:type="nil"/>
    </w:tblPr>
  </w:style>
  <w:style w:type="table" w:customStyle="1" w:styleId="TableGrid2121">
    <w:name w:val="Table Grid2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46"/>
      </w:numPr>
    </w:pPr>
  </w:style>
  <w:style w:type="numbering" w:customStyle="1" w:styleId="Style131">
    <w:name w:val="Style131"/>
    <w:uiPriority w:val="99"/>
    <w:rsid w:val="005A396D"/>
  </w:style>
  <w:style w:type="numbering" w:customStyle="1" w:styleId="SGS2">
    <w:name w:val="SGS2"/>
    <w:uiPriority w:val="99"/>
    <w:rsid w:val="005A396D"/>
    <w:pPr>
      <w:numPr>
        <w:numId w:val="49"/>
      </w:numPr>
    </w:pPr>
  </w:style>
  <w:style w:type="numbering" w:customStyle="1" w:styleId="Style112">
    <w:name w:val="Style112"/>
    <w:uiPriority w:val="99"/>
    <w:rsid w:val="005A396D"/>
  </w:style>
  <w:style w:type="numbering" w:customStyle="1" w:styleId="SGS3">
    <w:name w:val="SGS3"/>
    <w:uiPriority w:val="99"/>
    <w:rsid w:val="005A3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45</Pages>
  <Words>17798</Words>
  <Characters>101453</Characters>
  <Application>Microsoft Office Word</Application>
  <DocSecurity>0</DocSecurity>
  <Lines>845</Lines>
  <Paragraphs>238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119013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2024-06-28T07:42:00Z</dcterms:created>
  <dcterms:modified xsi:type="dcterms:W3CDTF">2024-09-25T09:17:00Z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