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70A49DC6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196321">
        <w:rPr>
          <w:noProof w:val="0"/>
        </w:rPr>
        <w:t>6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6857BE">
        <w:rPr>
          <w:noProof w:val="0"/>
          <w:sz w:val="32"/>
        </w:rPr>
        <w:t>4</w:t>
      </w:r>
      <w:r w:rsidRPr="00ED1566">
        <w:rPr>
          <w:noProof w:val="0"/>
          <w:sz w:val="32"/>
        </w:rPr>
        <w:t>-</w:t>
      </w:r>
      <w:r w:rsidR="006857BE">
        <w:rPr>
          <w:noProof w:val="0"/>
          <w:sz w:val="32"/>
        </w:rPr>
        <w:t>0</w:t>
      </w:r>
      <w:r w:rsidR="00196321">
        <w:rPr>
          <w:noProof w:val="0"/>
          <w:sz w:val="32"/>
        </w:rPr>
        <w:t>9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365996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25pt;height:75.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B16AF83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6857BE">
        <w:rPr>
          <w:sz w:val="18"/>
        </w:rPr>
        <w:t>4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5868F82F" w14:textId="77777777" w:rsidR="00365996" w:rsidRDefault="00C567A1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65996">
        <w:rPr>
          <w:noProof/>
        </w:rPr>
        <w:t>Foreword</w:t>
      </w:r>
      <w:r w:rsidR="00365996">
        <w:rPr>
          <w:noProof/>
        </w:rPr>
        <w:tab/>
        <w:t>47</w:t>
      </w:r>
    </w:p>
    <w:p w14:paraId="4E060D6F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593E4220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447BA78E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56D7DBEF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321D488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287326D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51</w:t>
      </w:r>
    </w:p>
    <w:p w14:paraId="64A53BB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31F03412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53</w:t>
      </w:r>
    </w:p>
    <w:p w14:paraId="670A5B8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1366EED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54</w:t>
      </w:r>
    </w:p>
    <w:p w14:paraId="6EE6686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18411D2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54</w:t>
      </w:r>
    </w:p>
    <w:p w14:paraId="1507347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54</w:t>
      </w:r>
    </w:p>
    <w:p w14:paraId="5074528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54</w:t>
      </w:r>
    </w:p>
    <w:p w14:paraId="198FFA9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54</w:t>
      </w:r>
    </w:p>
    <w:p w14:paraId="438C2C2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55</w:t>
      </w:r>
    </w:p>
    <w:p w14:paraId="73866C5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55</w:t>
      </w:r>
    </w:p>
    <w:p w14:paraId="06F845B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56</w:t>
      </w:r>
    </w:p>
    <w:p w14:paraId="7D964E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56</w:t>
      </w:r>
    </w:p>
    <w:p w14:paraId="0A497FC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56</w:t>
      </w:r>
    </w:p>
    <w:p w14:paraId="40B7090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48E1F2F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56</w:t>
      </w:r>
    </w:p>
    <w:p w14:paraId="1F32A1A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56</w:t>
      </w:r>
    </w:p>
    <w:p w14:paraId="74707F2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1ACABBD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6E94AAE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57</w:t>
      </w:r>
    </w:p>
    <w:p w14:paraId="586E2A0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15501A8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57</w:t>
      </w:r>
    </w:p>
    <w:p w14:paraId="3D17674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45E27A7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1C8024D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57</w:t>
      </w:r>
    </w:p>
    <w:p w14:paraId="7B12BD4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18F5015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57</w:t>
      </w:r>
    </w:p>
    <w:p w14:paraId="0A418D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0FD1A2A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7859E06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58</w:t>
      </w:r>
    </w:p>
    <w:p w14:paraId="2B035D7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3B25439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58</w:t>
      </w:r>
    </w:p>
    <w:p w14:paraId="1F9FF6B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58</w:t>
      </w:r>
    </w:p>
    <w:p w14:paraId="56C9918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58</w:t>
      </w:r>
    </w:p>
    <w:p w14:paraId="0DE1560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18ADAD1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59D6632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58</w:t>
      </w:r>
    </w:p>
    <w:p w14:paraId="10A6F5E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58</w:t>
      </w:r>
    </w:p>
    <w:p w14:paraId="7033BEB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59</w:t>
      </w:r>
    </w:p>
    <w:p w14:paraId="0C281D4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59</w:t>
      </w:r>
    </w:p>
    <w:p w14:paraId="79F788C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28461FC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60</w:t>
      </w:r>
    </w:p>
    <w:p w14:paraId="253E73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60</w:t>
      </w:r>
    </w:p>
    <w:p w14:paraId="67F157D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60</w:t>
      </w:r>
    </w:p>
    <w:p w14:paraId="30C45ED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60</w:t>
      </w:r>
    </w:p>
    <w:p w14:paraId="78769E9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61</w:t>
      </w:r>
    </w:p>
    <w:p w14:paraId="79ADF95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61</w:t>
      </w:r>
    </w:p>
    <w:p w14:paraId="22426DC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61</w:t>
      </w:r>
    </w:p>
    <w:p w14:paraId="6979F43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069A86B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712E34A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14A6CA4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5DAAD6F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62</w:t>
      </w:r>
    </w:p>
    <w:p w14:paraId="7E04AA8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62</w:t>
      </w:r>
    </w:p>
    <w:p w14:paraId="140EC1C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152BD25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4D30590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52D40EB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2C45BD5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63</w:t>
      </w:r>
    </w:p>
    <w:p w14:paraId="0A7DFFF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63</w:t>
      </w:r>
    </w:p>
    <w:p w14:paraId="1ED23BA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0247CFC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17FB227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186718C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63</w:t>
      </w:r>
    </w:p>
    <w:p w14:paraId="462DCB4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63</w:t>
      </w:r>
    </w:p>
    <w:p w14:paraId="65DC45D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noProof/>
          <w:lang w:val="fr-FR"/>
        </w:rPr>
        <w:t>NB-IOT inband mode</w:t>
      </w:r>
      <w:r>
        <w:rPr>
          <w:noProof/>
        </w:rPr>
        <w:tab/>
        <w:t>63</w:t>
      </w:r>
    </w:p>
    <w:p w14:paraId="4E70749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63</w:t>
      </w:r>
    </w:p>
    <w:p w14:paraId="4B36A29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63</w:t>
      </w:r>
    </w:p>
    <w:p w14:paraId="0A0983B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64</w:t>
      </w:r>
    </w:p>
    <w:p w14:paraId="2A0E775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64</w:t>
      </w:r>
    </w:p>
    <w:p w14:paraId="0805347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4ABAE71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64</w:t>
      </w:r>
    </w:p>
    <w:p w14:paraId="7F3F3A3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65</w:t>
      </w:r>
    </w:p>
    <w:p w14:paraId="37A9FF7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65</w:t>
      </w:r>
    </w:p>
    <w:p w14:paraId="0FB95E6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65</w:t>
      </w:r>
    </w:p>
    <w:p w14:paraId="556772C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65</w:t>
      </w:r>
    </w:p>
    <w:p w14:paraId="7CAB229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65</w:t>
      </w:r>
    </w:p>
    <w:p w14:paraId="4C5A128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65</w:t>
      </w:r>
    </w:p>
    <w:p w14:paraId="3686B16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68513BE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</w:t>
      </w:r>
    </w:p>
    <w:p w14:paraId="0F74B5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66</w:t>
      </w:r>
    </w:p>
    <w:p w14:paraId="0B6BCC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66</w:t>
      </w:r>
    </w:p>
    <w:p w14:paraId="41A26B3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66</w:t>
      </w:r>
    </w:p>
    <w:p w14:paraId="0EF79D6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66</w:t>
      </w:r>
    </w:p>
    <w:p w14:paraId="4C5F623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68</w:t>
      </w:r>
    </w:p>
    <w:p w14:paraId="0248EA3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68</w:t>
      </w:r>
    </w:p>
    <w:p w14:paraId="424D5BC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68</w:t>
      </w:r>
    </w:p>
    <w:p w14:paraId="2CC7A6E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81</w:t>
      </w:r>
    </w:p>
    <w:p w14:paraId="025BF90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81</w:t>
      </w:r>
    </w:p>
    <w:p w14:paraId="1D6DC2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83</w:t>
      </w:r>
    </w:p>
    <w:p w14:paraId="16D65DC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84</w:t>
      </w:r>
    </w:p>
    <w:p w14:paraId="38D98EF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86</w:t>
      </w:r>
    </w:p>
    <w:p w14:paraId="0D4D64A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86</w:t>
      </w:r>
    </w:p>
    <w:p w14:paraId="6D1A4D5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86</w:t>
      </w:r>
    </w:p>
    <w:p w14:paraId="25165FD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86</w:t>
      </w:r>
    </w:p>
    <w:p w14:paraId="6668B05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86</w:t>
      </w:r>
    </w:p>
    <w:p w14:paraId="5941307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86</w:t>
      </w:r>
    </w:p>
    <w:p w14:paraId="34ED87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87</w:t>
      </w:r>
    </w:p>
    <w:p w14:paraId="176F133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87</w:t>
      </w:r>
    </w:p>
    <w:p w14:paraId="1B4003D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89</w:t>
      </w:r>
    </w:p>
    <w:p w14:paraId="01DF013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89</w:t>
      </w:r>
    </w:p>
    <w:p w14:paraId="633DFC0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89</w:t>
      </w:r>
    </w:p>
    <w:p w14:paraId="5BFABE6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97</w:t>
      </w:r>
    </w:p>
    <w:p w14:paraId="3D689F0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97</w:t>
      </w:r>
    </w:p>
    <w:p w14:paraId="71A9052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99</w:t>
      </w:r>
    </w:p>
    <w:p w14:paraId="7C3701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101</w:t>
      </w:r>
    </w:p>
    <w:p w14:paraId="654B34A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103</w:t>
      </w:r>
    </w:p>
    <w:p w14:paraId="112F1DD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103</w:t>
      </w:r>
    </w:p>
    <w:p w14:paraId="5799A08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103</w:t>
      </w:r>
    </w:p>
    <w:p w14:paraId="3BAFE41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103</w:t>
      </w:r>
    </w:p>
    <w:p w14:paraId="65CEDF2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103</w:t>
      </w:r>
    </w:p>
    <w:p w14:paraId="4C55062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103</w:t>
      </w:r>
    </w:p>
    <w:p w14:paraId="74DB196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103</w:t>
      </w:r>
    </w:p>
    <w:p w14:paraId="146B816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103</w:t>
      </w:r>
    </w:p>
    <w:p w14:paraId="7B51252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105</w:t>
      </w:r>
    </w:p>
    <w:p w14:paraId="730B8B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105</w:t>
      </w:r>
    </w:p>
    <w:p w14:paraId="1CFA80B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105</w:t>
      </w:r>
    </w:p>
    <w:p w14:paraId="51295CC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Reporting mapping</w:t>
      </w:r>
      <w:r>
        <w:rPr>
          <w:noProof/>
        </w:rPr>
        <w:tab/>
        <w:t>113</w:t>
      </w:r>
    </w:p>
    <w:p w14:paraId="3AD905C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113</w:t>
      </w:r>
    </w:p>
    <w:p w14:paraId="32BF61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114</w:t>
      </w:r>
    </w:p>
    <w:p w14:paraId="7314425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116</w:t>
      </w:r>
    </w:p>
    <w:p w14:paraId="6B42829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116</w:t>
      </w:r>
    </w:p>
    <w:p w14:paraId="7198932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117</w:t>
      </w:r>
    </w:p>
    <w:p w14:paraId="05511C5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117</w:t>
      </w:r>
    </w:p>
    <w:p w14:paraId="13B9679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117</w:t>
      </w:r>
    </w:p>
    <w:p w14:paraId="4AC6C200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118</w:t>
      </w:r>
    </w:p>
    <w:p w14:paraId="460D46C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0662074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119</w:t>
      </w:r>
    </w:p>
    <w:p w14:paraId="79BE22B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119</w:t>
      </w:r>
    </w:p>
    <w:p w14:paraId="0E46538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119</w:t>
      </w:r>
    </w:p>
    <w:p w14:paraId="3AFEE02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119</w:t>
      </w:r>
    </w:p>
    <w:p w14:paraId="5EEABD1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119</w:t>
      </w:r>
    </w:p>
    <w:p w14:paraId="6E64212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8F1E50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noProof/>
          <w:snapToGrid w:val="0"/>
        </w:rPr>
        <w:t>Antenna connection for bands where 2RX is supported</w:t>
      </w:r>
      <w:r>
        <w:rPr>
          <w:noProof/>
        </w:rPr>
        <w:tab/>
        <w:t>119</w:t>
      </w:r>
    </w:p>
    <w:p w14:paraId="12587ED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8F1E50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noProof/>
          <w:snapToGrid w:val="0"/>
        </w:rPr>
        <w:t>Antenna connection for bands where 4RX is supported</w:t>
      </w:r>
      <w:r>
        <w:rPr>
          <w:noProof/>
        </w:rPr>
        <w:tab/>
        <w:t>119</w:t>
      </w:r>
    </w:p>
    <w:p w14:paraId="6806648E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119</w:t>
      </w:r>
    </w:p>
    <w:p w14:paraId="584C77B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119</w:t>
      </w:r>
    </w:p>
    <w:p w14:paraId="089AC44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119</w:t>
      </w:r>
    </w:p>
    <w:p w14:paraId="34680B11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122</w:t>
      </w:r>
    </w:p>
    <w:p w14:paraId="167D650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3991C2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122</w:t>
      </w:r>
    </w:p>
    <w:p w14:paraId="03D8D10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122</w:t>
      </w:r>
    </w:p>
    <w:p w14:paraId="2FD754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72D862F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725969B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6B3925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0A6B728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57165FA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1060F1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7228EE4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124</w:t>
      </w:r>
    </w:p>
    <w:p w14:paraId="274B265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0909AE3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536C73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0299DBB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638DC54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50D5320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1DEDC24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45425E4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126</w:t>
      </w:r>
    </w:p>
    <w:p w14:paraId="1E26BC4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126</w:t>
      </w:r>
    </w:p>
    <w:p w14:paraId="4F10DEE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126</w:t>
      </w:r>
    </w:p>
    <w:p w14:paraId="554352B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12C88BA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127</w:t>
      </w:r>
    </w:p>
    <w:p w14:paraId="32A1308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127</w:t>
      </w:r>
    </w:p>
    <w:p w14:paraId="6CCE5AE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4381C61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128</w:t>
      </w:r>
    </w:p>
    <w:p w14:paraId="6499B53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128</w:t>
      </w:r>
    </w:p>
    <w:p w14:paraId="77CA4D7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270B589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7952DB9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7ABF334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141F1BB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0876E4C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5433104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4603CB1B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130</w:t>
      </w:r>
    </w:p>
    <w:p w14:paraId="1A93B2D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130</w:t>
      </w:r>
    </w:p>
    <w:p w14:paraId="2F3F8D8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130</w:t>
      </w:r>
    </w:p>
    <w:p w14:paraId="34258E8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131</w:t>
      </w:r>
    </w:p>
    <w:p w14:paraId="1FDA592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131</w:t>
      </w:r>
    </w:p>
    <w:p w14:paraId="169B84F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6748B00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131</w:t>
      </w:r>
    </w:p>
    <w:p w14:paraId="6A94D9A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132</w:t>
      </w:r>
    </w:p>
    <w:p w14:paraId="6B6E937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132</w:t>
      </w:r>
    </w:p>
    <w:p w14:paraId="0C1D089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132</w:t>
      </w:r>
    </w:p>
    <w:p w14:paraId="50E03F9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45F41B1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40BFDA4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1B26CED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3AD99BD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134</w:t>
      </w:r>
    </w:p>
    <w:p w14:paraId="493B83F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135</w:t>
      </w:r>
    </w:p>
    <w:p w14:paraId="0B4312F9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136</w:t>
      </w:r>
    </w:p>
    <w:p w14:paraId="273B855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31764A5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136</w:t>
      </w:r>
    </w:p>
    <w:p w14:paraId="220FDF1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136</w:t>
      </w:r>
    </w:p>
    <w:p w14:paraId="55EEB1F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136</w:t>
      </w:r>
    </w:p>
    <w:p w14:paraId="412D986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136</w:t>
      </w:r>
    </w:p>
    <w:p w14:paraId="0D3BD10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4ACEC2D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137</w:t>
      </w:r>
    </w:p>
    <w:p w14:paraId="7914E4D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137</w:t>
      </w:r>
    </w:p>
    <w:p w14:paraId="319C74F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138</w:t>
      </w:r>
    </w:p>
    <w:p w14:paraId="5A40AFB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138</w:t>
      </w:r>
    </w:p>
    <w:p w14:paraId="7EA1632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139</w:t>
      </w:r>
    </w:p>
    <w:p w14:paraId="1065DC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2EC56AC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669D5A4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3D9E6D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01E086A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1D9B050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5F1D564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0384E0FB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1BB7AD3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707CDB0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00EAFF9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525C4DA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3A1BB49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53EB0D1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7B632E0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26EAE07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1BB15DF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7E6DA8E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4FF6D67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4B8EF7B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46C0EDF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7275B3B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287D041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5F11F92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148</w:t>
      </w:r>
    </w:p>
    <w:p w14:paraId="4F91675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1835C0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6127F20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547CE17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55E273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6B80D2E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48274BB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2691ACD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152</w:t>
      </w:r>
    </w:p>
    <w:p w14:paraId="3DA06E6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4EB8250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097185E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632B2BF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0A4260E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2F8D0E6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516F83D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3E221FA2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156</w:t>
      </w:r>
    </w:p>
    <w:p w14:paraId="3E2450B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123A0FB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156</w:t>
      </w:r>
    </w:p>
    <w:p w14:paraId="5878D98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156</w:t>
      </w:r>
    </w:p>
    <w:p w14:paraId="2F3D32C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59D110D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44801C8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156</w:t>
      </w:r>
    </w:p>
    <w:p w14:paraId="01D3AD7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</w:t>
      </w:r>
    </w:p>
    <w:p w14:paraId="30B2146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3AC4B3E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27361CD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61FCB32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3672AE1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688DCC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161</w:t>
      </w:r>
    </w:p>
    <w:p w14:paraId="22E649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77AA2FE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56FBFF5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1C7E96F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3F72B2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2E334BD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00F0A3C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2AC8307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5CF7DB8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2BAEE73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166</w:t>
      </w:r>
    </w:p>
    <w:p w14:paraId="6FE9C8B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76C58E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13F5371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414EA12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0089396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2B6CBF6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05F86E4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26AA4E5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6E8BA9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7EFCC41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171</w:t>
      </w:r>
    </w:p>
    <w:p w14:paraId="41FAAC2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171</w:t>
      </w:r>
    </w:p>
    <w:p w14:paraId="48AAFDE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62DB676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161B98A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3BBB8F7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257B917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10873AE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2EEC434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38DDE8F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343E197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177</w:t>
      </w:r>
    </w:p>
    <w:p w14:paraId="4D64327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7EFD9B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678011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373D9A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5161D5E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3158AAD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319F718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4CD2CC9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4E007FF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043949C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182</w:t>
      </w:r>
    </w:p>
    <w:p w14:paraId="24CEEE4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3197844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1CBADFB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182</w:t>
      </w:r>
    </w:p>
    <w:p w14:paraId="4824C78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</w:t>
      </w:r>
    </w:p>
    <w:p w14:paraId="460800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3C063DA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183</w:t>
      </w:r>
    </w:p>
    <w:p w14:paraId="56771B0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32540D8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5D9863F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3A3FC5B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187</w:t>
      </w:r>
    </w:p>
    <w:p w14:paraId="3B91905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5A5A572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56CE6A4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47D104D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38B338B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4E92CBE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70A5EC9B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188</w:t>
      </w:r>
    </w:p>
    <w:p w14:paraId="2872E84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5B45A9E8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188</w:t>
      </w:r>
    </w:p>
    <w:p w14:paraId="1A94196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188</w:t>
      </w:r>
    </w:p>
    <w:p w14:paraId="3E9E478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92ABCB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57978F6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6C66309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27633BE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24FE743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50BD7DF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1096E6C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194</w:t>
      </w:r>
    </w:p>
    <w:p w14:paraId="081FCC3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195</w:t>
      </w:r>
    </w:p>
    <w:p w14:paraId="46EA19B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1DEA7DF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47EF54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439548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50FD56B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21F532F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56B1820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72D52A6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76C829D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197</w:t>
      </w:r>
    </w:p>
    <w:p w14:paraId="77FA5CD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5AC8C3C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630B862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4C257BD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550D283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74CBE35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4CDEB23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1667C7D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26695C9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197</w:t>
      </w:r>
    </w:p>
    <w:p w14:paraId="3312DC0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758F24E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0F8856A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7C71850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2A0881F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236F558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0130B94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4540396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4BE6D3C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205</w:t>
      </w:r>
    </w:p>
    <w:p w14:paraId="7157307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38EA2CE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0AC9694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6BD83D4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61B2C18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21B6321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65ABF64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11146A9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574A30C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206</w:t>
      </w:r>
    </w:p>
    <w:p w14:paraId="543DD0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6272D8A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6AEDF7F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464FEB7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030941E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1532C0B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57181F5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5377754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28DAAD0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682D0B5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2319A1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294797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3A9D361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3C320BD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66FE1DD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3DCC757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67C20E7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1AB2080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215</w:t>
      </w:r>
    </w:p>
    <w:p w14:paraId="3AEBE19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215</w:t>
      </w:r>
    </w:p>
    <w:p w14:paraId="063A5C4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215</w:t>
      </w:r>
    </w:p>
    <w:p w14:paraId="07F23A3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</w:t>
      </w:r>
    </w:p>
    <w:p w14:paraId="72B08C4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216</w:t>
      </w:r>
    </w:p>
    <w:p w14:paraId="7A02450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441EF11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7213C73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7BCE43D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330EB98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224</w:t>
      </w:r>
    </w:p>
    <w:p w14:paraId="56F018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53F1899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7439110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4C4FB80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2952AC2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226</w:t>
      </w:r>
    </w:p>
    <w:p w14:paraId="63A2E09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7A8F79F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228</w:t>
      </w:r>
    </w:p>
    <w:p w14:paraId="6D47DD6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233</w:t>
      </w:r>
    </w:p>
    <w:p w14:paraId="7905102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235</w:t>
      </w:r>
    </w:p>
    <w:p w14:paraId="524AA03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235</w:t>
      </w:r>
    </w:p>
    <w:p w14:paraId="13F1EA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235</w:t>
      </w:r>
    </w:p>
    <w:p w14:paraId="42BC10A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</w:t>
      </w:r>
    </w:p>
    <w:p w14:paraId="43D7861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3E40461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237</w:t>
      </w:r>
    </w:p>
    <w:p w14:paraId="42CDFED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73B5EB5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25138BF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79EDE86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246</w:t>
      </w:r>
    </w:p>
    <w:p w14:paraId="36F8ED6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06B7DD7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56B8B4D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06FD767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44B58F9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045252B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653C45E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54522EF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6FE1A71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252</w:t>
      </w:r>
    </w:p>
    <w:p w14:paraId="3ED39E2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576824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514F06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5FC8589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252</w:t>
      </w:r>
    </w:p>
    <w:p w14:paraId="23FB1A5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252</w:t>
      </w:r>
    </w:p>
    <w:p w14:paraId="732EE0C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252</w:t>
      </w:r>
    </w:p>
    <w:p w14:paraId="6873578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252</w:t>
      </w:r>
    </w:p>
    <w:p w14:paraId="2BF22A2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04486FB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254</w:t>
      </w:r>
    </w:p>
    <w:p w14:paraId="69F28CE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191385E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1D05CE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02CC488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7207D16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30F8BB7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513C1EB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254</w:t>
      </w:r>
    </w:p>
    <w:p w14:paraId="0A72461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255</w:t>
      </w:r>
    </w:p>
    <w:p w14:paraId="5CF6C4E1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257</w:t>
      </w:r>
    </w:p>
    <w:p w14:paraId="01EBC94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4D946A1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257</w:t>
      </w:r>
    </w:p>
    <w:p w14:paraId="51B736B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257</w:t>
      </w:r>
    </w:p>
    <w:p w14:paraId="7CBB286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330AD9E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425659F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05C5696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259</w:t>
      </w:r>
    </w:p>
    <w:p w14:paraId="0168D7F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259</w:t>
      </w:r>
    </w:p>
    <w:p w14:paraId="2E316F1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262</w:t>
      </w:r>
    </w:p>
    <w:p w14:paraId="397F180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263</w:t>
      </w:r>
    </w:p>
    <w:p w14:paraId="5BC987A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5D657E7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269</w:t>
      </w:r>
    </w:p>
    <w:p w14:paraId="19B2481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6783990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3E928E1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1762CFF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44D02F7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01BA873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6BE1C9F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500D7D5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308E728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273</w:t>
      </w:r>
    </w:p>
    <w:p w14:paraId="63CBC16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1AC6DCD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5A12F0D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23ADF53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63A5370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543C6DD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2D4EC5B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4203096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098D19D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284</w:t>
      </w:r>
    </w:p>
    <w:p w14:paraId="05257AB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09E1930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2DD13CA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4F10510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400106C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284</w:t>
      </w:r>
    </w:p>
    <w:p w14:paraId="026EEC7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287</w:t>
      </w:r>
    </w:p>
    <w:p w14:paraId="7471A28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287</w:t>
      </w:r>
    </w:p>
    <w:p w14:paraId="46763D4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411A1BA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288</w:t>
      </w:r>
    </w:p>
    <w:p w14:paraId="21A45C8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288</w:t>
      </w:r>
    </w:p>
    <w:p w14:paraId="397E154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288</w:t>
      </w:r>
    </w:p>
    <w:p w14:paraId="3503697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288</w:t>
      </w:r>
    </w:p>
    <w:p w14:paraId="5EF29D5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1C8A6CD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057E5F5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5C1BF09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36E960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322880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299</w:t>
      </w:r>
    </w:p>
    <w:p w14:paraId="56D17CE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3DB0785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360568B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088EF66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6F903AB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0B29622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4DA6A2A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0CBB5EA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0B2BE38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303</w:t>
      </w:r>
    </w:p>
    <w:p w14:paraId="2DC53D6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02D0DC6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21A4224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30C4B75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05BB885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303</w:t>
      </w:r>
    </w:p>
    <w:p w14:paraId="066B0AE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306</w:t>
      </w:r>
    </w:p>
    <w:p w14:paraId="538D7BA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75CDCA0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311</w:t>
      </w:r>
    </w:p>
    <w:p w14:paraId="72CC3AE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312</w:t>
      </w:r>
    </w:p>
    <w:p w14:paraId="1FFC40A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2B48277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0A1E1AC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3FF6206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60450C2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53EFB84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2E7DC85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2A7BD38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6B6EA9A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316</w:t>
      </w:r>
    </w:p>
    <w:p w14:paraId="0F701E3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316</w:t>
      </w:r>
    </w:p>
    <w:p w14:paraId="5B4367F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43F8359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242D9B6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04B0AB2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08A3732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317</w:t>
      </w:r>
    </w:p>
    <w:p w14:paraId="0185738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77AE3CD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7260D76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325</w:t>
      </w:r>
    </w:p>
    <w:p w14:paraId="0835556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328</w:t>
      </w:r>
    </w:p>
    <w:p w14:paraId="0119298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3D5BF2B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0B7B574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15D053A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7426EA9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4036FE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62E9269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257B679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0A42172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332</w:t>
      </w:r>
    </w:p>
    <w:p w14:paraId="247ED9F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317D4F7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2F5E8DE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5976B28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39ACD10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35DC7C9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66A3C44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33ACDBF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097E565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345</w:t>
      </w:r>
    </w:p>
    <w:p w14:paraId="4EC3EEE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4DB0C17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10FB299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0E76FED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061A488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395E450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708A13E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7C2A44E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7CA256E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7AED38B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349</w:t>
      </w:r>
    </w:p>
    <w:p w14:paraId="79A6432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7A6B650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050F44A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35C9EB2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1E4DFB6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30B24A8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42E2DC8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1433616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122C093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360</w:t>
      </w:r>
    </w:p>
    <w:p w14:paraId="3E69DB7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7E1655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39CE887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43565D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6359652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77896CC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6E1F7E5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493F8E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2653406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362</w:t>
      </w:r>
    </w:p>
    <w:p w14:paraId="62DB5A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1432B13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77C4281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3B43209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1947500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5FD4DA7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03CE694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20AA161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381E8B3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372</w:t>
      </w:r>
    </w:p>
    <w:p w14:paraId="06D0419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7E70C13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46B1AE9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29833BC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2A9A381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79666D3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697802C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3C0EC66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1DDD8BC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375</w:t>
      </w:r>
    </w:p>
    <w:p w14:paraId="5746F8A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375</w:t>
      </w:r>
    </w:p>
    <w:p w14:paraId="58BED9F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375</w:t>
      </w:r>
    </w:p>
    <w:p w14:paraId="2CBCBFC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601545F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2B29584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6C2BEC2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6C0EE6D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12BA7DC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177813A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380</w:t>
      </w:r>
    </w:p>
    <w:p w14:paraId="74960D9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3B94F8C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385</w:t>
      </w:r>
    </w:p>
    <w:p w14:paraId="5D17F14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7A9049F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0C71AD3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001005C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01B99BF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48A177A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7577FAC7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16DCAC5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2ACD403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387</w:t>
      </w:r>
    </w:p>
    <w:p w14:paraId="1F25E61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387</w:t>
      </w:r>
    </w:p>
    <w:p w14:paraId="0BF98F6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7FFE091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4FB0F3C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528418F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30BDA99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77210AF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49AE3CC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3C5FA8F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3CE0F3E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390</w:t>
      </w:r>
    </w:p>
    <w:p w14:paraId="1CFAA4C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56909D1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04E8698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32553E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2A0FD7E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3CDA6161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20D6A360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65466B3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598D33C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392</w:t>
      </w:r>
    </w:p>
    <w:p w14:paraId="1907C4E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392</w:t>
      </w:r>
    </w:p>
    <w:p w14:paraId="5A1A0F4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34C8576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04CDF10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6BA333A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6F01D01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3399836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23541B42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6CA675F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908470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398</w:t>
      </w:r>
    </w:p>
    <w:p w14:paraId="5D9A416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01CB95B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7A3B2EA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4B7A683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31FD97F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68BCCF1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2E610A02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5BC9BD1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6568682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400</w:t>
      </w:r>
    </w:p>
    <w:p w14:paraId="716FCA7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400</w:t>
      </w:r>
    </w:p>
    <w:p w14:paraId="68B67F6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3C42ACB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64E8026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33B200A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ED0574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29B0BFE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7CBF69A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5644BF8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267456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406</w:t>
      </w:r>
    </w:p>
    <w:p w14:paraId="583163E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79D3B3A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499FA96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0D32434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5C4B245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49BD6CD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0304D15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6ADFC5A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25AE89B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409</w:t>
      </w:r>
    </w:p>
    <w:p w14:paraId="33E5E73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409</w:t>
      </w:r>
    </w:p>
    <w:p w14:paraId="15E398C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57699AF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096A827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561C0AC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0CD6AF0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2304F8C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10C9D43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29DE687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54598E9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411</w:t>
      </w:r>
    </w:p>
    <w:p w14:paraId="0ABF308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63B4D14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2ACD79C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27C5406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5446DF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D3C29B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48197B7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14A3701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5D0FB14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413</w:t>
      </w:r>
    </w:p>
    <w:p w14:paraId="3E105D2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413</w:t>
      </w:r>
    </w:p>
    <w:p w14:paraId="14D2D77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77A0EDC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73D0088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0EE3CCE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54398E9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3F211A2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73F5A422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31A6954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5EB89D7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419</w:t>
      </w:r>
    </w:p>
    <w:p w14:paraId="6B7E3A5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64921B5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542EACF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1DAD947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27243BF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341D642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6698C5F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0DEFC11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41CE7A5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422</w:t>
      </w:r>
    </w:p>
    <w:p w14:paraId="2937912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422</w:t>
      </w:r>
    </w:p>
    <w:p w14:paraId="53C763B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2348932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32424A2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3423DE9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5F1E01B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1D34CDA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0DC2696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7652067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43CF7E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430</w:t>
      </w:r>
    </w:p>
    <w:p w14:paraId="0A3EF63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2C77E9E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0F561C6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758CD6E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371CAE2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62514F4D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645C2DF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3F5C334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4F27D66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435</w:t>
      </w:r>
    </w:p>
    <w:p w14:paraId="4658FC5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435</w:t>
      </w:r>
    </w:p>
    <w:p w14:paraId="5ED4938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1C2C95A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7576324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5273F5B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45A5FCD7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0BE1A70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6AD0EEE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6C6B46A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6A824A0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438</w:t>
      </w:r>
    </w:p>
    <w:p w14:paraId="235E2AB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6E9A395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2D97F1D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39268AF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16AE243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31AFF67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468F450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01587C9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3AB1165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440</w:t>
      </w:r>
    </w:p>
    <w:p w14:paraId="36B2946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440</w:t>
      </w:r>
    </w:p>
    <w:p w14:paraId="7BF4B47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75BD4DF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7A65EBC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3314124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240E22E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4D5DF47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2877B54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1371FB9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443</w:t>
      </w:r>
    </w:p>
    <w:p w14:paraId="16CCF24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443</w:t>
      </w:r>
    </w:p>
    <w:p w14:paraId="4F771FE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28109F4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20BBABB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5AB6FFB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397CFBD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0AD5C08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45477340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11D3C4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399E94C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446</w:t>
      </w:r>
    </w:p>
    <w:p w14:paraId="13BEBBD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446</w:t>
      </w:r>
    </w:p>
    <w:p w14:paraId="1737D76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544F772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079A691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49BD3B2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7B92B3F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460FB791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64021A9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3FC3797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4918675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451</w:t>
      </w:r>
    </w:p>
    <w:p w14:paraId="4841073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01BD981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617FF05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0434E30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7BF53ED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0A7938D2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67857B12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06CF56E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5B44BA7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457</w:t>
      </w:r>
    </w:p>
    <w:p w14:paraId="76B196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457</w:t>
      </w:r>
    </w:p>
    <w:p w14:paraId="15F726E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459C906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225BF45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3CB9874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3488325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68003B9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6BFB506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2349120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45458B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459</w:t>
      </w:r>
    </w:p>
    <w:p w14:paraId="181141F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691B87C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6035A7B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057065C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43FC9F7D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4D7F5A5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29B9DD4D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5A6BAC1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6FB4BA8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461</w:t>
      </w:r>
    </w:p>
    <w:p w14:paraId="0364A94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461</w:t>
      </w:r>
    </w:p>
    <w:p w14:paraId="47BEF9B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047E8AB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059B7E6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394CB73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4F1DA09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3EA73C2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30BBF9A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3664CF0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5466760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464</w:t>
      </w:r>
    </w:p>
    <w:p w14:paraId="79CB303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03051B2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75F0508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1F4F552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41832DA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607B7A7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7C1631C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7A804D2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271C8AF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467</w:t>
      </w:r>
    </w:p>
    <w:p w14:paraId="0D0AF4D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785F221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74AC75B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172DF7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5983993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2899A60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298231B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470</w:t>
      </w:r>
    </w:p>
    <w:p w14:paraId="02BAA3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4D27294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471</w:t>
      </w:r>
    </w:p>
    <w:p w14:paraId="7266559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471</w:t>
      </w:r>
    </w:p>
    <w:p w14:paraId="5AED79E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636BB32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35C46C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4B8EF6E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46A39EA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0E09CA6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28A7911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3F74E80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474</w:t>
      </w:r>
    </w:p>
    <w:p w14:paraId="02F55C5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19E501C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0181E64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6F6CA22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3595F3B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54B3530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7E84F91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4E543D5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10C1508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477</w:t>
      </w:r>
    </w:p>
    <w:p w14:paraId="633B076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6A99169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0E04CD4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6944645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7FC9B93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78D25BF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392045B1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261E5B1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759A29C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480</w:t>
      </w:r>
    </w:p>
    <w:p w14:paraId="36415A4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043175C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787FB27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55EEB6B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41E4F7A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07FCB13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0427104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69A92FD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1A9D2B1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483</w:t>
      </w:r>
    </w:p>
    <w:p w14:paraId="1A8ADEF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5C9923E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7A03B4F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7B41D28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27364F7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6992B07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3B8990B7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2781862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2F03B56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487</w:t>
      </w:r>
    </w:p>
    <w:p w14:paraId="3C52C4E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487</w:t>
      </w:r>
    </w:p>
    <w:p w14:paraId="4E578F6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487</w:t>
      </w:r>
    </w:p>
    <w:p w14:paraId="10254DF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022BE32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68B534E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0ABAE8B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3F7FB0A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20A95C5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1C47AB9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048E14E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59C5788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496</w:t>
      </w:r>
    </w:p>
    <w:p w14:paraId="07ACAD6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068424C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1683A52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5363D89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387898E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058FC34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7742FB9D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5FBBB62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3F48341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499</w:t>
      </w:r>
    </w:p>
    <w:p w14:paraId="5004019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499</w:t>
      </w:r>
    </w:p>
    <w:p w14:paraId="44BEF65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6CFE6A8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7749E34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8A229E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302FA6B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2F1C969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76CA41A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4846585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4DB91C2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502</w:t>
      </w:r>
    </w:p>
    <w:p w14:paraId="51794C9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357B5F6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590878A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350A081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5CE46D1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423AAB7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5FD06AA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5997E5D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3358BE1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506</w:t>
      </w:r>
    </w:p>
    <w:p w14:paraId="6E8194E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506</w:t>
      </w:r>
    </w:p>
    <w:p w14:paraId="7C3966B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412722D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156FBB1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7A6A25C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5538C9E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7EA708D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690C3E4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15BF3AB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643D168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511</w:t>
      </w:r>
    </w:p>
    <w:p w14:paraId="16976B1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49F4A7A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49D0780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5D996D8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620B845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6EE2106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719CC5E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2660A0C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6403FFB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514</w:t>
      </w:r>
    </w:p>
    <w:p w14:paraId="087666D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514</w:t>
      </w:r>
    </w:p>
    <w:p w14:paraId="415387D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3C8F1F1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59A99DD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5B18EFB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66B0F23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D48B3F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592D0D5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3065405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3762D20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519</w:t>
      </w:r>
    </w:p>
    <w:p w14:paraId="652030C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1EFB50A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2A50F54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EDE4E8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3177718D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4E4C064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5599229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6ED0C40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59FE5F0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522</w:t>
      </w:r>
    </w:p>
    <w:p w14:paraId="0E9122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522</w:t>
      </w:r>
    </w:p>
    <w:p w14:paraId="70F4E60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7E2ACE1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4B3190A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4786AB4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1465E2D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23BC2B5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04D7B5A0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625F68C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0142A5B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524</w:t>
      </w:r>
    </w:p>
    <w:p w14:paraId="74DBD25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302044C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60FBFD2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3E2CBAF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550D1C66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7307554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7B5ECDD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7F0CB87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260D2F4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527</w:t>
      </w:r>
    </w:p>
    <w:p w14:paraId="62DAA6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527</w:t>
      </w:r>
    </w:p>
    <w:p w14:paraId="793FFC0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26B42B3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68EA263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79C8A18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20EAD0C7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6B58366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322D3FD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0CF76E0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0B44E89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532</w:t>
      </w:r>
    </w:p>
    <w:p w14:paraId="6D9BF83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138D5C0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310F2A9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2DE0C9D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23AC8D7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2DBC86F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349399E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1D845F1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7A41520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535</w:t>
      </w:r>
    </w:p>
    <w:p w14:paraId="36F4610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535</w:t>
      </w:r>
    </w:p>
    <w:p w14:paraId="583B5A3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7801599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66D776C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72F4D10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350351A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5B61682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539</w:t>
      </w:r>
    </w:p>
    <w:p w14:paraId="42E4DE1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61289D8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6E300BF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541</w:t>
      </w:r>
    </w:p>
    <w:p w14:paraId="444837A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218D018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3980606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0CFFFAE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534970C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437905C5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14DF313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5170760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626CE35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547</w:t>
      </w:r>
    </w:p>
    <w:p w14:paraId="0659DFD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547</w:t>
      </w:r>
    </w:p>
    <w:p w14:paraId="40EDECA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029D054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5CDF841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05DBAC1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5765EC9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7C32F8FB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4A86ACF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2BA7773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52949AB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549</w:t>
      </w:r>
    </w:p>
    <w:p w14:paraId="2A0071B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6E17506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0F74278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761C609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39B2942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12EAED4C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599E2E8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246B306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3F2BDC7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551</w:t>
      </w:r>
    </w:p>
    <w:p w14:paraId="10B4C7C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551</w:t>
      </w:r>
    </w:p>
    <w:p w14:paraId="0260BFE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54AF245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5E11D72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6D77D0D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289330C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31C415F2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4A8AA6D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442FCD0A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78D9DC4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554</w:t>
      </w:r>
    </w:p>
    <w:p w14:paraId="58E4CCB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5C8D52A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34A7CA6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240C71B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0C7337F9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3B3711A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4AAD882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7E4D923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00EE40F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557</w:t>
      </w:r>
    </w:p>
    <w:p w14:paraId="4F3EEB3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557</w:t>
      </w:r>
    </w:p>
    <w:p w14:paraId="3BD2929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184FA37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423E236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64E1223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2BE9DB11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4585DB2A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3B35B8B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16FD2CB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09AA0E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562</w:t>
      </w:r>
    </w:p>
    <w:p w14:paraId="5C03B4A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5368EF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6918405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6269784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03378BB1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04F6C79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0A54A25D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6BE5897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5FD773F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568</w:t>
      </w:r>
    </w:p>
    <w:p w14:paraId="6787FC6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568</w:t>
      </w:r>
    </w:p>
    <w:p w14:paraId="66EBE8E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03535AD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2FD17B72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12798FD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5C91251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4749D83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76F7F05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20CD502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7F894B9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570</w:t>
      </w:r>
    </w:p>
    <w:p w14:paraId="51252AF5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19EDC9D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526589A9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1C5EED97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00CD817E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66ED64C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3C3F6A34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67DA184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34E1DE9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572</w:t>
      </w:r>
    </w:p>
    <w:p w14:paraId="58242F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572</w:t>
      </w:r>
    </w:p>
    <w:p w14:paraId="7F4A9E1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6CA0CC2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6FC4B35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6820A283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47076550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01C6933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3A0A8710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40EC41B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42A2C0B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576</w:t>
      </w:r>
    </w:p>
    <w:p w14:paraId="78C8B44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46B9DD2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577</w:t>
      </w:r>
    </w:p>
    <w:p w14:paraId="63668360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6ECAE20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577</w:t>
      </w:r>
    </w:p>
    <w:p w14:paraId="784DEC73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577</w:t>
      </w:r>
    </w:p>
    <w:p w14:paraId="6074E3BF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579</w:t>
      </w:r>
    </w:p>
    <w:p w14:paraId="7F520CD8" w14:textId="77777777" w:rsidR="00365996" w:rsidRDefault="00365996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579</w:t>
      </w:r>
    </w:p>
    <w:p w14:paraId="09C3C15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35DCFEA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579</w:t>
      </w:r>
    </w:p>
    <w:p w14:paraId="7A21EA3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0222230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72A5C90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5D1E38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6B7551C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0ECE580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1D146C7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3391321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643AC28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584</w:t>
      </w:r>
    </w:p>
    <w:p w14:paraId="3D4523F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20815E5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1E0C54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5A0C84A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2D4A5FA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194440B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6A747FE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125BBA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64155F0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587</w:t>
      </w:r>
    </w:p>
    <w:p w14:paraId="22EC7E9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65C247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6948184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0DD808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33D486F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7B4B7E8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1A432E4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1E54580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24C0E6E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590</w:t>
      </w:r>
    </w:p>
    <w:p w14:paraId="1766B27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59D844F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58DA55C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4B1986E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2D598DC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5FA021A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1D378C7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771361D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3D9CE43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593</w:t>
      </w:r>
    </w:p>
    <w:p w14:paraId="46ED23D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12840E7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6F2B1F7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6463730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56406FA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0107C4D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221732E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6F09076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486F1D2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596</w:t>
      </w:r>
    </w:p>
    <w:p w14:paraId="69BE521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455FE59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0AF6C1C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3774711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092366F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2E328D0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64599B0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5C9CAEE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01EE0A6B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600</w:t>
      </w:r>
    </w:p>
    <w:p w14:paraId="2412571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600</w:t>
      </w:r>
    </w:p>
    <w:p w14:paraId="6EA37A8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10A14D5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1721B00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026B65E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6D2FE79D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61D5567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506206E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5BAF2A8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69FE49E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608</w:t>
      </w:r>
    </w:p>
    <w:p w14:paraId="5B657E0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5FA1AAD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5823C61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6F72F48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281B1A1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32C579D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5CDF120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74C28A5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66427E4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614</w:t>
      </w:r>
    </w:p>
    <w:p w14:paraId="1FF4477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79672F0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0683BDE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07189D0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564D2781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616</w:t>
      </w:r>
    </w:p>
    <w:p w14:paraId="68F1536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0D19AAEE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2CBF206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3B4A4B1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623</w:t>
      </w:r>
    </w:p>
    <w:p w14:paraId="2C2F4BA8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623</w:t>
      </w:r>
    </w:p>
    <w:p w14:paraId="2D763C8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623</w:t>
      </w:r>
    </w:p>
    <w:p w14:paraId="2BFBFDD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7D4657A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0E9CA79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2AD6E9B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11D09D0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0B24A19C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17589A8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3D2C805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6F43460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631</w:t>
      </w:r>
    </w:p>
    <w:p w14:paraId="02E2EAB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565241E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2CB7C85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218E692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6F650768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11DA25DB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78EB0CCF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6C5761A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6F491DD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637</w:t>
      </w:r>
    </w:p>
    <w:p w14:paraId="630B0F3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3A543EF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4CFFB51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</w:t>
      </w:r>
    </w:p>
    <w:p w14:paraId="08D1F6E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79FA292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639</w:t>
      </w:r>
    </w:p>
    <w:p w14:paraId="0D099536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642</w:t>
      </w:r>
    </w:p>
    <w:p w14:paraId="43ADFC94" w14:textId="77777777" w:rsidR="00365996" w:rsidRDefault="00365996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643</w:t>
      </w:r>
    </w:p>
    <w:p w14:paraId="04BF89F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643</w:t>
      </w:r>
    </w:p>
    <w:p w14:paraId="431BA3A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646</w:t>
      </w:r>
    </w:p>
    <w:p w14:paraId="166284A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646</w:t>
      </w:r>
    </w:p>
    <w:p w14:paraId="5C88CB7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646</w:t>
      </w:r>
    </w:p>
    <w:p w14:paraId="06F2A6A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651</w:t>
      </w:r>
    </w:p>
    <w:p w14:paraId="25EFB89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657</w:t>
      </w:r>
    </w:p>
    <w:p w14:paraId="78888E7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665</w:t>
      </w:r>
    </w:p>
    <w:p w14:paraId="29CDFB0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665</w:t>
      </w:r>
    </w:p>
    <w:p w14:paraId="5E24950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671</w:t>
      </w:r>
    </w:p>
    <w:p w14:paraId="3C7745E7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684</w:t>
      </w:r>
    </w:p>
    <w:p w14:paraId="46C1868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09521008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684</w:t>
      </w:r>
    </w:p>
    <w:p w14:paraId="2C3DBE7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57C1114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24C1C60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38D6316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685</w:t>
      </w:r>
    </w:p>
    <w:p w14:paraId="0C327E9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685</w:t>
      </w:r>
    </w:p>
    <w:p w14:paraId="082DFFA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67B4887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13E5552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688</w:t>
      </w:r>
    </w:p>
    <w:p w14:paraId="60001A3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7EFAD5D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77EBABB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696</w:t>
      </w:r>
    </w:p>
    <w:p w14:paraId="2726A3D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1068DA7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2191827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6645C48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1D92221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0A3300D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61B4C15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6E6A73D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04EA9FE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698</w:t>
      </w:r>
    </w:p>
    <w:p w14:paraId="3806102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5BA685D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1E68F1C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3B1132D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1DD94FF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34DE282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698</w:t>
      </w:r>
    </w:p>
    <w:p w14:paraId="49B71D1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698</w:t>
      </w:r>
    </w:p>
    <w:p w14:paraId="10E3A25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07D6E8A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699</w:t>
      </w:r>
    </w:p>
    <w:p w14:paraId="5AA7FF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699</w:t>
      </w:r>
    </w:p>
    <w:p w14:paraId="79FCBBE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699</w:t>
      </w:r>
    </w:p>
    <w:p w14:paraId="6FC13EF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699</w:t>
      </w:r>
    </w:p>
    <w:p w14:paraId="639996D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163BD15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0FDA519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4578F20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700</w:t>
      </w:r>
    </w:p>
    <w:p w14:paraId="4BEA177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700</w:t>
      </w:r>
    </w:p>
    <w:p w14:paraId="6E93F68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701</w:t>
      </w:r>
    </w:p>
    <w:p w14:paraId="3D660E0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0F362E1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2C92FDA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1E18B1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3466F4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6CCA3A3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2527E60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06AFC42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2004D57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747D68F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0A31349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713</w:t>
      </w:r>
    </w:p>
    <w:p w14:paraId="1CBC0CD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7544F7C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71E29A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1D4F3C6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03CC418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4DFA041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0B7D08A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56C2D8D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0C06BEC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79D2858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1C58873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0B47613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4C68F22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711E184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2A966D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67FD58A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7D3F132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77CF7FA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6E60656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031F34D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5F3B629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04421B1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77152E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029FD7A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492050D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77C9628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03D4D40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718</w:t>
      </w:r>
    </w:p>
    <w:p w14:paraId="16D67FB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3DED3B6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510DE98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1DC43EC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0CA9194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4E3ABEF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3EBCAFD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67B3C2F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719</w:t>
      </w:r>
    </w:p>
    <w:p w14:paraId="764A9BF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720</w:t>
      </w:r>
    </w:p>
    <w:p w14:paraId="274D918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65D55A6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44FB457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76A4CAB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2B0171D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7179617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589D88B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2E93D1F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726</w:t>
      </w:r>
    </w:p>
    <w:p w14:paraId="77E9DA1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727</w:t>
      </w:r>
    </w:p>
    <w:p w14:paraId="6161D3B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0104087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12C4C5A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21DF28A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0928631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6D6ED45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4FD5FC4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5F3BA45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0E1C0C6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729</w:t>
      </w:r>
    </w:p>
    <w:p w14:paraId="65137AE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375E69A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3C06EF1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710E7E7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5416C83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090CB5B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47A4C48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1713BFE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729</w:t>
      </w:r>
    </w:p>
    <w:p w14:paraId="6BB6442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729</w:t>
      </w:r>
    </w:p>
    <w:p w14:paraId="4A62803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3FDC856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09F7BE8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00560F2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008FFC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2EC9F5E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14EAB5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0B3E2ED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6B97188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731</w:t>
      </w:r>
    </w:p>
    <w:p w14:paraId="1E952F5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5C45E1E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7FF8A88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0165E05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3C5C44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3AB6BC8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0F6BAD8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30ED2B7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15A99E78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733</w:t>
      </w:r>
    </w:p>
    <w:p w14:paraId="27312F7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24F5F7B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0B2BFB8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315CFC5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5748E24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221DADB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679EED5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57053AD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7EAE2D9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741</w:t>
      </w:r>
    </w:p>
    <w:p w14:paraId="7B1775C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4E0F67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4003A47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66C893A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37D5A9F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1AE62DF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0B7E304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030EDB9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6C0A70B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743</w:t>
      </w:r>
    </w:p>
    <w:p w14:paraId="67920B6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68CD05F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1C6B163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533F55D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743</w:t>
      </w:r>
    </w:p>
    <w:p w14:paraId="3FCD764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743</w:t>
      </w:r>
    </w:p>
    <w:p w14:paraId="483FFCE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59D5113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743</w:t>
      </w:r>
    </w:p>
    <w:p w14:paraId="5E023DC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1708CA1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743</w:t>
      </w:r>
    </w:p>
    <w:p w14:paraId="473EBE0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4D0D30A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0E0FE77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132F523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1971D23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3E9B21D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606EDB7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17E78A8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28BA2C6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745</w:t>
      </w:r>
    </w:p>
    <w:p w14:paraId="0945DFE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58AA95A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233B01A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29BA438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69BE255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3EAAEEB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3E93DA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493A4CD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5CA37E78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747</w:t>
      </w:r>
    </w:p>
    <w:p w14:paraId="0737A6A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7D01EF9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4E5195A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2AE5FB4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53E4EE8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109FFCA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64AB4D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1AC7585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6C9515D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748</w:t>
      </w:r>
    </w:p>
    <w:p w14:paraId="2E72B15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010A3C4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00B782A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1B1C1B1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748</w:t>
      </w:r>
    </w:p>
    <w:p w14:paraId="2048C95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748</w:t>
      </w:r>
    </w:p>
    <w:p w14:paraId="2361CB3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749</w:t>
      </w:r>
    </w:p>
    <w:p w14:paraId="79BDD7A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0308167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6853038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754</w:t>
      </w:r>
    </w:p>
    <w:p w14:paraId="53BB87F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755</w:t>
      </w:r>
    </w:p>
    <w:p w14:paraId="5C5C26D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760</w:t>
      </w:r>
    </w:p>
    <w:p w14:paraId="564AAF3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762</w:t>
      </w:r>
    </w:p>
    <w:p w14:paraId="0A31ACA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2EB92EF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114B07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066CAB6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762</w:t>
      </w:r>
    </w:p>
    <w:p w14:paraId="11F91ED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762</w:t>
      </w:r>
    </w:p>
    <w:p w14:paraId="1D21A27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763</w:t>
      </w:r>
    </w:p>
    <w:p w14:paraId="2E632A3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2D58530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307630D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413BDD1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309E0F1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3AB63E6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778</w:t>
      </w:r>
    </w:p>
    <w:p w14:paraId="7C85973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2C07EF7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477AFFF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54B9E4F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7A90DF5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22D42A9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4073194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1A9EAA7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53FF5F7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789</w:t>
      </w:r>
    </w:p>
    <w:p w14:paraId="06FF35B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07BBCE1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4ADE662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5101D48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4E437AF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0DD11E7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2A8B633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4069617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25CBCB39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800</w:t>
      </w:r>
    </w:p>
    <w:p w14:paraId="164012C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800</w:t>
      </w:r>
    </w:p>
    <w:p w14:paraId="331CA08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800</w:t>
      </w:r>
    </w:p>
    <w:p w14:paraId="6C462A4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5AD11FE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23C2355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6C85229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4A8C1E5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7C73FD3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801</w:t>
      </w:r>
    </w:p>
    <w:p w14:paraId="08C50CA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0A824F7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442E321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804</w:t>
      </w:r>
    </w:p>
    <w:p w14:paraId="3B444AE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45F9B89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182B2F5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4BC3856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26E0A83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13A3096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70AB59D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78A2DFF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1B7672E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807</w:t>
      </w:r>
    </w:p>
    <w:p w14:paraId="2A21D01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6E39F97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41236F7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07790FF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4A662C6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4CC161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31B9D05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40798C8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12107CA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807</w:t>
      </w:r>
    </w:p>
    <w:p w14:paraId="1D8B885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0CFAFBE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139E958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45DB0FE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7FFD925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3DE3FE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6EB1025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17B471D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0081219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812</w:t>
      </w:r>
    </w:p>
    <w:p w14:paraId="74F2BD2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1F4F617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435A6DE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7F3699F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6CBEA12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6838529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53C46DF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31BAE4F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69EF6BF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815</w:t>
      </w:r>
    </w:p>
    <w:p w14:paraId="210EBDF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4D99E27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23923BF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3C1222F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1ED3D06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3EEE7FC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5EA9651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2396FA3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720AF7C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816</w:t>
      </w:r>
    </w:p>
    <w:p w14:paraId="29D0BD0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47EF80E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4A30872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42BD418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71879C8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A8CC1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04ED2E8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1A1FDB2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5327FBC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820</w:t>
      </w:r>
    </w:p>
    <w:p w14:paraId="3FF3D8F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08D842D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6B8A1A2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2C19823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69A6299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2697428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13DF19D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70F02CA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48EE7FD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823</w:t>
      </w:r>
    </w:p>
    <w:p w14:paraId="00AB9F0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5301427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725F7E0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5473FEE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0106F50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02F3ED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62F3078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2073C1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13D44B9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824</w:t>
      </w:r>
    </w:p>
    <w:p w14:paraId="5264706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723971D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20D03A9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6F6385D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5812A00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D91665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2E0FC38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2DCC635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150CBA68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830</w:t>
      </w:r>
    </w:p>
    <w:p w14:paraId="2457F6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5D99959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680BFDE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2F181DB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4B3817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41F98B0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1D5849E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5F1867D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4654175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833</w:t>
      </w:r>
    </w:p>
    <w:p w14:paraId="231050F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43FE6D2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12ADE96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34DEE5E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6626F3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7F680A6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5565278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24AA52C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3535F22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834</w:t>
      </w:r>
    </w:p>
    <w:p w14:paraId="7198CBC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0DCDFE1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329A653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6828EDA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05320C3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6C0C619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3207D69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71C0FDE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13D981F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838</w:t>
      </w:r>
    </w:p>
    <w:p w14:paraId="1A5B2B0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368DBC8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76854CF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72E7ABF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3CBC76E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252A258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5CED986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21FDBA9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1DECB5C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841</w:t>
      </w:r>
    </w:p>
    <w:p w14:paraId="1D07967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472381D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3839A4B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167111D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0AC64DA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749D023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466BB5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2D1CEE2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49E8D476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841</w:t>
      </w:r>
    </w:p>
    <w:p w14:paraId="042B969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173D3C5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842</w:t>
      </w:r>
    </w:p>
    <w:p w14:paraId="2341418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842</w:t>
      </w:r>
    </w:p>
    <w:p w14:paraId="197CBDE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618E0E2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21C2A43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4322EA4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2D83BD1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1FA779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70C9EFC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0E01B4E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7285367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847</w:t>
      </w:r>
    </w:p>
    <w:p w14:paraId="7B87507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1125D76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73C4F72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664AC5F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5D98BE0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849</w:t>
      </w:r>
    </w:p>
    <w:p w14:paraId="47BF596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849</w:t>
      </w:r>
    </w:p>
    <w:p w14:paraId="12D5A11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849</w:t>
      </w:r>
    </w:p>
    <w:p w14:paraId="289256B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1116408B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851</w:t>
      </w:r>
    </w:p>
    <w:p w14:paraId="1DB6CA9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851</w:t>
      </w:r>
    </w:p>
    <w:p w14:paraId="0887089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3F61DE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28A3A29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28A031E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24A7184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395A24F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5249102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57FD0AF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2199C5E6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855</w:t>
      </w:r>
    </w:p>
    <w:p w14:paraId="2349D62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62AA837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856</w:t>
      </w:r>
    </w:p>
    <w:p w14:paraId="428172F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856</w:t>
      </w:r>
    </w:p>
    <w:p w14:paraId="7B257E8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6873A50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856</w:t>
      </w:r>
    </w:p>
    <w:p w14:paraId="378E1EC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856</w:t>
      </w:r>
    </w:p>
    <w:p w14:paraId="623EDAE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2061D03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637E0CE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75C1A67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211D594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7DF6346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694473A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861</w:t>
      </w:r>
    </w:p>
    <w:p w14:paraId="0215EF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1E83FC4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48717B6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4498A9F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2FBE1AE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2B1A575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2C95C5D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08D411D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4ABD302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56EE551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866</w:t>
      </w:r>
    </w:p>
    <w:p w14:paraId="1042266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54C8CE6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36A2549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0C93767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1034EF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59D2F36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0CD0B47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3DA7672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5A2E53E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3E54EED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871</w:t>
      </w:r>
    </w:p>
    <w:p w14:paraId="5B5AF9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871</w:t>
      </w:r>
    </w:p>
    <w:p w14:paraId="4C2E35E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23D7494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1523A2A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1324BE4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03A4BE8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622E09D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1B3D9F2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260E9D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19AF33F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877</w:t>
      </w:r>
    </w:p>
    <w:p w14:paraId="716A367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12B77C7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242EE55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3620AA4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1E3102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5933A55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2D59C28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6787C3E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5E73441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07090C8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882</w:t>
      </w:r>
    </w:p>
    <w:p w14:paraId="0131E0B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7186D89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882</w:t>
      </w:r>
    </w:p>
    <w:p w14:paraId="5D3032A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882</w:t>
      </w:r>
    </w:p>
    <w:p w14:paraId="1D15458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882</w:t>
      </w:r>
    </w:p>
    <w:p w14:paraId="54184F3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43A3B34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883</w:t>
      </w:r>
    </w:p>
    <w:p w14:paraId="7A22149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884</w:t>
      </w:r>
    </w:p>
    <w:p w14:paraId="087BF41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164FE21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11A2182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887</w:t>
      </w:r>
    </w:p>
    <w:p w14:paraId="12854AB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1E8F167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725D5C2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02A4E8E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0B87003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888</w:t>
      </w:r>
    </w:p>
    <w:p w14:paraId="552111B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888</w:t>
      </w:r>
    </w:p>
    <w:p w14:paraId="70B12CA6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888</w:t>
      </w:r>
    </w:p>
    <w:p w14:paraId="580AE06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888</w:t>
      </w:r>
    </w:p>
    <w:p w14:paraId="344FB24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888</w:t>
      </w:r>
    </w:p>
    <w:p w14:paraId="70760B2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888</w:t>
      </w:r>
    </w:p>
    <w:p w14:paraId="7B95CE9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3D22B24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71EDF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767CC5A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2BB6FC5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25FAA43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1B7B98D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6FA26FE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45ABD2E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906</w:t>
      </w:r>
    </w:p>
    <w:p w14:paraId="6BC7980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906</w:t>
      </w:r>
    </w:p>
    <w:p w14:paraId="63210F4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906</w:t>
      </w:r>
    </w:p>
    <w:p w14:paraId="0653E7A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906</w:t>
      </w:r>
    </w:p>
    <w:p w14:paraId="5BEA580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4840733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6B8FE66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0A87FCA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1DF5564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911</w:t>
      </w:r>
    </w:p>
    <w:p w14:paraId="67FBF56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916</w:t>
      </w:r>
    </w:p>
    <w:p w14:paraId="480243D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916</w:t>
      </w:r>
    </w:p>
    <w:p w14:paraId="19F062C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916</w:t>
      </w:r>
    </w:p>
    <w:p w14:paraId="360A021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916</w:t>
      </w:r>
    </w:p>
    <w:p w14:paraId="38FF4D7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916</w:t>
      </w:r>
    </w:p>
    <w:p w14:paraId="354B22D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916</w:t>
      </w:r>
    </w:p>
    <w:p w14:paraId="1E84B22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917</w:t>
      </w:r>
    </w:p>
    <w:p w14:paraId="63B35B6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918</w:t>
      </w:r>
    </w:p>
    <w:p w14:paraId="72C68B6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45DFF55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935</w:t>
      </w:r>
    </w:p>
    <w:p w14:paraId="3BD3161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935</w:t>
      </w:r>
    </w:p>
    <w:p w14:paraId="2C035F4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935</w:t>
      </w:r>
    </w:p>
    <w:p w14:paraId="1869ED8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32C8F3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936</w:t>
      </w:r>
    </w:p>
    <w:p w14:paraId="622EC78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936</w:t>
      </w:r>
    </w:p>
    <w:p w14:paraId="37AA663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936</w:t>
      </w:r>
    </w:p>
    <w:p w14:paraId="1F1FCE0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936</w:t>
      </w:r>
    </w:p>
    <w:p w14:paraId="222ED28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14.2</w:t>
      </w:r>
      <w:r w:rsidRPr="008F1E50">
        <w:rPr>
          <w:rFonts w:eastAsia="SimSun"/>
          <w:noProof/>
          <w:lang w:eastAsia="en-US"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946</w:t>
      </w:r>
    </w:p>
    <w:p w14:paraId="794F80E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953</w:t>
      </w:r>
    </w:p>
    <w:p w14:paraId="7A10DB0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73B0B0A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5C76E22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57CE84A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28C4B58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1D746C8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1674869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0F5CC30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967</w:t>
      </w:r>
    </w:p>
    <w:p w14:paraId="74B37BE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971</w:t>
      </w:r>
    </w:p>
    <w:p w14:paraId="24A6016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971</w:t>
      </w:r>
    </w:p>
    <w:p w14:paraId="0F9078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971</w:t>
      </w:r>
    </w:p>
    <w:p w14:paraId="3479120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972</w:t>
      </w:r>
    </w:p>
    <w:p w14:paraId="23B526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974</w:t>
      </w:r>
    </w:p>
    <w:p w14:paraId="77A4300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974</w:t>
      </w:r>
    </w:p>
    <w:p w14:paraId="70D2C6F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974</w:t>
      </w:r>
    </w:p>
    <w:p w14:paraId="6127F6E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536E70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987</w:t>
      </w:r>
    </w:p>
    <w:p w14:paraId="364A212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990</w:t>
      </w:r>
    </w:p>
    <w:p w14:paraId="54E7C48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990</w:t>
      </w:r>
    </w:p>
    <w:p w14:paraId="5A6BD26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990</w:t>
      </w:r>
    </w:p>
    <w:p w14:paraId="75728A7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991</w:t>
      </w:r>
    </w:p>
    <w:p w14:paraId="4636A5B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991</w:t>
      </w:r>
    </w:p>
    <w:p w14:paraId="397F1C1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991</w:t>
      </w:r>
    </w:p>
    <w:p w14:paraId="5C657F5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991</w:t>
      </w:r>
    </w:p>
    <w:p w14:paraId="3CD1FB8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991</w:t>
      </w:r>
    </w:p>
    <w:p w14:paraId="5EAC21B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1002</w:t>
      </w:r>
    </w:p>
    <w:p w14:paraId="0C9767D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1005</w:t>
      </w:r>
    </w:p>
    <w:p w14:paraId="2777799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1006</w:t>
      </w:r>
    </w:p>
    <w:p w14:paraId="2D7FC76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1006</w:t>
      </w:r>
    </w:p>
    <w:p w14:paraId="1A11B3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1006</w:t>
      </w:r>
    </w:p>
    <w:p w14:paraId="342BA33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1008</w:t>
      </w:r>
    </w:p>
    <w:p w14:paraId="0920D2A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1008</w:t>
      </w:r>
    </w:p>
    <w:p w14:paraId="4B3E964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1009</w:t>
      </w:r>
    </w:p>
    <w:p w14:paraId="3B1714E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1010</w:t>
      </w:r>
    </w:p>
    <w:p w14:paraId="7F8AB5B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1020</w:t>
      </w:r>
    </w:p>
    <w:p w14:paraId="076A23B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1025</w:t>
      </w:r>
    </w:p>
    <w:p w14:paraId="0DE9159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1026</w:t>
      </w:r>
    </w:p>
    <w:p w14:paraId="41EE5A8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1026</w:t>
      </w:r>
    </w:p>
    <w:p w14:paraId="701500D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1026</w:t>
      </w:r>
    </w:p>
    <w:p w14:paraId="70CDBF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1028</w:t>
      </w:r>
    </w:p>
    <w:p w14:paraId="2047B03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1028</w:t>
      </w:r>
    </w:p>
    <w:p w14:paraId="793F5FA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1029</w:t>
      </w:r>
    </w:p>
    <w:p w14:paraId="0F46772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1030</w:t>
      </w:r>
    </w:p>
    <w:p w14:paraId="1D56884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1042</w:t>
      </w:r>
    </w:p>
    <w:p w14:paraId="1BB62B7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1046</w:t>
      </w:r>
    </w:p>
    <w:p w14:paraId="36AD2AE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2C5390C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1CE5BFE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34FF5E0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1047</w:t>
      </w:r>
    </w:p>
    <w:p w14:paraId="43C60D7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1047</w:t>
      </w:r>
    </w:p>
    <w:p w14:paraId="1FFFD53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1047</w:t>
      </w:r>
    </w:p>
    <w:p w14:paraId="34A46FC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1047</w:t>
      </w:r>
    </w:p>
    <w:p w14:paraId="236137B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1059</w:t>
      </w:r>
    </w:p>
    <w:p w14:paraId="63A2CB6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8F1E5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1063</w:t>
      </w:r>
    </w:p>
    <w:p w14:paraId="7761440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8F1E50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1063</w:t>
      </w:r>
    </w:p>
    <w:p w14:paraId="697B505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AC6731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6A3B51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00BAB11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1066</w:t>
      </w:r>
    </w:p>
    <w:p w14:paraId="1527E65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1066</w:t>
      </w:r>
    </w:p>
    <w:p w14:paraId="36BC798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778F719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1067</w:t>
      </w:r>
    </w:p>
    <w:p w14:paraId="5506B1A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1077</w:t>
      </w:r>
    </w:p>
    <w:p w14:paraId="7CDB670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8F1E50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1079</w:t>
      </w:r>
    </w:p>
    <w:p w14:paraId="080B88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1079</w:t>
      </w:r>
    </w:p>
    <w:p w14:paraId="3D8BE8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1079</w:t>
      </w:r>
    </w:p>
    <w:p w14:paraId="3B683F4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1079</w:t>
      </w:r>
    </w:p>
    <w:p w14:paraId="294F877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1079</w:t>
      </w:r>
    </w:p>
    <w:p w14:paraId="6B0DAF4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1079</w:t>
      </w:r>
    </w:p>
    <w:p w14:paraId="070B4EE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57DFC33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3E51357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1082</w:t>
      </w:r>
    </w:p>
    <w:p w14:paraId="4C7D660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1084</w:t>
      </w:r>
    </w:p>
    <w:p w14:paraId="01BF28A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1D8764E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6E371B1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1084</w:t>
      </w:r>
    </w:p>
    <w:p w14:paraId="5317D13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1084</w:t>
      </w:r>
    </w:p>
    <w:p w14:paraId="53C144B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1084</w:t>
      </w:r>
    </w:p>
    <w:p w14:paraId="3875898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1085</w:t>
      </w:r>
    </w:p>
    <w:p w14:paraId="102AD01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1086</w:t>
      </w:r>
    </w:p>
    <w:p w14:paraId="557E1BC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1094</w:t>
      </w:r>
    </w:p>
    <w:p w14:paraId="61FDAE0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1096</w:t>
      </w:r>
    </w:p>
    <w:p w14:paraId="5C0A874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1AF594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5A5771C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67B56AD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35D16C4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E33273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1097</w:t>
      </w:r>
    </w:p>
    <w:p w14:paraId="4B748A3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50E7A8B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1108</w:t>
      </w:r>
    </w:p>
    <w:p w14:paraId="62403F8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1110</w:t>
      </w:r>
    </w:p>
    <w:p w14:paraId="55D32AF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212318C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5A7B1B4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3FD181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6373325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1113</w:t>
      </w:r>
    </w:p>
    <w:p w14:paraId="555F6FD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1114</w:t>
      </w:r>
    </w:p>
    <w:p w14:paraId="4951D64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1115</w:t>
      </w:r>
    </w:p>
    <w:p w14:paraId="63965FD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1AE6E91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1128</w:t>
      </w:r>
    </w:p>
    <w:p w14:paraId="2787C24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1E3447B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56AF832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26485DC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414305A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1129</w:t>
      </w:r>
    </w:p>
    <w:p w14:paraId="433D518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1129</w:t>
      </w:r>
    </w:p>
    <w:p w14:paraId="226E85A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1130</w:t>
      </w:r>
    </w:p>
    <w:p w14:paraId="050A6C6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1141</w:t>
      </w:r>
    </w:p>
    <w:p w14:paraId="7BED743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1143</w:t>
      </w:r>
    </w:p>
    <w:p w14:paraId="5F91840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1143</w:t>
      </w:r>
    </w:p>
    <w:p w14:paraId="6C82029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1143</w:t>
      </w:r>
    </w:p>
    <w:p w14:paraId="52AA27B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1143</w:t>
      </w:r>
    </w:p>
    <w:p w14:paraId="64C318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2B9D874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1145</w:t>
      </w:r>
    </w:p>
    <w:p w14:paraId="555BF3C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1145</w:t>
      </w:r>
    </w:p>
    <w:p w14:paraId="43A4079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1146</w:t>
      </w:r>
    </w:p>
    <w:p w14:paraId="06C3EDB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258378B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1157</w:t>
      </w:r>
    </w:p>
    <w:p w14:paraId="3FBB129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06C6273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7ADA5CF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1157</w:t>
      </w:r>
    </w:p>
    <w:p w14:paraId="262C50B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0D22055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1157</w:t>
      </w:r>
    </w:p>
    <w:p w14:paraId="6D342B5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1158</w:t>
      </w:r>
    </w:p>
    <w:p w14:paraId="05701DD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3935D4F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6136E37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1171</w:t>
      </w:r>
    </w:p>
    <w:p w14:paraId="11C2064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1171</w:t>
      </w:r>
    </w:p>
    <w:p w14:paraId="5B76CF4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1171</w:t>
      </w:r>
    </w:p>
    <w:p w14:paraId="77FA53D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1171</w:t>
      </w:r>
    </w:p>
    <w:p w14:paraId="597068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1171</w:t>
      </w:r>
    </w:p>
    <w:p w14:paraId="486AC16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1173</w:t>
      </w:r>
    </w:p>
    <w:p w14:paraId="428B63B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1173</w:t>
      </w:r>
    </w:p>
    <w:p w14:paraId="787E2E2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1174</w:t>
      </w:r>
    </w:p>
    <w:p w14:paraId="1BBCE4C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1175</w:t>
      </w:r>
    </w:p>
    <w:p w14:paraId="38A2A8D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533469E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1188</w:t>
      </w:r>
    </w:p>
    <w:p w14:paraId="1CCF409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55EDEF3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23FF15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1188</w:t>
      </w:r>
    </w:p>
    <w:p w14:paraId="0BEF81F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7E5A8F3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1189</w:t>
      </w:r>
    </w:p>
    <w:p w14:paraId="733515A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1189</w:t>
      </w:r>
    </w:p>
    <w:p w14:paraId="568DB93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1189</w:t>
      </w:r>
    </w:p>
    <w:p w14:paraId="16070FF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1193</w:t>
      </w:r>
    </w:p>
    <w:p w14:paraId="27FCCEF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1196</w:t>
      </w:r>
    </w:p>
    <w:p w14:paraId="289D088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2B5D670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3947648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1197</w:t>
      </w:r>
    </w:p>
    <w:p w14:paraId="02E8136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1199</w:t>
      </w:r>
    </w:p>
    <w:p w14:paraId="1C3CAB5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1199</w:t>
      </w:r>
    </w:p>
    <w:p w14:paraId="5E85CB1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1199</w:t>
      </w:r>
    </w:p>
    <w:p w14:paraId="4DCC77A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1201</w:t>
      </w:r>
    </w:p>
    <w:p w14:paraId="38176D7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75CFCE6A" w14:textId="77777777" w:rsidR="00365996" w:rsidRDefault="00365996">
      <w:pPr>
        <w:pStyle w:val="TOC3"/>
        <w:tabs>
          <w:tab w:val="left" w:pos="7951"/>
        </w:tabs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The rate of successful tests during repeated tests shall be at least 90% with a confidence level of 95%.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1217</w:t>
      </w:r>
    </w:p>
    <w:p w14:paraId="402EA45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1217</w:t>
      </w:r>
    </w:p>
    <w:p w14:paraId="5863130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1217</w:t>
      </w:r>
    </w:p>
    <w:p w14:paraId="6BDE4F6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1218</w:t>
      </w:r>
    </w:p>
    <w:p w14:paraId="4A9839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1218</w:t>
      </w:r>
    </w:p>
    <w:p w14:paraId="4CF1D13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1218</w:t>
      </w:r>
    </w:p>
    <w:p w14:paraId="73F33E2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1218</w:t>
      </w:r>
    </w:p>
    <w:p w14:paraId="55A574C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1218</w:t>
      </w:r>
    </w:p>
    <w:p w14:paraId="477ED3A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1223</w:t>
      </w:r>
    </w:p>
    <w:p w14:paraId="678BBA0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1227</w:t>
      </w:r>
    </w:p>
    <w:p w14:paraId="766CE6D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1227</w:t>
      </w:r>
    </w:p>
    <w:p w14:paraId="4AE01AA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1227</w:t>
      </w:r>
    </w:p>
    <w:p w14:paraId="126B1EA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1228</w:t>
      </w:r>
    </w:p>
    <w:p w14:paraId="3283F06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1228</w:t>
      </w:r>
    </w:p>
    <w:p w14:paraId="0AAA129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39989BD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1230</w:t>
      </w:r>
    </w:p>
    <w:p w14:paraId="2E9ECD7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1230</w:t>
      </w:r>
    </w:p>
    <w:p w14:paraId="1D3DF41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1231</w:t>
      </w:r>
    </w:p>
    <w:p w14:paraId="6CCA4C0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1237</w:t>
      </w:r>
    </w:p>
    <w:p w14:paraId="27D4A14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1239</w:t>
      </w:r>
    </w:p>
    <w:p w14:paraId="233C2C1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1239</w:t>
      </w:r>
    </w:p>
    <w:p w14:paraId="5674152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1239</w:t>
      </w:r>
    </w:p>
    <w:p w14:paraId="3E5CEF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1239</w:t>
      </w:r>
    </w:p>
    <w:p w14:paraId="0E6C769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1242</w:t>
      </w:r>
    </w:p>
    <w:p w14:paraId="720E5A7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1242</w:t>
      </w:r>
    </w:p>
    <w:p w14:paraId="2BB2733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1242</w:t>
      </w:r>
    </w:p>
    <w:p w14:paraId="77FB882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1242</w:t>
      </w:r>
    </w:p>
    <w:p w14:paraId="07A34BB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1248</w:t>
      </w:r>
    </w:p>
    <w:p w14:paraId="1E9B5AC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1250</w:t>
      </w:r>
    </w:p>
    <w:p w14:paraId="48F76FB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1250</w:t>
      </w:r>
    </w:p>
    <w:p w14:paraId="5784D7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1250</w:t>
      </w:r>
    </w:p>
    <w:p w14:paraId="1E59BE6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1250</w:t>
      </w:r>
    </w:p>
    <w:p w14:paraId="73E9769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1251</w:t>
      </w:r>
    </w:p>
    <w:p w14:paraId="5E765EA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1251</w:t>
      </w:r>
    </w:p>
    <w:p w14:paraId="7E1A460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1252</w:t>
      </w:r>
    </w:p>
    <w:p w14:paraId="50FE0D3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1253</w:t>
      </w:r>
    </w:p>
    <w:p w14:paraId="3D4E666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1258</w:t>
      </w:r>
    </w:p>
    <w:p w14:paraId="03BA57D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1260</w:t>
      </w:r>
    </w:p>
    <w:p w14:paraId="1EC8298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1260</w:t>
      </w:r>
    </w:p>
    <w:p w14:paraId="7FEDB46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1260</w:t>
      </w:r>
    </w:p>
    <w:p w14:paraId="5D2F7CA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1260</w:t>
      </w:r>
    </w:p>
    <w:p w14:paraId="01CE28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1261</w:t>
      </w:r>
    </w:p>
    <w:p w14:paraId="5CFE20E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1261</w:t>
      </w:r>
    </w:p>
    <w:p w14:paraId="1C41C90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1262</w:t>
      </w:r>
    </w:p>
    <w:p w14:paraId="22CA642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1262</w:t>
      </w:r>
    </w:p>
    <w:p w14:paraId="49718F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1267</w:t>
      </w:r>
    </w:p>
    <w:p w14:paraId="24A67E92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1267</w:t>
      </w:r>
    </w:p>
    <w:p w14:paraId="22526B6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1267</w:t>
      </w:r>
    </w:p>
    <w:p w14:paraId="4EEE0E8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1267</w:t>
      </w:r>
    </w:p>
    <w:p w14:paraId="1DB023E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1267</w:t>
      </w:r>
    </w:p>
    <w:p w14:paraId="095E9DC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1267</w:t>
      </w:r>
    </w:p>
    <w:p w14:paraId="0DD89A7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1268</w:t>
      </w:r>
    </w:p>
    <w:p w14:paraId="49AB7F2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1268</w:t>
      </w:r>
    </w:p>
    <w:p w14:paraId="533A01E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1269</w:t>
      </w:r>
    </w:p>
    <w:p w14:paraId="736751E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1269</w:t>
      </w:r>
    </w:p>
    <w:p w14:paraId="5DBF09F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1270</w:t>
      </w:r>
    </w:p>
    <w:p w14:paraId="04ED9E1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1271</w:t>
      </w:r>
    </w:p>
    <w:p w14:paraId="2AD6F15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1283</w:t>
      </w:r>
    </w:p>
    <w:p w14:paraId="12F62CD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1286</w:t>
      </w:r>
    </w:p>
    <w:p w14:paraId="092211F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1286</w:t>
      </w:r>
    </w:p>
    <w:p w14:paraId="7B17E18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1286</w:t>
      </w:r>
    </w:p>
    <w:p w14:paraId="5E331B9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1286</w:t>
      </w:r>
    </w:p>
    <w:p w14:paraId="69B5F79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1286</w:t>
      </w:r>
    </w:p>
    <w:p w14:paraId="04E7911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1286</w:t>
      </w:r>
    </w:p>
    <w:p w14:paraId="42B57B7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1287</w:t>
      </w:r>
    </w:p>
    <w:p w14:paraId="474E5DD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1287</w:t>
      </w:r>
    </w:p>
    <w:p w14:paraId="24730A9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1300</w:t>
      </w:r>
    </w:p>
    <w:p w14:paraId="6C6A755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1303</w:t>
      </w:r>
    </w:p>
    <w:p w14:paraId="4B2431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1303</w:t>
      </w:r>
    </w:p>
    <w:p w14:paraId="4685D35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1303</w:t>
      </w:r>
    </w:p>
    <w:p w14:paraId="170A5AD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1303</w:t>
      </w:r>
    </w:p>
    <w:p w14:paraId="034B016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1303</w:t>
      </w:r>
    </w:p>
    <w:p w14:paraId="6F82BC5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1303</w:t>
      </w:r>
    </w:p>
    <w:p w14:paraId="057F43B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1304</w:t>
      </w:r>
    </w:p>
    <w:p w14:paraId="7E55E7F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1304</w:t>
      </w:r>
    </w:p>
    <w:p w14:paraId="40B023A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1315</w:t>
      </w:r>
    </w:p>
    <w:p w14:paraId="4054978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1319</w:t>
      </w:r>
    </w:p>
    <w:p w14:paraId="084527E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1319</w:t>
      </w:r>
    </w:p>
    <w:p w14:paraId="60187BF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1319</w:t>
      </w:r>
    </w:p>
    <w:p w14:paraId="2657C1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1319</w:t>
      </w:r>
    </w:p>
    <w:p w14:paraId="0F994DD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1319</w:t>
      </w:r>
    </w:p>
    <w:p w14:paraId="074BB05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1320</w:t>
      </w:r>
    </w:p>
    <w:p w14:paraId="7DB973F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1320</w:t>
      </w:r>
    </w:p>
    <w:p w14:paraId="4EA1B91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1320</w:t>
      </w:r>
    </w:p>
    <w:p w14:paraId="2D45BD2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1332</w:t>
      </w:r>
    </w:p>
    <w:p w14:paraId="67777F2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1336</w:t>
      </w:r>
    </w:p>
    <w:p w14:paraId="6E55D52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1336</w:t>
      </w:r>
    </w:p>
    <w:p w14:paraId="6DDF3F2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1336</w:t>
      </w:r>
    </w:p>
    <w:p w14:paraId="2886193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1336</w:t>
      </w:r>
    </w:p>
    <w:p w14:paraId="3B82951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1338</w:t>
      </w:r>
    </w:p>
    <w:p w14:paraId="1B9F91F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1338</w:t>
      </w:r>
    </w:p>
    <w:p w14:paraId="53AE8F8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1339</w:t>
      </w:r>
    </w:p>
    <w:p w14:paraId="6AC645F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1340</w:t>
      </w:r>
    </w:p>
    <w:p w14:paraId="537675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1353</w:t>
      </w:r>
    </w:p>
    <w:p w14:paraId="0291794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1355</w:t>
      </w:r>
    </w:p>
    <w:p w14:paraId="21E5BF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1355</w:t>
      </w:r>
    </w:p>
    <w:p w14:paraId="05F5577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1355</w:t>
      </w:r>
    </w:p>
    <w:p w14:paraId="302A124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1356</w:t>
      </w:r>
    </w:p>
    <w:p w14:paraId="590C0CA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1358</w:t>
      </w:r>
    </w:p>
    <w:p w14:paraId="3E4E3AD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1358</w:t>
      </w:r>
    </w:p>
    <w:p w14:paraId="5A34DBB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1358</w:t>
      </w:r>
    </w:p>
    <w:p w14:paraId="38DEEF5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1359</w:t>
      </w:r>
    </w:p>
    <w:p w14:paraId="5B9115A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1373</w:t>
      </w:r>
    </w:p>
    <w:p w14:paraId="67F980B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1376</w:t>
      </w:r>
    </w:p>
    <w:p w14:paraId="69CBB16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1376</w:t>
      </w:r>
    </w:p>
    <w:p w14:paraId="46620D8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1376</w:t>
      </w:r>
    </w:p>
    <w:p w14:paraId="3AAE65C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1376</w:t>
      </w:r>
    </w:p>
    <w:p w14:paraId="4F82C2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1376</w:t>
      </w:r>
    </w:p>
    <w:p w14:paraId="66717DB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1376</w:t>
      </w:r>
    </w:p>
    <w:p w14:paraId="2AEFDC0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1376</w:t>
      </w:r>
    </w:p>
    <w:p w14:paraId="4ED89B2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1377</w:t>
      </w:r>
    </w:p>
    <w:p w14:paraId="66C54A9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1390</w:t>
      </w:r>
    </w:p>
    <w:p w14:paraId="39CB3C6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1393</w:t>
      </w:r>
    </w:p>
    <w:p w14:paraId="44D9021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1393</w:t>
      </w:r>
    </w:p>
    <w:p w14:paraId="543177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1393</w:t>
      </w:r>
    </w:p>
    <w:p w14:paraId="08CC13B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1393</w:t>
      </w:r>
    </w:p>
    <w:p w14:paraId="181C01F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1395</w:t>
      </w:r>
    </w:p>
    <w:p w14:paraId="0584D91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1395</w:t>
      </w:r>
    </w:p>
    <w:p w14:paraId="548A330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1396</w:t>
      </w:r>
    </w:p>
    <w:p w14:paraId="54D5942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1397</w:t>
      </w:r>
    </w:p>
    <w:p w14:paraId="20A15D8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698D06B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1412</w:t>
      </w:r>
    </w:p>
    <w:p w14:paraId="62466C3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1412</w:t>
      </w:r>
    </w:p>
    <w:p w14:paraId="42B1A75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1412</w:t>
      </w:r>
    </w:p>
    <w:p w14:paraId="346D5AA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1412</w:t>
      </w:r>
    </w:p>
    <w:p w14:paraId="623C367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3B01BBE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1414</w:t>
      </w:r>
    </w:p>
    <w:p w14:paraId="4C9397B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1415</w:t>
      </w:r>
    </w:p>
    <w:p w14:paraId="553023C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1416</w:t>
      </w:r>
    </w:p>
    <w:p w14:paraId="32D9F43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1430</w:t>
      </w:r>
    </w:p>
    <w:p w14:paraId="6E79E6A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1433</w:t>
      </w:r>
    </w:p>
    <w:p w14:paraId="559248E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680343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605085B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1433</w:t>
      </w:r>
    </w:p>
    <w:p w14:paraId="0C26183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1433</w:t>
      </w:r>
    </w:p>
    <w:p w14:paraId="2C7CD1C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1433</w:t>
      </w:r>
    </w:p>
    <w:p w14:paraId="4B895FB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7028E84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6C6504D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1446</w:t>
      </w:r>
    </w:p>
    <w:p w14:paraId="7A7702AB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1450</w:t>
      </w:r>
    </w:p>
    <w:p w14:paraId="42AE493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1450</w:t>
      </w:r>
    </w:p>
    <w:p w14:paraId="333C916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35A24FD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1450</w:t>
      </w:r>
    </w:p>
    <w:p w14:paraId="2EDDD2E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1450</w:t>
      </w:r>
    </w:p>
    <w:p w14:paraId="0EEFF18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1452</w:t>
      </w:r>
    </w:p>
    <w:p w14:paraId="2611C88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1452</w:t>
      </w:r>
    </w:p>
    <w:p w14:paraId="13476A0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1453</w:t>
      </w:r>
    </w:p>
    <w:p w14:paraId="35BBF0E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1454</w:t>
      </w:r>
    </w:p>
    <w:p w14:paraId="06159DA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1469</w:t>
      </w:r>
    </w:p>
    <w:p w14:paraId="064D809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1473</w:t>
      </w:r>
    </w:p>
    <w:p w14:paraId="664BA6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7F50C70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58EFBF4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0089733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3416B55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1473</w:t>
      </w:r>
    </w:p>
    <w:p w14:paraId="66379DB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1473</w:t>
      </w:r>
    </w:p>
    <w:p w14:paraId="7EA9D23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1473</w:t>
      </w:r>
    </w:p>
    <w:p w14:paraId="53F2D65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1485</w:t>
      </w:r>
    </w:p>
    <w:p w14:paraId="26155E0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1488</w:t>
      </w:r>
    </w:p>
    <w:p w14:paraId="1CC4587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338333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4B667C5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35BCD2A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1491</w:t>
      </w:r>
    </w:p>
    <w:p w14:paraId="27EAEBC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1491</w:t>
      </w:r>
    </w:p>
    <w:p w14:paraId="7A62E15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3E6CAAF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1492</w:t>
      </w:r>
    </w:p>
    <w:p w14:paraId="69E79B1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1505</w:t>
      </w:r>
    </w:p>
    <w:p w14:paraId="7534FD7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1507</w:t>
      </w:r>
    </w:p>
    <w:p w14:paraId="0CECCF1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1507</w:t>
      </w:r>
    </w:p>
    <w:p w14:paraId="73D09D5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1507</w:t>
      </w:r>
    </w:p>
    <w:p w14:paraId="2531B8A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7F84A2A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1E61847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1509</w:t>
      </w:r>
    </w:p>
    <w:p w14:paraId="1E22A2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31C1760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1510</w:t>
      </w:r>
    </w:p>
    <w:p w14:paraId="65D9966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1524</w:t>
      </w:r>
    </w:p>
    <w:p w14:paraId="676AC4A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1527</w:t>
      </w:r>
    </w:p>
    <w:p w14:paraId="06081EF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1528</w:t>
      </w:r>
    </w:p>
    <w:p w14:paraId="0098450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1528</w:t>
      </w:r>
    </w:p>
    <w:p w14:paraId="6C9C84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1528</w:t>
      </w:r>
    </w:p>
    <w:p w14:paraId="4B8643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1529</w:t>
      </w:r>
    </w:p>
    <w:p w14:paraId="78CC02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1529</w:t>
      </w:r>
    </w:p>
    <w:p w14:paraId="458974B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1529</w:t>
      </w:r>
    </w:p>
    <w:p w14:paraId="4550815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1530</w:t>
      </w:r>
    </w:p>
    <w:p w14:paraId="3C7F3BD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1543</w:t>
      </w:r>
    </w:p>
    <w:p w14:paraId="7827F21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1546</w:t>
      </w:r>
    </w:p>
    <w:p w14:paraId="2F7F124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1546</w:t>
      </w:r>
    </w:p>
    <w:p w14:paraId="38EE0B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1546</w:t>
      </w:r>
    </w:p>
    <w:p w14:paraId="1F46E28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1547</w:t>
      </w:r>
    </w:p>
    <w:p w14:paraId="7D6C497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1548</w:t>
      </w:r>
    </w:p>
    <w:p w14:paraId="3E4AB1C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1548</w:t>
      </w:r>
    </w:p>
    <w:p w14:paraId="5292A91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1548</w:t>
      </w:r>
    </w:p>
    <w:p w14:paraId="5F6E692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1549</w:t>
      </w:r>
    </w:p>
    <w:p w14:paraId="29C47F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1561</w:t>
      </w:r>
    </w:p>
    <w:p w14:paraId="725610B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1565</w:t>
      </w:r>
    </w:p>
    <w:p w14:paraId="6ACBE35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1565</w:t>
      </w:r>
    </w:p>
    <w:p w14:paraId="2ADE717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32B437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46C3FB1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67842CD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54B8461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1567</w:t>
      </w:r>
    </w:p>
    <w:p w14:paraId="3C66878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4468FF7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1569</w:t>
      </w:r>
    </w:p>
    <w:p w14:paraId="0B1E04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1584</w:t>
      </w:r>
    </w:p>
    <w:p w14:paraId="19A15A2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1584</w:t>
      </w:r>
    </w:p>
    <w:p w14:paraId="5E0C8E9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1584</w:t>
      </w:r>
    </w:p>
    <w:p w14:paraId="22C628F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1584</w:t>
      </w:r>
    </w:p>
    <w:p w14:paraId="271D7E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1584</w:t>
      </w:r>
    </w:p>
    <w:p w14:paraId="3184B2D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4ACC9BE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1585</w:t>
      </w:r>
    </w:p>
    <w:p w14:paraId="268675B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1585</w:t>
      </w:r>
    </w:p>
    <w:p w14:paraId="0F5EC42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1585</w:t>
      </w:r>
    </w:p>
    <w:p w14:paraId="4198AB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1588</w:t>
      </w:r>
    </w:p>
    <w:p w14:paraId="190736D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1588</w:t>
      </w:r>
    </w:p>
    <w:p w14:paraId="44D007A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1588</w:t>
      </w:r>
    </w:p>
    <w:p w14:paraId="7BC3B1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1588</w:t>
      </w:r>
    </w:p>
    <w:p w14:paraId="1D6FB9D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1589</w:t>
      </w:r>
    </w:p>
    <w:p w14:paraId="623998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1589</w:t>
      </w:r>
    </w:p>
    <w:p w14:paraId="56A6765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1589</w:t>
      </w:r>
    </w:p>
    <w:p w14:paraId="4B179B7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1589</w:t>
      </w:r>
    </w:p>
    <w:p w14:paraId="63B4CBB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1589</w:t>
      </w:r>
    </w:p>
    <w:p w14:paraId="29F9473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5B2DC0E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1597</w:t>
      </w:r>
    </w:p>
    <w:p w14:paraId="054D3E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F654D4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1597</w:t>
      </w:r>
    </w:p>
    <w:p w14:paraId="6C52CDD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3FAFE01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5933A4B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2D44128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2788529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1598</w:t>
      </w:r>
    </w:p>
    <w:p w14:paraId="33D41FA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1605</w:t>
      </w:r>
    </w:p>
    <w:p w14:paraId="6BCF0C21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8F1E50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1608</w:t>
      </w:r>
    </w:p>
    <w:p w14:paraId="01112C4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1608</w:t>
      </w:r>
    </w:p>
    <w:p w14:paraId="0ADB5A3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purpose</w:t>
      </w:r>
      <w:r>
        <w:rPr>
          <w:noProof/>
        </w:rPr>
        <w:tab/>
        <w:t>1608</w:t>
      </w:r>
    </w:p>
    <w:p w14:paraId="1C207D9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applicability</w:t>
      </w:r>
      <w:r>
        <w:rPr>
          <w:noProof/>
        </w:rPr>
        <w:tab/>
        <w:t>1608</w:t>
      </w:r>
    </w:p>
    <w:p w14:paraId="257FFDF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Minimum conformance requirements</w:t>
      </w:r>
      <w:r>
        <w:rPr>
          <w:noProof/>
        </w:rPr>
        <w:tab/>
        <w:t>1608</w:t>
      </w:r>
    </w:p>
    <w:p w14:paraId="3A3F9E1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description</w:t>
      </w:r>
      <w:r>
        <w:rPr>
          <w:noProof/>
        </w:rPr>
        <w:tab/>
        <w:t>1611</w:t>
      </w:r>
    </w:p>
    <w:p w14:paraId="35A11CB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1611</w:t>
      </w:r>
    </w:p>
    <w:p w14:paraId="00D7120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1611</w:t>
      </w:r>
    </w:p>
    <w:p w14:paraId="55DBCBA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1612</w:t>
      </w:r>
    </w:p>
    <w:p w14:paraId="6C2053C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requirement</w:t>
      </w:r>
      <w:r>
        <w:rPr>
          <w:noProof/>
        </w:rPr>
        <w:tab/>
        <w:t>1618</w:t>
      </w:r>
    </w:p>
    <w:p w14:paraId="2F39FE1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1619</w:t>
      </w:r>
    </w:p>
    <w:p w14:paraId="5ED660B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1631</w:t>
      </w:r>
    </w:p>
    <w:p w14:paraId="6148756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purpose</w:t>
      </w:r>
      <w:r>
        <w:rPr>
          <w:noProof/>
        </w:rPr>
        <w:tab/>
        <w:t>1631</w:t>
      </w:r>
    </w:p>
    <w:p w14:paraId="33CD3AC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applicability</w:t>
      </w:r>
      <w:r>
        <w:rPr>
          <w:noProof/>
        </w:rPr>
        <w:tab/>
        <w:t>1631</w:t>
      </w:r>
    </w:p>
    <w:p w14:paraId="6355956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Minimum conformance requirements</w:t>
      </w:r>
      <w:r>
        <w:rPr>
          <w:noProof/>
        </w:rPr>
        <w:tab/>
        <w:t>1631</w:t>
      </w:r>
    </w:p>
    <w:p w14:paraId="65515C7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description</w:t>
      </w:r>
      <w:r>
        <w:rPr>
          <w:noProof/>
        </w:rPr>
        <w:tab/>
        <w:t>1633</w:t>
      </w:r>
    </w:p>
    <w:p w14:paraId="7D554F7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1633</w:t>
      </w:r>
    </w:p>
    <w:p w14:paraId="4CD598D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1633</w:t>
      </w:r>
    </w:p>
    <w:p w14:paraId="395439A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1634</w:t>
      </w:r>
    </w:p>
    <w:p w14:paraId="6F34B08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cs="Arial"/>
          <w:noProof/>
        </w:rPr>
        <w:t>Test requirement</w:t>
      </w:r>
      <w:r>
        <w:rPr>
          <w:noProof/>
        </w:rPr>
        <w:tab/>
        <w:t>1639</w:t>
      </w:r>
    </w:p>
    <w:p w14:paraId="53661F36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1652</w:t>
      </w:r>
    </w:p>
    <w:p w14:paraId="0FC83C8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1652</w:t>
      </w:r>
    </w:p>
    <w:p w14:paraId="0FC7B03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1652</w:t>
      </w:r>
    </w:p>
    <w:p w14:paraId="7ABFC9E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1652</w:t>
      </w:r>
    </w:p>
    <w:p w14:paraId="2AB27F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1652</w:t>
      </w:r>
    </w:p>
    <w:p w14:paraId="1CDD111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1652</w:t>
      </w:r>
    </w:p>
    <w:p w14:paraId="67E4AB3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1653</w:t>
      </w:r>
    </w:p>
    <w:p w14:paraId="4A89485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1655</w:t>
      </w:r>
    </w:p>
    <w:p w14:paraId="0FA989B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1655</w:t>
      </w:r>
    </w:p>
    <w:p w14:paraId="76146C2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1656</w:t>
      </w:r>
    </w:p>
    <w:p w14:paraId="0886AD2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1656</w:t>
      </w:r>
    </w:p>
    <w:p w14:paraId="31AD6AA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1666</w:t>
      </w:r>
    </w:p>
    <w:p w14:paraId="64E0D54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1669</w:t>
      </w:r>
    </w:p>
    <w:p w14:paraId="20627AA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1669</w:t>
      </w:r>
    </w:p>
    <w:p w14:paraId="7D092B0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1669</w:t>
      </w:r>
    </w:p>
    <w:p w14:paraId="63C529E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1669</w:t>
      </w:r>
    </w:p>
    <w:p w14:paraId="1DE6365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1669</w:t>
      </w:r>
    </w:p>
    <w:p w14:paraId="23BFD89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1669</w:t>
      </w:r>
    </w:p>
    <w:p w14:paraId="11E4CDA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1669</w:t>
      </w:r>
    </w:p>
    <w:p w14:paraId="11B3683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1670</w:t>
      </w:r>
    </w:p>
    <w:p w14:paraId="2AB22EA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1681</w:t>
      </w:r>
    </w:p>
    <w:p w14:paraId="10B444E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1684</w:t>
      </w:r>
    </w:p>
    <w:p w14:paraId="6EC477B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1684</w:t>
      </w:r>
    </w:p>
    <w:p w14:paraId="0232400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3.</w:t>
      </w:r>
      <w:r w:rsidRPr="008F1E5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applicability</w:t>
      </w:r>
      <w:r>
        <w:rPr>
          <w:noProof/>
        </w:rPr>
        <w:tab/>
        <w:t>1684</w:t>
      </w:r>
    </w:p>
    <w:p w14:paraId="5CCE8F5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3.</w:t>
      </w:r>
      <w:r w:rsidRPr="008F1E5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Minimum conformance requirements</w:t>
      </w:r>
      <w:r>
        <w:rPr>
          <w:noProof/>
        </w:rPr>
        <w:tab/>
        <w:t>1684</w:t>
      </w:r>
    </w:p>
    <w:p w14:paraId="7B5D53F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3.</w:t>
      </w:r>
      <w:r w:rsidRPr="008F1E5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description</w:t>
      </w:r>
      <w:r>
        <w:rPr>
          <w:noProof/>
        </w:rPr>
        <w:tab/>
        <w:t>1685</w:t>
      </w:r>
    </w:p>
    <w:p w14:paraId="466C3D3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Initial conditions</w:t>
      </w:r>
      <w:r>
        <w:rPr>
          <w:noProof/>
        </w:rPr>
        <w:tab/>
        <w:t>1685</w:t>
      </w:r>
    </w:p>
    <w:p w14:paraId="41766B0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procedure</w:t>
      </w:r>
      <w:r>
        <w:rPr>
          <w:noProof/>
        </w:rPr>
        <w:tab/>
        <w:t>1685</w:t>
      </w:r>
    </w:p>
    <w:p w14:paraId="76F5073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Message contents</w:t>
      </w:r>
      <w:r>
        <w:rPr>
          <w:noProof/>
        </w:rPr>
        <w:tab/>
        <w:t>1686</w:t>
      </w:r>
    </w:p>
    <w:p w14:paraId="3123C09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16.2.3.</w:t>
      </w:r>
      <w:r w:rsidRPr="008F1E5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requirement</w:t>
      </w:r>
      <w:r>
        <w:rPr>
          <w:noProof/>
        </w:rPr>
        <w:tab/>
        <w:t>1695</w:t>
      </w:r>
    </w:p>
    <w:p w14:paraId="43A076C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 xml:space="preserve">PRS-RSRP measurement period test case for </w:t>
      </w:r>
      <w:r w:rsidRPr="008F1E50">
        <w:rPr>
          <w:rFonts w:eastAsia="SimSun"/>
          <w:noProof/>
          <w:lang w:eastAsia="zh-CN"/>
        </w:rPr>
        <w:t>dual</w:t>
      </w:r>
      <w:r w:rsidRPr="008F1E50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1699</w:t>
      </w:r>
    </w:p>
    <w:p w14:paraId="7DF9E89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purpose</w:t>
      </w:r>
      <w:r>
        <w:rPr>
          <w:noProof/>
        </w:rPr>
        <w:tab/>
        <w:t>1699</w:t>
      </w:r>
    </w:p>
    <w:p w14:paraId="775DC8F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applicability</w:t>
      </w:r>
      <w:r>
        <w:rPr>
          <w:noProof/>
        </w:rPr>
        <w:tab/>
        <w:t>1699</w:t>
      </w:r>
    </w:p>
    <w:p w14:paraId="63F2B3C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Minimum conformance requirements</w:t>
      </w:r>
      <w:r>
        <w:rPr>
          <w:noProof/>
        </w:rPr>
        <w:tab/>
        <w:t>1699</w:t>
      </w:r>
    </w:p>
    <w:p w14:paraId="70E76DE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4.</w:t>
      </w:r>
      <w:r w:rsidRPr="008F1E5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description</w:t>
      </w:r>
      <w:r>
        <w:rPr>
          <w:noProof/>
        </w:rPr>
        <w:tab/>
        <w:t>1699</w:t>
      </w:r>
    </w:p>
    <w:p w14:paraId="796FE8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Initial conditions</w:t>
      </w:r>
      <w:r>
        <w:rPr>
          <w:noProof/>
        </w:rPr>
        <w:tab/>
        <w:t>1700</w:t>
      </w:r>
    </w:p>
    <w:p w14:paraId="553819B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procedure</w:t>
      </w:r>
      <w:r>
        <w:rPr>
          <w:noProof/>
        </w:rPr>
        <w:tab/>
        <w:t>1700</w:t>
      </w:r>
    </w:p>
    <w:p w14:paraId="64408FB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Message contents</w:t>
      </w:r>
      <w:r>
        <w:rPr>
          <w:noProof/>
        </w:rPr>
        <w:tab/>
        <w:t>1700</w:t>
      </w:r>
    </w:p>
    <w:p w14:paraId="1BD6962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16.2.4.</w:t>
      </w:r>
      <w:r w:rsidRPr="008F1E5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requirement</w:t>
      </w:r>
      <w:r>
        <w:rPr>
          <w:noProof/>
        </w:rPr>
        <w:tab/>
        <w:t>1710</w:t>
      </w:r>
    </w:p>
    <w:p w14:paraId="124B503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1714</w:t>
      </w:r>
    </w:p>
    <w:p w14:paraId="6E5196C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B12956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22FB72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2373EED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1716</w:t>
      </w:r>
    </w:p>
    <w:p w14:paraId="319FAA8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1716</w:t>
      </w:r>
    </w:p>
    <w:p w14:paraId="555D6B0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1717</w:t>
      </w:r>
    </w:p>
    <w:p w14:paraId="7BE107D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1717</w:t>
      </w:r>
    </w:p>
    <w:p w14:paraId="02F7E5A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1727</w:t>
      </w:r>
    </w:p>
    <w:p w14:paraId="7B322A6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1730</w:t>
      </w:r>
    </w:p>
    <w:p w14:paraId="4E90CEF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1730</w:t>
      </w:r>
    </w:p>
    <w:p w14:paraId="2460B0B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1730</w:t>
      </w:r>
    </w:p>
    <w:p w14:paraId="2C687EA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1730</w:t>
      </w:r>
    </w:p>
    <w:p w14:paraId="3FCE9CA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1732</w:t>
      </w:r>
    </w:p>
    <w:p w14:paraId="745CE5B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1732</w:t>
      </w:r>
    </w:p>
    <w:p w14:paraId="2AE6AED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1733</w:t>
      </w:r>
    </w:p>
    <w:p w14:paraId="6ECF7CC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1734</w:t>
      </w:r>
    </w:p>
    <w:p w14:paraId="28F38B8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223BB53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1748</w:t>
      </w:r>
    </w:p>
    <w:p w14:paraId="67A3172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1748</w:t>
      </w:r>
    </w:p>
    <w:p w14:paraId="76BB304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1748</w:t>
      </w:r>
    </w:p>
    <w:p w14:paraId="0637946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1748</w:t>
      </w:r>
    </w:p>
    <w:p w14:paraId="1D44AB8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1750</w:t>
      </w:r>
    </w:p>
    <w:p w14:paraId="6E76174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1750</w:t>
      </w:r>
    </w:p>
    <w:p w14:paraId="43684E4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138F858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1751</w:t>
      </w:r>
    </w:p>
    <w:p w14:paraId="0403864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1760</w:t>
      </w:r>
    </w:p>
    <w:p w14:paraId="16434F0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1765</w:t>
      </w:r>
    </w:p>
    <w:p w14:paraId="2F3A7A7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1765</w:t>
      </w:r>
    </w:p>
    <w:p w14:paraId="7179A57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1765</w:t>
      </w:r>
    </w:p>
    <w:p w14:paraId="62CD857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1765</w:t>
      </w:r>
    </w:p>
    <w:p w14:paraId="0186322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143DADD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1767</w:t>
      </w:r>
    </w:p>
    <w:p w14:paraId="1D4233F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1768</w:t>
      </w:r>
    </w:p>
    <w:p w14:paraId="0FD09EE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1769</w:t>
      </w:r>
    </w:p>
    <w:p w14:paraId="516CD20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1779</w:t>
      </w:r>
    </w:p>
    <w:p w14:paraId="56C2516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8F1E5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1784</w:t>
      </w:r>
    </w:p>
    <w:p w14:paraId="77B9284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1784</w:t>
      </w:r>
    </w:p>
    <w:p w14:paraId="154AA8B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1784</w:t>
      </w:r>
    </w:p>
    <w:p w14:paraId="6C3789F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1784</w:t>
      </w:r>
    </w:p>
    <w:p w14:paraId="29B48A8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1784</w:t>
      </w:r>
    </w:p>
    <w:p w14:paraId="0E32D66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1786</w:t>
      </w:r>
    </w:p>
    <w:p w14:paraId="4F56F45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1786</w:t>
      </w:r>
    </w:p>
    <w:p w14:paraId="55E8BB2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1787</w:t>
      </w:r>
    </w:p>
    <w:p w14:paraId="5C6058D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1787</w:t>
      </w:r>
    </w:p>
    <w:p w14:paraId="773D77F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1798</w:t>
      </w:r>
    </w:p>
    <w:p w14:paraId="0C2F1CB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1802</w:t>
      </w:r>
    </w:p>
    <w:p w14:paraId="066E3D8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1802</w:t>
      </w:r>
    </w:p>
    <w:p w14:paraId="4E3B26B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1802</w:t>
      </w:r>
    </w:p>
    <w:p w14:paraId="4E49A0B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1802</w:t>
      </w:r>
    </w:p>
    <w:p w14:paraId="79A82D1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1803</w:t>
      </w:r>
    </w:p>
    <w:p w14:paraId="43D7325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1804</w:t>
      </w:r>
    </w:p>
    <w:p w14:paraId="31B3CD4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1804</w:t>
      </w:r>
    </w:p>
    <w:p w14:paraId="59D6550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1805</w:t>
      </w:r>
    </w:p>
    <w:p w14:paraId="0E882D7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1813</w:t>
      </w:r>
    </w:p>
    <w:p w14:paraId="194595E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1816</w:t>
      </w:r>
    </w:p>
    <w:p w14:paraId="1D94D76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7218300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1816</w:t>
      </w:r>
    </w:p>
    <w:p w14:paraId="24F783C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4687B0F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5E9D436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1818</w:t>
      </w:r>
    </w:p>
    <w:p w14:paraId="5230C04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1819</w:t>
      </w:r>
    </w:p>
    <w:p w14:paraId="334D648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1819</w:t>
      </w:r>
    </w:p>
    <w:p w14:paraId="3B161E6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1829</w:t>
      </w:r>
    </w:p>
    <w:p w14:paraId="5A99385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1832</w:t>
      </w:r>
    </w:p>
    <w:p w14:paraId="4312990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1832</w:t>
      </w:r>
    </w:p>
    <w:p w14:paraId="3B846E7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1832</w:t>
      </w:r>
    </w:p>
    <w:p w14:paraId="628EA06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1832</w:t>
      </w:r>
    </w:p>
    <w:p w14:paraId="14AD3D3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1833</w:t>
      </w:r>
    </w:p>
    <w:p w14:paraId="5512CCC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1833</w:t>
      </w:r>
    </w:p>
    <w:p w14:paraId="4D47186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1833</w:t>
      </w:r>
    </w:p>
    <w:p w14:paraId="3B7F27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1834</w:t>
      </w:r>
    </w:p>
    <w:p w14:paraId="181BCA7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1843</w:t>
      </w:r>
    </w:p>
    <w:p w14:paraId="7D333D6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1846</w:t>
      </w:r>
    </w:p>
    <w:p w14:paraId="31C864A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1846</w:t>
      </w:r>
    </w:p>
    <w:p w14:paraId="6FCA1D6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1846</w:t>
      </w:r>
    </w:p>
    <w:p w14:paraId="37D7D8B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1846</w:t>
      </w:r>
    </w:p>
    <w:p w14:paraId="6EA25A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1846</w:t>
      </w:r>
    </w:p>
    <w:p w14:paraId="6581136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1848</w:t>
      </w:r>
    </w:p>
    <w:p w14:paraId="23D3311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1848</w:t>
      </w:r>
    </w:p>
    <w:p w14:paraId="780FEA5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1848</w:t>
      </w:r>
    </w:p>
    <w:p w14:paraId="159D1BE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1849</w:t>
      </w:r>
    </w:p>
    <w:p w14:paraId="4743B40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1861</w:t>
      </w:r>
    </w:p>
    <w:p w14:paraId="0B5F0F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1862</w:t>
      </w:r>
    </w:p>
    <w:p w14:paraId="58DD6F4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1863</w:t>
      </w:r>
    </w:p>
    <w:p w14:paraId="4202C05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1863</w:t>
      </w:r>
    </w:p>
    <w:p w14:paraId="7E9AE49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1863</w:t>
      </w:r>
    </w:p>
    <w:p w14:paraId="174033C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1863</w:t>
      </w:r>
    </w:p>
    <w:p w14:paraId="150FE2C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1863</w:t>
      </w:r>
    </w:p>
    <w:p w14:paraId="1D7B41E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1863</w:t>
      </w:r>
    </w:p>
    <w:p w14:paraId="1C9B5C4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1863</w:t>
      </w:r>
    </w:p>
    <w:p w14:paraId="0F3026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1869</w:t>
      </w:r>
    </w:p>
    <w:p w14:paraId="4543B46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1870</w:t>
      </w:r>
    </w:p>
    <w:p w14:paraId="516BE0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1871</w:t>
      </w:r>
    </w:p>
    <w:p w14:paraId="3284109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1871</w:t>
      </w:r>
    </w:p>
    <w:p w14:paraId="0F7E30F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1871</w:t>
      </w:r>
    </w:p>
    <w:p w14:paraId="7728B2E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1872</w:t>
      </w:r>
    </w:p>
    <w:p w14:paraId="6F64B6A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1872</w:t>
      </w:r>
    </w:p>
    <w:p w14:paraId="05BF805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1873</w:t>
      </w:r>
    </w:p>
    <w:p w14:paraId="1EAAECC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1874</w:t>
      </w:r>
    </w:p>
    <w:p w14:paraId="1E49AAF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1885</w:t>
      </w:r>
    </w:p>
    <w:p w14:paraId="0B2F989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1889</w:t>
      </w:r>
    </w:p>
    <w:p w14:paraId="3BFCFBA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1889</w:t>
      </w:r>
    </w:p>
    <w:p w14:paraId="734EC44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1889</w:t>
      </w:r>
    </w:p>
    <w:p w14:paraId="2FCCC1B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1889</w:t>
      </w:r>
    </w:p>
    <w:p w14:paraId="5D3169D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1890</w:t>
      </w:r>
    </w:p>
    <w:p w14:paraId="4BB74D4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1890</w:t>
      </w:r>
    </w:p>
    <w:p w14:paraId="521D732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1890</w:t>
      </w:r>
    </w:p>
    <w:p w14:paraId="4ED702B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1890</w:t>
      </w:r>
    </w:p>
    <w:p w14:paraId="298F3F9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1894</w:t>
      </w:r>
    </w:p>
    <w:p w14:paraId="7787E81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8F1E5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1899</w:t>
      </w:r>
    </w:p>
    <w:p w14:paraId="33DF787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1899</w:t>
      </w:r>
    </w:p>
    <w:p w14:paraId="1F1D83C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1899</w:t>
      </w:r>
    </w:p>
    <w:p w14:paraId="4A54A67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1899</w:t>
      </w:r>
    </w:p>
    <w:p w14:paraId="2C82AF7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1899</w:t>
      </w:r>
    </w:p>
    <w:p w14:paraId="2C91733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1902</w:t>
      </w:r>
    </w:p>
    <w:p w14:paraId="62FD034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1902</w:t>
      </w:r>
    </w:p>
    <w:p w14:paraId="1F73AAE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1902</w:t>
      </w:r>
    </w:p>
    <w:p w14:paraId="336F961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1903</w:t>
      </w:r>
    </w:p>
    <w:p w14:paraId="5ADEB39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1909</w:t>
      </w:r>
    </w:p>
    <w:p w14:paraId="2C9CBEF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1912</w:t>
      </w:r>
    </w:p>
    <w:p w14:paraId="1457B18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1912</w:t>
      </w:r>
    </w:p>
    <w:p w14:paraId="0343263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1912</w:t>
      </w:r>
    </w:p>
    <w:p w14:paraId="421D19F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1912</w:t>
      </w:r>
    </w:p>
    <w:p w14:paraId="7178FA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1914</w:t>
      </w:r>
    </w:p>
    <w:p w14:paraId="493C9F4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1914</w:t>
      </w:r>
    </w:p>
    <w:p w14:paraId="35B6C95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1914</w:t>
      </w:r>
    </w:p>
    <w:p w14:paraId="4057266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1914</w:t>
      </w:r>
    </w:p>
    <w:p w14:paraId="6A69642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1920</w:t>
      </w:r>
    </w:p>
    <w:p w14:paraId="68334BF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1922</w:t>
      </w:r>
    </w:p>
    <w:p w14:paraId="12F5ED8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1922</w:t>
      </w:r>
    </w:p>
    <w:p w14:paraId="7FA5AFE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1922</w:t>
      </w:r>
    </w:p>
    <w:p w14:paraId="125B022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1922</w:t>
      </w:r>
    </w:p>
    <w:p w14:paraId="486F1B3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1922</w:t>
      </w:r>
    </w:p>
    <w:p w14:paraId="6972EC0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1922</w:t>
      </w:r>
    </w:p>
    <w:p w14:paraId="78D5E8D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1923</w:t>
      </w:r>
    </w:p>
    <w:p w14:paraId="415161B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1924</w:t>
      </w:r>
    </w:p>
    <w:p w14:paraId="6A1E373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1927</w:t>
      </w:r>
    </w:p>
    <w:p w14:paraId="243835D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1929</w:t>
      </w:r>
    </w:p>
    <w:p w14:paraId="1B76F15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1929</w:t>
      </w:r>
    </w:p>
    <w:p w14:paraId="3D158E3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1929</w:t>
      </w:r>
    </w:p>
    <w:p w14:paraId="7EFCC3B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1929</w:t>
      </w:r>
    </w:p>
    <w:p w14:paraId="41EE36F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1929</w:t>
      </w:r>
    </w:p>
    <w:p w14:paraId="6ABFDE7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1929</w:t>
      </w:r>
    </w:p>
    <w:p w14:paraId="5DC6B70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1929</w:t>
      </w:r>
    </w:p>
    <w:p w14:paraId="2B675C2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1930</w:t>
      </w:r>
    </w:p>
    <w:p w14:paraId="3748411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1935</w:t>
      </w:r>
    </w:p>
    <w:p w14:paraId="69F66DF7" w14:textId="77777777" w:rsidR="00365996" w:rsidRDefault="00365996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1938</w:t>
      </w:r>
    </w:p>
    <w:p w14:paraId="2DE58FA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1938</w:t>
      </w:r>
    </w:p>
    <w:p w14:paraId="5AC5856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1938</w:t>
      </w:r>
    </w:p>
    <w:p w14:paraId="669B00E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1938</w:t>
      </w:r>
    </w:p>
    <w:p w14:paraId="637D906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1938</w:t>
      </w:r>
    </w:p>
    <w:p w14:paraId="6318AE8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1938</w:t>
      </w:r>
    </w:p>
    <w:p w14:paraId="44EB7FD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1938</w:t>
      </w:r>
    </w:p>
    <w:p w14:paraId="1993B04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51DD3E9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1940</w:t>
      </w:r>
    </w:p>
    <w:p w14:paraId="2FB83C8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1940</w:t>
      </w:r>
    </w:p>
    <w:p w14:paraId="49F67D3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1941</w:t>
      </w:r>
    </w:p>
    <w:p w14:paraId="102EFBC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1951</w:t>
      </w:r>
    </w:p>
    <w:p w14:paraId="757DD5B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1954</w:t>
      </w:r>
    </w:p>
    <w:p w14:paraId="777D825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24FDEC9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3C6A447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53D2048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3B0504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1954</w:t>
      </w:r>
    </w:p>
    <w:p w14:paraId="4A8B0263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1955</w:t>
      </w:r>
    </w:p>
    <w:p w14:paraId="51E75FE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1955</w:t>
      </w:r>
    </w:p>
    <w:p w14:paraId="3457669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1964</w:t>
      </w:r>
    </w:p>
    <w:p w14:paraId="18071C0D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1967</w:t>
      </w:r>
    </w:p>
    <w:p w14:paraId="63CBE1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3.</w:t>
      </w:r>
      <w:r w:rsidRPr="008F1E5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purpose</w:t>
      </w:r>
      <w:r>
        <w:rPr>
          <w:noProof/>
        </w:rPr>
        <w:tab/>
        <w:t>1967</w:t>
      </w:r>
    </w:p>
    <w:p w14:paraId="1FA4852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17.2.3.</w:t>
      </w:r>
      <w:r w:rsidRPr="008F1E5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applicability</w:t>
      </w:r>
      <w:r>
        <w:rPr>
          <w:noProof/>
        </w:rPr>
        <w:tab/>
        <w:t>1967</w:t>
      </w:r>
    </w:p>
    <w:p w14:paraId="0595B11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17.2.3.</w:t>
      </w:r>
      <w:r w:rsidRPr="008F1E5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Minimum conformance requirements</w:t>
      </w:r>
      <w:r>
        <w:rPr>
          <w:noProof/>
        </w:rPr>
        <w:tab/>
        <w:t>1967</w:t>
      </w:r>
    </w:p>
    <w:p w14:paraId="5AB6A8F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description</w:t>
      </w:r>
      <w:r>
        <w:rPr>
          <w:noProof/>
        </w:rPr>
        <w:tab/>
        <w:t>1967</w:t>
      </w:r>
    </w:p>
    <w:p w14:paraId="2C7D4375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Initial conditions</w:t>
      </w:r>
      <w:r>
        <w:rPr>
          <w:noProof/>
        </w:rPr>
        <w:tab/>
        <w:t>1967</w:t>
      </w:r>
    </w:p>
    <w:p w14:paraId="5C91A1A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procedure</w:t>
      </w:r>
      <w:r>
        <w:rPr>
          <w:noProof/>
        </w:rPr>
        <w:tab/>
        <w:t>1968</w:t>
      </w:r>
    </w:p>
    <w:p w14:paraId="59F3DF8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Message contents</w:t>
      </w:r>
      <w:r>
        <w:rPr>
          <w:noProof/>
        </w:rPr>
        <w:tab/>
        <w:t>1969</w:t>
      </w:r>
    </w:p>
    <w:p w14:paraId="7BD2558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3.</w:t>
      </w:r>
      <w:r w:rsidRPr="008F1E5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requirement</w:t>
      </w:r>
      <w:r>
        <w:rPr>
          <w:noProof/>
        </w:rPr>
        <w:tab/>
        <w:t>1979</w:t>
      </w:r>
    </w:p>
    <w:p w14:paraId="4F279A3E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1983</w:t>
      </w:r>
    </w:p>
    <w:p w14:paraId="3D552EF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1983</w:t>
      </w:r>
    </w:p>
    <w:p w14:paraId="07F6950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1983</w:t>
      </w:r>
    </w:p>
    <w:p w14:paraId="19C0710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1983</w:t>
      </w:r>
    </w:p>
    <w:p w14:paraId="06BD15E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1983</w:t>
      </w:r>
    </w:p>
    <w:p w14:paraId="1EFEECA8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1983</w:t>
      </w:r>
    </w:p>
    <w:p w14:paraId="34C9AE6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1984</w:t>
      </w:r>
    </w:p>
    <w:p w14:paraId="3834F9F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1984</w:t>
      </w:r>
    </w:p>
    <w:p w14:paraId="636744D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1993</w:t>
      </w:r>
    </w:p>
    <w:p w14:paraId="0BC7BA9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1998</w:t>
      </w:r>
    </w:p>
    <w:p w14:paraId="084E740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5.</w:t>
      </w:r>
      <w:r w:rsidRPr="008F1E5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purpose</w:t>
      </w:r>
      <w:r>
        <w:rPr>
          <w:noProof/>
        </w:rPr>
        <w:tab/>
        <w:t>1998</w:t>
      </w:r>
    </w:p>
    <w:p w14:paraId="44C5C7F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17.2.5.</w:t>
      </w:r>
      <w:r w:rsidRPr="008F1E5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applicability</w:t>
      </w:r>
      <w:r>
        <w:rPr>
          <w:noProof/>
        </w:rPr>
        <w:tab/>
        <w:t>1999</w:t>
      </w:r>
    </w:p>
    <w:p w14:paraId="729655D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17.2.5.</w:t>
      </w:r>
      <w:r w:rsidRPr="008F1E5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Minimum conformance requirements</w:t>
      </w:r>
      <w:r>
        <w:rPr>
          <w:noProof/>
        </w:rPr>
        <w:tab/>
        <w:t>1999</w:t>
      </w:r>
    </w:p>
    <w:p w14:paraId="0C6892B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description</w:t>
      </w:r>
      <w:r>
        <w:rPr>
          <w:noProof/>
        </w:rPr>
        <w:tab/>
        <w:t>1999</w:t>
      </w:r>
    </w:p>
    <w:p w14:paraId="22D06BF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Initial conditions</w:t>
      </w:r>
      <w:r>
        <w:rPr>
          <w:noProof/>
        </w:rPr>
        <w:tab/>
        <w:t>1999</w:t>
      </w:r>
    </w:p>
    <w:p w14:paraId="30C9B5A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procedure</w:t>
      </w:r>
      <w:r>
        <w:rPr>
          <w:noProof/>
        </w:rPr>
        <w:tab/>
        <w:t>1999</w:t>
      </w:r>
    </w:p>
    <w:p w14:paraId="454A648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Message contents</w:t>
      </w:r>
      <w:r>
        <w:rPr>
          <w:noProof/>
        </w:rPr>
        <w:tab/>
        <w:t>1999</w:t>
      </w:r>
    </w:p>
    <w:p w14:paraId="51FEF32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8F1E50">
        <w:rPr>
          <w:rFonts w:eastAsia="SimSun"/>
          <w:noProof/>
          <w:lang w:eastAsia="zh-CN"/>
        </w:rPr>
        <w:t>17.2</w:t>
      </w:r>
      <w:r w:rsidRPr="008F1E50">
        <w:rPr>
          <w:rFonts w:eastAsia="SimSun"/>
          <w:noProof/>
        </w:rPr>
        <w:t>.</w:t>
      </w:r>
      <w:r w:rsidRPr="008F1E50">
        <w:rPr>
          <w:rFonts w:eastAsia="SimSun"/>
          <w:noProof/>
          <w:lang w:eastAsia="zh-CN"/>
        </w:rPr>
        <w:t>5.</w:t>
      </w:r>
      <w:r w:rsidRPr="008F1E5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8F1E50">
        <w:rPr>
          <w:rFonts w:eastAsia="SimSun"/>
          <w:noProof/>
        </w:rPr>
        <w:t>Test requirement</w:t>
      </w:r>
      <w:r>
        <w:rPr>
          <w:noProof/>
        </w:rPr>
        <w:tab/>
        <w:t>2007</w:t>
      </w:r>
    </w:p>
    <w:p w14:paraId="3CC3A2F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2012</w:t>
      </w:r>
    </w:p>
    <w:p w14:paraId="384EEE1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2012</w:t>
      </w:r>
    </w:p>
    <w:p w14:paraId="4710A97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2012</w:t>
      </w:r>
    </w:p>
    <w:p w14:paraId="6542348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2013</w:t>
      </w:r>
    </w:p>
    <w:p w14:paraId="37E5703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2013</w:t>
      </w:r>
    </w:p>
    <w:p w14:paraId="780EB3A9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2013</w:t>
      </w:r>
    </w:p>
    <w:p w14:paraId="670F57BF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2013</w:t>
      </w:r>
    </w:p>
    <w:p w14:paraId="52A6363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2013</w:t>
      </w:r>
    </w:p>
    <w:p w14:paraId="4D7BCC0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2022</w:t>
      </w:r>
    </w:p>
    <w:p w14:paraId="214F0AC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2027</w:t>
      </w:r>
    </w:p>
    <w:p w14:paraId="705D2CC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2027</w:t>
      </w:r>
    </w:p>
    <w:p w14:paraId="418C199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2028</w:t>
      </w:r>
    </w:p>
    <w:p w14:paraId="36BDEE4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2028</w:t>
      </w:r>
    </w:p>
    <w:p w14:paraId="2F6BC7E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2028</w:t>
      </w:r>
    </w:p>
    <w:p w14:paraId="54E0D124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2029</w:t>
      </w:r>
    </w:p>
    <w:p w14:paraId="4FC4455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2029</w:t>
      </w:r>
    </w:p>
    <w:p w14:paraId="37A41C3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2030</w:t>
      </w:r>
    </w:p>
    <w:p w14:paraId="2DDAC05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2031</w:t>
      </w:r>
    </w:p>
    <w:p w14:paraId="3C10E3E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2041</w:t>
      </w:r>
    </w:p>
    <w:p w14:paraId="6F04E8A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2041</w:t>
      </w:r>
    </w:p>
    <w:p w14:paraId="2A5DCAD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2041</w:t>
      </w:r>
    </w:p>
    <w:p w14:paraId="6B3BB6A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2041</w:t>
      </w:r>
    </w:p>
    <w:p w14:paraId="6CDA297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2041</w:t>
      </w:r>
    </w:p>
    <w:p w14:paraId="0876629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2042</w:t>
      </w:r>
    </w:p>
    <w:p w14:paraId="40B063D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2042</w:t>
      </w:r>
    </w:p>
    <w:p w14:paraId="49F3F38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2043</w:t>
      </w:r>
    </w:p>
    <w:p w14:paraId="2ED308A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2043</w:t>
      </w:r>
    </w:p>
    <w:p w14:paraId="7100548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2048</w:t>
      </w:r>
    </w:p>
    <w:p w14:paraId="34B86330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2048</w:t>
      </w:r>
    </w:p>
    <w:p w14:paraId="20C20AAC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2048</w:t>
      </w:r>
    </w:p>
    <w:p w14:paraId="4F2020F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2048</w:t>
      </w:r>
    </w:p>
    <w:p w14:paraId="1E9E156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2048</w:t>
      </w:r>
    </w:p>
    <w:p w14:paraId="31A6D5B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2049</w:t>
      </w:r>
    </w:p>
    <w:p w14:paraId="6860F4F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2049</w:t>
      </w:r>
    </w:p>
    <w:p w14:paraId="6AA37A4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2050</w:t>
      </w:r>
    </w:p>
    <w:p w14:paraId="1C96027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2050</w:t>
      </w:r>
    </w:p>
    <w:p w14:paraId="41E9ED9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2052</w:t>
      </w:r>
    </w:p>
    <w:p w14:paraId="464DA46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2052</w:t>
      </w:r>
    </w:p>
    <w:p w14:paraId="2BAA0E9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2053</w:t>
      </w:r>
    </w:p>
    <w:p w14:paraId="35FE8FA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2053</w:t>
      </w:r>
    </w:p>
    <w:p w14:paraId="01D9902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2053</w:t>
      </w:r>
    </w:p>
    <w:p w14:paraId="127BC82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2054</w:t>
      </w:r>
    </w:p>
    <w:p w14:paraId="31BABC3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2054</w:t>
      </w:r>
    </w:p>
    <w:p w14:paraId="63D45DD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2054</w:t>
      </w:r>
    </w:p>
    <w:p w14:paraId="65217166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2054</w:t>
      </w:r>
    </w:p>
    <w:p w14:paraId="4F0843E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2059</w:t>
      </w:r>
    </w:p>
    <w:p w14:paraId="0B21B35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2059</w:t>
      </w:r>
    </w:p>
    <w:p w14:paraId="26E9A97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2059</w:t>
      </w:r>
    </w:p>
    <w:p w14:paraId="6D17B936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2059</w:t>
      </w:r>
    </w:p>
    <w:p w14:paraId="42292B2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2059</w:t>
      </w:r>
    </w:p>
    <w:p w14:paraId="406A402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2059</w:t>
      </w:r>
    </w:p>
    <w:p w14:paraId="472CEE9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2060</w:t>
      </w:r>
    </w:p>
    <w:p w14:paraId="21C9F47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2060</w:t>
      </w:r>
    </w:p>
    <w:p w14:paraId="5BB367D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2060</w:t>
      </w:r>
    </w:p>
    <w:p w14:paraId="0CA4A12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2061</w:t>
      </w:r>
    </w:p>
    <w:p w14:paraId="22C7A93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2073</w:t>
      </w:r>
    </w:p>
    <w:p w14:paraId="60B37E7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2073</w:t>
      </w:r>
    </w:p>
    <w:p w14:paraId="6107931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2073</w:t>
      </w:r>
    </w:p>
    <w:p w14:paraId="7AA3B15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2073</w:t>
      </w:r>
    </w:p>
    <w:p w14:paraId="74D7A029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2073</w:t>
      </w:r>
    </w:p>
    <w:p w14:paraId="0F28366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2073</w:t>
      </w:r>
    </w:p>
    <w:p w14:paraId="14BC3B2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2073</w:t>
      </w:r>
    </w:p>
    <w:p w14:paraId="14370FC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2074</w:t>
      </w:r>
    </w:p>
    <w:p w14:paraId="1F661F3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2074</w:t>
      </w:r>
    </w:p>
    <w:p w14:paraId="2BC932FD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60B5E6D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2079</w:t>
      </w:r>
    </w:p>
    <w:p w14:paraId="3D663C5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2079</w:t>
      </w:r>
    </w:p>
    <w:p w14:paraId="1624EAB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2079</w:t>
      </w:r>
    </w:p>
    <w:p w14:paraId="214C0DB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2079</w:t>
      </w:r>
    </w:p>
    <w:p w14:paraId="7DB6427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5422045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2079</w:t>
      </w:r>
    </w:p>
    <w:p w14:paraId="380E31F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2080</w:t>
      </w:r>
    </w:p>
    <w:p w14:paraId="139E88F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2080</w:t>
      </w:r>
    </w:p>
    <w:p w14:paraId="43F9888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2082</w:t>
      </w:r>
    </w:p>
    <w:p w14:paraId="56F8901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2083</w:t>
      </w:r>
    </w:p>
    <w:p w14:paraId="18BCC0C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1C3BBC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3AC3F4C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0A923B8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27027D9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2083</w:t>
      </w:r>
    </w:p>
    <w:p w14:paraId="2598D1A4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2083</w:t>
      </w:r>
    </w:p>
    <w:p w14:paraId="72AF3480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467E0DF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2089</w:t>
      </w:r>
    </w:p>
    <w:p w14:paraId="6CEB3D3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2089</w:t>
      </w:r>
    </w:p>
    <w:p w14:paraId="1798111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2089</w:t>
      </w:r>
    </w:p>
    <w:p w14:paraId="3FD47C7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2089</w:t>
      </w:r>
    </w:p>
    <w:p w14:paraId="55B8BF2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2089</w:t>
      </w:r>
    </w:p>
    <w:p w14:paraId="2B89D253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2089</w:t>
      </w:r>
    </w:p>
    <w:p w14:paraId="6156727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2090</w:t>
      </w:r>
    </w:p>
    <w:p w14:paraId="4C7362C1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2090</w:t>
      </w:r>
    </w:p>
    <w:p w14:paraId="01A0602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2090</w:t>
      </w:r>
    </w:p>
    <w:p w14:paraId="009684EE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2091</w:t>
      </w:r>
    </w:p>
    <w:p w14:paraId="2976452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3946B77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2095</w:t>
      </w:r>
    </w:p>
    <w:p w14:paraId="68F97C2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461CC892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5947722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24F38908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2095</w:t>
      </w:r>
    </w:p>
    <w:p w14:paraId="2DDCAE3B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2095</w:t>
      </w:r>
    </w:p>
    <w:p w14:paraId="0614DB5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2096</w:t>
      </w:r>
    </w:p>
    <w:p w14:paraId="69302EA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2096</w:t>
      </w:r>
    </w:p>
    <w:p w14:paraId="787B0C37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2101</w:t>
      </w:r>
    </w:p>
    <w:p w14:paraId="23909FB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2101</w:t>
      </w:r>
    </w:p>
    <w:p w14:paraId="7E4C853F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2101</w:t>
      </w:r>
    </w:p>
    <w:p w14:paraId="58A0CA8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2101</w:t>
      </w:r>
    </w:p>
    <w:p w14:paraId="2B878F6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0A95A995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2101</w:t>
      </w:r>
    </w:p>
    <w:p w14:paraId="2A9764F7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2101</w:t>
      </w:r>
    </w:p>
    <w:p w14:paraId="0D09152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2102</w:t>
      </w:r>
    </w:p>
    <w:p w14:paraId="307E10BA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2102</w:t>
      </w:r>
    </w:p>
    <w:p w14:paraId="6F547DF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2104</w:t>
      </w:r>
    </w:p>
    <w:p w14:paraId="1770869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2104</w:t>
      </w:r>
    </w:p>
    <w:p w14:paraId="52E8AC1E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2105</w:t>
      </w:r>
    </w:p>
    <w:p w14:paraId="431FE380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2105</w:t>
      </w:r>
    </w:p>
    <w:p w14:paraId="39676EDB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2105</w:t>
      </w:r>
    </w:p>
    <w:p w14:paraId="50149ABA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2105</w:t>
      </w:r>
    </w:p>
    <w:p w14:paraId="4180C33D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2105</w:t>
      </w:r>
    </w:p>
    <w:p w14:paraId="03CEC3B2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2105</w:t>
      </w:r>
    </w:p>
    <w:p w14:paraId="2E36308C" w14:textId="77777777" w:rsidR="00365996" w:rsidRDefault="00365996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2105</w:t>
      </w:r>
    </w:p>
    <w:p w14:paraId="6FF13D21" w14:textId="77777777" w:rsidR="00365996" w:rsidRDefault="00365996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2111</w:t>
      </w:r>
    </w:p>
    <w:p w14:paraId="14C305C4" w14:textId="1010D940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A (informative):</w:t>
      </w:r>
      <w:r>
        <w:rPr>
          <w:noProof/>
        </w:rPr>
        <w:tab/>
        <w:t>Connection Diagrams</w:t>
      </w:r>
      <w:r>
        <w:rPr>
          <w:noProof/>
        </w:rPr>
        <w:tab/>
        <w:t>2115</w:t>
      </w:r>
    </w:p>
    <w:p w14:paraId="18C0DD8A" w14:textId="38AF5195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 w:rsidRPr="008F1E50">
        <w:rPr>
          <w:rFonts w:cs="v4.2.0"/>
          <w:noProof/>
        </w:rPr>
        <w:t>Annex B (normative</w:t>
      </w:r>
      <w:r>
        <w:rPr>
          <w:rFonts w:cs="v4.2.0"/>
          <w:noProof/>
        </w:rPr>
        <w:t>):</w:t>
      </w:r>
      <w:r>
        <w:rPr>
          <w:rFonts w:cs="v4.2.0"/>
          <w:noProof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2126</w:t>
      </w:r>
    </w:p>
    <w:p w14:paraId="39FFA67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2126</w:t>
      </w:r>
    </w:p>
    <w:p w14:paraId="1FA2DB7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2126</w:t>
      </w:r>
    </w:p>
    <w:p w14:paraId="45C9ED5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2126</w:t>
      </w:r>
    </w:p>
    <w:p w14:paraId="6EA4357E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2128</w:t>
      </w:r>
    </w:p>
    <w:p w14:paraId="2CA516C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2128</w:t>
      </w:r>
    </w:p>
    <w:p w14:paraId="54671792" w14:textId="1045E052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C (normative):</w:t>
      </w:r>
      <w:r>
        <w:rPr>
          <w:noProof/>
        </w:rPr>
        <w:tab/>
        <w:t>General test conditions and declarations</w:t>
      </w:r>
      <w:r>
        <w:rPr>
          <w:noProof/>
        </w:rPr>
        <w:tab/>
        <w:t>2131</w:t>
      </w:r>
    </w:p>
    <w:p w14:paraId="120028F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2131</w:t>
      </w:r>
    </w:p>
    <w:p w14:paraId="2B31296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2131</w:t>
      </w:r>
    </w:p>
    <w:p w14:paraId="180F51A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2132</w:t>
      </w:r>
    </w:p>
    <w:p w14:paraId="1EBC54B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2133</w:t>
      </w:r>
    </w:p>
    <w:p w14:paraId="3A0A397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2144</w:t>
      </w:r>
    </w:p>
    <w:p w14:paraId="354C177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2144</w:t>
      </w:r>
    </w:p>
    <w:p w14:paraId="432C629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2145</w:t>
      </w:r>
    </w:p>
    <w:p w14:paraId="18CFA74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2151</w:t>
      </w:r>
    </w:p>
    <w:p w14:paraId="7150455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2151</w:t>
      </w:r>
    </w:p>
    <w:p w14:paraId="2F8248C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2152</w:t>
      </w:r>
    </w:p>
    <w:p w14:paraId="342E7FC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2159</w:t>
      </w:r>
    </w:p>
    <w:p w14:paraId="76E83FA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2159</w:t>
      </w:r>
    </w:p>
    <w:p w14:paraId="46DE74A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2160</w:t>
      </w:r>
    </w:p>
    <w:p w14:paraId="5F2F2C0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2164</w:t>
      </w:r>
    </w:p>
    <w:p w14:paraId="2FB8C2D7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2164</w:t>
      </w:r>
    </w:p>
    <w:p w14:paraId="5E1771B8" w14:textId="24E79789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D (normative):</w:t>
      </w:r>
      <w:r>
        <w:rPr>
          <w:noProof/>
        </w:rPr>
        <w:tab/>
        <w:t>Rules for statistical testing</w:t>
      </w:r>
      <w:r>
        <w:rPr>
          <w:noProof/>
        </w:rPr>
        <w:tab/>
        <w:t>2193</w:t>
      </w:r>
    </w:p>
    <w:p w14:paraId="447281D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2193</w:t>
      </w:r>
    </w:p>
    <w:p w14:paraId="77EC5225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2193</w:t>
      </w:r>
    </w:p>
    <w:p w14:paraId="4018605C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2193</w:t>
      </w:r>
    </w:p>
    <w:p w14:paraId="02357A46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2193</w:t>
      </w:r>
    </w:p>
    <w:p w14:paraId="58A0828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2193</w:t>
      </w:r>
    </w:p>
    <w:p w14:paraId="20BC709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2194</w:t>
      </w:r>
    </w:p>
    <w:p w14:paraId="7838A294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2194</w:t>
      </w:r>
    </w:p>
    <w:p w14:paraId="2FC1F16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2195</w:t>
      </w:r>
    </w:p>
    <w:p w14:paraId="3E574DD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2195</w:t>
      </w:r>
    </w:p>
    <w:p w14:paraId="3652253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2196</w:t>
      </w:r>
    </w:p>
    <w:p w14:paraId="086BAA32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2198</w:t>
      </w:r>
    </w:p>
    <w:p w14:paraId="256CFE8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2198</w:t>
      </w:r>
    </w:p>
    <w:p w14:paraId="616C797F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2198</w:t>
      </w:r>
    </w:p>
    <w:p w14:paraId="197DE6CA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2199</w:t>
      </w:r>
    </w:p>
    <w:p w14:paraId="0E0B8B3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2200</w:t>
      </w:r>
    </w:p>
    <w:p w14:paraId="6BE8301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2200</w:t>
      </w:r>
    </w:p>
    <w:p w14:paraId="4589D944" w14:textId="02B9BADF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E (normative):</w:t>
      </w:r>
      <w:r>
        <w:rPr>
          <w:noProof/>
        </w:rPr>
        <w:tab/>
        <w:t>Conditions for ECID and OTDOA requirements</w:t>
      </w:r>
      <w:r>
        <w:rPr>
          <w:noProof/>
        </w:rPr>
        <w:tab/>
        <w:t>2202</w:t>
      </w:r>
    </w:p>
    <w:p w14:paraId="5460E9BB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2202</w:t>
      </w:r>
    </w:p>
    <w:p w14:paraId="24F3979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2202</w:t>
      </w:r>
    </w:p>
    <w:p w14:paraId="300AF124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2203</w:t>
      </w:r>
    </w:p>
    <w:p w14:paraId="2ED1CCE5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2203</w:t>
      </w:r>
    </w:p>
    <w:p w14:paraId="41AE265D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2204</w:t>
      </w:r>
    </w:p>
    <w:p w14:paraId="510287F7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2204</w:t>
      </w:r>
    </w:p>
    <w:p w14:paraId="6926E1D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2205</w:t>
      </w:r>
    </w:p>
    <w:p w14:paraId="13B2465A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2205</w:t>
      </w:r>
    </w:p>
    <w:p w14:paraId="3941B75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2205</w:t>
      </w:r>
    </w:p>
    <w:p w14:paraId="2923A434" w14:textId="5CFAABC1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F (normative):</w:t>
      </w:r>
      <w:r>
        <w:rPr>
          <w:noProof/>
        </w:rPr>
        <w:tab/>
        <w:t>UTRAN Generic procedures</w:t>
      </w:r>
      <w:r>
        <w:rPr>
          <w:noProof/>
        </w:rPr>
        <w:tab/>
        <w:t>2207</w:t>
      </w:r>
    </w:p>
    <w:p w14:paraId="575F34A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2207</w:t>
      </w:r>
    </w:p>
    <w:p w14:paraId="7A74F69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2207</w:t>
      </w:r>
    </w:p>
    <w:p w14:paraId="7424D099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2207</w:t>
      </w:r>
    </w:p>
    <w:p w14:paraId="43638461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2207</w:t>
      </w:r>
    </w:p>
    <w:p w14:paraId="5BDA4E62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2208</w:t>
      </w:r>
    </w:p>
    <w:p w14:paraId="60FDFAF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2208</w:t>
      </w:r>
    </w:p>
    <w:p w14:paraId="0A90B443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2208</w:t>
      </w:r>
    </w:p>
    <w:p w14:paraId="6C603778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2208</w:t>
      </w:r>
    </w:p>
    <w:p w14:paraId="423CDB39" w14:textId="53C7C982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G (normative):</w:t>
      </w:r>
      <w:r>
        <w:rPr>
          <w:noProof/>
        </w:rPr>
        <w:tab/>
        <w:t>Environmental conditions</w:t>
      </w:r>
      <w:r>
        <w:rPr>
          <w:noProof/>
        </w:rPr>
        <w:tab/>
        <w:t>2209</w:t>
      </w:r>
    </w:p>
    <w:p w14:paraId="33B2F173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2209</w:t>
      </w:r>
    </w:p>
    <w:p w14:paraId="72E59726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2209</w:t>
      </w:r>
    </w:p>
    <w:p w14:paraId="6CE48CDB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2209</w:t>
      </w:r>
    </w:p>
    <w:p w14:paraId="16FC97BC" w14:textId="77777777" w:rsidR="00365996" w:rsidRDefault="00365996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2209</w:t>
      </w:r>
    </w:p>
    <w:p w14:paraId="7355C99B" w14:textId="02B65872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H (informative):</w:t>
      </w:r>
      <w:r>
        <w:rPr>
          <w:noProof/>
        </w:rPr>
        <w:tab/>
        <w:t>MBS Beacon parameters</w:t>
      </w:r>
      <w:r>
        <w:rPr>
          <w:noProof/>
        </w:rPr>
        <w:tab/>
        <w:t>2210</w:t>
      </w:r>
    </w:p>
    <w:p w14:paraId="3D2435FF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2210</w:t>
      </w:r>
    </w:p>
    <w:p w14:paraId="313846B0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2210</w:t>
      </w:r>
    </w:p>
    <w:p w14:paraId="56FC999D" w14:textId="4635FAA3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</w:t>
      </w:r>
      <w:r>
        <w:rPr>
          <w:noProof/>
        </w:rPr>
        <w:tab/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2211</w:t>
      </w:r>
    </w:p>
    <w:p w14:paraId="339E076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2211</w:t>
      </w:r>
    </w:p>
    <w:p w14:paraId="508F05C9" w14:textId="77777777" w:rsidR="00365996" w:rsidRDefault="00365996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2211</w:t>
      </w:r>
    </w:p>
    <w:p w14:paraId="19DDC42B" w14:textId="7DE3991A" w:rsidR="00365996" w:rsidRDefault="00365996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J (informative):</w:t>
      </w:r>
      <w:r>
        <w:rPr>
          <w:noProof/>
        </w:rPr>
        <w:tab/>
        <w:t>Change history</w:t>
      </w:r>
      <w:r>
        <w:rPr>
          <w:noProof/>
        </w:rPr>
        <w:tab/>
        <w:t>2213</w:t>
      </w:r>
    </w:p>
    <w:p w14:paraId="0089EFC7" w14:textId="6BBB586C" w:rsidR="00080512" w:rsidRPr="00FD74E9" w:rsidRDefault="00C567A1">
      <w:r>
        <w:rPr>
          <w:noProof/>
          <w:sz w:val="22"/>
        </w:rPr>
        <w:fldChar w:fldCharType="end"/>
      </w:r>
    </w:p>
    <w:p w14:paraId="5F62B98F" w14:textId="6707C079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196321">
        <w:instrText>h60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196321">
        <w:instrText>h60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196321">
        <w:instrText>h60</w:instrText>
      </w:r>
      <w:r w:rsidR="00E848EF">
        <w:instrText>_s0905-s</w:instrText>
      </w:r>
      <w:r w:rsidR="001C6323">
        <w:instrText>1</w:instrText>
      </w:r>
      <w:r w:rsidR="00570470">
        <w:instrText>7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196321">
        <w:instrText>h60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03590" w14:textId="77777777" w:rsidR="008C2993" w:rsidRDefault="008C2993">
      <w:r>
        <w:separator/>
      </w:r>
    </w:p>
  </w:endnote>
  <w:endnote w:type="continuationSeparator" w:id="0">
    <w:p w14:paraId="1811813D" w14:textId="77777777" w:rsidR="008C2993" w:rsidRDefault="008C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97BF" w14:textId="77777777" w:rsidR="008C2993" w:rsidRDefault="008C2993">
      <w:r>
        <w:separator/>
      </w:r>
    </w:p>
  </w:footnote>
  <w:footnote w:type="continuationSeparator" w:id="0">
    <w:p w14:paraId="5652D812" w14:textId="77777777" w:rsidR="008C2993" w:rsidRDefault="008C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32CDA086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196321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6857B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6857BE">
      <w:rPr>
        <w:rFonts w:ascii="Arial" w:hAnsi="Arial" w:cs="Arial"/>
        <w:b/>
        <w:sz w:val="18"/>
        <w:szCs w:val="18"/>
      </w:rPr>
      <w:t>0</w:t>
    </w:r>
    <w:r w:rsidR="00196321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</TotalTime>
  <Pages>46</Pages>
  <Words>15615</Words>
  <Characters>89011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104418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Antoinette van Tricht</cp:lastModifiedBy>
  <cp:revision>43</cp:revision>
  <cp:lastPrinted>2011-10-16T10:32:00Z</cp:lastPrinted>
  <dcterms:created xsi:type="dcterms:W3CDTF">2021-12-20T17:58:00Z</dcterms:created>
  <dcterms:modified xsi:type="dcterms:W3CDTF">2024-10-08T09:12:00Z</dcterms:modified>
</cp:coreProperties>
</file>