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0D7C6F59"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17.</w:t>
            </w:r>
            <w:r w:rsidR="00852F01">
              <w:t>5</w:t>
            </w:r>
            <w:r>
              <w:t>.0</w:t>
            </w:r>
            <w:r w:rsidRPr="00EA3CF7">
              <w:t xml:space="preserve"> </w:t>
            </w:r>
            <w:r w:rsidRPr="00EA3CF7">
              <w:rPr>
                <w:sz w:val="32"/>
              </w:rPr>
              <w:t>(</w:t>
            </w:r>
            <w:r w:rsidR="00A479DD">
              <w:rPr>
                <w:sz w:val="32"/>
              </w:rPr>
              <w:t>2023</w:t>
            </w:r>
            <w:r>
              <w:rPr>
                <w:sz w:val="32"/>
              </w:rPr>
              <w:t>-0</w:t>
            </w:r>
            <w:r w:rsidR="00852F01">
              <w:rPr>
                <w:sz w:val="32"/>
              </w:rPr>
              <w:t>6</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 xml:space="preserve">Mission Critical Data (MCData)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bookmarkStart w:id="1" w:name="MCCQCTEMPBM_00000020"/>
            <w:r>
              <w:rPr>
                <w:rStyle w:val="ZGSM"/>
              </w:rPr>
              <w:t>(</w:t>
            </w:r>
            <w:r w:rsidRPr="004D3578">
              <w:rPr>
                <w:rStyle w:val="ZGSM"/>
              </w:rPr>
              <w:t xml:space="preserve">Release </w:t>
            </w:r>
            <w:r>
              <w:rPr>
                <w:rStyle w:val="ZGSM"/>
              </w:rPr>
              <w:t>17)</w:t>
            </w:r>
            <w:bookmarkEnd w:id="1"/>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44B865D1" w:rsidR="00426A98" w:rsidRPr="00DA6733" w:rsidRDefault="00852F01" w:rsidP="00D63D95">
            <w:pPr>
              <w:rPr>
                <w:i/>
              </w:rPr>
            </w:pPr>
            <w:r>
              <w:rPr>
                <w:i/>
                <w:noProof/>
                <w:lang w:val="en-US"/>
              </w:rPr>
              <w:drawing>
                <wp:inline distT="0" distB="0" distL="0" distR="0" wp14:anchorId="48F299B6" wp14:editId="5E036EA4">
                  <wp:extent cx="1212850" cy="8331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1267C145" w14:textId="14E0C462" w:rsidR="00426A98" w:rsidRPr="00DA6733" w:rsidRDefault="00852F01" w:rsidP="00D63D95">
            <w:pPr>
              <w:jc w:val="right"/>
            </w:pPr>
            <w:r>
              <w:rPr>
                <w:noProof/>
                <w:lang w:val="en-US"/>
              </w:rPr>
              <w:drawing>
                <wp:inline distT="0" distB="0" distL="0" distR="0" wp14:anchorId="1DFFC478" wp14:editId="2AEE5933">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2"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2"/>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3"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4"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650 Route des Lucioles - Sophia Antipolis</w:t>
            </w:r>
          </w:p>
          <w:p w14:paraId="102909CF"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4"/>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5"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35731FC5" w:rsidR="00426A98" w:rsidRPr="00DA6733" w:rsidRDefault="00426A98" w:rsidP="00D63D95">
            <w:pPr>
              <w:pStyle w:val="FP"/>
              <w:jc w:val="center"/>
              <w:rPr>
                <w:noProof/>
                <w:sz w:val="18"/>
              </w:rPr>
            </w:pPr>
            <w:r w:rsidRPr="00DA6733">
              <w:rPr>
                <w:noProof/>
                <w:sz w:val="18"/>
              </w:rPr>
              <w:t xml:space="preserve">© </w:t>
            </w:r>
            <w:r w:rsidR="00A479DD">
              <w:rPr>
                <w:noProof/>
                <w:sz w:val="18"/>
              </w:rPr>
              <w:t>2023</w:t>
            </w:r>
            <w:r w:rsidRPr="00DA6733">
              <w:rPr>
                <w:noProof/>
                <w:sz w:val="18"/>
              </w:rPr>
              <w:t>, 3GPP Organizational Partners (ARIB, ATIS, CCSA, ETSI, TSDSI, TTA, TTC).</w:t>
            </w:r>
            <w:bookmarkStart w:id="6" w:name="copyrightaddon"/>
            <w:bookmarkEnd w:id="6"/>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5"/>
          </w:p>
          <w:p w14:paraId="28382A4F" w14:textId="77777777" w:rsidR="00426A98" w:rsidRPr="00DA6733" w:rsidRDefault="00426A98" w:rsidP="00D63D95"/>
        </w:tc>
      </w:tr>
      <w:bookmarkEnd w:id="3"/>
    </w:tbl>
    <w:p w14:paraId="09DB3EA8" w14:textId="7AB9BED1" w:rsidR="00080512" w:rsidRPr="004D3578" w:rsidRDefault="00426A98">
      <w:pPr>
        <w:pStyle w:val="TT"/>
      </w:pPr>
      <w:r w:rsidRPr="00DA6733">
        <w:br w:type="page"/>
      </w:r>
      <w:r w:rsidR="00080512" w:rsidRPr="004D3578">
        <w:lastRenderedPageBreak/>
        <w:t>Contents</w:t>
      </w:r>
    </w:p>
    <w:p w14:paraId="0281DDF9" w14:textId="7E204FEB" w:rsidR="002F197A" w:rsidRDefault="00735C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F197A">
        <w:rPr>
          <w:noProof/>
        </w:rPr>
        <w:t>Foreword</w:t>
      </w:r>
      <w:r w:rsidR="002F197A">
        <w:rPr>
          <w:noProof/>
        </w:rPr>
        <w:tab/>
      </w:r>
      <w:r w:rsidR="002F197A">
        <w:rPr>
          <w:noProof/>
        </w:rPr>
        <w:fldChar w:fldCharType="begin" w:fldLock="1"/>
      </w:r>
      <w:r w:rsidR="002F197A">
        <w:rPr>
          <w:noProof/>
        </w:rPr>
        <w:instrText xml:space="preserve"> PAGEREF _Toc138361986 \h </w:instrText>
      </w:r>
      <w:r w:rsidR="002F197A">
        <w:rPr>
          <w:noProof/>
        </w:rPr>
      </w:r>
      <w:r w:rsidR="002F197A">
        <w:rPr>
          <w:noProof/>
        </w:rPr>
        <w:fldChar w:fldCharType="separate"/>
      </w:r>
      <w:r w:rsidR="002F197A">
        <w:rPr>
          <w:noProof/>
        </w:rPr>
        <w:t>7</w:t>
      </w:r>
      <w:r w:rsidR="002F197A">
        <w:rPr>
          <w:noProof/>
        </w:rPr>
        <w:fldChar w:fldCharType="end"/>
      </w:r>
    </w:p>
    <w:p w14:paraId="4B2D45F7" w14:textId="7494D37B" w:rsidR="002F197A" w:rsidRDefault="002F197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_Toc138361987 \h </w:instrText>
      </w:r>
      <w:r>
        <w:rPr>
          <w:noProof/>
        </w:rPr>
      </w:r>
      <w:r>
        <w:rPr>
          <w:noProof/>
        </w:rPr>
        <w:fldChar w:fldCharType="separate"/>
      </w:r>
      <w:r>
        <w:rPr>
          <w:noProof/>
        </w:rPr>
        <w:t>8</w:t>
      </w:r>
      <w:r>
        <w:rPr>
          <w:noProof/>
        </w:rPr>
        <w:fldChar w:fldCharType="end"/>
      </w:r>
    </w:p>
    <w:p w14:paraId="22E1EA87" w14:textId="3AFC1BC7" w:rsidR="002F197A" w:rsidRDefault="002F197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_Toc138361988 \h </w:instrText>
      </w:r>
      <w:r>
        <w:rPr>
          <w:noProof/>
        </w:rPr>
      </w:r>
      <w:r>
        <w:rPr>
          <w:noProof/>
        </w:rPr>
        <w:fldChar w:fldCharType="separate"/>
      </w:r>
      <w:r>
        <w:rPr>
          <w:noProof/>
        </w:rPr>
        <w:t>9</w:t>
      </w:r>
      <w:r>
        <w:rPr>
          <w:noProof/>
        </w:rPr>
        <w:fldChar w:fldCharType="end"/>
      </w:r>
    </w:p>
    <w:p w14:paraId="4FEF06B2" w14:textId="087E2F87" w:rsidR="002F197A" w:rsidRDefault="002F197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_Toc138361989 \h </w:instrText>
      </w:r>
      <w:r>
        <w:rPr>
          <w:noProof/>
        </w:rPr>
      </w:r>
      <w:r>
        <w:rPr>
          <w:noProof/>
        </w:rPr>
        <w:fldChar w:fldCharType="separate"/>
      </w:r>
      <w:r>
        <w:rPr>
          <w:noProof/>
        </w:rPr>
        <w:t>9</w:t>
      </w:r>
      <w:r>
        <w:rPr>
          <w:noProof/>
        </w:rPr>
        <w:fldChar w:fldCharType="end"/>
      </w:r>
    </w:p>
    <w:p w14:paraId="1FE0C9B6" w14:textId="7CD4980D" w:rsidR="002F197A" w:rsidRDefault="002F197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_Toc138361990 \h </w:instrText>
      </w:r>
      <w:r>
        <w:rPr>
          <w:noProof/>
        </w:rPr>
      </w:r>
      <w:r>
        <w:rPr>
          <w:noProof/>
        </w:rPr>
        <w:fldChar w:fldCharType="separate"/>
      </w:r>
      <w:r>
        <w:rPr>
          <w:noProof/>
        </w:rPr>
        <w:t>10</w:t>
      </w:r>
      <w:r>
        <w:rPr>
          <w:noProof/>
        </w:rPr>
        <w:fldChar w:fldCharType="end"/>
      </w:r>
    </w:p>
    <w:p w14:paraId="0DA705F0" w14:textId="7C1C5017" w:rsidR="002F197A" w:rsidRDefault="002F197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_Toc138361991 \h </w:instrText>
      </w:r>
      <w:r>
        <w:rPr>
          <w:noProof/>
        </w:rPr>
      </w:r>
      <w:r>
        <w:rPr>
          <w:noProof/>
        </w:rPr>
        <w:fldChar w:fldCharType="separate"/>
      </w:r>
      <w:r>
        <w:rPr>
          <w:noProof/>
        </w:rPr>
        <w:t>10</w:t>
      </w:r>
      <w:r>
        <w:rPr>
          <w:noProof/>
        </w:rPr>
        <w:fldChar w:fldCharType="end"/>
      </w:r>
    </w:p>
    <w:p w14:paraId="5B9B9237" w14:textId="5F4796C9" w:rsidR="002F197A" w:rsidRDefault="002F197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_Toc138361992 \h </w:instrText>
      </w:r>
      <w:r>
        <w:rPr>
          <w:noProof/>
        </w:rPr>
      </w:r>
      <w:r>
        <w:rPr>
          <w:noProof/>
        </w:rPr>
        <w:fldChar w:fldCharType="separate"/>
      </w:r>
      <w:r>
        <w:rPr>
          <w:noProof/>
        </w:rPr>
        <w:t>11</w:t>
      </w:r>
      <w:r>
        <w:rPr>
          <w:noProof/>
        </w:rPr>
        <w:fldChar w:fldCharType="end"/>
      </w:r>
    </w:p>
    <w:p w14:paraId="7A453380" w14:textId="70EFE9CD" w:rsidR="002F197A" w:rsidRDefault="002F197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_Toc138361993 \h </w:instrText>
      </w:r>
      <w:r>
        <w:rPr>
          <w:noProof/>
        </w:rPr>
      </w:r>
      <w:r>
        <w:rPr>
          <w:noProof/>
        </w:rPr>
        <w:fldChar w:fldCharType="separate"/>
      </w:r>
      <w:r>
        <w:rPr>
          <w:noProof/>
        </w:rPr>
        <w:t>11</w:t>
      </w:r>
      <w:r>
        <w:rPr>
          <w:noProof/>
        </w:rPr>
        <w:fldChar w:fldCharType="end"/>
      </w:r>
    </w:p>
    <w:p w14:paraId="4BD5A871" w14:textId="26DA865C" w:rsidR="002F197A" w:rsidRDefault="002F197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_Toc138361994 \h </w:instrText>
      </w:r>
      <w:r>
        <w:rPr>
          <w:noProof/>
        </w:rPr>
      </w:r>
      <w:r>
        <w:rPr>
          <w:noProof/>
        </w:rPr>
        <w:fldChar w:fldCharType="separate"/>
      </w:r>
      <w:r>
        <w:rPr>
          <w:noProof/>
        </w:rPr>
        <w:t>11</w:t>
      </w:r>
      <w:r>
        <w:rPr>
          <w:noProof/>
        </w:rPr>
        <w:fldChar w:fldCharType="end"/>
      </w:r>
    </w:p>
    <w:p w14:paraId="5EABC31A" w14:textId="2C361759" w:rsidR="002F197A" w:rsidRDefault="002F197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_Toc138361995 \h </w:instrText>
      </w:r>
      <w:r>
        <w:rPr>
          <w:noProof/>
        </w:rPr>
      </w:r>
      <w:r>
        <w:rPr>
          <w:noProof/>
        </w:rPr>
        <w:fldChar w:fldCharType="separate"/>
      </w:r>
      <w:r>
        <w:rPr>
          <w:noProof/>
        </w:rPr>
        <w:t>12</w:t>
      </w:r>
      <w:r>
        <w:rPr>
          <w:noProof/>
        </w:rPr>
        <w:fldChar w:fldCharType="end"/>
      </w:r>
    </w:p>
    <w:p w14:paraId="7E68A44B" w14:textId="65C71EBE" w:rsidR="002F197A" w:rsidRDefault="002F197A">
      <w:pPr>
        <w:pStyle w:val="TOC3"/>
        <w:rPr>
          <w:rFonts w:asciiTheme="minorHAnsi" w:eastAsiaTheme="minorEastAsia" w:hAnsiTheme="minorHAnsi" w:cstheme="minorBidi"/>
          <w:noProof/>
          <w:sz w:val="22"/>
          <w:szCs w:val="22"/>
          <w:lang w:eastAsia="en-GB"/>
        </w:rPr>
      </w:pPr>
      <w:r>
        <w:rPr>
          <w:noProof/>
        </w:rPr>
        <w:t>4.2</w:t>
      </w:r>
      <w:r w:rsidRPr="003E248F">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_Toc138361996 \h </w:instrText>
      </w:r>
      <w:r>
        <w:rPr>
          <w:noProof/>
        </w:rPr>
      </w:r>
      <w:r>
        <w:rPr>
          <w:noProof/>
        </w:rPr>
        <w:fldChar w:fldCharType="separate"/>
      </w:r>
      <w:r>
        <w:rPr>
          <w:noProof/>
        </w:rPr>
        <w:t>12</w:t>
      </w:r>
      <w:r>
        <w:rPr>
          <w:noProof/>
        </w:rPr>
        <w:fldChar w:fldCharType="end"/>
      </w:r>
    </w:p>
    <w:p w14:paraId="0F73C803" w14:textId="4486DFFF"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4.2.2</w:t>
      </w:r>
      <w:r>
        <w:rPr>
          <w:rFonts w:asciiTheme="minorHAnsi" w:eastAsiaTheme="minorEastAsia" w:hAnsiTheme="minorHAnsi" w:cstheme="minorBidi"/>
          <w:noProof/>
          <w:sz w:val="22"/>
          <w:szCs w:val="22"/>
          <w:lang w:eastAsia="en-GB"/>
        </w:rPr>
        <w:tab/>
      </w:r>
      <w:r w:rsidRPr="003E248F">
        <w:rPr>
          <w:rFonts w:eastAsia="SimSun"/>
          <w:noProof/>
        </w:rPr>
        <w:t>MCData session identity</w:t>
      </w:r>
      <w:r>
        <w:rPr>
          <w:noProof/>
        </w:rPr>
        <w:tab/>
      </w:r>
      <w:r>
        <w:rPr>
          <w:noProof/>
        </w:rPr>
        <w:fldChar w:fldCharType="begin" w:fldLock="1"/>
      </w:r>
      <w:r>
        <w:rPr>
          <w:noProof/>
        </w:rPr>
        <w:instrText xml:space="preserve"> PAGEREF _Toc138361997 \h </w:instrText>
      </w:r>
      <w:r>
        <w:rPr>
          <w:noProof/>
        </w:rPr>
      </w:r>
      <w:r>
        <w:rPr>
          <w:noProof/>
        </w:rPr>
        <w:fldChar w:fldCharType="separate"/>
      </w:r>
      <w:r>
        <w:rPr>
          <w:noProof/>
        </w:rPr>
        <w:t>12</w:t>
      </w:r>
      <w:r>
        <w:rPr>
          <w:noProof/>
        </w:rPr>
        <w:fldChar w:fldCharType="end"/>
      </w:r>
    </w:p>
    <w:p w14:paraId="67CCCAD1" w14:textId="1EFBD395"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4.2.3</w:t>
      </w:r>
      <w:r>
        <w:rPr>
          <w:rFonts w:asciiTheme="minorHAnsi" w:eastAsiaTheme="minorEastAsia" w:hAnsiTheme="minorHAnsi" w:cstheme="minorBidi"/>
          <w:noProof/>
          <w:sz w:val="22"/>
          <w:szCs w:val="22"/>
          <w:lang w:eastAsia="en-GB"/>
        </w:rPr>
        <w:tab/>
      </w:r>
      <w:r w:rsidRPr="003E248F">
        <w:rPr>
          <w:rFonts w:eastAsia="SimSun"/>
          <w:noProof/>
        </w:rPr>
        <w:t>MCData client ID</w:t>
      </w:r>
      <w:r>
        <w:rPr>
          <w:noProof/>
        </w:rPr>
        <w:tab/>
      </w:r>
      <w:r>
        <w:rPr>
          <w:noProof/>
        </w:rPr>
        <w:fldChar w:fldCharType="begin" w:fldLock="1"/>
      </w:r>
      <w:r>
        <w:rPr>
          <w:noProof/>
        </w:rPr>
        <w:instrText xml:space="preserve"> PAGEREF _Toc138361998 \h </w:instrText>
      </w:r>
      <w:r>
        <w:rPr>
          <w:noProof/>
        </w:rPr>
      </w:r>
      <w:r>
        <w:rPr>
          <w:noProof/>
        </w:rPr>
        <w:fldChar w:fldCharType="separate"/>
      </w:r>
      <w:r>
        <w:rPr>
          <w:noProof/>
        </w:rPr>
        <w:t>12</w:t>
      </w:r>
      <w:r>
        <w:rPr>
          <w:noProof/>
        </w:rPr>
        <w:fldChar w:fldCharType="end"/>
      </w:r>
    </w:p>
    <w:p w14:paraId="368DA8D1" w14:textId="06791827" w:rsidR="002F197A" w:rsidRDefault="002F197A">
      <w:pPr>
        <w:pStyle w:val="TOC2"/>
        <w:rPr>
          <w:rFonts w:asciiTheme="minorHAnsi" w:eastAsiaTheme="minorEastAsia" w:hAnsiTheme="minorHAnsi" w:cstheme="minorBidi"/>
          <w:noProof/>
          <w:sz w:val="22"/>
          <w:szCs w:val="22"/>
          <w:lang w:eastAsia="en-GB"/>
        </w:rPr>
      </w:pPr>
      <w:r w:rsidRPr="003E248F">
        <w:rPr>
          <w:rFonts w:eastAsia="SimSun"/>
          <w:noProof/>
        </w:rPr>
        <w:t>4.3</w:t>
      </w:r>
      <w:r>
        <w:rPr>
          <w:rFonts w:asciiTheme="minorHAnsi" w:eastAsiaTheme="minorEastAsia" w:hAnsiTheme="minorHAnsi" w:cstheme="minorBidi"/>
          <w:noProof/>
          <w:sz w:val="22"/>
          <w:szCs w:val="22"/>
          <w:lang w:eastAsia="en-GB"/>
        </w:rPr>
        <w:tab/>
      </w:r>
      <w:r w:rsidRPr="003E248F">
        <w:rPr>
          <w:rFonts w:eastAsia="SimSun"/>
          <w:noProof/>
        </w:rPr>
        <w:t>Emergency alerts</w:t>
      </w:r>
      <w:r>
        <w:rPr>
          <w:noProof/>
        </w:rPr>
        <w:tab/>
      </w:r>
      <w:r>
        <w:rPr>
          <w:noProof/>
        </w:rPr>
        <w:fldChar w:fldCharType="begin" w:fldLock="1"/>
      </w:r>
      <w:r>
        <w:rPr>
          <w:noProof/>
        </w:rPr>
        <w:instrText xml:space="preserve"> PAGEREF _Toc138361999 \h </w:instrText>
      </w:r>
      <w:r>
        <w:rPr>
          <w:noProof/>
        </w:rPr>
      </w:r>
      <w:r>
        <w:rPr>
          <w:noProof/>
        </w:rPr>
        <w:fldChar w:fldCharType="separate"/>
      </w:r>
      <w:r>
        <w:rPr>
          <w:noProof/>
        </w:rPr>
        <w:t>12</w:t>
      </w:r>
      <w:r>
        <w:rPr>
          <w:noProof/>
        </w:rPr>
        <w:fldChar w:fldCharType="end"/>
      </w:r>
    </w:p>
    <w:p w14:paraId="73921B2F" w14:textId="1F2E1C44" w:rsidR="002F197A" w:rsidRDefault="002F197A">
      <w:pPr>
        <w:pStyle w:val="TOC2"/>
        <w:rPr>
          <w:rFonts w:asciiTheme="minorHAnsi" w:eastAsiaTheme="minorEastAsia" w:hAnsiTheme="minorHAnsi" w:cstheme="minorBidi"/>
          <w:noProof/>
          <w:sz w:val="22"/>
          <w:szCs w:val="22"/>
          <w:lang w:eastAsia="en-GB"/>
        </w:rPr>
      </w:pPr>
      <w:r w:rsidRPr="003E248F">
        <w:rPr>
          <w:rFonts w:eastAsia="SimSun"/>
          <w:noProof/>
        </w:rPr>
        <w:t>4.4</w:t>
      </w:r>
      <w:r>
        <w:rPr>
          <w:rFonts w:asciiTheme="minorHAnsi" w:eastAsiaTheme="minorEastAsia" w:hAnsiTheme="minorHAnsi" w:cstheme="minorBidi"/>
          <w:noProof/>
          <w:sz w:val="22"/>
          <w:szCs w:val="22"/>
          <w:lang w:eastAsia="en-GB"/>
        </w:rPr>
        <w:tab/>
      </w:r>
      <w:r w:rsidRPr="003E248F">
        <w:rPr>
          <w:rFonts w:eastAsia="SimSun"/>
          <w:noProof/>
        </w:rPr>
        <w:t>MCData protocol</w:t>
      </w:r>
      <w:r>
        <w:rPr>
          <w:noProof/>
        </w:rPr>
        <w:tab/>
      </w:r>
      <w:r>
        <w:rPr>
          <w:noProof/>
        </w:rPr>
        <w:fldChar w:fldCharType="begin" w:fldLock="1"/>
      </w:r>
      <w:r>
        <w:rPr>
          <w:noProof/>
        </w:rPr>
        <w:instrText xml:space="preserve"> PAGEREF _Toc138362000 \h </w:instrText>
      </w:r>
      <w:r>
        <w:rPr>
          <w:noProof/>
        </w:rPr>
      </w:r>
      <w:r>
        <w:rPr>
          <w:noProof/>
        </w:rPr>
        <w:fldChar w:fldCharType="separate"/>
      </w:r>
      <w:r>
        <w:rPr>
          <w:noProof/>
        </w:rPr>
        <w:t>13</w:t>
      </w:r>
      <w:r>
        <w:rPr>
          <w:noProof/>
        </w:rPr>
        <w:fldChar w:fldCharType="end"/>
      </w:r>
    </w:p>
    <w:p w14:paraId="4729E24B" w14:textId="477D829B" w:rsidR="002F197A" w:rsidRDefault="002F197A">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_Toc138362001 \h </w:instrText>
      </w:r>
      <w:r>
        <w:rPr>
          <w:noProof/>
        </w:rPr>
      </w:r>
      <w:r>
        <w:rPr>
          <w:noProof/>
        </w:rPr>
        <w:fldChar w:fldCharType="separate"/>
      </w:r>
      <w:r>
        <w:rPr>
          <w:noProof/>
        </w:rPr>
        <w:t>13</w:t>
      </w:r>
      <w:r>
        <w:rPr>
          <w:noProof/>
        </w:rPr>
        <w:fldChar w:fldCharType="end"/>
      </w:r>
    </w:p>
    <w:p w14:paraId="2CDB39C7" w14:textId="72968BB3" w:rsidR="002F197A" w:rsidRDefault="002F197A">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_Toc138362002 \h </w:instrText>
      </w:r>
      <w:r>
        <w:rPr>
          <w:noProof/>
        </w:rPr>
      </w:r>
      <w:r>
        <w:rPr>
          <w:noProof/>
        </w:rPr>
        <w:fldChar w:fldCharType="separate"/>
      </w:r>
      <w:r>
        <w:rPr>
          <w:noProof/>
        </w:rPr>
        <w:t>13</w:t>
      </w:r>
      <w:r>
        <w:rPr>
          <w:noProof/>
        </w:rPr>
        <w:fldChar w:fldCharType="end"/>
      </w:r>
    </w:p>
    <w:p w14:paraId="71445BA9" w14:textId="06920827" w:rsidR="002F197A" w:rsidRDefault="002F197A">
      <w:pPr>
        <w:pStyle w:val="TOC2"/>
        <w:rPr>
          <w:rFonts w:asciiTheme="minorHAnsi" w:eastAsiaTheme="minorEastAsia" w:hAnsiTheme="minorHAnsi" w:cstheme="minorBidi"/>
          <w:noProof/>
          <w:sz w:val="22"/>
          <w:szCs w:val="22"/>
          <w:lang w:eastAsia="en-GB"/>
        </w:rPr>
      </w:pPr>
      <w:r w:rsidRPr="003E248F">
        <w:rPr>
          <w:rFonts w:eastAsia="SimSun"/>
          <w:noProof/>
        </w:rPr>
        <w:t>4.7</w:t>
      </w:r>
      <w:r>
        <w:rPr>
          <w:rFonts w:asciiTheme="minorHAnsi" w:eastAsiaTheme="minorEastAsia" w:hAnsiTheme="minorHAnsi" w:cstheme="minorBidi"/>
          <w:noProof/>
          <w:sz w:val="22"/>
          <w:szCs w:val="22"/>
          <w:lang w:eastAsia="en-GB"/>
        </w:rPr>
        <w:tab/>
      </w:r>
      <w:r w:rsidRPr="003E248F">
        <w:rPr>
          <w:rFonts w:eastAsia="SimSun"/>
          <w:noProof/>
        </w:rPr>
        <w:t>Warning Header Field</w:t>
      </w:r>
      <w:r>
        <w:rPr>
          <w:noProof/>
        </w:rPr>
        <w:tab/>
      </w:r>
      <w:r>
        <w:rPr>
          <w:noProof/>
        </w:rPr>
        <w:fldChar w:fldCharType="begin" w:fldLock="1"/>
      </w:r>
      <w:r>
        <w:rPr>
          <w:noProof/>
        </w:rPr>
        <w:instrText xml:space="preserve"> PAGEREF _Toc138362003 \h </w:instrText>
      </w:r>
      <w:r>
        <w:rPr>
          <w:noProof/>
        </w:rPr>
      </w:r>
      <w:r>
        <w:rPr>
          <w:noProof/>
        </w:rPr>
        <w:fldChar w:fldCharType="separate"/>
      </w:r>
      <w:r>
        <w:rPr>
          <w:noProof/>
        </w:rPr>
        <w:t>14</w:t>
      </w:r>
      <w:r>
        <w:rPr>
          <w:noProof/>
        </w:rPr>
        <w:fldChar w:fldCharType="end"/>
      </w:r>
    </w:p>
    <w:p w14:paraId="667D5076" w14:textId="49BDA124"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4.7.1</w:t>
      </w:r>
      <w:r>
        <w:rPr>
          <w:rFonts w:asciiTheme="minorHAnsi" w:eastAsiaTheme="minorEastAsia" w:hAnsiTheme="minorHAnsi" w:cstheme="minorBidi"/>
          <w:noProof/>
          <w:sz w:val="22"/>
          <w:szCs w:val="22"/>
          <w:lang w:eastAsia="en-GB"/>
        </w:rPr>
        <w:tab/>
      </w:r>
      <w:r w:rsidRPr="003E248F">
        <w:rPr>
          <w:rFonts w:eastAsia="SimSun"/>
          <w:noProof/>
        </w:rPr>
        <w:t>General</w:t>
      </w:r>
      <w:r>
        <w:rPr>
          <w:noProof/>
        </w:rPr>
        <w:tab/>
      </w:r>
      <w:r>
        <w:rPr>
          <w:noProof/>
        </w:rPr>
        <w:fldChar w:fldCharType="begin" w:fldLock="1"/>
      </w:r>
      <w:r>
        <w:rPr>
          <w:noProof/>
        </w:rPr>
        <w:instrText xml:space="preserve"> PAGEREF _Toc138362004 \h </w:instrText>
      </w:r>
      <w:r>
        <w:rPr>
          <w:noProof/>
        </w:rPr>
      </w:r>
      <w:r>
        <w:rPr>
          <w:noProof/>
        </w:rPr>
        <w:fldChar w:fldCharType="separate"/>
      </w:r>
      <w:r>
        <w:rPr>
          <w:noProof/>
        </w:rPr>
        <w:t>14</w:t>
      </w:r>
      <w:r>
        <w:rPr>
          <w:noProof/>
        </w:rPr>
        <w:fldChar w:fldCharType="end"/>
      </w:r>
    </w:p>
    <w:p w14:paraId="7084B89F" w14:textId="16D793EE" w:rsidR="002F197A" w:rsidRDefault="002F197A">
      <w:pPr>
        <w:pStyle w:val="TOC3"/>
        <w:rPr>
          <w:rFonts w:asciiTheme="minorHAnsi" w:eastAsiaTheme="minorEastAsia" w:hAnsiTheme="minorHAnsi" w:cstheme="minorBidi"/>
          <w:noProof/>
          <w:sz w:val="22"/>
          <w:szCs w:val="22"/>
          <w:lang w:eastAsia="en-GB"/>
        </w:rPr>
      </w:pPr>
      <w:r>
        <w:rPr>
          <w:noProof/>
        </w:rPr>
        <w:t>4.7.2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_Toc138362005 \h </w:instrText>
      </w:r>
      <w:r>
        <w:rPr>
          <w:noProof/>
        </w:rPr>
      </w:r>
      <w:r>
        <w:rPr>
          <w:noProof/>
        </w:rPr>
        <w:fldChar w:fldCharType="separate"/>
      </w:r>
      <w:r>
        <w:rPr>
          <w:noProof/>
        </w:rPr>
        <w:t>14</w:t>
      </w:r>
      <w:r>
        <w:rPr>
          <w:noProof/>
        </w:rPr>
        <w:fldChar w:fldCharType="end"/>
      </w:r>
    </w:p>
    <w:p w14:paraId="2EABB256" w14:textId="1062BF03" w:rsidR="002F197A" w:rsidRDefault="002F197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Roles</w:t>
      </w:r>
      <w:r>
        <w:rPr>
          <w:noProof/>
        </w:rPr>
        <w:tab/>
      </w:r>
      <w:r>
        <w:rPr>
          <w:noProof/>
        </w:rPr>
        <w:fldChar w:fldCharType="begin" w:fldLock="1"/>
      </w:r>
      <w:r>
        <w:rPr>
          <w:noProof/>
        </w:rPr>
        <w:instrText xml:space="preserve"> PAGEREF _Toc138362006 \h </w:instrText>
      </w:r>
      <w:r>
        <w:rPr>
          <w:noProof/>
        </w:rPr>
      </w:r>
      <w:r>
        <w:rPr>
          <w:noProof/>
        </w:rPr>
        <w:fldChar w:fldCharType="separate"/>
      </w:r>
      <w:r>
        <w:rPr>
          <w:noProof/>
        </w:rPr>
        <w:t>14</w:t>
      </w:r>
      <w:r>
        <w:rPr>
          <w:noProof/>
        </w:rPr>
        <w:fldChar w:fldCharType="end"/>
      </w:r>
    </w:p>
    <w:p w14:paraId="0BE5496A" w14:textId="388041FF" w:rsidR="002F197A" w:rsidRDefault="002F197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_Toc138362007 \h </w:instrText>
      </w:r>
      <w:r>
        <w:rPr>
          <w:noProof/>
        </w:rPr>
      </w:r>
      <w:r>
        <w:rPr>
          <w:noProof/>
        </w:rPr>
        <w:fldChar w:fldCharType="separate"/>
      </w:r>
      <w:r>
        <w:rPr>
          <w:noProof/>
        </w:rPr>
        <w:t>14</w:t>
      </w:r>
      <w:r>
        <w:rPr>
          <w:noProof/>
        </w:rPr>
        <w:fldChar w:fldCharType="end"/>
      </w:r>
    </w:p>
    <w:p w14:paraId="763E1583" w14:textId="79208106" w:rsidR="002F197A" w:rsidRDefault="002F197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_Toc138362008 \h </w:instrText>
      </w:r>
      <w:r>
        <w:rPr>
          <w:noProof/>
        </w:rPr>
      </w:r>
      <w:r>
        <w:rPr>
          <w:noProof/>
        </w:rPr>
        <w:fldChar w:fldCharType="separate"/>
      </w:r>
      <w:r>
        <w:rPr>
          <w:noProof/>
        </w:rPr>
        <w:t>14</w:t>
      </w:r>
      <w:r>
        <w:rPr>
          <w:noProof/>
        </w:rPr>
        <w:fldChar w:fldCharType="end"/>
      </w:r>
    </w:p>
    <w:p w14:paraId="46CC30A9" w14:textId="0E8FAC82" w:rsidR="002F197A" w:rsidRDefault="002F197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_Toc138362009 \h </w:instrText>
      </w:r>
      <w:r>
        <w:rPr>
          <w:noProof/>
        </w:rPr>
      </w:r>
      <w:r>
        <w:rPr>
          <w:noProof/>
        </w:rPr>
        <w:fldChar w:fldCharType="separate"/>
      </w:r>
      <w:r>
        <w:rPr>
          <w:noProof/>
        </w:rPr>
        <w:t>14</w:t>
      </w:r>
      <w:r>
        <w:rPr>
          <w:noProof/>
        </w:rPr>
        <w:fldChar w:fldCharType="end"/>
      </w:r>
    </w:p>
    <w:p w14:paraId="227396CB" w14:textId="7648DFC0" w:rsidR="002F197A" w:rsidRDefault="002F197A">
      <w:pPr>
        <w:pStyle w:val="TOC3"/>
        <w:rPr>
          <w:rFonts w:asciiTheme="minorHAnsi" w:eastAsiaTheme="minorEastAsia" w:hAnsiTheme="minorHAnsi" w:cstheme="minorBidi"/>
          <w:noProof/>
          <w:sz w:val="22"/>
          <w:szCs w:val="22"/>
          <w:lang w:eastAsia="en-GB"/>
        </w:rPr>
      </w:pPr>
      <w:r>
        <w:rPr>
          <w:noProof/>
        </w:rPr>
        <w:t>5.2.1A</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_Toc138362010 \h </w:instrText>
      </w:r>
      <w:r>
        <w:rPr>
          <w:noProof/>
        </w:rPr>
      </w:r>
      <w:r>
        <w:rPr>
          <w:noProof/>
        </w:rPr>
        <w:fldChar w:fldCharType="separate"/>
      </w:r>
      <w:r>
        <w:rPr>
          <w:noProof/>
        </w:rPr>
        <w:t>15</w:t>
      </w:r>
      <w:r>
        <w:rPr>
          <w:noProof/>
        </w:rPr>
        <w:fldChar w:fldCharType="end"/>
      </w:r>
    </w:p>
    <w:p w14:paraId="476CA397" w14:textId="422778FF" w:rsidR="002F197A" w:rsidRDefault="002F197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_Toc138362011 \h </w:instrText>
      </w:r>
      <w:r>
        <w:rPr>
          <w:noProof/>
        </w:rPr>
      </w:r>
      <w:r>
        <w:rPr>
          <w:noProof/>
        </w:rPr>
        <w:fldChar w:fldCharType="separate"/>
      </w:r>
      <w:r>
        <w:rPr>
          <w:noProof/>
        </w:rPr>
        <w:t>15</w:t>
      </w:r>
      <w:r>
        <w:rPr>
          <w:noProof/>
        </w:rPr>
        <w:fldChar w:fldCharType="end"/>
      </w:r>
    </w:p>
    <w:p w14:paraId="2DCCBA63" w14:textId="1F94CD12" w:rsidR="002F197A" w:rsidRDefault="002F197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_Toc138362012 \h </w:instrText>
      </w:r>
      <w:r>
        <w:rPr>
          <w:noProof/>
        </w:rPr>
      </w:r>
      <w:r>
        <w:rPr>
          <w:noProof/>
        </w:rPr>
        <w:fldChar w:fldCharType="separate"/>
      </w:r>
      <w:r>
        <w:rPr>
          <w:noProof/>
        </w:rPr>
        <w:t>15</w:t>
      </w:r>
      <w:r>
        <w:rPr>
          <w:noProof/>
        </w:rPr>
        <w:fldChar w:fldCharType="end"/>
      </w:r>
    </w:p>
    <w:p w14:paraId="22173C56" w14:textId="5F38C602" w:rsidR="002F197A" w:rsidRDefault="002F197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_Toc138362013 \h </w:instrText>
      </w:r>
      <w:r>
        <w:rPr>
          <w:noProof/>
        </w:rPr>
      </w:r>
      <w:r>
        <w:rPr>
          <w:noProof/>
        </w:rPr>
        <w:fldChar w:fldCharType="separate"/>
      </w:r>
      <w:r>
        <w:rPr>
          <w:noProof/>
        </w:rPr>
        <w:t>16</w:t>
      </w:r>
      <w:r>
        <w:rPr>
          <w:noProof/>
        </w:rPr>
        <w:fldChar w:fldCharType="end"/>
      </w:r>
    </w:p>
    <w:p w14:paraId="707276F2" w14:textId="6C02E999"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6.2.1</w:t>
      </w:r>
      <w:r>
        <w:rPr>
          <w:rFonts w:asciiTheme="minorHAnsi" w:eastAsiaTheme="minorEastAsia" w:hAnsiTheme="minorHAnsi" w:cstheme="minorBidi"/>
          <w:noProof/>
          <w:sz w:val="22"/>
          <w:szCs w:val="22"/>
          <w:lang w:eastAsia="en-GB"/>
        </w:rPr>
        <w:tab/>
      </w:r>
      <w:r w:rsidRPr="003E248F">
        <w:rPr>
          <w:rFonts w:eastAsia="SimSun"/>
          <w:noProof/>
        </w:rPr>
        <w:t>Void</w:t>
      </w:r>
      <w:r>
        <w:rPr>
          <w:noProof/>
        </w:rPr>
        <w:tab/>
      </w:r>
      <w:r>
        <w:rPr>
          <w:noProof/>
        </w:rPr>
        <w:fldChar w:fldCharType="begin" w:fldLock="1"/>
      </w:r>
      <w:r>
        <w:rPr>
          <w:noProof/>
        </w:rPr>
        <w:instrText xml:space="preserve"> PAGEREF _Toc138362014 \h </w:instrText>
      </w:r>
      <w:r>
        <w:rPr>
          <w:noProof/>
        </w:rPr>
      </w:r>
      <w:r>
        <w:rPr>
          <w:noProof/>
        </w:rPr>
        <w:fldChar w:fldCharType="separate"/>
      </w:r>
      <w:r>
        <w:rPr>
          <w:noProof/>
        </w:rPr>
        <w:t>16</w:t>
      </w:r>
      <w:r>
        <w:rPr>
          <w:noProof/>
        </w:rPr>
        <w:fldChar w:fldCharType="end"/>
      </w:r>
    </w:p>
    <w:p w14:paraId="724A1B98" w14:textId="3A331E01"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6.2.2</w:t>
      </w:r>
      <w:r>
        <w:rPr>
          <w:rFonts w:asciiTheme="minorHAnsi" w:eastAsiaTheme="minorEastAsia" w:hAnsiTheme="minorHAnsi" w:cstheme="minorBidi"/>
          <w:noProof/>
          <w:sz w:val="22"/>
          <w:szCs w:val="22"/>
          <w:lang w:eastAsia="en-GB"/>
        </w:rPr>
        <w:tab/>
      </w:r>
      <w:r w:rsidRPr="003E248F">
        <w:rPr>
          <w:rFonts w:eastAsia="SimSun"/>
          <w:noProof/>
        </w:rPr>
        <w:t>MCData conversation items</w:t>
      </w:r>
      <w:r>
        <w:rPr>
          <w:noProof/>
        </w:rPr>
        <w:tab/>
      </w:r>
      <w:r>
        <w:rPr>
          <w:noProof/>
        </w:rPr>
        <w:fldChar w:fldCharType="begin" w:fldLock="1"/>
      </w:r>
      <w:r>
        <w:rPr>
          <w:noProof/>
        </w:rPr>
        <w:instrText xml:space="preserve"> PAGEREF _Toc138362015 \h </w:instrText>
      </w:r>
      <w:r>
        <w:rPr>
          <w:noProof/>
        </w:rPr>
      </w:r>
      <w:r>
        <w:rPr>
          <w:noProof/>
        </w:rPr>
        <w:fldChar w:fldCharType="separate"/>
      </w:r>
      <w:r>
        <w:rPr>
          <w:noProof/>
        </w:rPr>
        <w:t>16</w:t>
      </w:r>
      <w:r>
        <w:rPr>
          <w:noProof/>
        </w:rPr>
        <w:fldChar w:fldCharType="end"/>
      </w:r>
    </w:p>
    <w:p w14:paraId="201195D3" w14:textId="0BDE504C" w:rsidR="002F197A" w:rsidRDefault="002F197A">
      <w:pPr>
        <w:pStyle w:val="TOC4"/>
        <w:rPr>
          <w:rFonts w:asciiTheme="minorHAnsi" w:eastAsiaTheme="minorEastAsia" w:hAnsiTheme="minorHAnsi" w:cstheme="minorBidi"/>
          <w:noProof/>
          <w:sz w:val="22"/>
          <w:szCs w:val="22"/>
          <w:lang w:eastAsia="en-GB"/>
        </w:rPr>
      </w:pPr>
      <w:r w:rsidRPr="003E248F">
        <w:rPr>
          <w:rFonts w:eastAsia="SimSun"/>
          <w:noProof/>
        </w:rPr>
        <w:t>6.2.2.1</w:t>
      </w:r>
      <w:r>
        <w:rPr>
          <w:rFonts w:asciiTheme="minorHAnsi" w:eastAsiaTheme="minorEastAsia" w:hAnsiTheme="minorHAnsi" w:cstheme="minorBidi"/>
          <w:noProof/>
          <w:sz w:val="22"/>
          <w:szCs w:val="22"/>
          <w:lang w:eastAsia="en-GB"/>
        </w:rPr>
        <w:tab/>
      </w:r>
      <w:r w:rsidRPr="003E248F">
        <w:rPr>
          <w:rFonts w:eastAsia="SimSun"/>
          <w:noProof/>
        </w:rPr>
        <w:t>IWF generating an SDS Message</w:t>
      </w:r>
      <w:r>
        <w:rPr>
          <w:noProof/>
        </w:rPr>
        <w:tab/>
      </w:r>
      <w:r>
        <w:rPr>
          <w:noProof/>
        </w:rPr>
        <w:fldChar w:fldCharType="begin" w:fldLock="1"/>
      </w:r>
      <w:r>
        <w:rPr>
          <w:noProof/>
        </w:rPr>
        <w:instrText xml:space="preserve"> PAGEREF _Toc138362016 \h </w:instrText>
      </w:r>
      <w:r>
        <w:rPr>
          <w:noProof/>
        </w:rPr>
      </w:r>
      <w:r>
        <w:rPr>
          <w:noProof/>
        </w:rPr>
        <w:fldChar w:fldCharType="separate"/>
      </w:r>
      <w:r>
        <w:rPr>
          <w:noProof/>
        </w:rPr>
        <w:t>16</w:t>
      </w:r>
      <w:r>
        <w:rPr>
          <w:noProof/>
        </w:rPr>
        <w:fldChar w:fldCharType="end"/>
      </w:r>
    </w:p>
    <w:p w14:paraId="5DAD8004" w14:textId="387A4913"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6.2.3</w:t>
      </w:r>
      <w:r>
        <w:rPr>
          <w:rFonts w:asciiTheme="minorHAnsi" w:eastAsiaTheme="minorEastAsia" w:hAnsiTheme="minorHAnsi" w:cstheme="minorBidi"/>
          <w:noProof/>
          <w:sz w:val="22"/>
          <w:szCs w:val="22"/>
          <w:lang w:eastAsia="en-GB"/>
        </w:rPr>
        <w:tab/>
      </w:r>
      <w:r w:rsidRPr="003E248F">
        <w:rPr>
          <w:rFonts w:eastAsia="SimSun"/>
          <w:noProof/>
        </w:rPr>
        <w:t>Disposition Notifications</w:t>
      </w:r>
      <w:r>
        <w:rPr>
          <w:noProof/>
        </w:rPr>
        <w:tab/>
      </w:r>
      <w:r>
        <w:rPr>
          <w:noProof/>
        </w:rPr>
        <w:fldChar w:fldCharType="begin" w:fldLock="1"/>
      </w:r>
      <w:r>
        <w:rPr>
          <w:noProof/>
        </w:rPr>
        <w:instrText xml:space="preserve"> PAGEREF _Toc138362017 \h </w:instrText>
      </w:r>
      <w:r>
        <w:rPr>
          <w:noProof/>
        </w:rPr>
      </w:r>
      <w:r>
        <w:rPr>
          <w:noProof/>
        </w:rPr>
        <w:fldChar w:fldCharType="separate"/>
      </w:r>
      <w:r>
        <w:rPr>
          <w:noProof/>
        </w:rPr>
        <w:t>17</w:t>
      </w:r>
      <w:r>
        <w:rPr>
          <w:noProof/>
        </w:rPr>
        <w:fldChar w:fldCharType="end"/>
      </w:r>
    </w:p>
    <w:p w14:paraId="6414F46A" w14:textId="56FFB79E" w:rsidR="002F197A" w:rsidRDefault="002F197A">
      <w:pPr>
        <w:pStyle w:val="TOC4"/>
        <w:rPr>
          <w:rFonts w:asciiTheme="minorHAnsi" w:eastAsiaTheme="minorEastAsia" w:hAnsiTheme="minorHAnsi" w:cstheme="minorBidi"/>
          <w:noProof/>
          <w:sz w:val="22"/>
          <w:szCs w:val="22"/>
          <w:lang w:eastAsia="en-GB"/>
        </w:rPr>
      </w:pPr>
      <w:r w:rsidRPr="003E248F">
        <w:rPr>
          <w:rFonts w:eastAsia="SimSun"/>
          <w:noProof/>
        </w:rPr>
        <w:t>6.2.3.1</w:t>
      </w:r>
      <w:r>
        <w:rPr>
          <w:rFonts w:asciiTheme="minorHAnsi" w:eastAsiaTheme="minorEastAsia" w:hAnsiTheme="minorHAnsi" w:cstheme="minorBidi"/>
          <w:noProof/>
          <w:sz w:val="22"/>
          <w:szCs w:val="22"/>
          <w:lang w:eastAsia="en-GB"/>
        </w:rPr>
        <w:tab/>
      </w:r>
      <w:r w:rsidRPr="003E248F">
        <w:rPr>
          <w:rFonts w:eastAsia="SimSun"/>
          <w:noProof/>
        </w:rPr>
        <w:t>Generating an SDS Notification</w:t>
      </w:r>
      <w:r>
        <w:rPr>
          <w:noProof/>
        </w:rPr>
        <w:tab/>
      </w:r>
      <w:r>
        <w:rPr>
          <w:noProof/>
        </w:rPr>
        <w:fldChar w:fldCharType="begin" w:fldLock="1"/>
      </w:r>
      <w:r>
        <w:rPr>
          <w:noProof/>
        </w:rPr>
        <w:instrText xml:space="preserve"> PAGEREF _Toc138362018 \h </w:instrText>
      </w:r>
      <w:r>
        <w:rPr>
          <w:noProof/>
        </w:rPr>
      </w:r>
      <w:r>
        <w:rPr>
          <w:noProof/>
        </w:rPr>
        <w:fldChar w:fldCharType="separate"/>
      </w:r>
      <w:r>
        <w:rPr>
          <w:noProof/>
        </w:rPr>
        <w:t>17</w:t>
      </w:r>
      <w:r>
        <w:rPr>
          <w:noProof/>
        </w:rPr>
        <w:fldChar w:fldCharType="end"/>
      </w:r>
    </w:p>
    <w:p w14:paraId="12F173FB" w14:textId="34B6DD8B" w:rsidR="002F197A" w:rsidRDefault="002F197A">
      <w:pPr>
        <w:pStyle w:val="TOC3"/>
        <w:rPr>
          <w:rFonts w:asciiTheme="minorHAnsi" w:eastAsiaTheme="minorEastAsia" w:hAnsiTheme="minorHAnsi" w:cstheme="minorBidi"/>
          <w:noProof/>
          <w:sz w:val="22"/>
          <w:szCs w:val="22"/>
          <w:lang w:eastAsia="en-GB"/>
        </w:rPr>
      </w:pPr>
      <w:r w:rsidRPr="003E248F">
        <w:rPr>
          <w:noProof/>
          <w:lang w:val="en-US"/>
        </w:rPr>
        <w:t>6.2.4</w:t>
      </w:r>
      <w:r>
        <w:rPr>
          <w:rFonts w:asciiTheme="minorHAnsi" w:eastAsiaTheme="minorEastAsia" w:hAnsiTheme="minorHAnsi" w:cstheme="minorBidi"/>
          <w:noProof/>
          <w:sz w:val="22"/>
          <w:szCs w:val="22"/>
          <w:lang w:eastAsia="en-GB"/>
        </w:rPr>
        <w:tab/>
      </w:r>
      <w:r w:rsidRPr="003E248F">
        <w:rPr>
          <w:noProof/>
          <w:lang w:val="en-US"/>
        </w:rPr>
        <w:t>Sending SIP requests and receiving SIP responses</w:t>
      </w:r>
      <w:r>
        <w:rPr>
          <w:noProof/>
        </w:rPr>
        <w:tab/>
      </w:r>
      <w:r>
        <w:rPr>
          <w:noProof/>
        </w:rPr>
        <w:fldChar w:fldCharType="begin" w:fldLock="1"/>
      </w:r>
      <w:r>
        <w:rPr>
          <w:noProof/>
        </w:rPr>
        <w:instrText xml:space="preserve"> PAGEREF _Toc138362019 \h </w:instrText>
      </w:r>
      <w:r>
        <w:rPr>
          <w:noProof/>
        </w:rPr>
      </w:r>
      <w:r>
        <w:rPr>
          <w:noProof/>
        </w:rPr>
        <w:fldChar w:fldCharType="separate"/>
      </w:r>
      <w:r>
        <w:rPr>
          <w:noProof/>
        </w:rPr>
        <w:t>18</w:t>
      </w:r>
      <w:r>
        <w:rPr>
          <w:noProof/>
        </w:rPr>
        <w:fldChar w:fldCharType="end"/>
      </w:r>
    </w:p>
    <w:p w14:paraId="53FB261F" w14:textId="62832D2B" w:rsidR="002F197A" w:rsidRDefault="002F197A">
      <w:pPr>
        <w:pStyle w:val="TOC4"/>
        <w:rPr>
          <w:rFonts w:asciiTheme="minorHAnsi" w:eastAsiaTheme="minorEastAsia" w:hAnsiTheme="minorHAnsi" w:cstheme="minorBidi"/>
          <w:noProof/>
          <w:sz w:val="22"/>
          <w:szCs w:val="22"/>
          <w:lang w:eastAsia="en-GB"/>
        </w:rPr>
      </w:pPr>
      <w:r w:rsidRPr="003E248F">
        <w:rPr>
          <w:noProof/>
          <w:lang w:val="en-US"/>
        </w:rPr>
        <w:t>6.2.4.1</w:t>
      </w:r>
      <w:r>
        <w:rPr>
          <w:rFonts w:asciiTheme="minorHAnsi" w:eastAsiaTheme="minorEastAsia" w:hAnsiTheme="minorHAnsi" w:cstheme="minorBidi"/>
          <w:noProof/>
          <w:sz w:val="22"/>
          <w:szCs w:val="22"/>
          <w:lang w:eastAsia="en-GB"/>
        </w:rPr>
        <w:tab/>
      </w:r>
      <w:r w:rsidRPr="003E248F">
        <w:rPr>
          <w:noProof/>
          <w:lang w:val="en-US"/>
        </w:rPr>
        <w:t>Generating a SIP MESSAGE request</w:t>
      </w:r>
      <w:r>
        <w:rPr>
          <w:noProof/>
        </w:rPr>
        <w:t xml:space="preserve"> </w:t>
      </w:r>
      <w:r w:rsidRPr="003E248F">
        <w:rPr>
          <w:noProof/>
          <w:lang w:val="en-US"/>
        </w:rPr>
        <w:t>towards the controlling MCData function</w:t>
      </w:r>
      <w:r>
        <w:rPr>
          <w:noProof/>
        </w:rPr>
        <w:tab/>
      </w:r>
      <w:r>
        <w:rPr>
          <w:noProof/>
        </w:rPr>
        <w:fldChar w:fldCharType="begin" w:fldLock="1"/>
      </w:r>
      <w:r>
        <w:rPr>
          <w:noProof/>
        </w:rPr>
        <w:instrText xml:space="preserve"> PAGEREF _Toc138362020 \h </w:instrText>
      </w:r>
      <w:r>
        <w:rPr>
          <w:noProof/>
        </w:rPr>
      </w:r>
      <w:r>
        <w:rPr>
          <w:noProof/>
        </w:rPr>
        <w:fldChar w:fldCharType="separate"/>
      </w:r>
      <w:r>
        <w:rPr>
          <w:noProof/>
        </w:rPr>
        <w:t>18</w:t>
      </w:r>
      <w:r>
        <w:rPr>
          <w:noProof/>
        </w:rPr>
        <w:fldChar w:fldCharType="end"/>
      </w:r>
    </w:p>
    <w:p w14:paraId="64F2471B" w14:textId="40FAB563" w:rsidR="002F197A" w:rsidRDefault="002F197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Server role procedures</w:t>
      </w:r>
      <w:r>
        <w:rPr>
          <w:noProof/>
        </w:rPr>
        <w:tab/>
      </w:r>
      <w:r>
        <w:rPr>
          <w:noProof/>
        </w:rPr>
        <w:fldChar w:fldCharType="begin" w:fldLock="1"/>
      </w:r>
      <w:r>
        <w:rPr>
          <w:noProof/>
        </w:rPr>
        <w:instrText xml:space="preserve"> PAGEREF _Toc138362021 \h </w:instrText>
      </w:r>
      <w:r>
        <w:rPr>
          <w:noProof/>
        </w:rPr>
      </w:r>
      <w:r>
        <w:rPr>
          <w:noProof/>
        </w:rPr>
        <w:fldChar w:fldCharType="separate"/>
      </w:r>
      <w:r>
        <w:rPr>
          <w:noProof/>
        </w:rPr>
        <w:t>18</w:t>
      </w:r>
      <w:r>
        <w:rPr>
          <w:noProof/>
        </w:rPr>
        <w:fldChar w:fldCharType="end"/>
      </w:r>
    </w:p>
    <w:p w14:paraId="3D9EBA77" w14:textId="528DE103" w:rsidR="002F197A" w:rsidRDefault="002F197A">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_Toc138362022 \h </w:instrText>
      </w:r>
      <w:r>
        <w:rPr>
          <w:noProof/>
        </w:rPr>
      </w:r>
      <w:r>
        <w:rPr>
          <w:noProof/>
        </w:rPr>
        <w:fldChar w:fldCharType="separate"/>
      </w:r>
      <w:r>
        <w:rPr>
          <w:noProof/>
        </w:rPr>
        <w:t>18</w:t>
      </w:r>
      <w:r>
        <w:rPr>
          <w:noProof/>
        </w:rPr>
        <w:fldChar w:fldCharType="end"/>
      </w:r>
    </w:p>
    <w:p w14:paraId="0D64310A" w14:textId="0584069B" w:rsidR="002F197A" w:rsidRDefault="002F197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_Toc138362023 \h </w:instrText>
      </w:r>
      <w:r>
        <w:rPr>
          <w:noProof/>
        </w:rPr>
      </w:r>
      <w:r>
        <w:rPr>
          <w:noProof/>
        </w:rPr>
        <w:fldChar w:fldCharType="separate"/>
      </w:r>
      <w:r>
        <w:rPr>
          <w:noProof/>
        </w:rPr>
        <w:t>19</w:t>
      </w:r>
      <w:r>
        <w:rPr>
          <w:noProof/>
        </w:rPr>
        <w:fldChar w:fldCharType="end"/>
      </w:r>
    </w:p>
    <w:p w14:paraId="57B9FCE3" w14:textId="51CF7CEE" w:rsidR="002F197A" w:rsidRDefault="002F197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_Toc138362024 \h </w:instrText>
      </w:r>
      <w:r>
        <w:rPr>
          <w:noProof/>
        </w:rPr>
      </w:r>
      <w:r>
        <w:rPr>
          <w:noProof/>
        </w:rPr>
        <w:fldChar w:fldCharType="separate"/>
      </w:r>
      <w:r>
        <w:rPr>
          <w:noProof/>
        </w:rPr>
        <w:t>19</w:t>
      </w:r>
      <w:r>
        <w:rPr>
          <w:noProof/>
        </w:rPr>
        <w:fldChar w:fldCharType="end"/>
      </w:r>
    </w:p>
    <w:p w14:paraId="15276968" w14:textId="14C2908B" w:rsidR="002F197A" w:rsidRDefault="002F197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_Toc138362025 \h </w:instrText>
      </w:r>
      <w:r>
        <w:rPr>
          <w:noProof/>
        </w:rPr>
      </w:r>
      <w:r>
        <w:rPr>
          <w:noProof/>
        </w:rPr>
        <w:fldChar w:fldCharType="separate"/>
      </w:r>
      <w:r>
        <w:rPr>
          <w:noProof/>
        </w:rPr>
        <w:t>19</w:t>
      </w:r>
      <w:r>
        <w:rPr>
          <w:noProof/>
        </w:rPr>
        <w:fldChar w:fldCharType="end"/>
      </w:r>
    </w:p>
    <w:p w14:paraId="24038590" w14:textId="5215665B" w:rsidR="002F197A" w:rsidRDefault="002F197A">
      <w:pPr>
        <w:pStyle w:val="TOC3"/>
        <w:rPr>
          <w:rFonts w:asciiTheme="minorHAnsi" w:eastAsiaTheme="minorEastAsia" w:hAnsiTheme="minorHAnsi" w:cstheme="minorBidi"/>
          <w:noProof/>
          <w:sz w:val="22"/>
          <w:szCs w:val="22"/>
          <w:lang w:eastAsia="en-GB"/>
        </w:rPr>
      </w:pPr>
      <w:r w:rsidRPr="003E248F">
        <w:rPr>
          <w:noProof/>
          <w:lang w:val="en-US"/>
        </w:rPr>
        <w:t>6.3.2</w:t>
      </w:r>
      <w:r>
        <w:rPr>
          <w:rFonts w:asciiTheme="minorHAnsi" w:eastAsiaTheme="minorEastAsia" w:hAnsiTheme="minorHAnsi" w:cstheme="minorBidi"/>
          <w:noProof/>
          <w:sz w:val="22"/>
          <w:szCs w:val="22"/>
          <w:lang w:eastAsia="en-GB"/>
        </w:rPr>
        <w:tab/>
      </w:r>
      <w:r w:rsidRPr="003E248F">
        <w:rPr>
          <w:noProof/>
          <w:lang w:val="en-US"/>
        </w:rPr>
        <w:t>Sending SIP requests and receiving SIP responses</w:t>
      </w:r>
      <w:r>
        <w:rPr>
          <w:noProof/>
        </w:rPr>
        <w:tab/>
      </w:r>
      <w:r>
        <w:rPr>
          <w:noProof/>
        </w:rPr>
        <w:fldChar w:fldCharType="begin" w:fldLock="1"/>
      </w:r>
      <w:r>
        <w:rPr>
          <w:noProof/>
        </w:rPr>
        <w:instrText xml:space="preserve"> PAGEREF _Toc138362026 \h </w:instrText>
      </w:r>
      <w:r>
        <w:rPr>
          <w:noProof/>
        </w:rPr>
      </w:r>
      <w:r>
        <w:rPr>
          <w:noProof/>
        </w:rPr>
        <w:fldChar w:fldCharType="separate"/>
      </w:r>
      <w:r>
        <w:rPr>
          <w:noProof/>
        </w:rPr>
        <w:t>20</w:t>
      </w:r>
      <w:r>
        <w:rPr>
          <w:noProof/>
        </w:rPr>
        <w:fldChar w:fldCharType="end"/>
      </w:r>
    </w:p>
    <w:p w14:paraId="3627A36E" w14:textId="7A91F641"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_Toc138362027 \h </w:instrText>
      </w:r>
      <w:r>
        <w:rPr>
          <w:noProof/>
        </w:rPr>
      </w:r>
      <w:r>
        <w:rPr>
          <w:noProof/>
        </w:rPr>
        <w:fldChar w:fldCharType="separate"/>
      </w:r>
      <w:r>
        <w:rPr>
          <w:noProof/>
        </w:rPr>
        <w:t>20</w:t>
      </w:r>
      <w:r>
        <w:rPr>
          <w:noProof/>
        </w:rPr>
        <w:fldChar w:fldCharType="end"/>
      </w:r>
    </w:p>
    <w:p w14:paraId="29B57CB1" w14:textId="344D33C7" w:rsidR="002F197A" w:rsidRDefault="002F197A">
      <w:pPr>
        <w:pStyle w:val="TOC3"/>
        <w:rPr>
          <w:rFonts w:asciiTheme="minorHAnsi" w:eastAsiaTheme="minorEastAsia" w:hAnsiTheme="minorHAnsi" w:cstheme="minorBidi"/>
          <w:noProof/>
          <w:sz w:val="22"/>
          <w:szCs w:val="22"/>
          <w:lang w:eastAsia="en-GB"/>
        </w:rPr>
      </w:pPr>
      <w:r w:rsidRPr="003E248F">
        <w:rPr>
          <w:noProof/>
          <w:lang w:val="en-US"/>
        </w:rPr>
        <w:t>6.3.3</w:t>
      </w:r>
      <w:r>
        <w:rPr>
          <w:rFonts w:asciiTheme="minorHAnsi" w:eastAsiaTheme="minorEastAsia" w:hAnsiTheme="minorHAnsi" w:cstheme="minorBidi"/>
          <w:noProof/>
          <w:sz w:val="22"/>
          <w:szCs w:val="22"/>
          <w:lang w:eastAsia="en-GB"/>
        </w:rPr>
        <w:tab/>
      </w:r>
      <w:r w:rsidRPr="003E248F">
        <w:rPr>
          <w:noProof/>
          <w:lang w:val="en-US"/>
        </w:rPr>
        <w:t>Groups homed in the IWF</w:t>
      </w:r>
      <w:r>
        <w:rPr>
          <w:noProof/>
        </w:rPr>
        <w:tab/>
      </w:r>
      <w:r>
        <w:rPr>
          <w:noProof/>
        </w:rPr>
        <w:fldChar w:fldCharType="begin" w:fldLock="1"/>
      </w:r>
      <w:r>
        <w:rPr>
          <w:noProof/>
        </w:rPr>
        <w:instrText xml:space="preserve"> PAGEREF _Toc138362028 \h </w:instrText>
      </w:r>
      <w:r>
        <w:rPr>
          <w:noProof/>
        </w:rPr>
      </w:r>
      <w:r>
        <w:rPr>
          <w:noProof/>
        </w:rPr>
        <w:fldChar w:fldCharType="separate"/>
      </w:r>
      <w:r>
        <w:rPr>
          <w:noProof/>
        </w:rPr>
        <w:t>20</w:t>
      </w:r>
      <w:r>
        <w:rPr>
          <w:noProof/>
        </w:rPr>
        <w:fldChar w:fldCharType="end"/>
      </w:r>
    </w:p>
    <w:p w14:paraId="327D61F3" w14:textId="56ACE637" w:rsidR="002F197A" w:rsidRDefault="002F197A">
      <w:pPr>
        <w:pStyle w:val="TOC3"/>
        <w:rPr>
          <w:rFonts w:asciiTheme="minorHAnsi" w:eastAsiaTheme="minorEastAsia" w:hAnsiTheme="minorHAnsi" w:cstheme="minorBidi"/>
          <w:noProof/>
          <w:sz w:val="22"/>
          <w:szCs w:val="22"/>
          <w:lang w:eastAsia="en-GB"/>
        </w:rPr>
      </w:pPr>
      <w:r w:rsidRPr="003E248F">
        <w:rPr>
          <w:noProof/>
          <w:lang w:val="en-US"/>
        </w:rPr>
        <w:t>6.3.4</w:t>
      </w:r>
      <w:r>
        <w:rPr>
          <w:rFonts w:asciiTheme="minorHAnsi" w:eastAsiaTheme="minorEastAsia" w:hAnsiTheme="minorHAnsi" w:cstheme="minorBidi"/>
          <w:noProof/>
          <w:sz w:val="22"/>
          <w:szCs w:val="22"/>
          <w:lang w:eastAsia="en-GB"/>
        </w:rPr>
        <w:tab/>
      </w:r>
      <w:r w:rsidRPr="003E248F">
        <w:rPr>
          <w:noProof/>
          <w:lang w:val="en-US"/>
        </w:rPr>
        <w:t>Void</w:t>
      </w:r>
      <w:r>
        <w:rPr>
          <w:noProof/>
        </w:rPr>
        <w:tab/>
      </w:r>
      <w:r>
        <w:rPr>
          <w:noProof/>
        </w:rPr>
        <w:fldChar w:fldCharType="begin" w:fldLock="1"/>
      </w:r>
      <w:r>
        <w:rPr>
          <w:noProof/>
        </w:rPr>
        <w:instrText xml:space="preserve"> PAGEREF _Toc138362029 \h </w:instrText>
      </w:r>
      <w:r>
        <w:rPr>
          <w:noProof/>
        </w:rPr>
      </w:r>
      <w:r>
        <w:rPr>
          <w:noProof/>
        </w:rPr>
        <w:fldChar w:fldCharType="separate"/>
      </w:r>
      <w:r>
        <w:rPr>
          <w:noProof/>
        </w:rPr>
        <w:t>20</w:t>
      </w:r>
      <w:r>
        <w:rPr>
          <w:noProof/>
        </w:rPr>
        <w:fldChar w:fldCharType="end"/>
      </w:r>
    </w:p>
    <w:p w14:paraId="0F238457" w14:textId="50448401" w:rsidR="002F197A" w:rsidRDefault="002F197A">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_Toc138362030 \h </w:instrText>
      </w:r>
      <w:r>
        <w:rPr>
          <w:noProof/>
        </w:rPr>
      </w:r>
      <w:r>
        <w:rPr>
          <w:noProof/>
        </w:rPr>
        <w:fldChar w:fldCharType="separate"/>
      </w:r>
      <w:r>
        <w:rPr>
          <w:noProof/>
        </w:rPr>
        <w:t>20</w:t>
      </w:r>
      <w:r>
        <w:rPr>
          <w:noProof/>
        </w:rPr>
        <w:fldChar w:fldCharType="end"/>
      </w:r>
    </w:p>
    <w:p w14:paraId="6098C802" w14:textId="740FE0FC" w:rsidR="002F197A" w:rsidRDefault="002F197A">
      <w:pPr>
        <w:pStyle w:val="TOC2"/>
        <w:rPr>
          <w:rFonts w:asciiTheme="minorHAnsi" w:eastAsiaTheme="minorEastAsia" w:hAnsiTheme="minorHAnsi" w:cstheme="minorBidi"/>
          <w:noProof/>
          <w:sz w:val="22"/>
          <w:szCs w:val="22"/>
          <w:lang w:eastAsia="en-GB"/>
        </w:rPr>
      </w:pPr>
      <w:r w:rsidRPr="003E248F">
        <w:rPr>
          <w:noProof/>
          <w:lang w:val="en-US"/>
        </w:rPr>
        <w:t>6.4</w:t>
      </w:r>
      <w:r>
        <w:rPr>
          <w:rFonts w:asciiTheme="minorHAnsi" w:eastAsiaTheme="minorEastAsia" w:hAnsiTheme="minorHAnsi" w:cstheme="minorBidi"/>
          <w:noProof/>
          <w:sz w:val="22"/>
          <w:szCs w:val="22"/>
          <w:lang w:eastAsia="en-GB"/>
        </w:rPr>
        <w:tab/>
      </w:r>
      <w:r w:rsidRPr="003E248F">
        <w:rPr>
          <w:noProof/>
          <w:lang w:val="en-US"/>
        </w:rPr>
        <w:t>Handling of MIME bodies in a SIP message</w:t>
      </w:r>
      <w:r>
        <w:rPr>
          <w:noProof/>
        </w:rPr>
        <w:tab/>
      </w:r>
      <w:r>
        <w:rPr>
          <w:noProof/>
        </w:rPr>
        <w:fldChar w:fldCharType="begin" w:fldLock="1"/>
      </w:r>
      <w:r>
        <w:rPr>
          <w:noProof/>
        </w:rPr>
        <w:instrText xml:space="preserve"> PAGEREF _Toc138362031 \h </w:instrText>
      </w:r>
      <w:r>
        <w:rPr>
          <w:noProof/>
        </w:rPr>
      </w:r>
      <w:r>
        <w:rPr>
          <w:noProof/>
        </w:rPr>
        <w:fldChar w:fldCharType="separate"/>
      </w:r>
      <w:r>
        <w:rPr>
          <w:noProof/>
        </w:rPr>
        <w:t>20</w:t>
      </w:r>
      <w:r>
        <w:rPr>
          <w:noProof/>
        </w:rPr>
        <w:fldChar w:fldCharType="end"/>
      </w:r>
    </w:p>
    <w:p w14:paraId="603DDCBA" w14:textId="002B229E" w:rsidR="002F197A" w:rsidRDefault="002F197A">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_Toc138362032 \h </w:instrText>
      </w:r>
      <w:r>
        <w:rPr>
          <w:noProof/>
        </w:rPr>
      </w:r>
      <w:r>
        <w:rPr>
          <w:noProof/>
        </w:rPr>
        <w:fldChar w:fldCharType="separate"/>
      </w:r>
      <w:r>
        <w:rPr>
          <w:noProof/>
        </w:rPr>
        <w:t>20</w:t>
      </w:r>
      <w:r>
        <w:rPr>
          <w:noProof/>
        </w:rPr>
        <w:fldChar w:fldCharType="end"/>
      </w:r>
    </w:p>
    <w:p w14:paraId="4049A9E8" w14:textId="14D6B07E" w:rsidR="002F197A" w:rsidRDefault="002F197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_Toc138362033 \h </w:instrText>
      </w:r>
      <w:r>
        <w:rPr>
          <w:noProof/>
        </w:rPr>
      </w:r>
      <w:r>
        <w:rPr>
          <w:noProof/>
        </w:rPr>
        <w:fldChar w:fldCharType="separate"/>
      </w:r>
      <w:r>
        <w:rPr>
          <w:noProof/>
        </w:rPr>
        <w:t>20</w:t>
      </w:r>
      <w:r>
        <w:rPr>
          <w:noProof/>
        </w:rPr>
        <w:fldChar w:fldCharType="end"/>
      </w:r>
    </w:p>
    <w:p w14:paraId="6507F70E" w14:textId="31B3F577" w:rsidR="002F197A" w:rsidRDefault="002F197A">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_Toc138362034 \h </w:instrText>
      </w:r>
      <w:r>
        <w:rPr>
          <w:noProof/>
        </w:rPr>
      </w:r>
      <w:r>
        <w:rPr>
          <w:noProof/>
        </w:rPr>
        <w:fldChar w:fldCharType="separate"/>
      </w:r>
      <w:r>
        <w:rPr>
          <w:noProof/>
        </w:rPr>
        <w:t>20</w:t>
      </w:r>
      <w:r>
        <w:rPr>
          <w:noProof/>
        </w:rPr>
        <w:fldChar w:fldCharType="end"/>
      </w:r>
    </w:p>
    <w:p w14:paraId="7D9DC2C0" w14:textId="43EF6EAB" w:rsidR="002F197A" w:rsidRDefault="002F197A">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_Toc138362035 \h </w:instrText>
      </w:r>
      <w:r>
        <w:rPr>
          <w:noProof/>
        </w:rPr>
      </w:r>
      <w:r>
        <w:rPr>
          <w:noProof/>
        </w:rPr>
        <w:fldChar w:fldCharType="separate"/>
      </w:r>
      <w:r>
        <w:rPr>
          <w:noProof/>
        </w:rPr>
        <w:t>20</w:t>
      </w:r>
      <w:r>
        <w:rPr>
          <w:noProof/>
        </w:rPr>
        <w:fldChar w:fldCharType="end"/>
      </w:r>
    </w:p>
    <w:p w14:paraId="28454AD2" w14:textId="5F240E56" w:rsidR="002F197A" w:rsidRDefault="002F197A">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_Toc138362036 \h </w:instrText>
      </w:r>
      <w:r>
        <w:rPr>
          <w:noProof/>
        </w:rPr>
      </w:r>
      <w:r>
        <w:rPr>
          <w:noProof/>
        </w:rPr>
        <w:fldChar w:fldCharType="separate"/>
      </w:r>
      <w:r>
        <w:rPr>
          <w:noProof/>
        </w:rPr>
        <w:t>21</w:t>
      </w:r>
      <w:r>
        <w:rPr>
          <w:noProof/>
        </w:rPr>
        <w:fldChar w:fldCharType="end"/>
      </w:r>
    </w:p>
    <w:p w14:paraId="05541290" w14:textId="3CD794E5" w:rsidR="002F197A" w:rsidRDefault="002F197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_Toc138362037 \h </w:instrText>
      </w:r>
      <w:r>
        <w:rPr>
          <w:noProof/>
        </w:rPr>
      </w:r>
      <w:r>
        <w:rPr>
          <w:noProof/>
        </w:rPr>
        <w:fldChar w:fldCharType="separate"/>
      </w:r>
      <w:r>
        <w:rPr>
          <w:noProof/>
        </w:rPr>
        <w:t>21</w:t>
      </w:r>
      <w:r>
        <w:rPr>
          <w:noProof/>
        </w:rPr>
        <w:fldChar w:fldCharType="end"/>
      </w:r>
    </w:p>
    <w:p w14:paraId="0558E19A" w14:textId="41FBDEAF" w:rsidR="002F197A" w:rsidRDefault="002F197A">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_Toc138362038 \h </w:instrText>
      </w:r>
      <w:r>
        <w:rPr>
          <w:noProof/>
        </w:rPr>
      </w:r>
      <w:r>
        <w:rPr>
          <w:noProof/>
        </w:rPr>
        <w:fldChar w:fldCharType="separate"/>
      </w:r>
      <w:r>
        <w:rPr>
          <w:noProof/>
        </w:rPr>
        <w:t>21</w:t>
      </w:r>
      <w:r>
        <w:rPr>
          <w:noProof/>
        </w:rPr>
        <w:fldChar w:fldCharType="end"/>
      </w:r>
    </w:p>
    <w:p w14:paraId="3DD388C4" w14:textId="6135BCC8" w:rsidR="002F197A" w:rsidRDefault="002F197A">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_Toc138362039 \h </w:instrText>
      </w:r>
      <w:r>
        <w:rPr>
          <w:noProof/>
        </w:rPr>
      </w:r>
      <w:r>
        <w:rPr>
          <w:noProof/>
        </w:rPr>
        <w:fldChar w:fldCharType="separate"/>
      </w:r>
      <w:r>
        <w:rPr>
          <w:noProof/>
        </w:rPr>
        <w:t>21</w:t>
      </w:r>
      <w:r>
        <w:rPr>
          <w:noProof/>
        </w:rPr>
        <w:fldChar w:fldCharType="end"/>
      </w:r>
    </w:p>
    <w:p w14:paraId="7732AD67" w14:textId="68ED246D" w:rsidR="002F197A" w:rsidRDefault="002F197A">
      <w:pPr>
        <w:pStyle w:val="TOC5"/>
        <w:rPr>
          <w:rFonts w:asciiTheme="minorHAnsi" w:eastAsiaTheme="minorEastAsia" w:hAnsiTheme="minorHAnsi" w:cstheme="minorBidi"/>
          <w:noProof/>
          <w:sz w:val="22"/>
          <w:szCs w:val="22"/>
          <w:lang w:eastAsia="en-GB"/>
        </w:rPr>
      </w:pPr>
      <w:r>
        <w:rPr>
          <w:noProof/>
        </w:rPr>
        <w:lastRenderedPageBreak/>
        <w:t>6.5.2.3.2</w:t>
      </w:r>
      <w:r>
        <w:rPr>
          <w:rFonts w:asciiTheme="minorHAnsi" w:eastAsiaTheme="minorEastAsia" w:hAnsiTheme="minorHAnsi" w:cstheme="minorBid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_Toc138362040 \h </w:instrText>
      </w:r>
      <w:r>
        <w:rPr>
          <w:noProof/>
        </w:rPr>
      </w:r>
      <w:r>
        <w:rPr>
          <w:noProof/>
        </w:rPr>
        <w:fldChar w:fldCharType="separate"/>
      </w:r>
      <w:r>
        <w:rPr>
          <w:noProof/>
        </w:rPr>
        <w:t>21</w:t>
      </w:r>
      <w:r>
        <w:rPr>
          <w:noProof/>
        </w:rPr>
        <w:fldChar w:fldCharType="end"/>
      </w:r>
    </w:p>
    <w:p w14:paraId="6E333F54" w14:textId="34BFF0EA" w:rsidR="002F197A" w:rsidRDefault="002F197A">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_Toc138362041 \h </w:instrText>
      </w:r>
      <w:r>
        <w:rPr>
          <w:noProof/>
        </w:rPr>
      </w:r>
      <w:r>
        <w:rPr>
          <w:noProof/>
        </w:rPr>
        <w:fldChar w:fldCharType="separate"/>
      </w:r>
      <w:r>
        <w:rPr>
          <w:noProof/>
        </w:rPr>
        <w:t>21</w:t>
      </w:r>
      <w:r>
        <w:rPr>
          <w:noProof/>
        </w:rPr>
        <w:fldChar w:fldCharType="end"/>
      </w:r>
    </w:p>
    <w:p w14:paraId="3F115D8C" w14:textId="4703EEAD" w:rsidR="002F197A" w:rsidRDefault="002F197A">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_Toc138362042 \h </w:instrText>
      </w:r>
      <w:r>
        <w:rPr>
          <w:noProof/>
        </w:rPr>
      </w:r>
      <w:r>
        <w:rPr>
          <w:noProof/>
        </w:rPr>
        <w:fldChar w:fldCharType="separate"/>
      </w:r>
      <w:r>
        <w:rPr>
          <w:noProof/>
        </w:rPr>
        <w:t>22</w:t>
      </w:r>
      <w:r>
        <w:rPr>
          <w:noProof/>
        </w:rPr>
        <w:fldChar w:fldCharType="end"/>
      </w:r>
    </w:p>
    <w:p w14:paraId="183E8A38" w14:textId="27CB8048" w:rsidR="002F197A" w:rsidRDefault="002F197A">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_Toc138362043 \h </w:instrText>
      </w:r>
      <w:r>
        <w:rPr>
          <w:noProof/>
        </w:rPr>
      </w:r>
      <w:r>
        <w:rPr>
          <w:noProof/>
        </w:rPr>
        <w:fldChar w:fldCharType="separate"/>
      </w:r>
      <w:r>
        <w:rPr>
          <w:noProof/>
        </w:rPr>
        <w:t>22</w:t>
      </w:r>
      <w:r>
        <w:rPr>
          <w:noProof/>
        </w:rPr>
        <w:fldChar w:fldCharType="end"/>
      </w:r>
    </w:p>
    <w:p w14:paraId="32494F53" w14:textId="395E90E2" w:rsidR="002F197A" w:rsidRDefault="002F197A">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_Toc138362044 \h </w:instrText>
      </w:r>
      <w:r>
        <w:rPr>
          <w:noProof/>
        </w:rPr>
      </w:r>
      <w:r>
        <w:rPr>
          <w:noProof/>
        </w:rPr>
        <w:fldChar w:fldCharType="separate"/>
      </w:r>
      <w:r>
        <w:rPr>
          <w:noProof/>
        </w:rPr>
        <w:t>22</w:t>
      </w:r>
      <w:r>
        <w:rPr>
          <w:noProof/>
        </w:rPr>
        <w:fldChar w:fldCharType="end"/>
      </w:r>
    </w:p>
    <w:p w14:paraId="4174F9D8" w14:textId="099D6001" w:rsidR="002F197A" w:rsidRDefault="002F197A">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_Toc138362045 \h </w:instrText>
      </w:r>
      <w:r>
        <w:rPr>
          <w:noProof/>
        </w:rPr>
      </w:r>
      <w:r>
        <w:rPr>
          <w:noProof/>
        </w:rPr>
        <w:fldChar w:fldCharType="separate"/>
      </w:r>
      <w:r>
        <w:rPr>
          <w:noProof/>
        </w:rPr>
        <w:t>22</w:t>
      </w:r>
      <w:r>
        <w:rPr>
          <w:noProof/>
        </w:rPr>
        <w:fldChar w:fldCharType="end"/>
      </w:r>
    </w:p>
    <w:p w14:paraId="3FA1B361" w14:textId="07292E40" w:rsidR="002F197A" w:rsidRDefault="002F197A">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_Toc138362046 \h </w:instrText>
      </w:r>
      <w:r>
        <w:rPr>
          <w:noProof/>
        </w:rPr>
      </w:r>
      <w:r>
        <w:rPr>
          <w:noProof/>
        </w:rPr>
        <w:fldChar w:fldCharType="separate"/>
      </w:r>
      <w:r>
        <w:rPr>
          <w:noProof/>
        </w:rPr>
        <w:t>22</w:t>
      </w:r>
      <w:r>
        <w:rPr>
          <w:noProof/>
        </w:rPr>
        <w:fldChar w:fldCharType="end"/>
      </w:r>
    </w:p>
    <w:p w14:paraId="396B56E5" w14:textId="4BC8F21C" w:rsidR="002F197A" w:rsidRDefault="002F197A">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_Toc138362047 \h </w:instrText>
      </w:r>
      <w:r>
        <w:rPr>
          <w:noProof/>
        </w:rPr>
      </w:r>
      <w:r>
        <w:rPr>
          <w:noProof/>
        </w:rPr>
        <w:fldChar w:fldCharType="separate"/>
      </w:r>
      <w:r>
        <w:rPr>
          <w:noProof/>
        </w:rPr>
        <w:t>22</w:t>
      </w:r>
      <w:r>
        <w:rPr>
          <w:noProof/>
        </w:rPr>
        <w:fldChar w:fldCharType="end"/>
      </w:r>
    </w:p>
    <w:p w14:paraId="65F1740B" w14:textId="132AE535" w:rsidR="002F197A" w:rsidRDefault="002F197A">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_Toc138362048 \h </w:instrText>
      </w:r>
      <w:r>
        <w:rPr>
          <w:noProof/>
        </w:rPr>
      </w:r>
      <w:r>
        <w:rPr>
          <w:noProof/>
        </w:rPr>
        <w:fldChar w:fldCharType="separate"/>
      </w:r>
      <w:r>
        <w:rPr>
          <w:noProof/>
        </w:rPr>
        <w:t>23</w:t>
      </w:r>
      <w:r>
        <w:rPr>
          <w:noProof/>
        </w:rPr>
        <w:fldChar w:fldCharType="end"/>
      </w:r>
    </w:p>
    <w:p w14:paraId="7AFDB690" w14:textId="78C16393" w:rsidR="002F197A" w:rsidRDefault="002F197A">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_Toc138362049 \h </w:instrText>
      </w:r>
      <w:r>
        <w:rPr>
          <w:noProof/>
        </w:rPr>
      </w:r>
      <w:r>
        <w:rPr>
          <w:noProof/>
        </w:rPr>
        <w:fldChar w:fldCharType="separate"/>
      </w:r>
      <w:r>
        <w:rPr>
          <w:noProof/>
        </w:rPr>
        <w:t>23</w:t>
      </w:r>
      <w:r>
        <w:rPr>
          <w:noProof/>
        </w:rPr>
        <w:fldChar w:fldCharType="end"/>
      </w:r>
    </w:p>
    <w:p w14:paraId="7251BA14" w14:textId="292F8556" w:rsidR="002F197A" w:rsidRDefault="002F197A">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_Toc138362050 \h </w:instrText>
      </w:r>
      <w:r>
        <w:rPr>
          <w:noProof/>
        </w:rPr>
      </w:r>
      <w:r>
        <w:rPr>
          <w:noProof/>
        </w:rPr>
        <w:fldChar w:fldCharType="separate"/>
      </w:r>
      <w:r>
        <w:rPr>
          <w:noProof/>
        </w:rPr>
        <w:t>23</w:t>
      </w:r>
      <w:r>
        <w:rPr>
          <w:noProof/>
        </w:rPr>
        <w:fldChar w:fldCharType="end"/>
      </w:r>
    </w:p>
    <w:p w14:paraId="445C9690" w14:textId="02AFF026" w:rsidR="002F197A" w:rsidRDefault="002F197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_Toc138362051 \h </w:instrText>
      </w:r>
      <w:r>
        <w:rPr>
          <w:noProof/>
        </w:rPr>
      </w:r>
      <w:r>
        <w:rPr>
          <w:noProof/>
        </w:rPr>
        <w:fldChar w:fldCharType="separate"/>
      </w:r>
      <w:r>
        <w:rPr>
          <w:noProof/>
        </w:rPr>
        <w:t>24</w:t>
      </w:r>
      <w:r>
        <w:rPr>
          <w:noProof/>
        </w:rPr>
        <w:fldChar w:fldCharType="end"/>
      </w:r>
    </w:p>
    <w:p w14:paraId="2F08F18C" w14:textId="6E187126" w:rsidR="002F197A" w:rsidRDefault="002F197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_Toc138362052 \h </w:instrText>
      </w:r>
      <w:r>
        <w:rPr>
          <w:noProof/>
        </w:rPr>
      </w:r>
      <w:r>
        <w:rPr>
          <w:noProof/>
        </w:rPr>
        <w:fldChar w:fldCharType="separate"/>
      </w:r>
      <w:r>
        <w:rPr>
          <w:noProof/>
        </w:rPr>
        <w:t>24</w:t>
      </w:r>
      <w:r>
        <w:rPr>
          <w:noProof/>
        </w:rPr>
        <w:fldChar w:fldCharType="end"/>
      </w:r>
    </w:p>
    <w:p w14:paraId="05275C88" w14:textId="2FE47441" w:rsidR="002F197A" w:rsidRDefault="002F197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_Toc138362053 \h </w:instrText>
      </w:r>
      <w:r>
        <w:rPr>
          <w:noProof/>
        </w:rPr>
      </w:r>
      <w:r>
        <w:rPr>
          <w:noProof/>
        </w:rPr>
        <w:fldChar w:fldCharType="separate"/>
      </w:r>
      <w:r>
        <w:rPr>
          <w:noProof/>
        </w:rPr>
        <w:t>24</w:t>
      </w:r>
      <w:r>
        <w:rPr>
          <w:noProof/>
        </w:rPr>
        <w:fldChar w:fldCharType="end"/>
      </w:r>
    </w:p>
    <w:p w14:paraId="52158A9F" w14:textId="6E35E2E6" w:rsidR="002F197A" w:rsidRDefault="002F197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_Toc138362054 \h </w:instrText>
      </w:r>
      <w:r>
        <w:rPr>
          <w:noProof/>
        </w:rPr>
      </w:r>
      <w:r>
        <w:rPr>
          <w:noProof/>
        </w:rPr>
        <w:fldChar w:fldCharType="separate"/>
      </w:r>
      <w:r>
        <w:rPr>
          <w:noProof/>
        </w:rPr>
        <w:t>24</w:t>
      </w:r>
      <w:r>
        <w:rPr>
          <w:noProof/>
        </w:rPr>
        <w:fldChar w:fldCharType="end"/>
      </w:r>
    </w:p>
    <w:p w14:paraId="1F73DEF7" w14:textId="23D58A19" w:rsidR="002F197A" w:rsidRDefault="002F197A">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_Toc138362055 \h </w:instrText>
      </w:r>
      <w:r>
        <w:rPr>
          <w:noProof/>
        </w:rPr>
      </w:r>
      <w:r>
        <w:rPr>
          <w:noProof/>
        </w:rPr>
        <w:fldChar w:fldCharType="separate"/>
      </w:r>
      <w:r>
        <w:rPr>
          <w:noProof/>
        </w:rPr>
        <w:t>24</w:t>
      </w:r>
      <w:r>
        <w:rPr>
          <w:noProof/>
        </w:rPr>
        <w:fldChar w:fldCharType="end"/>
      </w:r>
    </w:p>
    <w:p w14:paraId="3B3D5E1B" w14:textId="1ED0E94B" w:rsidR="002F197A" w:rsidRDefault="002F197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_Toc138362056 \h </w:instrText>
      </w:r>
      <w:r>
        <w:rPr>
          <w:noProof/>
        </w:rPr>
      </w:r>
      <w:r>
        <w:rPr>
          <w:noProof/>
        </w:rPr>
        <w:fldChar w:fldCharType="separate"/>
      </w:r>
      <w:r>
        <w:rPr>
          <w:noProof/>
        </w:rPr>
        <w:t>24</w:t>
      </w:r>
      <w:r>
        <w:rPr>
          <w:noProof/>
        </w:rPr>
        <w:fldChar w:fldCharType="end"/>
      </w:r>
    </w:p>
    <w:p w14:paraId="3C500A60" w14:textId="3A79F4B7" w:rsidR="002F197A" w:rsidRDefault="002F197A">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_Toc138362057 \h </w:instrText>
      </w:r>
      <w:r>
        <w:rPr>
          <w:noProof/>
        </w:rPr>
      </w:r>
      <w:r>
        <w:rPr>
          <w:noProof/>
        </w:rPr>
        <w:fldChar w:fldCharType="separate"/>
      </w:r>
      <w:r>
        <w:rPr>
          <w:noProof/>
        </w:rPr>
        <w:t>24</w:t>
      </w:r>
      <w:r>
        <w:rPr>
          <w:noProof/>
        </w:rPr>
        <w:fldChar w:fldCharType="end"/>
      </w:r>
    </w:p>
    <w:p w14:paraId="65AAD32C" w14:textId="7E36BB1A" w:rsidR="002F197A" w:rsidRDefault="002F197A">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 xml:space="preserve">Procedures of </w:t>
      </w:r>
      <w:r w:rsidRPr="003E248F">
        <w:rPr>
          <w:noProof/>
          <w:lang w:val="en-US"/>
        </w:rPr>
        <w:t>the IWF performing the participating role</w:t>
      </w:r>
      <w:r>
        <w:rPr>
          <w:noProof/>
        </w:rPr>
        <w:tab/>
      </w:r>
      <w:r>
        <w:rPr>
          <w:noProof/>
        </w:rPr>
        <w:fldChar w:fldCharType="begin" w:fldLock="1"/>
      </w:r>
      <w:r>
        <w:rPr>
          <w:noProof/>
        </w:rPr>
        <w:instrText xml:space="preserve"> PAGEREF _Toc138362058 \h </w:instrText>
      </w:r>
      <w:r>
        <w:rPr>
          <w:noProof/>
        </w:rPr>
      </w:r>
      <w:r>
        <w:rPr>
          <w:noProof/>
        </w:rPr>
        <w:fldChar w:fldCharType="separate"/>
      </w:r>
      <w:r>
        <w:rPr>
          <w:noProof/>
        </w:rPr>
        <w:t>25</w:t>
      </w:r>
      <w:r>
        <w:rPr>
          <w:noProof/>
        </w:rPr>
        <w:fldChar w:fldCharType="end"/>
      </w:r>
    </w:p>
    <w:p w14:paraId="65743811" w14:textId="23C6C727" w:rsidR="002F197A" w:rsidRDefault="002F197A">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_Toc138362059 \h </w:instrText>
      </w:r>
      <w:r>
        <w:rPr>
          <w:noProof/>
        </w:rPr>
      </w:r>
      <w:r>
        <w:rPr>
          <w:noProof/>
        </w:rPr>
        <w:fldChar w:fldCharType="separate"/>
      </w:r>
      <w:r>
        <w:rPr>
          <w:noProof/>
        </w:rPr>
        <w:t>25</w:t>
      </w:r>
      <w:r>
        <w:rPr>
          <w:noProof/>
        </w:rPr>
        <w:fldChar w:fldCharType="end"/>
      </w:r>
    </w:p>
    <w:p w14:paraId="3697D265" w14:textId="4873427E" w:rsidR="002F197A" w:rsidRDefault="002F197A">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_Toc138362060 \h </w:instrText>
      </w:r>
      <w:r>
        <w:rPr>
          <w:noProof/>
        </w:rPr>
      </w:r>
      <w:r>
        <w:rPr>
          <w:noProof/>
        </w:rPr>
        <w:fldChar w:fldCharType="separate"/>
      </w:r>
      <w:r>
        <w:rPr>
          <w:noProof/>
        </w:rPr>
        <w:t>25</w:t>
      </w:r>
      <w:r>
        <w:rPr>
          <w:noProof/>
        </w:rPr>
        <w:fldChar w:fldCharType="end"/>
      </w:r>
    </w:p>
    <w:p w14:paraId="796F4DF2" w14:textId="0645FA68" w:rsidR="002F197A" w:rsidRDefault="002F197A">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_Toc138362061 \h </w:instrText>
      </w:r>
      <w:r>
        <w:rPr>
          <w:noProof/>
        </w:rPr>
      </w:r>
      <w:r>
        <w:rPr>
          <w:noProof/>
        </w:rPr>
        <w:fldChar w:fldCharType="separate"/>
      </w:r>
      <w:r>
        <w:rPr>
          <w:noProof/>
        </w:rPr>
        <w:t>25</w:t>
      </w:r>
      <w:r>
        <w:rPr>
          <w:noProof/>
        </w:rPr>
        <w:fldChar w:fldCharType="end"/>
      </w:r>
    </w:p>
    <w:p w14:paraId="3E0E3446" w14:textId="7165BDF9" w:rsidR="002F197A" w:rsidRDefault="002F197A">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_Toc138362062 \h </w:instrText>
      </w:r>
      <w:r>
        <w:rPr>
          <w:noProof/>
        </w:rPr>
      </w:r>
      <w:r>
        <w:rPr>
          <w:noProof/>
        </w:rPr>
        <w:fldChar w:fldCharType="separate"/>
      </w:r>
      <w:r>
        <w:rPr>
          <w:noProof/>
        </w:rPr>
        <w:t>25</w:t>
      </w:r>
      <w:r>
        <w:rPr>
          <w:noProof/>
        </w:rPr>
        <w:fldChar w:fldCharType="end"/>
      </w:r>
    </w:p>
    <w:p w14:paraId="41F848E8" w14:textId="40C44BAB" w:rsidR="002F197A" w:rsidRDefault="002F197A">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_Toc138362063 \h </w:instrText>
      </w:r>
      <w:r>
        <w:rPr>
          <w:noProof/>
        </w:rPr>
      </w:r>
      <w:r>
        <w:rPr>
          <w:noProof/>
        </w:rPr>
        <w:fldChar w:fldCharType="separate"/>
      </w:r>
      <w:r>
        <w:rPr>
          <w:noProof/>
        </w:rPr>
        <w:t>25</w:t>
      </w:r>
      <w:r>
        <w:rPr>
          <w:noProof/>
        </w:rPr>
        <w:fldChar w:fldCharType="end"/>
      </w:r>
    </w:p>
    <w:p w14:paraId="6D11C033" w14:textId="72C9CCCB" w:rsidR="002F197A" w:rsidRDefault="002F197A">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_Toc138362064 \h </w:instrText>
      </w:r>
      <w:r>
        <w:rPr>
          <w:noProof/>
        </w:rPr>
      </w:r>
      <w:r>
        <w:rPr>
          <w:noProof/>
        </w:rPr>
        <w:fldChar w:fldCharType="separate"/>
      </w:r>
      <w:r>
        <w:rPr>
          <w:noProof/>
        </w:rPr>
        <w:t>25</w:t>
      </w:r>
      <w:r>
        <w:rPr>
          <w:noProof/>
        </w:rPr>
        <w:fldChar w:fldCharType="end"/>
      </w:r>
    </w:p>
    <w:p w14:paraId="5D074F26" w14:textId="27FAF044" w:rsidR="002F197A" w:rsidRDefault="002F197A">
      <w:pPr>
        <w:pStyle w:val="TOC4"/>
        <w:rPr>
          <w:rFonts w:asciiTheme="minorHAnsi" w:eastAsiaTheme="minorEastAsia" w:hAnsiTheme="minorHAnsi" w:cstheme="minorBidi"/>
          <w:noProof/>
          <w:sz w:val="22"/>
          <w:szCs w:val="22"/>
          <w:lang w:eastAsia="en-GB"/>
        </w:rPr>
      </w:pPr>
      <w:r>
        <w:rPr>
          <w:noProof/>
        </w:rPr>
        <w:t>8.3.2.</w:t>
      </w:r>
      <w:r w:rsidRPr="003E248F">
        <w:rPr>
          <w:noProof/>
          <w:lang w:val="en-US"/>
        </w:rPr>
        <w:t>7</w:t>
      </w:r>
      <w:r>
        <w:rPr>
          <w:rFonts w:asciiTheme="minorHAnsi" w:eastAsiaTheme="minorEastAsia" w:hAnsiTheme="minorHAnsi" w:cstheme="minorBidi"/>
          <w:noProof/>
          <w:sz w:val="22"/>
          <w:szCs w:val="22"/>
          <w:lang w:eastAsia="en-GB"/>
        </w:rPr>
        <w:tab/>
      </w:r>
      <w:r>
        <w:rPr>
          <w:noProof/>
        </w:rPr>
        <w:t xml:space="preserve">Affiliation status retrieval </w:t>
      </w:r>
      <w:r w:rsidRPr="003E248F">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_Toc138362065 \h </w:instrText>
      </w:r>
      <w:r>
        <w:rPr>
          <w:noProof/>
        </w:rPr>
      </w:r>
      <w:r>
        <w:rPr>
          <w:noProof/>
        </w:rPr>
        <w:fldChar w:fldCharType="separate"/>
      </w:r>
      <w:r>
        <w:rPr>
          <w:noProof/>
        </w:rPr>
        <w:t>27</w:t>
      </w:r>
      <w:r>
        <w:rPr>
          <w:noProof/>
        </w:rPr>
        <w:fldChar w:fldCharType="end"/>
      </w:r>
    </w:p>
    <w:p w14:paraId="7C7450EC" w14:textId="465AC849" w:rsidR="002F197A" w:rsidRDefault="002F197A">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3E248F">
        <w:rPr>
          <w:noProof/>
          <w:lang w:val="en-US"/>
        </w:rPr>
        <w:t>authorising</w:t>
      </w:r>
      <w:r>
        <w:rPr>
          <w:noProof/>
        </w:rPr>
        <w:t xml:space="preserve"> affiliation status change request in negotiated mode </w:t>
      </w:r>
      <w:r w:rsidRPr="003E248F">
        <w:rPr>
          <w:noProof/>
          <w:lang w:val="en-US"/>
        </w:rPr>
        <w:t>sent to a</w:t>
      </w:r>
      <w:r>
        <w:rPr>
          <w:noProof/>
        </w:rPr>
        <w:t xml:space="preserve"> user homed in the IWF</w:t>
      </w:r>
      <w:r>
        <w:rPr>
          <w:noProof/>
        </w:rPr>
        <w:tab/>
      </w:r>
      <w:r>
        <w:rPr>
          <w:noProof/>
        </w:rPr>
        <w:fldChar w:fldCharType="begin" w:fldLock="1"/>
      </w:r>
      <w:r>
        <w:rPr>
          <w:noProof/>
        </w:rPr>
        <w:instrText xml:space="preserve"> PAGEREF _Toc138362066 \h </w:instrText>
      </w:r>
      <w:r>
        <w:rPr>
          <w:noProof/>
        </w:rPr>
      </w:r>
      <w:r>
        <w:rPr>
          <w:noProof/>
        </w:rPr>
        <w:fldChar w:fldCharType="separate"/>
      </w:r>
      <w:r>
        <w:rPr>
          <w:noProof/>
        </w:rPr>
        <w:t>29</w:t>
      </w:r>
      <w:r>
        <w:rPr>
          <w:noProof/>
        </w:rPr>
        <w:fldChar w:fldCharType="end"/>
      </w:r>
    </w:p>
    <w:p w14:paraId="15517210" w14:textId="1E4CF079" w:rsidR="002F197A" w:rsidRDefault="002F197A">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_Toc138362067 \h </w:instrText>
      </w:r>
      <w:r>
        <w:rPr>
          <w:noProof/>
        </w:rPr>
      </w:r>
      <w:r>
        <w:rPr>
          <w:noProof/>
        </w:rPr>
        <w:fldChar w:fldCharType="separate"/>
      </w:r>
      <w:r>
        <w:rPr>
          <w:noProof/>
        </w:rPr>
        <w:t>29</w:t>
      </w:r>
      <w:r>
        <w:rPr>
          <w:noProof/>
        </w:rPr>
        <w:fldChar w:fldCharType="end"/>
      </w:r>
    </w:p>
    <w:p w14:paraId="70917AE5" w14:textId="327209C9" w:rsidR="002F197A" w:rsidRDefault="002F197A">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3E248F">
        <w:rPr>
          <w:noProof/>
          <w:lang w:val="en-US"/>
        </w:rPr>
        <w:t xml:space="preserve">Forwarding </w:t>
      </w:r>
      <w:r>
        <w:rPr>
          <w:noProof/>
        </w:rPr>
        <w:t xml:space="preserve">subscription to affiliation status </w:t>
      </w:r>
      <w:r w:rsidRPr="003E248F">
        <w:rPr>
          <w:noProof/>
          <w:lang w:val="en-US"/>
        </w:rPr>
        <w:t xml:space="preserve">towards an </w:t>
      </w:r>
      <w:r>
        <w:rPr>
          <w:noProof/>
        </w:rPr>
        <w:t>MCData user</w:t>
      </w:r>
      <w:r w:rsidRPr="003E248F">
        <w:rPr>
          <w:noProof/>
          <w:lang w:val="en-US"/>
        </w:rPr>
        <w:t xml:space="preserve"> procedure</w:t>
      </w:r>
      <w:r>
        <w:rPr>
          <w:noProof/>
        </w:rPr>
        <w:tab/>
      </w:r>
      <w:r>
        <w:rPr>
          <w:noProof/>
        </w:rPr>
        <w:fldChar w:fldCharType="begin" w:fldLock="1"/>
      </w:r>
      <w:r>
        <w:rPr>
          <w:noProof/>
        </w:rPr>
        <w:instrText xml:space="preserve"> PAGEREF _Toc138362068 \h </w:instrText>
      </w:r>
      <w:r>
        <w:rPr>
          <w:noProof/>
        </w:rPr>
      </w:r>
      <w:r>
        <w:rPr>
          <w:noProof/>
        </w:rPr>
        <w:fldChar w:fldCharType="separate"/>
      </w:r>
      <w:r>
        <w:rPr>
          <w:noProof/>
        </w:rPr>
        <w:t>29</w:t>
      </w:r>
      <w:r>
        <w:rPr>
          <w:noProof/>
        </w:rPr>
        <w:fldChar w:fldCharType="end"/>
      </w:r>
    </w:p>
    <w:p w14:paraId="18248E0B" w14:textId="66793A4F" w:rsidR="002F197A" w:rsidRDefault="002F197A">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_Toc138362069 \h </w:instrText>
      </w:r>
      <w:r>
        <w:rPr>
          <w:noProof/>
        </w:rPr>
      </w:r>
      <w:r>
        <w:rPr>
          <w:noProof/>
        </w:rPr>
        <w:fldChar w:fldCharType="separate"/>
      </w:r>
      <w:r>
        <w:rPr>
          <w:noProof/>
        </w:rPr>
        <w:t>29</w:t>
      </w:r>
      <w:r>
        <w:rPr>
          <w:noProof/>
        </w:rPr>
        <w:fldChar w:fldCharType="end"/>
      </w:r>
    </w:p>
    <w:p w14:paraId="4D69F05F" w14:textId="464446B6" w:rsidR="002F197A" w:rsidRDefault="002F197A">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_Toc138362070 \h </w:instrText>
      </w:r>
      <w:r>
        <w:rPr>
          <w:noProof/>
        </w:rPr>
      </w:r>
      <w:r>
        <w:rPr>
          <w:noProof/>
        </w:rPr>
        <w:fldChar w:fldCharType="separate"/>
      </w:r>
      <w:r>
        <w:rPr>
          <w:noProof/>
        </w:rPr>
        <w:t>30</w:t>
      </w:r>
      <w:r>
        <w:rPr>
          <w:noProof/>
        </w:rPr>
        <w:fldChar w:fldCharType="end"/>
      </w:r>
    </w:p>
    <w:p w14:paraId="74374513" w14:textId="682C2589" w:rsidR="002F197A" w:rsidRDefault="002F197A">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_Toc138362071 \h </w:instrText>
      </w:r>
      <w:r>
        <w:rPr>
          <w:noProof/>
        </w:rPr>
      </w:r>
      <w:r>
        <w:rPr>
          <w:noProof/>
        </w:rPr>
        <w:fldChar w:fldCharType="separate"/>
      </w:r>
      <w:r>
        <w:rPr>
          <w:noProof/>
        </w:rPr>
        <w:t>31</w:t>
      </w:r>
      <w:r>
        <w:rPr>
          <w:noProof/>
        </w:rPr>
        <w:fldChar w:fldCharType="end"/>
      </w:r>
    </w:p>
    <w:p w14:paraId="0761DE92" w14:textId="5CC843CF" w:rsidR="002F197A" w:rsidRDefault="002F197A">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_Toc138362072 \h </w:instrText>
      </w:r>
      <w:r>
        <w:rPr>
          <w:noProof/>
        </w:rPr>
      </w:r>
      <w:r>
        <w:rPr>
          <w:noProof/>
        </w:rPr>
        <w:fldChar w:fldCharType="separate"/>
      </w:r>
      <w:r>
        <w:rPr>
          <w:noProof/>
        </w:rPr>
        <w:t>31</w:t>
      </w:r>
      <w:r>
        <w:rPr>
          <w:noProof/>
        </w:rPr>
        <w:fldChar w:fldCharType="end"/>
      </w:r>
    </w:p>
    <w:p w14:paraId="50A43379" w14:textId="72C6ECED" w:rsidR="002F197A" w:rsidRDefault="002F197A">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_Toc138362073 \h </w:instrText>
      </w:r>
      <w:r>
        <w:rPr>
          <w:noProof/>
        </w:rPr>
      </w:r>
      <w:r>
        <w:rPr>
          <w:noProof/>
        </w:rPr>
        <w:fldChar w:fldCharType="separate"/>
      </w:r>
      <w:r>
        <w:rPr>
          <w:noProof/>
        </w:rPr>
        <w:t>32</w:t>
      </w:r>
      <w:r>
        <w:rPr>
          <w:noProof/>
        </w:rPr>
        <w:fldChar w:fldCharType="end"/>
      </w:r>
    </w:p>
    <w:p w14:paraId="465777C8" w14:textId="65F67634" w:rsidR="002F197A" w:rsidRDefault="002F197A">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_Toc138362074 \h </w:instrText>
      </w:r>
      <w:r>
        <w:rPr>
          <w:noProof/>
        </w:rPr>
      </w:r>
      <w:r>
        <w:rPr>
          <w:noProof/>
        </w:rPr>
        <w:fldChar w:fldCharType="separate"/>
      </w:r>
      <w:r>
        <w:rPr>
          <w:noProof/>
        </w:rPr>
        <w:t>32</w:t>
      </w:r>
      <w:r>
        <w:rPr>
          <w:noProof/>
        </w:rPr>
        <w:fldChar w:fldCharType="end"/>
      </w:r>
    </w:p>
    <w:p w14:paraId="249B10CB" w14:textId="43F3EF20" w:rsidR="002F197A" w:rsidRDefault="002F197A">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_Toc138362075 \h </w:instrText>
      </w:r>
      <w:r>
        <w:rPr>
          <w:noProof/>
        </w:rPr>
      </w:r>
      <w:r>
        <w:rPr>
          <w:noProof/>
        </w:rPr>
        <w:fldChar w:fldCharType="separate"/>
      </w:r>
      <w:r>
        <w:rPr>
          <w:noProof/>
        </w:rPr>
        <w:t>32</w:t>
      </w:r>
      <w:r>
        <w:rPr>
          <w:noProof/>
        </w:rPr>
        <w:fldChar w:fldCharType="end"/>
      </w:r>
    </w:p>
    <w:p w14:paraId="6BE00D1E" w14:textId="21396049" w:rsidR="002F197A" w:rsidRDefault="002F197A">
      <w:pPr>
        <w:pStyle w:val="TOC4"/>
        <w:rPr>
          <w:rFonts w:asciiTheme="minorHAnsi" w:eastAsiaTheme="minorEastAsia" w:hAnsiTheme="minorHAnsi" w:cstheme="minorBidi"/>
          <w:noProof/>
          <w:sz w:val="22"/>
          <w:szCs w:val="22"/>
          <w:lang w:eastAsia="en-GB"/>
        </w:rPr>
      </w:pPr>
      <w:r>
        <w:rPr>
          <w:noProof/>
        </w:rPr>
        <w:t>8.3.3.</w:t>
      </w:r>
      <w:r w:rsidRPr="003E248F">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_Toc138362076 \h </w:instrText>
      </w:r>
      <w:r>
        <w:rPr>
          <w:noProof/>
        </w:rPr>
      </w:r>
      <w:r>
        <w:rPr>
          <w:noProof/>
        </w:rPr>
        <w:fldChar w:fldCharType="separate"/>
      </w:r>
      <w:r>
        <w:rPr>
          <w:noProof/>
        </w:rPr>
        <w:t>32</w:t>
      </w:r>
      <w:r>
        <w:rPr>
          <w:noProof/>
        </w:rPr>
        <w:fldChar w:fldCharType="end"/>
      </w:r>
    </w:p>
    <w:p w14:paraId="0D641BC8" w14:textId="530E07F9" w:rsidR="002F197A" w:rsidRDefault="002F197A">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_Toc138362077 \h </w:instrText>
      </w:r>
      <w:r>
        <w:rPr>
          <w:noProof/>
        </w:rPr>
      </w:r>
      <w:r>
        <w:rPr>
          <w:noProof/>
        </w:rPr>
        <w:fldChar w:fldCharType="separate"/>
      </w:r>
      <w:r>
        <w:rPr>
          <w:noProof/>
        </w:rPr>
        <w:t>32</w:t>
      </w:r>
      <w:r>
        <w:rPr>
          <w:noProof/>
        </w:rPr>
        <w:fldChar w:fldCharType="end"/>
      </w:r>
    </w:p>
    <w:p w14:paraId="548A8014" w14:textId="64AB3CE0" w:rsidR="002F197A" w:rsidRDefault="002F197A">
      <w:pPr>
        <w:pStyle w:val="TOC4"/>
        <w:rPr>
          <w:rFonts w:asciiTheme="minorHAnsi" w:eastAsiaTheme="minorEastAsia" w:hAnsiTheme="minorHAnsi" w:cstheme="minorBidi"/>
          <w:noProof/>
          <w:sz w:val="22"/>
          <w:szCs w:val="22"/>
          <w:lang w:eastAsia="en-GB"/>
        </w:rPr>
      </w:pPr>
      <w:r>
        <w:rPr>
          <w:noProof/>
        </w:rPr>
        <w:t>8.3.3.</w:t>
      </w:r>
      <w:r w:rsidRPr="003E248F">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_Toc138362078 \h </w:instrText>
      </w:r>
      <w:r>
        <w:rPr>
          <w:noProof/>
        </w:rPr>
      </w:r>
      <w:r>
        <w:rPr>
          <w:noProof/>
        </w:rPr>
        <w:fldChar w:fldCharType="separate"/>
      </w:r>
      <w:r>
        <w:rPr>
          <w:noProof/>
        </w:rPr>
        <w:t>34</w:t>
      </w:r>
      <w:r>
        <w:rPr>
          <w:noProof/>
        </w:rPr>
        <w:fldChar w:fldCharType="end"/>
      </w:r>
    </w:p>
    <w:p w14:paraId="6060507C" w14:textId="52F18DA8" w:rsidR="002F197A" w:rsidRDefault="002F197A">
      <w:pPr>
        <w:pStyle w:val="TOC4"/>
        <w:rPr>
          <w:rFonts w:asciiTheme="minorHAnsi" w:eastAsiaTheme="minorEastAsia" w:hAnsiTheme="minorHAnsi" w:cstheme="minorBidi"/>
          <w:noProof/>
          <w:sz w:val="22"/>
          <w:szCs w:val="22"/>
          <w:lang w:eastAsia="en-GB"/>
        </w:rPr>
      </w:pPr>
      <w:r>
        <w:rPr>
          <w:noProof/>
        </w:rPr>
        <w:t>8.3.3.</w:t>
      </w:r>
      <w:r w:rsidRPr="003E248F">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_Toc138362079 \h </w:instrText>
      </w:r>
      <w:r>
        <w:rPr>
          <w:noProof/>
        </w:rPr>
      </w:r>
      <w:r>
        <w:rPr>
          <w:noProof/>
        </w:rPr>
        <w:fldChar w:fldCharType="separate"/>
      </w:r>
      <w:r>
        <w:rPr>
          <w:noProof/>
        </w:rPr>
        <w:t>35</w:t>
      </w:r>
      <w:r>
        <w:rPr>
          <w:noProof/>
        </w:rPr>
        <w:fldChar w:fldCharType="end"/>
      </w:r>
    </w:p>
    <w:p w14:paraId="69FCA15A" w14:textId="01D7AAE5" w:rsidR="002F197A" w:rsidRDefault="002F197A">
      <w:pPr>
        <w:pStyle w:val="TOC4"/>
        <w:rPr>
          <w:rFonts w:asciiTheme="minorHAnsi" w:eastAsiaTheme="minorEastAsia" w:hAnsiTheme="minorHAnsi" w:cstheme="minorBidi"/>
          <w:noProof/>
          <w:sz w:val="22"/>
          <w:szCs w:val="22"/>
          <w:lang w:eastAsia="en-GB"/>
        </w:rPr>
      </w:pPr>
      <w:r>
        <w:rPr>
          <w:noProof/>
        </w:rPr>
        <w:t>8.3.3.</w:t>
      </w:r>
      <w:r w:rsidRPr="003E248F">
        <w:rPr>
          <w:noProof/>
          <w:lang w:val="en-US"/>
        </w:rPr>
        <w:t>6</w:t>
      </w:r>
      <w:r>
        <w:rPr>
          <w:rFonts w:asciiTheme="minorHAnsi" w:eastAsiaTheme="minorEastAsia" w:hAnsiTheme="minorHAnsi" w:cstheme="minorBid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_Toc138362080 \h </w:instrText>
      </w:r>
      <w:r>
        <w:rPr>
          <w:noProof/>
        </w:rPr>
      </w:r>
      <w:r>
        <w:rPr>
          <w:noProof/>
        </w:rPr>
        <w:fldChar w:fldCharType="separate"/>
      </w:r>
      <w:r>
        <w:rPr>
          <w:noProof/>
        </w:rPr>
        <w:t>35</w:t>
      </w:r>
      <w:r>
        <w:rPr>
          <w:noProof/>
        </w:rPr>
        <w:fldChar w:fldCharType="end"/>
      </w:r>
    </w:p>
    <w:p w14:paraId="1BC6E0A6" w14:textId="4D7CA2B1" w:rsidR="002F197A" w:rsidRDefault="002F197A">
      <w:pPr>
        <w:pStyle w:val="TOC4"/>
        <w:rPr>
          <w:rFonts w:asciiTheme="minorHAnsi" w:eastAsiaTheme="minorEastAsia" w:hAnsiTheme="minorHAnsi" w:cstheme="minorBidi"/>
          <w:noProof/>
          <w:sz w:val="22"/>
          <w:szCs w:val="22"/>
          <w:lang w:eastAsia="en-GB"/>
        </w:rPr>
      </w:pPr>
      <w:r>
        <w:rPr>
          <w:noProof/>
        </w:rPr>
        <w:t>8.3.3.</w:t>
      </w:r>
      <w:r w:rsidRPr="003E248F">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_Toc138362081 \h </w:instrText>
      </w:r>
      <w:r>
        <w:rPr>
          <w:noProof/>
        </w:rPr>
      </w:r>
      <w:r>
        <w:rPr>
          <w:noProof/>
        </w:rPr>
        <w:fldChar w:fldCharType="separate"/>
      </w:r>
      <w:r>
        <w:rPr>
          <w:noProof/>
        </w:rPr>
        <w:t>36</w:t>
      </w:r>
      <w:r>
        <w:rPr>
          <w:noProof/>
        </w:rPr>
        <w:fldChar w:fldCharType="end"/>
      </w:r>
    </w:p>
    <w:p w14:paraId="37A509CF" w14:textId="1094C725" w:rsidR="002F197A" w:rsidRDefault="002F197A">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_Toc138362082 \h </w:instrText>
      </w:r>
      <w:r>
        <w:rPr>
          <w:noProof/>
        </w:rPr>
      </w:r>
      <w:r>
        <w:rPr>
          <w:noProof/>
        </w:rPr>
        <w:fldChar w:fldCharType="separate"/>
      </w:r>
      <w:r>
        <w:rPr>
          <w:noProof/>
        </w:rPr>
        <w:t>36</w:t>
      </w:r>
      <w:r>
        <w:rPr>
          <w:noProof/>
        </w:rPr>
        <w:fldChar w:fldCharType="end"/>
      </w:r>
    </w:p>
    <w:p w14:paraId="51762B4E" w14:textId="66AE3855" w:rsidR="002F197A" w:rsidRDefault="002F197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IWF Short Data Service (SDS)</w:t>
      </w:r>
      <w:r>
        <w:rPr>
          <w:noProof/>
        </w:rPr>
        <w:tab/>
      </w:r>
      <w:r>
        <w:rPr>
          <w:noProof/>
        </w:rPr>
        <w:fldChar w:fldCharType="begin" w:fldLock="1"/>
      </w:r>
      <w:r>
        <w:rPr>
          <w:noProof/>
        </w:rPr>
        <w:instrText xml:space="preserve"> PAGEREF _Toc138362083 \h </w:instrText>
      </w:r>
      <w:r>
        <w:rPr>
          <w:noProof/>
        </w:rPr>
      </w:r>
      <w:r>
        <w:rPr>
          <w:noProof/>
        </w:rPr>
        <w:fldChar w:fldCharType="separate"/>
      </w:r>
      <w:r>
        <w:rPr>
          <w:noProof/>
        </w:rPr>
        <w:t>36</w:t>
      </w:r>
      <w:r>
        <w:rPr>
          <w:noProof/>
        </w:rPr>
        <w:fldChar w:fldCharType="end"/>
      </w:r>
    </w:p>
    <w:p w14:paraId="3D6838C3" w14:textId="2C0888D9" w:rsidR="002F197A" w:rsidRDefault="002F197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_Toc138362084 \h </w:instrText>
      </w:r>
      <w:r>
        <w:rPr>
          <w:noProof/>
        </w:rPr>
      </w:r>
      <w:r>
        <w:rPr>
          <w:noProof/>
        </w:rPr>
        <w:fldChar w:fldCharType="separate"/>
      </w:r>
      <w:r>
        <w:rPr>
          <w:noProof/>
        </w:rPr>
        <w:t>36</w:t>
      </w:r>
      <w:r>
        <w:rPr>
          <w:noProof/>
        </w:rPr>
        <w:fldChar w:fldCharType="end"/>
      </w:r>
    </w:p>
    <w:p w14:paraId="62565A1E" w14:textId="3AA82C5E" w:rsidR="002F197A" w:rsidRDefault="002F197A">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_Toc138362085 \h </w:instrText>
      </w:r>
      <w:r>
        <w:rPr>
          <w:noProof/>
        </w:rPr>
      </w:r>
      <w:r>
        <w:rPr>
          <w:noProof/>
        </w:rPr>
        <w:fldChar w:fldCharType="separate"/>
      </w:r>
      <w:r>
        <w:rPr>
          <w:noProof/>
        </w:rPr>
        <w:t>37</w:t>
      </w:r>
      <w:r>
        <w:rPr>
          <w:noProof/>
        </w:rPr>
        <w:fldChar w:fldCharType="end"/>
      </w:r>
    </w:p>
    <w:p w14:paraId="25CC2377" w14:textId="5D6D52BC"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9.2.1</w:t>
      </w:r>
      <w:r>
        <w:rPr>
          <w:rFonts w:asciiTheme="minorHAnsi" w:eastAsiaTheme="minorEastAsia" w:hAnsiTheme="minorHAnsi" w:cstheme="minorBidi"/>
          <w:noProof/>
          <w:sz w:val="22"/>
          <w:szCs w:val="22"/>
          <w:lang w:eastAsia="en-GB"/>
        </w:rPr>
        <w:tab/>
      </w:r>
      <w:r w:rsidRPr="003E248F">
        <w:rPr>
          <w:rFonts w:eastAsia="SimSun"/>
          <w:noProof/>
        </w:rPr>
        <w:t>General</w:t>
      </w:r>
      <w:r>
        <w:rPr>
          <w:noProof/>
        </w:rPr>
        <w:tab/>
      </w:r>
      <w:r>
        <w:rPr>
          <w:noProof/>
        </w:rPr>
        <w:fldChar w:fldCharType="begin" w:fldLock="1"/>
      </w:r>
      <w:r>
        <w:rPr>
          <w:noProof/>
        </w:rPr>
        <w:instrText xml:space="preserve"> PAGEREF _Toc138362086 \h </w:instrText>
      </w:r>
      <w:r>
        <w:rPr>
          <w:noProof/>
        </w:rPr>
      </w:r>
      <w:r>
        <w:rPr>
          <w:noProof/>
        </w:rPr>
        <w:fldChar w:fldCharType="separate"/>
      </w:r>
      <w:r>
        <w:rPr>
          <w:noProof/>
        </w:rPr>
        <w:t>37</w:t>
      </w:r>
      <w:r>
        <w:rPr>
          <w:noProof/>
        </w:rPr>
        <w:fldChar w:fldCharType="end"/>
      </w:r>
    </w:p>
    <w:p w14:paraId="23795BA8" w14:textId="1695644C"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9.2.2</w:t>
      </w:r>
      <w:r>
        <w:rPr>
          <w:rFonts w:asciiTheme="minorHAnsi" w:eastAsiaTheme="minorEastAsia" w:hAnsiTheme="minorHAnsi" w:cstheme="minorBidi"/>
          <w:noProof/>
          <w:sz w:val="22"/>
          <w:szCs w:val="22"/>
          <w:lang w:eastAsia="en-GB"/>
        </w:rPr>
        <w:tab/>
      </w:r>
      <w:r w:rsidRPr="003E248F">
        <w:rPr>
          <w:rFonts w:eastAsia="SimSun"/>
          <w:noProof/>
        </w:rPr>
        <w:t>Standalone SDS using signalling control plane</w:t>
      </w:r>
      <w:r>
        <w:rPr>
          <w:noProof/>
        </w:rPr>
        <w:tab/>
      </w:r>
      <w:r>
        <w:rPr>
          <w:noProof/>
        </w:rPr>
        <w:fldChar w:fldCharType="begin" w:fldLock="1"/>
      </w:r>
      <w:r>
        <w:rPr>
          <w:noProof/>
        </w:rPr>
        <w:instrText xml:space="preserve"> PAGEREF _Toc138362087 \h </w:instrText>
      </w:r>
      <w:r>
        <w:rPr>
          <w:noProof/>
        </w:rPr>
      </w:r>
      <w:r>
        <w:rPr>
          <w:noProof/>
        </w:rPr>
        <w:fldChar w:fldCharType="separate"/>
      </w:r>
      <w:r>
        <w:rPr>
          <w:noProof/>
        </w:rPr>
        <w:t>37</w:t>
      </w:r>
      <w:r>
        <w:rPr>
          <w:noProof/>
        </w:rPr>
        <w:fldChar w:fldCharType="end"/>
      </w:r>
    </w:p>
    <w:p w14:paraId="01BE0431" w14:textId="291EAADD"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9.2.2.1</w:t>
      </w:r>
      <w:r>
        <w:rPr>
          <w:rFonts w:asciiTheme="minorHAnsi" w:eastAsiaTheme="minorEastAsia" w:hAnsiTheme="minorHAnsi" w:cstheme="minorBidi"/>
          <w:noProof/>
          <w:sz w:val="22"/>
          <w:szCs w:val="22"/>
          <w:lang w:eastAsia="en-GB"/>
        </w:rPr>
        <w:tab/>
      </w:r>
      <w:r w:rsidRPr="003E248F">
        <w:rPr>
          <w:rFonts w:eastAsia="Malgun Gothic"/>
          <w:noProof/>
        </w:rPr>
        <w:t>General</w:t>
      </w:r>
      <w:r>
        <w:rPr>
          <w:noProof/>
        </w:rPr>
        <w:tab/>
      </w:r>
      <w:r>
        <w:rPr>
          <w:noProof/>
        </w:rPr>
        <w:fldChar w:fldCharType="begin" w:fldLock="1"/>
      </w:r>
      <w:r>
        <w:rPr>
          <w:noProof/>
        </w:rPr>
        <w:instrText xml:space="preserve"> PAGEREF _Toc138362088 \h </w:instrText>
      </w:r>
      <w:r>
        <w:rPr>
          <w:noProof/>
        </w:rPr>
      </w:r>
      <w:r>
        <w:rPr>
          <w:noProof/>
        </w:rPr>
        <w:fldChar w:fldCharType="separate"/>
      </w:r>
      <w:r>
        <w:rPr>
          <w:noProof/>
        </w:rPr>
        <w:t>37</w:t>
      </w:r>
      <w:r>
        <w:rPr>
          <w:noProof/>
        </w:rPr>
        <w:fldChar w:fldCharType="end"/>
      </w:r>
    </w:p>
    <w:p w14:paraId="71B37C34" w14:textId="39B6A4FB"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9.2.2.2</w:t>
      </w:r>
      <w:r>
        <w:rPr>
          <w:rFonts w:asciiTheme="minorHAnsi" w:eastAsiaTheme="minorEastAsia" w:hAnsiTheme="minorHAnsi" w:cstheme="minorBidi"/>
          <w:noProof/>
          <w:sz w:val="22"/>
          <w:szCs w:val="22"/>
          <w:lang w:eastAsia="en-GB"/>
        </w:rPr>
        <w:tab/>
      </w:r>
      <w:r w:rsidRPr="003E248F">
        <w:rPr>
          <w:rFonts w:eastAsia="Malgun Gothic"/>
          <w:noProof/>
        </w:rPr>
        <w:t>Procedures used by the IWF for users homed in the IWF</w:t>
      </w:r>
      <w:r>
        <w:rPr>
          <w:noProof/>
        </w:rPr>
        <w:tab/>
      </w:r>
      <w:r>
        <w:rPr>
          <w:noProof/>
        </w:rPr>
        <w:fldChar w:fldCharType="begin" w:fldLock="1"/>
      </w:r>
      <w:r>
        <w:rPr>
          <w:noProof/>
        </w:rPr>
        <w:instrText xml:space="preserve"> PAGEREF _Toc138362089 \h </w:instrText>
      </w:r>
      <w:r>
        <w:rPr>
          <w:noProof/>
        </w:rPr>
      </w:r>
      <w:r>
        <w:rPr>
          <w:noProof/>
        </w:rPr>
        <w:fldChar w:fldCharType="separate"/>
      </w:r>
      <w:r>
        <w:rPr>
          <w:noProof/>
        </w:rPr>
        <w:t>37</w:t>
      </w:r>
      <w:r>
        <w:rPr>
          <w:noProof/>
        </w:rPr>
        <w:fldChar w:fldCharType="end"/>
      </w:r>
    </w:p>
    <w:p w14:paraId="0DB0BDC6" w14:textId="1046F673"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9.2.2.2.1</w:t>
      </w:r>
      <w:r>
        <w:rPr>
          <w:rFonts w:asciiTheme="minorHAnsi" w:eastAsiaTheme="minorEastAsia" w:hAnsiTheme="minorHAnsi" w:cstheme="minorBidi"/>
          <w:noProof/>
          <w:sz w:val="22"/>
          <w:szCs w:val="22"/>
          <w:lang w:eastAsia="en-GB"/>
        </w:rPr>
        <w:tab/>
      </w:r>
      <w:r w:rsidRPr="003E248F">
        <w:rPr>
          <w:rFonts w:eastAsia="Malgun Gothic"/>
          <w:noProof/>
        </w:rPr>
        <w:t>Originating procedures</w:t>
      </w:r>
      <w:r>
        <w:rPr>
          <w:noProof/>
        </w:rPr>
        <w:tab/>
      </w:r>
      <w:r>
        <w:rPr>
          <w:noProof/>
        </w:rPr>
        <w:fldChar w:fldCharType="begin" w:fldLock="1"/>
      </w:r>
      <w:r>
        <w:rPr>
          <w:noProof/>
        </w:rPr>
        <w:instrText xml:space="preserve"> PAGEREF _Toc138362090 \h </w:instrText>
      </w:r>
      <w:r>
        <w:rPr>
          <w:noProof/>
        </w:rPr>
      </w:r>
      <w:r>
        <w:rPr>
          <w:noProof/>
        </w:rPr>
        <w:fldChar w:fldCharType="separate"/>
      </w:r>
      <w:r>
        <w:rPr>
          <w:noProof/>
        </w:rPr>
        <w:t>37</w:t>
      </w:r>
      <w:r>
        <w:rPr>
          <w:noProof/>
        </w:rPr>
        <w:fldChar w:fldCharType="end"/>
      </w:r>
    </w:p>
    <w:p w14:paraId="506D081B" w14:textId="6DE74223"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9.2.2.2.2</w:t>
      </w:r>
      <w:r>
        <w:rPr>
          <w:rFonts w:asciiTheme="minorHAnsi" w:eastAsiaTheme="minorEastAsia" w:hAnsiTheme="minorHAnsi" w:cstheme="minorBidi"/>
          <w:noProof/>
          <w:sz w:val="22"/>
          <w:szCs w:val="22"/>
          <w:lang w:eastAsia="en-GB"/>
        </w:rPr>
        <w:tab/>
      </w:r>
      <w:r w:rsidRPr="003E248F">
        <w:rPr>
          <w:rFonts w:eastAsia="Malgun Gothic"/>
          <w:noProof/>
        </w:rPr>
        <w:t>Terminating procedures</w:t>
      </w:r>
      <w:r>
        <w:rPr>
          <w:noProof/>
        </w:rPr>
        <w:tab/>
      </w:r>
      <w:r>
        <w:rPr>
          <w:noProof/>
        </w:rPr>
        <w:fldChar w:fldCharType="begin" w:fldLock="1"/>
      </w:r>
      <w:r>
        <w:rPr>
          <w:noProof/>
        </w:rPr>
        <w:instrText xml:space="preserve"> PAGEREF _Toc138362091 \h </w:instrText>
      </w:r>
      <w:r>
        <w:rPr>
          <w:noProof/>
        </w:rPr>
      </w:r>
      <w:r>
        <w:rPr>
          <w:noProof/>
        </w:rPr>
        <w:fldChar w:fldCharType="separate"/>
      </w:r>
      <w:r>
        <w:rPr>
          <w:noProof/>
        </w:rPr>
        <w:t>38</w:t>
      </w:r>
      <w:r>
        <w:rPr>
          <w:noProof/>
        </w:rPr>
        <w:fldChar w:fldCharType="end"/>
      </w:r>
    </w:p>
    <w:p w14:paraId="01DCCFF9" w14:textId="753E5828"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9.2.2.3</w:t>
      </w:r>
      <w:r>
        <w:rPr>
          <w:rFonts w:asciiTheme="minorHAnsi" w:eastAsiaTheme="minorEastAsia" w:hAnsiTheme="minorHAnsi" w:cstheme="minorBidi"/>
          <w:noProof/>
          <w:sz w:val="22"/>
          <w:szCs w:val="22"/>
          <w:lang w:eastAsia="en-GB"/>
        </w:rPr>
        <w:tab/>
      </w:r>
      <w:r w:rsidRPr="003E248F">
        <w:rPr>
          <w:rFonts w:eastAsia="Malgun Gothic"/>
          <w:noProof/>
        </w:rPr>
        <w:t>IWF performing the participating MCData function procedures</w:t>
      </w:r>
      <w:r>
        <w:rPr>
          <w:noProof/>
        </w:rPr>
        <w:tab/>
      </w:r>
      <w:r>
        <w:rPr>
          <w:noProof/>
        </w:rPr>
        <w:fldChar w:fldCharType="begin" w:fldLock="1"/>
      </w:r>
      <w:r>
        <w:rPr>
          <w:noProof/>
        </w:rPr>
        <w:instrText xml:space="preserve"> PAGEREF _Toc138362092 \h </w:instrText>
      </w:r>
      <w:r>
        <w:rPr>
          <w:noProof/>
        </w:rPr>
      </w:r>
      <w:r>
        <w:rPr>
          <w:noProof/>
        </w:rPr>
        <w:fldChar w:fldCharType="separate"/>
      </w:r>
      <w:r>
        <w:rPr>
          <w:noProof/>
        </w:rPr>
        <w:t>38</w:t>
      </w:r>
      <w:r>
        <w:rPr>
          <w:noProof/>
        </w:rPr>
        <w:fldChar w:fldCharType="end"/>
      </w:r>
    </w:p>
    <w:p w14:paraId="0F2346F9" w14:textId="2A7CC1A3"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9.2.2.3.1</w:t>
      </w:r>
      <w:r>
        <w:rPr>
          <w:rFonts w:asciiTheme="minorHAnsi" w:eastAsiaTheme="minorEastAsia" w:hAnsiTheme="minorHAnsi" w:cstheme="minorBidi"/>
          <w:noProof/>
          <w:sz w:val="22"/>
          <w:szCs w:val="22"/>
          <w:lang w:eastAsia="en-GB"/>
        </w:rPr>
        <w:tab/>
      </w:r>
      <w:r w:rsidRPr="003E248F">
        <w:rPr>
          <w:rFonts w:eastAsia="Malgun Gothic"/>
          <w:noProof/>
        </w:rPr>
        <w:t>Originating participating MCData function procedures</w:t>
      </w:r>
      <w:r>
        <w:rPr>
          <w:noProof/>
        </w:rPr>
        <w:tab/>
      </w:r>
      <w:r>
        <w:rPr>
          <w:noProof/>
        </w:rPr>
        <w:fldChar w:fldCharType="begin" w:fldLock="1"/>
      </w:r>
      <w:r>
        <w:rPr>
          <w:noProof/>
        </w:rPr>
        <w:instrText xml:space="preserve"> PAGEREF _Toc138362093 \h </w:instrText>
      </w:r>
      <w:r>
        <w:rPr>
          <w:noProof/>
        </w:rPr>
      </w:r>
      <w:r>
        <w:rPr>
          <w:noProof/>
        </w:rPr>
        <w:fldChar w:fldCharType="separate"/>
      </w:r>
      <w:r>
        <w:rPr>
          <w:noProof/>
        </w:rPr>
        <w:t>38</w:t>
      </w:r>
      <w:r>
        <w:rPr>
          <w:noProof/>
        </w:rPr>
        <w:fldChar w:fldCharType="end"/>
      </w:r>
    </w:p>
    <w:p w14:paraId="576664D2" w14:textId="7AF5DAA3"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9.2.2.3.2</w:t>
      </w:r>
      <w:r>
        <w:rPr>
          <w:rFonts w:asciiTheme="minorHAnsi" w:eastAsiaTheme="minorEastAsia" w:hAnsiTheme="minorHAnsi" w:cstheme="minorBidi"/>
          <w:noProof/>
          <w:sz w:val="22"/>
          <w:szCs w:val="22"/>
          <w:lang w:eastAsia="en-GB"/>
        </w:rPr>
        <w:tab/>
      </w:r>
      <w:r w:rsidRPr="003E248F">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_Toc138362094 \h </w:instrText>
      </w:r>
      <w:r>
        <w:rPr>
          <w:noProof/>
        </w:rPr>
      </w:r>
      <w:r>
        <w:rPr>
          <w:noProof/>
        </w:rPr>
        <w:fldChar w:fldCharType="separate"/>
      </w:r>
      <w:r>
        <w:rPr>
          <w:noProof/>
        </w:rPr>
        <w:t>39</w:t>
      </w:r>
      <w:r>
        <w:rPr>
          <w:noProof/>
        </w:rPr>
        <w:fldChar w:fldCharType="end"/>
      </w:r>
    </w:p>
    <w:p w14:paraId="0E36BD22" w14:textId="32F37F81"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9.2.2.4</w:t>
      </w:r>
      <w:r>
        <w:rPr>
          <w:rFonts w:asciiTheme="minorHAnsi" w:eastAsiaTheme="minorEastAsia" w:hAnsiTheme="minorHAnsi" w:cstheme="minorBidi"/>
          <w:noProof/>
          <w:sz w:val="22"/>
          <w:szCs w:val="22"/>
          <w:lang w:eastAsia="en-GB"/>
        </w:rPr>
        <w:tab/>
      </w:r>
      <w:r w:rsidRPr="003E248F">
        <w:rPr>
          <w:rFonts w:eastAsia="Malgun Gothic"/>
          <w:noProof/>
        </w:rPr>
        <w:t>Controlling IWF MCData procedures</w:t>
      </w:r>
      <w:r>
        <w:rPr>
          <w:noProof/>
        </w:rPr>
        <w:tab/>
      </w:r>
      <w:r>
        <w:rPr>
          <w:noProof/>
        </w:rPr>
        <w:fldChar w:fldCharType="begin" w:fldLock="1"/>
      </w:r>
      <w:r>
        <w:rPr>
          <w:noProof/>
        </w:rPr>
        <w:instrText xml:space="preserve"> PAGEREF _Toc138362095 \h </w:instrText>
      </w:r>
      <w:r>
        <w:rPr>
          <w:noProof/>
        </w:rPr>
      </w:r>
      <w:r>
        <w:rPr>
          <w:noProof/>
        </w:rPr>
        <w:fldChar w:fldCharType="separate"/>
      </w:r>
      <w:r>
        <w:rPr>
          <w:noProof/>
        </w:rPr>
        <w:t>40</w:t>
      </w:r>
      <w:r>
        <w:rPr>
          <w:noProof/>
        </w:rPr>
        <w:fldChar w:fldCharType="end"/>
      </w:r>
    </w:p>
    <w:p w14:paraId="650289F5" w14:textId="70E50DEA"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9.2.2.4.1</w:t>
      </w:r>
      <w:r>
        <w:rPr>
          <w:rFonts w:asciiTheme="minorHAnsi" w:eastAsiaTheme="minorEastAsia" w:hAnsiTheme="minorHAnsi" w:cstheme="minorBidi"/>
          <w:noProof/>
          <w:sz w:val="22"/>
          <w:szCs w:val="22"/>
          <w:lang w:eastAsia="en-GB"/>
        </w:rPr>
        <w:tab/>
      </w:r>
      <w:r w:rsidRPr="003E248F">
        <w:rPr>
          <w:rFonts w:eastAsia="Malgun Gothic"/>
          <w:noProof/>
        </w:rPr>
        <w:t>Originating controlling IWF procedures</w:t>
      </w:r>
      <w:r>
        <w:rPr>
          <w:noProof/>
        </w:rPr>
        <w:tab/>
      </w:r>
      <w:r>
        <w:rPr>
          <w:noProof/>
        </w:rPr>
        <w:fldChar w:fldCharType="begin" w:fldLock="1"/>
      </w:r>
      <w:r>
        <w:rPr>
          <w:noProof/>
        </w:rPr>
        <w:instrText xml:space="preserve"> PAGEREF _Toc138362096 \h </w:instrText>
      </w:r>
      <w:r>
        <w:rPr>
          <w:noProof/>
        </w:rPr>
      </w:r>
      <w:r>
        <w:rPr>
          <w:noProof/>
        </w:rPr>
        <w:fldChar w:fldCharType="separate"/>
      </w:r>
      <w:r>
        <w:rPr>
          <w:noProof/>
        </w:rPr>
        <w:t>40</w:t>
      </w:r>
      <w:r>
        <w:rPr>
          <w:noProof/>
        </w:rPr>
        <w:fldChar w:fldCharType="end"/>
      </w:r>
    </w:p>
    <w:p w14:paraId="2D735638" w14:textId="23A2EB8F"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9.2.2.4.2</w:t>
      </w:r>
      <w:r>
        <w:rPr>
          <w:rFonts w:asciiTheme="minorHAnsi" w:eastAsiaTheme="minorEastAsia" w:hAnsiTheme="minorHAnsi" w:cstheme="minorBidi"/>
          <w:noProof/>
          <w:sz w:val="22"/>
          <w:szCs w:val="22"/>
          <w:lang w:eastAsia="en-GB"/>
        </w:rPr>
        <w:tab/>
      </w:r>
      <w:r w:rsidRPr="003E248F">
        <w:rPr>
          <w:rFonts w:eastAsia="Malgun Gothic"/>
          <w:noProof/>
        </w:rPr>
        <w:t>Terminating controlling MCData function procedures</w:t>
      </w:r>
      <w:r>
        <w:rPr>
          <w:noProof/>
        </w:rPr>
        <w:tab/>
      </w:r>
      <w:r>
        <w:rPr>
          <w:noProof/>
        </w:rPr>
        <w:fldChar w:fldCharType="begin" w:fldLock="1"/>
      </w:r>
      <w:r>
        <w:rPr>
          <w:noProof/>
        </w:rPr>
        <w:instrText xml:space="preserve"> PAGEREF _Toc138362097 \h </w:instrText>
      </w:r>
      <w:r>
        <w:rPr>
          <w:noProof/>
        </w:rPr>
      </w:r>
      <w:r>
        <w:rPr>
          <w:noProof/>
        </w:rPr>
        <w:fldChar w:fldCharType="separate"/>
      </w:r>
      <w:r>
        <w:rPr>
          <w:noProof/>
        </w:rPr>
        <w:t>41</w:t>
      </w:r>
      <w:r>
        <w:rPr>
          <w:noProof/>
        </w:rPr>
        <w:fldChar w:fldCharType="end"/>
      </w:r>
    </w:p>
    <w:p w14:paraId="3CBF707F" w14:textId="1042BD2E"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lastRenderedPageBreak/>
        <w:t>9.2.3</w:t>
      </w:r>
      <w:r>
        <w:rPr>
          <w:rFonts w:asciiTheme="minorHAnsi" w:eastAsiaTheme="minorEastAsia" w:hAnsiTheme="minorHAnsi" w:cstheme="minorBidi"/>
          <w:noProof/>
          <w:sz w:val="22"/>
          <w:szCs w:val="22"/>
          <w:lang w:eastAsia="en-GB"/>
        </w:rPr>
        <w:tab/>
      </w:r>
      <w:r w:rsidRPr="003E248F">
        <w:rPr>
          <w:rFonts w:eastAsia="SimSun"/>
          <w:noProof/>
        </w:rPr>
        <w:t>Standalone SDS using media plane</w:t>
      </w:r>
      <w:r>
        <w:rPr>
          <w:noProof/>
        </w:rPr>
        <w:tab/>
      </w:r>
      <w:r>
        <w:rPr>
          <w:noProof/>
        </w:rPr>
        <w:fldChar w:fldCharType="begin" w:fldLock="1"/>
      </w:r>
      <w:r>
        <w:rPr>
          <w:noProof/>
        </w:rPr>
        <w:instrText xml:space="preserve"> PAGEREF _Toc138362098 \h </w:instrText>
      </w:r>
      <w:r>
        <w:rPr>
          <w:noProof/>
        </w:rPr>
      </w:r>
      <w:r>
        <w:rPr>
          <w:noProof/>
        </w:rPr>
        <w:fldChar w:fldCharType="separate"/>
      </w:r>
      <w:r>
        <w:rPr>
          <w:noProof/>
        </w:rPr>
        <w:t>43</w:t>
      </w:r>
      <w:r>
        <w:rPr>
          <w:noProof/>
        </w:rPr>
        <w:fldChar w:fldCharType="end"/>
      </w:r>
    </w:p>
    <w:p w14:paraId="174B7CEC" w14:textId="77FC7731"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9.2.3.1</w:t>
      </w:r>
      <w:r>
        <w:rPr>
          <w:rFonts w:asciiTheme="minorHAnsi" w:eastAsiaTheme="minorEastAsia" w:hAnsiTheme="minorHAnsi" w:cstheme="minorBidi"/>
          <w:noProof/>
          <w:sz w:val="22"/>
          <w:szCs w:val="22"/>
          <w:lang w:eastAsia="en-GB"/>
        </w:rPr>
        <w:tab/>
      </w:r>
      <w:r w:rsidRPr="003E248F">
        <w:rPr>
          <w:rFonts w:eastAsia="Malgun Gothic"/>
          <w:noProof/>
        </w:rPr>
        <w:t>General</w:t>
      </w:r>
      <w:r>
        <w:rPr>
          <w:noProof/>
        </w:rPr>
        <w:tab/>
      </w:r>
      <w:r>
        <w:rPr>
          <w:noProof/>
        </w:rPr>
        <w:fldChar w:fldCharType="begin" w:fldLock="1"/>
      </w:r>
      <w:r>
        <w:rPr>
          <w:noProof/>
        </w:rPr>
        <w:instrText xml:space="preserve"> PAGEREF _Toc138362099 \h </w:instrText>
      </w:r>
      <w:r>
        <w:rPr>
          <w:noProof/>
        </w:rPr>
      </w:r>
      <w:r>
        <w:rPr>
          <w:noProof/>
        </w:rPr>
        <w:fldChar w:fldCharType="separate"/>
      </w:r>
      <w:r>
        <w:rPr>
          <w:noProof/>
        </w:rPr>
        <w:t>43</w:t>
      </w:r>
      <w:r>
        <w:rPr>
          <w:noProof/>
        </w:rPr>
        <w:fldChar w:fldCharType="end"/>
      </w:r>
    </w:p>
    <w:p w14:paraId="460439D5" w14:textId="0D18322D"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9.2.3.2</w:t>
      </w:r>
      <w:r>
        <w:rPr>
          <w:rFonts w:asciiTheme="minorHAnsi" w:eastAsiaTheme="minorEastAsia" w:hAnsiTheme="minorHAnsi" w:cstheme="minorBidi"/>
          <w:noProof/>
          <w:sz w:val="22"/>
          <w:szCs w:val="22"/>
          <w:lang w:eastAsia="en-GB"/>
        </w:rPr>
        <w:tab/>
      </w:r>
      <w:r w:rsidRPr="003E248F">
        <w:rPr>
          <w:rFonts w:eastAsia="Malgun Gothic"/>
          <w:noProof/>
        </w:rPr>
        <w:t>Procedures used by the IWF for users homed in the IWF</w:t>
      </w:r>
      <w:r>
        <w:rPr>
          <w:noProof/>
        </w:rPr>
        <w:tab/>
      </w:r>
      <w:r>
        <w:rPr>
          <w:noProof/>
        </w:rPr>
        <w:fldChar w:fldCharType="begin" w:fldLock="1"/>
      </w:r>
      <w:r>
        <w:rPr>
          <w:noProof/>
        </w:rPr>
        <w:instrText xml:space="preserve"> PAGEREF _Toc138362100 \h </w:instrText>
      </w:r>
      <w:r>
        <w:rPr>
          <w:noProof/>
        </w:rPr>
      </w:r>
      <w:r>
        <w:rPr>
          <w:noProof/>
        </w:rPr>
        <w:fldChar w:fldCharType="separate"/>
      </w:r>
      <w:r>
        <w:rPr>
          <w:noProof/>
        </w:rPr>
        <w:t>43</w:t>
      </w:r>
      <w:r>
        <w:rPr>
          <w:noProof/>
        </w:rPr>
        <w:fldChar w:fldCharType="end"/>
      </w:r>
    </w:p>
    <w:p w14:paraId="2B2B80E3" w14:textId="1BA7C616"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9.2.3.2.1</w:t>
      </w:r>
      <w:r>
        <w:rPr>
          <w:rFonts w:asciiTheme="minorHAnsi" w:eastAsiaTheme="minorEastAsia" w:hAnsiTheme="minorHAnsi" w:cstheme="minorBidi"/>
          <w:noProof/>
          <w:sz w:val="22"/>
          <w:szCs w:val="22"/>
          <w:lang w:eastAsia="en-GB"/>
        </w:rPr>
        <w:tab/>
      </w:r>
      <w:r w:rsidRPr="003E248F">
        <w:rPr>
          <w:rFonts w:eastAsia="Malgun Gothic"/>
          <w:noProof/>
        </w:rPr>
        <w:t>SDP offer generation</w:t>
      </w:r>
      <w:r>
        <w:rPr>
          <w:noProof/>
        </w:rPr>
        <w:tab/>
      </w:r>
      <w:r>
        <w:rPr>
          <w:noProof/>
        </w:rPr>
        <w:fldChar w:fldCharType="begin" w:fldLock="1"/>
      </w:r>
      <w:r>
        <w:rPr>
          <w:noProof/>
        </w:rPr>
        <w:instrText xml:space="preserve"> PAGEREF _Toc138362101 \h </w:instrText>
      </w:r>
      <w:r>
        <w:rPr>
          <w:noProof/>
        </w:rPr>
      </w:r>
      <w:r>
        <w:rPr>
          <w:noProof/>
        </w:rPr>
        <w:fldChar w:fldCharType="separate"/>
      </w:r>
      <w:r>
        <w:rPr>
          <w:noProof/>
        </w:rPr>
        <w:t>43</w:t>
      </w:r>
      <w:r>
        <w:rPr>
          <w:noProof/>
        </w:rPr>
        <w:fldChar w:fldCharType="end"/>
      </w:r>
    </w:p>
    <w:p w14:paraId="3EFC5C82" w14:textId="01056AB5"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9.2.3.2.2</w:t>
      </w:r>
      <w:r>
        <w:rPr>
          <w:rFonts w:asciiTheme="minorHAnsi" w:eastAsiaTheme="minorEastAsia" w:hAnsiTheme="minorHAnsi" w:cstheme="minorBidi"/>
          <w:noProof/>
          <w:sz w:val="22"/>
          <w:szCs w:val="22"/>
          <w:lang w:eastAsia="en-GB"/>
        </w:rPr>
        <w:tab/>
      </w:r>
      <w:r w:rsidRPr="003E248F">
        <w:rPr>
          <w:rFonts w:eastAsia="Malgun Gothic"/>
          <w:noProof/>
        </w:rPr>
        <w:t>SDP answer generation</w:t>
      </w:r>
      <w:r>
        <w:rPr>
          <w:noProof/>
        </w:rPr>
        <w:tab/>
      </w:r>
      <w:r>
        <w:rPr>
          <w:noProof/>
        </w:rPr>
        <w:fldChar w:fldCharType="begin" w:fldLock="1"/>
      </w:r>
      <w:r>
        <w:rPr>
          <w:noProof/>
        </w:rPr>
        <w:instrText xml:space="preserve"> PAGEREF _Toc138362102 \h </w:instrText>
      </w:r>
      <w:r>
        <w:rPr>
          <w:noProof/>
        </w:rPr>
      </w:r>
      <w:r>
        <w:rPr>
          <w:noProof/>
        </w:rPr>
        <w:fldChar w:fldCharType="separate"/>
      </w:r>
      <w:r>
        <w:rPr>
          <w:noProof/>
        </w:rPr>
        <w:t>43</w:t>
      </w:r>
      <w:r>
        <w:rPr>
          <w:noProof/>
        </w:rPr>
        <w:fldChar w:fldCharType="end"/>
      </w:r>
    </w:p>
    <w:p w14:paraId="7275AB1C" w14:textId="6CFC12A9"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9.2.3.2.3</w:t>
      </w:r>
      <w:r>
        <w:rPr>
          <w:rFonts w:asciiTheme="minorHAnsi" w:eastAsiaTheme="minorEastAsia" w:hAnsiTheme="minorHAnsi" w:cstheme="minorBidi"/>
          <w:noProof/>
          <w:sz w:val="22"/>
          <w:szCs w:val="22"/>
          <w:lang w:eastAsia="en-GB"/>
        </w:rPr>
        <w:tab/>
      </w:r>
      <w:r w:rsidRPr="003E248F">
        <w:rPr>
          <w:rFonts w:eastAsia="Malgun Gothic"/>
          <w:noProof/>
        </w:rPr>
        <w:t>Originating procedures</w:t>
      </w:r>
      <w:r>
        <w:rPr>
          <w:noProof/>
        </w:rPr>
        <w:tab/>
      </w:r>
      <w:r>
        <w:rPr>
          <w:noProof/>
        </w:rPr>
        <w:fldChar w:fldCharType="begin" w:fldLock="1"/>
      </w:r>
      <w:r>
        <w:rPr>
          <w:noProof/>
        </w:rPr>
        <w:instrText xml:space="preserve"> PAGEREF _Toc138362103 \h </w:instrText>
      </w:r>
      <w:r>
        <w:rPr>
          <w:noProof/>
        </w:rPr>
      </w:r>
      <w:r>
        <w:rPr>
          <w:noProof/>
        </w:rPr>
        <w:fldChar w:fldCharType="separate"/>
      </w:r>
      <w:r>
        <w:rPr>
          <w:noProof/>
        </w:rPr>
        <w:t>44</w:t>
      </w:r>
      <w:r>
        <w:rPr>
          <w:noProof/>
        </w:rPr>
        <w:fldChar w:fldCharType="end"/>
      </w:r>
    </w:p>
    <w:p w14:paraId="273240BE" w14:textId="57B9FF85" w:rsidR="002F197A" w:rsidRDefault="002F197A">
      <w:pPr>
        <w:pStyle w:val="TOC5"/>
        <w:rPr>
          <w:rFonts w:asciiTheme="minorHAnsi" w:eastAsiaTheme="minorEastAsia" w:hAnsiTheme="minorHAnsi" w:cstheme="minorBidi"/>
          <w:noProof/>
          <w:sz w:val="22"/>
          <w:szCs w:val="22"/>
          <w:lang w:eastAsia="en-GB"/>
        </w:rPr>
      </w:pPr>
      <w:r>
        <w:rPr>
          <w:noProof/>
        </w:rPr>
        <w:t>9.2.3.2.4</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_Toc138362104 \h </w:instrText>
      </w:r>
      <w:r>
        <w:rPr>
          <w:noProof/>
        </w:rPr>
      </w:r>
      <w:r>
        <w:rPr>
          <w:noProof/>
        </w:rPr>
        <w:fldChar w:fldCharType="separate"/>
      </w:r>
      <w:r>
        <w:rPr>
          <w:noProof/>
        </w:rPr>
        <w:t>45</w:t>
      </w:r>
      <w:r>
        <w:rPr>
          <w:noProof/>
        </w:rPr>
        <w:fldChar w:fldCharType="end"/>
      </w:r>
    </w:p>
    <w:p w14:paraId="4DEA7E55" w14:textId="0B6FD589"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9.2.3.3</w:t>
      </w:r>
      <w:r>
        <w:rPr>
          <w:rFonts w:asciiTheme="minorHAnsi" w:eastAsiaTheme="minorEastAsia" w:hAnsiTheme="minorHAnsi" w:cstheme="minorBidi"/>
          <w:noProof/>
          <w:sz w:val="22"/>
          <w:szCs w:val="22"/>
          <w:lang w:eastAsia="en-GB"/>
        </w:rPr>
        <w:tab/>
      </w:r>
      <w:r w:rsidRPr="003E248F">
        <w:rPr>
          <w:rFonts w:eastAsia="Malgun Gothic"/>
          <w:noProof/>
        </w:rPr>
        <w:t>IWF performing the participating MCData role procedures</w:t>
      </w:r>
      <w:r>
        <w:rPr>
          <w:noProof/>
        </w:rPr>
        <w:tab/>
      </w:r>
      <w:r>
        <w:rPr>
          <w:noProof/>
        </w:rPr>
        <w:fldChar w:fldCharType="begin" w:fldLock="1"/>
      </w:r>
      <w:r>
        <w:rPr>
          <w:noProof/>
        </w:rPr>
        <w:instrText xml:space="preserve"> PAGEREF _Toc138362105 \h </w:instrText>
      </w:r>
      <w:r>
        <w:rPr>
          <w:noProof/>
        </w:rPr>
      </w:r>
      <w:r>
        <w:rPr>
          <w:noProof/>
        </w:rPr>
        <w:fldChar w:fldCharType="separate"/>
      </w:r>
      <w:r>
        <w:rPr>
          <w:noProof/>
        </w:rPr>
        <w:t>45</w:t>
      </w:r>
      <w:r>
        <w:rPr>
          <w:noProof/>
        </w:rPr>
        <w:fldChar w:fldCharType="end"/>
      </w:r>
    </w:p>
    <w:p w14:paraId="37FD5D65" w14:textId="72A0B789"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9.2.3.3.1</w:t>
      </w:r>
      <w:r>
        <w:rPr>
          <w:rFonts w:asciiTheme="minorHAnsi" w:eastAsiaTheme="minorEastAsia" w:hAnsiTheme="minorHAnsi" w:cstheme="minorBidi"/>
          <w:noProof/>
          <w:sz w:val="22"/>
          <w:szCs w:val="22"/>
          <w:lang w:eastAsia="en-GB"/>
        </w:rPr>
        <w:tab/>
      </w:r>
      <w:r w:rsidRPr="003E248F">
        <w:rPr>
          <w:rFonts w:eastAsia="Malgun Gothic"/>
          <w:noProof/>
        </w:rPr>
        <w:t>SDP offer generation</w:t>
      </w:r>
      <w:r>
        <w:rPr>
          <w:noProof/>
        </w:rPr>
        <w:tab/>
      </w:r>
      <w:r>
        <w:rPr>
          <w:noProof/>
        </w:rPr>
        <w:fldChar w:fldCharType="begin" w:fldLock="1"/>
      </w:r>
      <w:r>
        <w:rPr>
          <w:noProof/>
        </w:rPr>
        <w:instrText xml:space="preserve"> PAGEREF _Toc138362106 \h </w:instrText>
      </w:r>
      <w:r>
        <w:rPr>
          <w:noProof/>
        </w:rPr>
      </w:r>
      <w:r>
        <w:rPr>
          <w:noProof/>
        </w:rPr>
        <w:fldChar w:fldCharType="separate"/>
      </w:r>
      <w:r>
        <w:rPr>
          <w:noProof/>
        </w:rPr>
        <w:t>45</w:t>
      </w:r>
      <w:r>
        <w:rPr>
          <w:noProof/>
        </w:rPr>
        <w:fldChar w:fldCharType="end"/>
      </w:r>
    </w:p>
    <w:p w14:paraId="0DF4AF5B" w14:textId="147D2538"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9.2.3.3.2</w:t>
      </w:r>
      <w:r>
        <w:rPr>
          <w:rFonts w:asciiTheme="minorHAnsi" w:eastAsiaTheme="minorEastAsia" w:hAnsiTheme="minorHAnsi" w:cstheme="minorBidi"/>
          <w:noProof/>
          <w:sz w:val="22"/>
          <w:szCs w:val="22"/>
          <w:lang w:eastAsia="en-GB"/>
        </w:rPr>
        <w:tab/>
      </w:r>
      <w:r w:rsidRPr="003E248F">
        <w:rPr>
          <w:rFonts w:eastAsia="Malgun Gothic"/>
          <w:noProof/>
        </w:rPr>
        <w:t>SDP answer generation</w:t>
      </w:r>
      <w:r>
        <w:rPr>
          <w:noProof/>
        </w:rPr>
        <w:tab/>
      </w:r>
      <w:r>
        <w:rPr>
          <w:noProof/>
        </w:rPr>
        <w:fldChar w:fldCharType="begin" w:fldLock="1"/>
      </w:r>
      <w:r>
        <w:rPr>
          <w:noProof/>
        </w:rPr>
        <w:instrText xml:space="preserve"> PAGEREF _Toc138362107 \h </w:instrText>
      </w:r>
      <w:r>
        <w:rPr>
          <w:noProof/>
        </w:rPr>
      </w:r>
      <w:r>
        <w:rPr>
          <w:noProof/>
        </w:rPr>
        <w:fldChar w:fldCharType="separate"/>
      </w:r>
      <w:r>
        <w:rPr>
          <w:noProof/>
        </w:rPr>
        <w:t>45</w:t>
      </w:r>
      <w:r>
        <w:rPr>
          <w:noProof/>
        </w:rPr>
        <w:fldChar w:fldCharType="end"/>
      </w:r>
    </w:p>
    <w:p w14:paraId="7EF7EA5B" w14:textId="0851B495" w:rsidR="002F197A" w:rsidRDefault="002F197A">
      <w:pPr>
        <w:pStyle w:val="TOC5"/>
        <w:rPr>
          <w:rFonts w:asciiTheme="minorHAnsi" w:eastAsiaTheme="minorEastAsia" w:hAnsiTheme="minorHAnsi" w:cstheme="minorBidi"/>
          <w:noProof/>
          <w:sz w:val="22"/>
          <w:szCs w:val="22"/>
          <w:lang w:eastAsia="en-GB"/>
        </w:rPr>
      </w:pPr>
      <w:r w:rsidRPr="003E248F">
        <w:rPr>
          <w:rFonts w:eastAsia="Malgun Gothic"/>
          <w:noProof/>
        </w:rPr>
        <w:t>9.2.3.3.3</w:t>
      </w:r>
      <w:r>
        <w:rPr>
          <w:rFonts w:asciiTheme="minorHAnsi" w:eastAsiaTheme="minorEastAsia" w:hAnsiTheme="minorHAnsi" w:cstheme="minorBidi"/>
          <w:noProof/>
          <w:sz w:val="22"/>
          <w:szCs w:val="22"/>
          <w:lang w:eastAsia="en-GB"/>
        </w:rPr>
        <w:tab/>
      </w:r>
      <w:r w:rsidRPr="003E248F">
        <w:rPr>
          <w:rFonts w:eastAsia="Malgun Gothic"/>
          <w:noProof/>
        </w:rPr>
        <w:t>Originating participating MCData function procedures</w:t>
      </w:r>
      <w:r>
        <w:rPr>
          <w:noProof/>
        </w:rPr>
        <w:tab/>
      </w:r>
      <w:r>
        <w:rPr>
          <w:noProof/>
        </w:rPr>
        <w:fldChar w:fldCharType="begin" w:fldLock="1"/>
      </w:r>
      <w:r>
        <w:rPr>
          <w:noProof/>
        </w:rPr>
        <w:instrText xml:space="preserve"> PAGEREF _Toc138362108 \h </w:instrText>
      </w:r>
      <w:r>
        <w:rPr>
          <w:noProof/>
        </w:rPr>
      </w:r>
      <w:r>
        <w:rPr>
          <w:noProof/>
        </w:rPr>
        <w:fldChar w:fldCharType="separate"/>
      </w:r>
      <w:r>
        <w:rPr>
          <w:noProof/>
        </w:rPr>
        <w:t>45</w:t>
      </w:r>
      <w:r>
        <w:rPr>
          <w:noProof/>
        </w:rPr>
        <w:fldChar w:fldCharType="end"/>
      </w:r>
    </w:p>
    <w:p w14:paraId="07E69D06" w14:textId="4C153F95" w:rsidR="002F197A" w:rsidRDefault="002F197A">
      <w:pPr>
        <w:pStyle w:val="TOC5"/>
        <w:rPr>
          <w:rFonts w:asciiTheme="minorHAnsi" w:eastAsiaTheme="minorEastAsia" w:hAnsiTheme="minorHAnsi" w:cstheme="minorBidi"/>
          <w:noProof/>
          <w:sz w:val="22"/>
          <w:szCs w:val="22"/>
          <w:lang w:eastAsia="en-GB"/>
        </w:rPr>
      </w:pPr>
      <w:r>
        <w:rPr>
          <w:noProof/>
        </w:rPr>
        <w:t>9.2.3.3.4</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_Toc138362109 \h </w:instrText>
      </w:r>
      <w:r>
        <w:rPr>
          <w:noProof/>
        </w:rPr>
      </w:r>
      <w:r>
        <w:rPr>
          <w:noProof/>
        </w:rPr>
        <w:fldChar w:fldCharType="separate"/>
      </w:r>
      <w:r>
        <w:rPr>
          <w:noProof/>
        </w:rPr>
        <w:t>46</w:t>
      </w:r>
      <w:r>
        <w:rPr>
          <w:noProof/>
        </w:rPr>
        <w:fldChar w:fldCharType="end"/>
      </w:r>
    </w:p>
    <w:p w14:paraId="35229B50" w14:textId="4B6B4DA2"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9.2.4</w:t>
      </w:r>
      <w:r>
        <w:rPr>
          <w:rFonts w:asciiTheme="minorHAnsi" w:eastAsiaTheme="minorEastAsia" w:hAnsiTheme="minorHAnsi" w:cstheme="minorBidi"/>
          <w:noProof/>
          <w:sz w:val="22"/>
          <w:szCs w:val="22"/>
          <w:lang w:eastAsia="en-GB"/>
        </w:rPr>
        <w:tab/>
      </w:r>
      <w:r w:rsidRPr="003E248F">
        <w:rPr>
          <w:rFonts w:eastAsia="SimSun"/>
          <w:noProof/>
        </w:rPr>
        <w:t>SDS session</w:t>
      </w:r>
      <w:r>
        <w:rPr>
          <w:noProof/>
        </w:rPr>
        <w:tab/>
      </w:r>
      <w:r>
        <w:rPr>
          <w:noProof/>
        </w:rPr>
        <w:fldChar w:fldCharType="begin" w:fldLock="1"/>
      </w:r>
      <w:r>
        <w:rPr>
          <w:noProof/>
        </w:rPr>
        <w:instrText xml:space="preserve"> PAGEREF _Toc138362110 \h </w:instrText>
      </w:r>
      <w:r>
        <w:rPr>
          <w:noProof/>
        </w:rPr>
      </w:r>
      <w:r>
        <w:rPr>
          <w:noProof/>
        </w:rPr>
        <w:fldChar w:fldCharType="separate"/>
      </w:r>
      <w:r>
        <w:rPr>
          <w:noProof/>
        </w:rPr>
        <w:t>47</w:t>
      </w:r>
      <w:r>
        <w:rPr>
          <w:noProof/>
        </w:rPr>
        <w:fldChar w:fldCharType="end"/>
      </w:r>
    </w:p>
    <w:p w14:paraId="0BAD2561" w14:textId="72F66709" w:rsidR="002F197A" w:rsidRDefault="002F197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_Toc138362111 \h </w:instrText>
      </w:r>
      <w:r>
        <w:rPr>
          <w:noProof/>
        </w:rPr>
      </w:r>
      <w:r>
        <w:rPr>
          <w:noProof/>
        </w:rPr>
        <w:fldChar w:fldCharType="separate"/>
      </w:r>
      <w:r>
        <w:rPr>
          <w:noProof/>
        </w:rPr>
        <w:t>47</w:t>
      </w:r>
      <w:r>
        <w:rPr>
          <w:noProof/>
        </w:rPr>
        <w:fldChar w:fldCharType="end"/>
      </w:r>
    </w:p>
    <w:p w14:paraId="0C7FC180" w14:textId="00ADF548" w:rsidR="002F197A" w:rsidRDefault="002F197A">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_Toc138362112 \h </w:instrText>
      </w:r>
      <w:r>
        <w:rPr>
          <w:noProof/>
        </w:rPr>
      </w:r>
      <w:r>
        <w:rPr>
          <w:noProof/>
        </w:rPr>
        <w:fldChar w:fldCharType="separate"/>
      </w:r>
      <w:r>
        <w:rPr>
          <w:noProof/>
        </w:rPr>
        <w:t>47</w:t>
      </w:r>
      <w:r>
        <w:rPr>
          <w:noProof/>
        </w:rPr>
        <w:fldChar w:fldCharType="end"/>
      </w:r>
    </w:p>
    <w:p w14:paraId="1C2EF503" w14:textId="644FD3FC" w:rsidR="002F197A" w:rsidRDefault="002F197A">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Transmission and reception control</w:t>
      </w:r>
      <w:r>
        <w:rPr>
          <w:noProof/>
        </w:rPr>
        <w:tab/>
      </w:r>
      <w:r>
        <w:rPr>
          <w:noProof/>
        </w:rPr>
        <w:fldChar w:fldCharType="begin" w:fldLock="1"/>
      </w:r>
      <w:r>
        <w:rPr>
          <w:noProof/>
        </w:rPr>
        <w:instrText xml:space="preserve"> PAGEREF _Toc138362113 \h </w:instrText>
      </w:r>
      <w:r>
        <w:rPr>
          <w:noProof/>
        </w:rPr>
      </w:r>
      <w:r>
        <w:rPr>
          <w:noProof/>
        </w:rPr>
        <w:fldChar w:fldCharType="separate"/>
      </w:r>
      <w:r>
        <w:rPr>
          <w:noProof/>
        </w:rPr>
        <w:t>48</w:t>
      </w:r>
      <w:r>
        <w:rPr>
          <w:noProof/>
        </w:rPr>
        <w:fldChar w:fldCharType="end"/>
      </w:r>
    </w:p>
    <w:p w14:paraId="507A3FB1" w14:textId="29E71C39" w:rsidR="002F197A" w:rsidRDefault="002F197A">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_Toc138362114 \h </w:instrText>
      </w:r>
      <w:r>
        <w:rPr>
          <w:noProof/>
        </w:rPr>
      </w:r>
      <w:r>
        <w:rPr>
          <w:noProof/>
        </w:rPr>
        <w:fldChar w:fldCharType="separate"/>
      </w:r>
      <w:r>
        <w:rPr>
          <w:noProof/>
        </w:rPr>
        <w:t>48</w:t>
      </w:r>
      <w:r>
        <w:rPr>
          <w:noProof/>
        </w:rPr>
        <w:fldChar w:fldCharType="end"/>
      </w:r>
    </w:p>
    <w:p w14:paraId="7CEA4DB4" w14:textId="4869B725" w:rsidR="002F197A" w:rsidRDefault="002F197A">
      <w:pPr>
        <w:pStyle w:val="TOC2"/>
        <w:rPr>
          <w:rFonts w:asciiTheme="minorHAnsi" w:eastAsiaTheme="minorEastAsia" w:hAnsiTheme="minorHAnsi" w:cstheme="minorBidi"/>
          <w:noProof/>
          <w:sz w:val="22"/>
          <w:szCs w:val="22"/>
          <w:lang w:eastAsia="en-GB"/>
        </w:rPr>
      </w:pPr>
      <w:r w:rsidRPr="003E248F">
        <w:rPr>
          <w:rFonts w:eastAsia="Malgun Gothic"/>
          <w:noProof/>
        </w:rPr>
        <w:t>11.2</w:t>
      </w:r>
      <w:r>
        <w:rPr>
          <w:rFonts w:asciiTheme="minorHAnsi" w:eastAsiaTheme="minorEastAsia" w:hAnsiTheme="minorHAnsi" w:cstheme="minorBidi"/>
          <w:noProof/>
          <w:sz w:val="22"/>
          <w:szCs w:val="22"/>
          <w:lang w:eastAsia="en-GB"/>
        </w:rPr>
        <w:tab/>
      </w:r>
      <w:r w:rsidRPr="003E248F">
        <w:rPr>
          <w:rFonts w:eastAsia="Malgun Gothic"/>
          <w:noProof/>
        </w:rPr>
        <w:t>Auto-receive</w:t>
      </w:r>
      <w:r w:rsidRPr="003E248F">
        <w:rPr>
          <w:rFonts w:eastAsia="Malgun Gothic"/>
          <w:noProof/>
          <w:lang w:val="en-IN"/>
        </w:rPr>
        <w:t xml:space="preserve"> for File Distribution</w:t>
      </w:r>
      <w:r>
        <w:rPr>
          <w:noProof/>
        </w:rPr>
        <w:tab/>
      </w:r>
      <w:r>
        <w:rPr>
          <w:noProof/>
        </w:rPr>
        <w:fldChar w:fldCharType="begin" w:fldLock="1"/>
      </w:r>
      <w:r>
        <w:rPr>
          <w:noProof/>
        </w:rPr>
        <w:instrText xml:space="preserve"> PAGEREF _Toc138362115 \h </w:instrText>
      </w:r>
      <w:r>
        <w:rPr>
          <w:noProof/>
        </w:rPr>
      </w:r>
      <w:r>
        <w:rPr>
          <w:noProof/>
        </w:rPr>
        <w:fldChar w:fldCharType="separate"/>
      </w:r>
      <w:r>
        <w:rPr>
          <w:noProof/>
        </w:rPr>
        <w:t>48</w:t>
      </w:r>
      <w:r>
        <w:rPr>
          <w:noProof/>
        </w:rPr>
        <w:fldChar w:fldCharType="end"/>
      </w:r>
    </w:p>
    <w:p w14:paraId="43B3DB84" w14:textId="4B359A29" w:rsidR="002F197A" w:rsidRDefault="002F197A">
      <w:pPr>
        <w:pStyle w:val="TOC2"/>
        <w:rPr>
          <w:rFonts w:asciiTheme="minorHAnsi" w:eastAsiaTheme="minorEastAsia" w:hAnsiTheme="minorHAnsi" w:cstheme="minorBidi"/>
          <w:noProof/>
          <w:sz w:val="22"/>
          <w:szCs w:val="22"/>
          <w:lang w:eastAsia="en-GB"/>
        </w:rPr>
      </w:pPr>
      <w:r>
        <w:rPr>
          <w:noProof/>
        </w:rPr>
        <w:t>1</w:t>
      </w:r>
      <w:r w:rsidRPr="003E248F">
        <w:rPr>
          <w:noProof/>
          <w:lang w:val="en-US"/>
        </w:rPr>
        <w:t>1</w:t>
      </w:r>
      <w:r>
        <w:rPr>
          <w:noProof/>
        </w:rPr>
        <w:t>.</w:t>
      </w:r>
      <w:r w:rsidRPr="003E248F">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_Toc138362116 \h </w:instrText>
      </w:r>
      <w:r>
        <w:rPr>
          <w:noProof/>
        </w:rPr>
      </w:r>
      <w:r>
        <w:rPr>
          <w:noProof/>
        </w:rPr>
        <w:fldChar w:fldCharType="separate"/>
      </w:r>
      <w:r>
        <w:rPr>
          <w:noProof/>
        </w:rPr>
        <w:t>48</w:t>
      </w:r>
      <w:r>
        <w:rPr>
          <w:noProof/>
        </w:rPr>
        <w:fldChar w:fldCharType="end"/>
      </w:r>
    </w:p>
    <w:p w14:paraId="65F92ACC" w14:textId="5F057731" w:rsidR="002F197A" w:rsidRDefault="002F197A">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_Toc138362117 \h </w:instrText>
      </w:r>
      <w:r>
        <w:rPr>
          <w:noProof/>
        </w:rPr>
      </w:r>
      <w:r>
        <w:rPr>
          <w:noProof/>
        </w:rPr>
        <w:fldChar w:fldCharType="separate"/>
      </w:r>
      <w:r>
        <w:rPr>
          <w:noProof/>
        </w:rPr>
        <w:t>48</w:t>
      </w:r>
      <w:r>
        <w:rPr>
          <w:noProof/>
        </w:rPr>
        <w:fldChar w:fldCharType="end"/>
      </w:r>
    </w:p>
    <w:p w14:paraId="22EBB7C4" w14:textId="653D8E1F" w:rsidR="002F197A" w:rsidRDefault="002F197A">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_Toc138362118 \h </w:instrText>
      </w:r>
      <w:r>
        <w:rPr>
          <w:noProof/>
        </w:rPr>
      </w:r>
      <w:r>
        <w:rPr>
          <w:noProof/>
        </w:rPr>
        <w:fldChar w:fldCharType="separate"/>
      </w:r>
      <w:r>
        <w:rPr>
          <w:noProof/>
        </w:rPr>
        <w:t>48</w:t>
      </w:r>
      <w:r>
        <w:rPr>
          <w:noProof/>
        </w:rPr>
        <w:fldChar w:fldCharType="end"/>
      </w:r>
    </w:p>
    <w:p w14:paraId="47F5A402" w14:textId="3F2EFD99" w:rsidR="002F197A" w:rsidRDefault="002F197A">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Disposition notifications</w:t>
      </w:r>
      <w:r>
        <w:rPr>
          <w:noProof/>
        </w:rPr>
        <w:tab/>
      </w:r>
      <w:r>
        <w:rPr>
          <w:noProof/>
        </w:rPr>
        <w:fldChar w:fldCharType="begin" w:fldLock="1"/>
      </w:r>
      <w:r>
        <w:rPr>
          <w:noProof/>
        </w:rPr>
        <w:instrText xml:space="preserve"> PAGEREF _Toc138362119 \h </w:instrText>
      </w:r>
      <w:r>
        <w:rPr>
          <w:noProof/>
        </w:rPr>
      </w:r>
      <w:r>
        <w:rPr>
          <w:noProof/>
        </w:rPr>
        <w:fldChar w:fldCharType="separate"/>
      </w:r>
      <w:r>
        <w:rPr>
          <w:noProof/>
        </w:rPr>
        <w:t>48</w:t>
      </w:r>
      <w:r>
        <w:rPr>
          <w:noProof/>
        </w:rPr>
        <w:fldChar w:fldCharType="end"/>
      </w:r>
    </w:p>
    <w:p w14:paraId="35A1B758" w14:textId="7F64BB19" w:rsidR="002F197A" w:rsidRDefault="002F197A">
      <w:pPr>
        <w:pStyle w:val="TOC3"/>
        <w:rPr>
          <w:rFonts w:asciiTheme="minorHAnsi" w:eastAsiaTheme="minorEastAsia" w:hAnsiTheme="minorHAnsi" w:cstheme="minorBidi"/>
          <w:noProof/>
          <w:sz w:val="22"/>
          <w:szCs w:val="22"/>
          <w:lang w:eastAsia="en-GB"/>
        </w:rPr>
      </w:pPr>
      <w:r w:rsidRPr="003E248F">
        <w:rPr>
          <w:rFonts w:eastAsia="SimSun"/>
          <w:noProof/>
        </w:rPr>
        <w:t>12.2.1</w:t>
      </w:r>
      <w:r>
        <w:rPr>
          <w:rFonts w:asciiTheme="minorHAnsi" w:eastAsiaTheme="minorEastAsia" w:hAnsiTheme="minorHAnsi" w:cstheme="minorBidi"/>
          <w:noProof/>
          <w:sz w:val="22"/>
          <w:szCs w:val="22"/>
          <w:lang w:eastAsia="en-GB"/>
        </w:rPr>
        <w:tab/>
      </w:r>
      <w:r w:rsidRPr="003E248F">
        <w:rPr>
          <w:rFonts w:eastAsia="SimSun"/>
          <w:noProof/>
        </w:rPr>
        <w:t>IWF performing the MCData participating role</w:t>
      </w:r>
      <w:r>
        <w:rPr>
          <w:noProof/>
        </w:rPr>
        <w:tab/>
      </w:r>
      <w:r>
        <w:rPr>
          <w:noProof/>
        </w:rPr>
        <w:fldChar w:fldCharType="begin" w:fldLock="1"/>
      </w:r>
      <w:r>
        <w:rPr>
          <w:noProof/>
        </w:rPr>
        <w:instrText xml:space="preserve"> PAGEREF _Toc138362120 \h </w:instrText>
      </w:r>
      <w:r>
        <w:rPr>
          <w:noProof/>
        </w:rPr>
      </w:r>
      <w:r>
        <w:rPr>
          <w:noProof/>
        </w:rPr>
        <w:fldChar w:fldCharType="separate"/>
      </w:r>
      <w:r>
        <w:rPr>
          <w:noProof/>
        </w:rPr>
        <w:t>48</w:t>
      </w:r>
      <w:r>
        <w:rPr>
          <w:noProof/>
        </w:rPr>
        <w:fldChar w:fldCharType="end"/>
      </w:r>
    </w:p>
    <w:p w14:paraId="180383E9" w14:textId="17325F54"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12.2.1.1</w:t>
      </w:r>
      <w:r>
        <w:rPr>
          <w:rFonts w:asciiTheme="minorHAnsi" w:eastAsiaTheme="minorEastAsia" w:hAnsiTheme="minorHAnsi" w:cstheme="minorBidi"/>
          <w:noProof/>
          <w:sz w:val="22"/>
          <w:szCs w:val="22"/>
          <w:lang w:eastAsia="en-GB"/>
        </w:rPr>
        <w:tab/>
      </w:r>
      <w:r w:rsidRPr="003E248F">
        <w:rPr>
          <w:rFonts w:eastAsia="Malgun Gothic"/>
          <w:noProof/>
        </w:rPr>
        <w:t>Participating IWF procedures</w:t>
      </w:r>
      <w:r>
        <w:rPr>
          <w:noProof/>
        </w:rPr>
        <w:tab/>
      </w:r>
      <w:r>
        <w:rPr>
          <w:noProof/>
        </w:rPr>
        <w:fldChar w:fldCharType="begin" w:fldLock="1"/>
      </w:r>
      <w:r>
        <w:rPr>
          <w:noProof/>
        </w:rPr>
        <w:instrText xml:space="preserve"> PAGEREF _Toc138362121 \h </w:instrText>
      </w:r>
      <w:r>
        <w:rPr>
          <w:noProof/>
        </w:rPr>
      </w:r>
      <w:r>
        <w:rPr>
          <w:noProof/>
        </w:rPr>
        <w:fldChar w:fldCharType="separate"/>
      </w:r>
      <w:r>
        <w:rPr>
          <w:noProof/>
        </w:rPr>
        <w:t>48</w:t>
      </w:r>
      <w:r>
        <w:rPr>
          <w:noProof/>
        </w:rPr>
        <w:fldChar w:fldCharType="end"/>
      </w:r>
    </w:p>
    <w:p w14:paraId="59E84C6C" w14:textId="5063E7F9"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12.2.1.2</w:t>
      </w:r>
      <w:r>
        <w:rPr>
          <w:rFonts w:asciiTheme="minorHAnsi" w:eastAsiaTheme="minorEastAsia" w:hAnsiTheme="minorHAnsi" w:cstheme="minorBidi"/>
          <w:noProof/>
          <w:sz w:val="22"/>
          <w:szCs w:val="22"/>
          <w:lang w:eastAsia="en-GB"/>
        </w:rPr>
        <w:tab/>
      </w:r>
      <w:r w:rsidRPr="003E248F">
        <w:rPr>
          <w:rFonts w:eastAsia="Malgun Gothic"/>
          <w:noProof/>
        </w:rPr>
        <w:t>Sending a disposition notification message</w:t>
      </w:r>
      <w:r>
        <w:rPr>
          <w:noProof/>
        </w:rPr>
        <w:tab/>
      </w:r>
      <w:r>
        <w:rPr>
          <w:noProof/>
        </w:rPr>
        <w:fldChar w:fldCharType="begin" w:fldLock="1"/>
      </w:r>
      <w:r>
        <w:rPr>
          <w:noProof/>
        </w:rPr>
        <w:instrText xml:space="preserve"> PAGEREF _Toc138362122 \h </w:instrText>
      </w:r>
      <w:r>
        <w:rPr>
          <w:noProof/>
        </w:rPr>
      </w:r>
      <w:r>
        <w:rPr>
          <w:noProof/>
        </w:rPr>
        <w:fldChar w:fldCharType="separate"/>
      </w:r>
      <w:r>
        <w:rPr>
          <w:noProof/>
        </w:rPr>
        <w:t>48</w:t>
      </w:r>
      <w:r>
        <w:rPr>
          <w:noProof/>
        </w:rPr>
        <w:fldChar w:fldCharType="end"/>
      </w:r>
    </w:p>
    <w:p w14:paraId="3FC8AFB7" w14:textId="66BA5135" w:rsidR="002F197A" w:rsidRDefault="002F197A">
      <w:pPr>
        <w:pStyle w:val="TOC4"/>
        <w:rPr>
          <w:rFonts w:asciiTheme="minorHAnsi" w:eastAsiaTheme="minorEastAsia" w:hAnsiTheme="minorHAnsi" w:cstheme="minorBidi"/>
          <w:noProof/>
          <w:sz w:val="22"/>
          <w:szCs w:val="22"/>
          <w:lang w:eastAsia="en-GB"/>
        </w:rPr>
      </w:pPr>
      <w:r w:rsidRPr="003E248F">
        <w:rPr>
          <w:rFonts w:eastAsia="Malgun Gothic"/>
          <w:noProof/>
        </w:rPr>
        <w:t>12.2.1.3</w:t>
      </w:r>
      <w:r>
        <w:rPr>
          <w:rFonts w:asciiTheme="minorHAnsi" w:eastAsiaTheme="minorEastAsia" w:hAnsiTheme="minorHAnsi" w:cstheme="minorBidi"/>
          <w:noProof/>
          <w:sz w:val="22"/>
          <w:szCs w:val="22"/>
          <w:lang w:eastAsia="en-GB"/>
        </w:rPr>
        <w:tab/>
      </w:r>
      <w:r w:rsidRPr="003E248F">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_Toc138362123 \h </w:instrText>
      </w:r>
      <w:r>
        <w:rPr>
          <w:noProof/>
        </w:rPr>
      </w:r>
      <w:r>
        <w:rPr>
          <w:noProof/>
        </w:rPr>
        <w:fldChar w:fldCharType="separate"/>
      </w:r>
      <w:r>
        <w:rPr>
          <w:noProof/>
        </w:rPr>
        <w:t>49</w:t>
      </w:r>
      <w:r>
        <w:rPr>
          <w:noProof/>
        </w:rPr>
        <w:fldChar w:fldCharType="end"/>
      </w:r>
    </w:p>
    <w:p w14:paraId="1109C937" w14:textId="104318F7" w:rsidR="002F197A" w:rsidRDefault="002F197A">
      <w:pPr>
        <w:pStyle w:val="TOC3"/>
        <w:rPr>
          <w:rFonts w:asciiTheme="minorHAnsi" w:eastAsiaTheme="minorEastAsia" w:hAnsiTheme="minorHAnsi" w:cstheme="minorBidi"/>
          <w:noProof/>
          <w:sz w:val="22"/>
          <w:szCs w:val="22"/>
          <w:lang w:eastAsia="en-GB"/>
        </w:rPr>
      </w:pPr>
      <w:r w:rsidRPr="003E248F">
        <w:rPr>
          <w:rFonts w:eastAsia="Malgun Gothic"/>
          <w:noProof/>
        </w:rPr>
        <w:t>12.2.2</w:t>
      </w:r>
      <w:r>
        <w:rPr>
          <w:rFonts w:asciiTheme="minorHAnsi" w:eastAsiaTheme="minorEastAsia" w:hAnsiTheme="minorHAnsi" w:cstheme="minorBidi"/>
          <w:noProof/>
          <w:sz w:val="22"/>
          <w:szCs w:val="22"/>
          <w:lang w:eastAsia="en-GB"/>
        </w:rPr>
        <w:tab/>
      </w:r>
      <w:r w:rsidRPr="003E248F">
        <w:rPr>
          <w:rFonts w:eastAsia="Malgun Gothic"/>
          <w:noProof/>
        </w:rPr>
        <w:t>IWF performing the MCData controlling role</w:t>
      </w:r>
      <w:r>
        <w:rPr>
          <w:noProof/>
        </w:rPr>
        <w:tab/>
      </w:r>
      <w:r>
        <w:rPr>
          <w:noProof/>
        </w:rPr>
        <w:fldChar w:fldCharType="begin" w:fldLock="1"/>
      </w:r>
      <w:r>
        <w:rPr>
          <w:noProof/>
        </w:rPr>
        <w:instrText xml:space="preserve"> PAGEREF _Toc138362124 \h </w:instrText>
      </w:r>
      <w:r>
        <w:rPr>
          <w:noProof/>
        </w:rPr>
      </w:r>
      <w:r>
        <w:rPr>
          <w:noProof/>
        </w:rPr>
        <w:fldChar w:fldCharType="separate"/>
      </w:r>
      <w:r>
        <w:rPr>
          <w:noProof/>
        </w:rPr>
        <w:t>50</w:t>
      </w:r>
      <w:r>
        <w:rPr>
          <w:noProof/>
        </w:rPr>
        <w:fldChar w:fldCharType="end"/>
      </w:r>
    </w:p>
    <w:p w14:paraId="3F78EC44" w14:textId="37223FC5" w:rsidR="002F197A" w:rsidRDefault="002F197A">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_Toc138362125 \h </w:instrText>
      </w:r>
      <w:r>
        <w:rPr>
          <w:noProof/>
        </w:rPr>
      </w:r>
      <w:r>
        <w:rPr>
          <w:noProof/>
        </w:rPr>
        <w:fldChar w:fldCharType="separate"/>
      </w:r>
      <w:r>
        <w:rPr>
          <w:noProof/>
        </w:rPr>
        <w:t>51</w:t>
      </w:r>
      <w:r>
        <w:rPr>
          <w:noProof/>
        </w:rPr>
        <w:fldChar w:fldCharType="end"/>
      </w:r>
    </w:p>
    <w:p w14:paraId="1D0CC9C4" w14:textId="16ED00C1" w:rsidR="002F197A" w:rsidRDefault="002F197A">
      <w:pPr>
        <w:pStyle w:val="TOC1"/>
        <w:rPr>
          <w:rFonts w:asciiTheme="minorHAnsi" w:eastAsiaTheme="minorEastAsia" w:hAnsiTheme="minorHAnsi" w:cstheme="minorBidi"/>
          <w:noProof/>
          <w:szCs w:val="22"/>
          <w:lang w:eastAsia="en-GB"/>
        </w:rPr>
      </w:pPr>
      <w:r w:rsidRPr="003E248F">
        <w:rPr>
          <w:rFonts w:eastAsia="Malgun Gothic"/>
          <w:noProof/>
        </w:rPr>
        <w:t>13</w:t>
      </w:r>
      <w:r>
        <w:rPr>
          <w:rFonts w:asciiTheme="minorHAnsi" w:eastAsiaTheme="minorEastAsia" w:hAnsiTheme="minorHAnsi" w:cstheme="minorBidi"/>
          <w:noProof/>
          <w:szCs w:val="22"/>
          <w:lang w:eastAsia="en-GB"/>
        </w:rPr>
        <w:tab/>
      </w:r>
      <w:r w:rsidRPr="003E248F">
        <w:rPr>
          <w:rFonts w:eastAsia="Malgun Gothic"/>
          <w:noProof/>
        </w:rPr>
        <w:t>Communication Release</w:t>
      </w:r>
      <w:r>
        <w:rPr>
          <w:noProof/>
        </w:rPr>
        <w:tab/>
      </w:r>
      <w:r>
        <w:rPr>
          <w:noProof/>
        </w:rPr>
        <w:fldChar w:fldCharType="begin" w:fldLock="1"/>
      </w:r>
      <w:r>
        <w:rPr>
          <w:noProof/>
        </w:rPr>
        <w:instrText xml:space="preserve"> PAGEREF _Toc138362126 \h </w:instrText>
      </w:r>
      <w:r>
        <w:rPr>
          <w:noProof/>
        </w:rPr>
      </w:r>
      <w:r>
        <w:rPr>
          <w:noProof/>
        </w:rPr>
        <w:fldChar w:fldCharType="separate"/>
      </w:r>
      <w:r>
        <w:rPr>
          <w:noProof/>
        </w:rPr>
        <w:t>51</w:t>
      </w:r>
      <w:r>
        <w:rPr>
          <w:noProof/>
        </w:rPr>
        <w:fldChar w:fldCharType="end"/>
      </w:r>
    </w:p>
    <w:p w14:paraId="0EA52E9C" w14:textId="4DD70192" w:rsidR="002F197A" w:rsidRDefault="002F197A">
      <w:pPr>
        <w:pStyle w:val="TOC1"/>
        <w:rPr>
          <w:rFonts w:asciiTheme="minorHAnsi" w:eastAsiaTheme="minorEastAsia" w:hAnsiTheme="minorHAnsi" w:cstheme="minorBidi"/>
          <w:noProof/>
          <w:szCs w:val="22"/>
          <w:lang w:eastAsia="en-GB"/>
        </w:rPr>
      </w:pPr>
      <w:r w:rsidRPr="003E248F">
        <w:rPr>
          <w:rFonts w:eastAsia="Malgun Gothic"/>
          <w:noProof/>
        </w:rPr>
        <w:t>14</w:t>
      </w:r>
      <w:r>
        <w:rPr>
          <w:rFonts w:asciiTheme="minorHAnsi" w:eastAsiaTheme="minorEastAsia" w:hAnsiTheme="minorHAnsi" w:cstheme="minorBidi"/>
          <w:noProof/>
          <w:szCs w:val="22"/>
          <w:lang w:eastAsia="en-GB"/>
        </w:rPr>
        <w:tab/>
      </w:r>
      <w:r w:rsidRPr="003E248F">
        <w:rPr>
          <w:rFonts w:eastAsia="Malgun Gothic"/>
          <w:noProof/>
        </w:rPr>
        <w:t>Enhanced Status (ES)</w:t>
      </w:r>
      <w:r>
        <w:rPr>
          <w:noProof/>
        </w:rPr>
        <w:tab/>
      </w:r>
      <w:r>
        <w:rPr>
          <w:noProof/>
        </w:rPr>
        <w:fldChar w:fldCharType="begin" w:fldLock="1"/>
      </w:r>
      <w:r>
        <w:rPr>
          <w:noProof/>
        </w:rPr>
        <w:instrText xml:space="preserve"> PAGEREF _Toc138362127 \h </w:instrText>
      </w:r>
      <w:r>
        <w:rPr>
          <w:noProof/>
        </w:rPr>
      </w:r>
      <w:r>
        <w:rPr>
          <w:noProof/>
        </w:rPr>
        <w:fldChar w:fldCharType="separate"/>
      </w:r>
      <w:r>
        <w:rPr>
          <w:noProof/>
        </w:rPr>
        <w:t>52</w:t>
      </w:r>
      <w:r>
        <w:rPr>
          <w:noProof/>
        </w:rPr>
        <w:fldChar w:fldCharType="end"/>
      </w:r>
    </w:p>
    <w:p w14:paraId="71F9D84E" w14:textId="73E4511B" w:rsidR="002F197A" w:rsidRDefault="002F197A">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_Toc138362128 \h </w:instrText>
      </w:r>
      <w:r>
        <w:rPr>
          <w:noProof/>
        </w:rPr>
      </w:r>
      <w:r>
        <w:rPr>
          <w:noProof/>
        </w:rPr>
        <w:fldChar w:fldCharType="separate"/>
      </w:r>
      <w:r>
        <w:rPr>
          <w:noProof/>
        </w:rPr>
        <w:t>52</w:t>
      </w:r>
      <w:r>
        <w:rPr>
          <w:noProof/>
        </w:rPr>
        <w:fldChar w:fldCharType="end"/>
      </w:r>
    </w:p>
    <w:p w14:paraId="18EC2D09" w14:textId="0720D7F4" w:rsidR="002F197A" w:rsidRDefault="002F197A">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_Toc138362129 \h </w:instrText>
      </w:r>
      <w:r>
        <w:rPr>
          <w:noProof/>
        </w:rPr>
      </w:r>
      <w:r>
        <w:rPr>
          <w:noProof/>
        </w:rPr>
        <w:fldChar w:fldCharType="separate"/>
      </w:r>
      <w:r>
        <w:rPr>
          <w:noProof/>
        </w:rPr>
        <w:t>52</w:t>
      </w:r>
      <w:r>
        <w:rPr>
          <w:noProof/>
        </w:rPr>
        <w:fldChar w:fldCharType="end"/>
      </w:r>
    </w:p>
    <w:p w14:paraId="3788801F" w14:textId="257BB09C" w:rsidR="002F197A" w:rsidRDefault="002F197A">
      <w:pPr>
        <w:pStyle w:val="TOC3"/>
        <w:rPr>
          <w:rFonts w:asciiTheme="minorHAnsi" w:eastAsiaTheme="minorEastAsia" w:hAnsiTheme="minorHAnsi" w:cstheme="minorBidi"/>
          <w:noProof/>
          <w:sz w:val="22"/>
          <w:szCs w:val="22"/>
          <w:lang w:eastAsia="en-GB"/>
        </w:rPr>
      </w:pPr>
      <w:r>
        <w:rPr>
          <w:noProof/>
        </w:rPr>
        <w:t>14</w:t>
      </w:r>
      <w:r w:rsidRPr="003E248F">
        <w:rPr>
          <w:rFonts w:eastAsia="Malgun Gothic"/>
          <w:noProof/>
        </w:rPr>
        <w:t>.2.1</w:t>
      </w:r>
      <w:r>
        <w:rPr>
          <w:rFonts w:asciiTheme="minorHAnsi" w:eastAsiaTheme="minorEastAsia" w:hAnsiTheme="minorHAnsi" w:cstheme="minorBidi"/>
          <w:noProof/>
          <w:sz w:val="22"/>
          <w:szCs w:val="22"/>
          <w:lang w:eastAsia="en-GB"/>
        </w:rPr>
        <w:tab/>
      </w:r>
      <w:r w:rsidRPr="003E248F">
        <w:rPr>
          <w:rFonts w:eastAsia="Malgun Gothic"/>
          <w:noProof/>
        </w:rPr>
        <w:t>Void</w:t>
      </w:r>
      <w:r>
        <w:rPr>
          <w:noProof/>
        </w:rPr>
        <w:tab/>
      </w:r>
      <w:r>
        <w:rPr>
          <w:noProof/>
        </w:rPr>
        <w:fldChar w:fldCharType="begin" w:fldLock="1"/>
      </w:r>
      <w:r>
        <w:rPr>
          <w:noProof/>
        </w:rPr>
        <w:instrText xml:space="preserve"> PAGEREF _Toc138362130 \h </w:instrText>
      </w:r>
      <w:r>
        <w:rPr>
          <w:noProof/>
        </w:rPr>
      </w:r>
      <w:r>
        <w:rPr>
          <w:noProof/>
        </w:rPr>
        <w:fldChar w:fldCharType="separate"/>
      </w:r>
      <w:r>
        <w:rPr>
          <w:noProof/>
        </w:rPr>
        <w:t>52</w:t>
      </w:r>
      <w:r>
        <w:rPr>
          <w:noProof/>
        </w:rPr>
        <w:fldChar w:fldCharType="end"/>
      </w:r>
    </w:p>
    <w:p w14:paraId="0AA7F48A" w14:textId="4197A39D" w:rsidR="002F197A" w:rsidRDefault="002F197A">
      <w:pPr>
        <w:pStyle w:val="TOC3"/>
        <w:rPr>
          <w:rFonts w:asciiTheme="minorHAnsi" w:eastAsiaTheme="minorEastAsia" w:hAnsiTheme="minorHAnsi" w:cstheme="minorBidi"/>
          <w:noProof/>
          <w:sz w:val="22"/>
          <w:szCs w:val="22"/>
          <w:lang w:eastAsia="en-GB"/>
        </w:rPr>
      </w:pPr>
      <w:r>
        <w:rPr>
          <w:noProof/>
        </w:rPr>
        <w:t>14</w:t>
      </w:r>
      <w:r w:rsidRPr="003E248F">
        <w:rPr>
          <w:rFonts w:eastAsia="Malgun Gothic"/>
          <w:noProof/>
        </w:rPr>
        <w:t>.2.2</w:t>
      </w:r>
      <w:r>
        <w:rPr>
          <w:rFonts w:asciiTheme="minorHAnsi" w:eastAsiaTheme="minorEastAsia" w:hAnsiTheme="minorHAnsi" w:cstheme="minorBidi"/>
          <w:noProof/>
          <w:sz w:val="22"/>
          <w:szCs w:val="22"/>
          <w:lang w:eastAsia="en-GB"/>
        </w:rPr>
        <w:tab/>
      </w:r>
      <w:r w:rsidRPr="003E248F">
        <w:rPr>
          <w:rFonts w:eastAsia="Malgun Gothic"/>
          <w:noProof/>
        </w:rPr>
        <w:t>IWF performing the participating MCData role procedures</w:t>
      </w:r>
      <w:r>
        <w:rPr>
          <w:noProof/>
        </w:rPr>
        <w:tab/>
      </w:r>
      <w:r>
        <w:rPr>
          <w:noProof/>
        </w:rPr>
        <w:fldChar w:fldCharType="begin" w:fldLock="1"/>
      </w:r>
      <w:r>
        <w:rPr>
          <w:noProof/>
        </w:rPr>
        <w:instrText xml:space="preserve"> PAGEREF _Toc138362131 \h </w:instrText>
      </w:r>
      <w:r>
        <w:rPr>
          <w:noProof/>
        </w:rPr>
      </w:r>
      <w:r>
        <w:rPr>
          <w:noProof/>
        </w:rPr>
        <w:fldChar w:fldCharType="separate"/>
      </w:r>
      <w:r>
        <w:rPr>
          <w:noProof/>
        </w:rPr>
        <w:t>52</w:t>
      </w:r>
      <w:r>
        <w:rPr>
          <w:noProof/>
        </w:rPr>
        <w:fldChar w:fldCharType="end"/>
      </w:r>
    </w:p>
    <w:p w14:paraId="685D0C5A" w14:textId="34B09927" w:rsidR="002F197A" w:rsidRDefault="002F197A">
      <w:pPr>
        <w:pStyle w:val="TOC4"/>
        <w:rPr>
          <w:rFonts w:asciiTheme="minorHAnsi" w:eastAsiaTheme="minorEastAsia" w:hAnsiTheme="minorHAnsi" w:cstheme="minorBidi"/>
          <w:noProof/>
          <w:sz w:val="22"/>
          <w:szCs w:val="22"/>
          <w:lang w:eastAsia="en-GB"/>
        </w:rPr>
      </w:pPr>
      <w:r>
        <w:rPr>
          <w:noProof/>
        </w:rPr>
        <w:t>14</w:t>
      </w:r>
      <w:r w:rsidRPr="003E248F">
        <w:rPr>
          <w:rFonts w:eastAsia="Malgun Gothic"/>
          <w:noProof/>
        </w:rPr>
        <w:t>.2.2.1</w:t>
      </w:r>
      <w:r>
        <w:rPr>
          <w:rFonts w:asciiTheme="minorHAnsi" w:eastAsiaTheme="minorEastAsia" w:hAnsiTheme="minorHAnsi" w:cstheme="minorBidi"/>
          <w:noProof/>
          <w:sz w:val="22"/>
          <w:szCs w:val="22"/>
          <w:lang w:eastAsia="en-GB"/>
        </w:rPr>
        <w:tab/>
      </w:r>
      <w:r w:rsidRPr="003E248F">
        <w:rPr>
          <w:rFonts w:eastAsia="Malgun Gothic"/>
          <w:noProof/>
        </w:rPr>
        <w:t>Originating participating MCData function procedures</w:t>
      </w:r>
      <w:r>
        <w:rPr>
          <w:noProof/>
        </w:rPr>
        <w:tab/>
      </w:r>
      <w:r>
        <w:rPr>
          <w:noProof/>
        </w:rPr>
        <w:fldChar w:fldCharType="begin" w:fldLock="1"/>
      </w:r>
      <w:r>
        <w:rPr>
          <w:noProof/>
        </w:rPr>
        <w:instrText xml:space="preserve"> PAGEREF _Toc138362132 \h </w:instrText>
      </w:r>
      <w:r>
        <w:rPr>
          <w:noProof/>
        </w:rPr>
      </w:r>
      <w:r>
        <w:rPr>
          <w:noProof/>
        </w:rPr>
        <w:fldChar w:fldCharType="separate"/>
      </w:r>
      <w:r>
        <w:rPr>
          <w:noProof/>
        </w:rPr>
        <w:t>52</w:t>
      </w:r>
      <w:r>
        <w:rPr>
          <w:noProof/>
        </w:rPr>
        <w:fldChar w:fldCharType="end"/>
      </w:r>
    </w:p>
    <w:p w14:paraId="54AFB7B4" w14:textId="5498FF77" w:rsidR="002F197A" w:rsidRDefault="002F197A">
      <w:pPr>
        <w:pStyle w:val="TOC4"/>
        <w:rPr>
          <w:rFonts w:asciiTheme="minorHAnsi" w:eastAsiaTheme="minorEastAsia" w:hAnsiTheme="minorHAnsi" w:cstheme="minorBidi"/>
          <w:noProof/>
          <w:sz w:val="22"/>
          <w:szCs w:val="22"/>
          <w:lang w:eastAsia="en-GB"/>
        </w:rPr>
      </w:pPr>
      <w:r>
        <w:rPr>
          <w:noProof/>
        </w:rPr>
        <w:t>14</w:t>
      </w:r>
      <w:r w:rsidRPr="003E248F">
        <w:rPr>
          <w:rFonts w:eastAsia="Malgun Gothic"/>
          <w:noProof/>
        </w:rPr>
        <w:t>.2.2.2</w:t>
      </w:r>
      <w:r>
        <w:rPr>
          <w:rFonts w:asciiTheme="minorHAnsi" w:eastAsiaTheme="minorEastAsia" w:hAnsiTheme="minorHAnsi" w:cstheme="minorBidi"/>
          <w:noProof/>
          <w:sz w:val="22"/>
          <w:szCs w:val="22"/>
          <w:lang w:eastAsia="en-GB"/>
        </w:rPr>
        <w:tab/>
      </w:r>
      <w:r w:rsidRPr="003E248F">
        <w:rPr>
          <w:rFonts w:eastAsia="Malgun Gothic"/>
          <w:noProof/>
        </w:rPr>
        <w:t>Terminating participating MCData function procedures</w:t>
      </w:r>
      <w:r>
        <w:rPr>
          <w:noProof/>
        </w:rPr>
        <w:tab/>
      </w:r>
      <w:r>
        <w:rPr>
          <w:noProof/>
        </w:rPr>
        <w:fldChar w:fldCharType="begin" w:fldLock="1"/>
      </w:r>
      <w:r>
        <w:rPr>
          <w:noProof/>
        </w:rPr>
        <w:instrText xml:space="preserve"> PAGEREF _Toc138362133 \h </w:instrText>
      </w:r>
      <w:r>
        <w:rPr>
          <w:noProof/>
        </w:rPr>
      </w:r>
      <w:r>
        <w:rPr>
          <w:noProof/>
        </w:rPr>
        <w:fldChar w:fldCharType="separate"/>
      </w:r>
      <w:r>
        <w:rPr>
          <w:noProof/>
        </w:rPr>
        <w:t>52</w:t>
      </w:r>
      <w:r>
        <w:rPr>
          <w:noProof/>
        </w:rPr>
        <w:fldChar w:fldCharType="end"/>
      </w:r>
    </w:p>
    <w:p w14:paraId="74275A84" w14:textId="7024F8FF" w:rsidR="002F197A" w:rsidRDefault="002F197A">
      <w:pPr>
        <w:pStyle w:val="TOC3"/>
        <w:rPr>
          <w:rFonts w:asciiTheme="minorHAnsi" w:eastAsiaTheme="minorEastAsia" w:hAnsiTheme="minorHAnsi" w:cstheme="minorBidi"/>
          <w:noProof/>
          <w:sz w:val="22"/>
          <w:szCs w:val="22"/>
          <w:lang w:eastAsia="en-GB"/>
        </w:rPr>
      </w:pPr>
      <w:r>
        <w:rPr>
          <w:noProof/>
        </w:rPr>
        <w:t>14</w:t>
      </w:r>
      <w:r w:rsidRPr="003E248F">
        <w:rPr>
          <w:rFonts w:eastAsia="Malgun Gothic"/>
          <w:noProof/>
        </w:rPr>
        <w:t>.2.3</w:t>
      </w:r>
      <w:r>
        <w:rPr>
          <w:rFonts w:asciiTheme="minorHAnsi" w:eastAsiaTheme="minorEastAsia" w:hAnsiTheme="minorHAnsi" w:cstheme="minorBidi"/>
          <w:noProof/>
          <w:sz w:val="22"/>
          <w:szCs w:val="22"/>
          <w:lang w:eastAsia="en-GB"/>
        </w:rPr>
        <w:tab/>
      </w:r>
      <w:r w:rsidRPr="003E248F">
        <w:rPr>
          <w:rFonts w:eastAsia="Malgun Gothic"/>
          <w:noProof/>
        </w:rPr>
        <w:t>IWF performing the controlling MCData role procedures</w:t>
      </w:r>
      <w:r>
        <w:rPr>
          <w:noProof/>
        </w:rPr>
        <w:tab/>
      </w:r>
      <w:r>
        <w:rPr>
          <w:noProof/>
        </w:rPr>
        <w:fldChar w:fldCharType="begin" w:fldLock="1"/>
      </w:r>
      <w:r>
        <w:rPr>
          <w:noProof/>
        </w:rPr>
        <w:instrText xml:space="preserve"> PAGEREF _Toc138362134 \h </w:instrText>
      </w:r>
      <w:r>
        <w:rPr>
          <w:noProof/>
        </w:rPr>
      </w:r>
      <w:r>
        <w:rPr>
          <w:noProof/>
        </w:rPr>
        <w:fldChar w:fldCharType="separate"/>
      </w:r>
      <w:r>
        <w:rPr>
          <w:noProof/>
        </w:rPr>
        <w:t>52</w:t>
      </w:r>
      <w:r>
        <w:rPr>
          <w:noProof/>
        </w:rPr>
        <w:fldChar w:fldCharType="end"/>
      </w:r>
    </w:p>
    <w:p w14:paraId="24C869E6" w14:textId="5FCEDB6B" w:rsidR="002F197A" w:rsidRDefault="002F197A">
      <w:pPr>
        <w:pStyle w:val="TOC4"/>
        <w:rPr>
          <w:rFonts w:asciiTheme="minorHAnsi" w:eastAsiaTheme="minorEastAsia" w:hAnsiTheme="minorHAnsi" w:cstheme="minorBidi"/>
          <w:noProof/>
          <w:sz w:val="22"/>
          <w:szCs w:val="22"/>
          <w:lang w:eastAsia="en-GB"/>
        </w:rPr>
      </w:pPr>
      <w:r>
        <w:rPr>
          <w:noProof/>
        </w:rPr>
        <w:t>14</w:t>
      </w:r>
      <w:r w:rsidRPr="003E248F">
        <w:rPr>
          <w:rFonts w:eastAsia="Malgun Gothic"/>
          <w:noProof/>
        </w:rPr>
        <w:t>.2.3.1</w:t>
      </w:r>
      <w:r>
        <w:rPr>
          <w:rFonts w:asciiTheme="minorHAnsi" w:eastAsiaTheme="minorEastAsia" w:hAnsiTheme="minorHAnsi" w:cstheme="minorBidi"/>
          <w:noProof/>
          <w:sz w:val="22"/>
          <w:szCs w:val="22"/>
          <w:lang w:eastAsia="en-GB"/>
        </w:rPr>
        <w:tab/>
      </w:r>
      <w:r w:rsidRPr="003E248F">
        <w:rPr>
          <w:rFonts w:eastAsia="Malgun Gothic"/>
          <w:noProof/>
        </w:rPr>
        <w:t>Originating controlling MCData function procedures</w:t>
      </w:r>
      <w:r>
        <w:rPr>
          <w:noProof/>
        </w:rPr>
        <w:tab/>
      </w:r>
      <w:r>
        <w:rPr>
          <w:noProof/>
        </w:rPr>
        <w:fldChar w:fldCharType="begin" w:fldLock="1"/>
      </w:r>
      <w:r>
        <w:rPr>
          <w:noProof/>
        </w:rPr>
        <w:instrText xml:space="preserve"> PAGEREF _Toc138362135 \h </w:instrText>
      </w:r>
      <w:r>
        <w:rPr>
          <w:noProof/>
        </w:rPr>
      </w:r>
      <w:r>
        <w:rPr>
          <w:noProof/>
        </w:rPr>
        <w:fldChar w:fldCharType="separate"/>
      </w:r>
      <w:r>
        <w:rPr>
          <w:noProof/>
        </w:rPr>
        <w:t>52</w:t>
      </w:r>
      <w:r>
        <w:rPr>
          <w:noProof/>
        </w:rPr>
        <w:fldChar w:fldCharType="end"/>
      </w:r>
    </w:p>
    <w:p w14:paraId="37935E6B" w14:textId="140281E7" w:rsidR="002F197A" w:rsidRDefault="002F197A">
      <w:pPr>
        <w:pStyle w:val="TOC4"/>
        <w:rPr>
          <w:rFonts w:asciiTheme="minorHAnsi" w:eastAsiaTheme="minorEastAsia" w:hAnsiTheme="minorHAnsi" w:cstheme="minorBidi"/>
          <w:noProof/>
          <w:sz w:val="22"/>
          <w:szCs w:val="22"/>
          <w:lang w:eastAsia="en-GB"/>
        </w:rPr>
      </w:pPr>
      <w:r>
        <w:rPr>
          <w:noProof/>
        </w:rPr>
        <w:t>14</w:t>
      </w:r>
      <w:r w:rsidRPr="003E248F">
        <w:rPr>
          <w:rFonts w:eastAsia="Malgun Gothic"/>
          <w:noProof/>
        </w:rPr>
        <w:t>.2.3.2</w:t>
      </w:r>
      <w:r>
        <w:rPr>
          <w:rFonts w:asciiTheme="minorHAnsi" w:eastAsiaTheme="minorEastAsia" w:hAnsiTheme="minorHAnsi" w:cstheme="minorBidi"/>
          <w:noProof/>
          <w:sz w:val="22"/>
          <w:szCs w:val="22"/>
          <w:lang w:eastAsia="en-GB"/>
        </w:rPr>
        <w:tab/>
      </w:r>
      <w:r w:rsidRPr="003E248F">
        <w:rPr>
          <w:rFonts w:eastAsia="Malgun Gothic"/>
          <w:noProof/>
        </w:rPr>
        <w:t>Terminating controlling MCData function procedures</w:t>
      </w:r>
      <w:r>
        <w:rPr>
          <w:noProof/>
        </w:rPr>
        <w:tab/>
      </w:r>
      <w:r>
        <w:rPr>
          <w:noProof/>
        </w:rPr>
        <w:fldChar w:fldCharType="begin" w:fldLock="1"/>
      </w:r>
      <w:r>
        <w:rPr>
          <w:noProof/>
        </w:rPr>
        <w:instrText xml:space="preserve"> PAGEREF _Toc138362136 \h </w:instrText>
      </w:r>
      <w:r>
        <w:rPr>
          <w:noProof/>
        </w:rPr>
      </w:r>
      <w:r>
        <w:rPr>
          <w:noProof/>
        </w:rPr>
        <w:fldChar w:fldCharType="separate"/>
      </w:r>
      <w:r>
        <w:rPr>
          <w:noProof/>
        </w:rPr>
        <w:t>52</w:t>
      </w:r>
      <w:r>
        <w:rPr>
          <w:noProof/>
        </w:rPr>
        <w:fldChar w:fldCharType="end"/>
      </w:r>
    </w:p>
    <w:p w14:paraId="2B99FBC0" w14:textId="72A0F9BF" w:rsidR="002F197A" w:rsidRDefault="002F197A">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_Toc138362137 \h </w:instrText>
      </w:r>
      <w:r>
        <w:rPr>
          <w:noProof/>
        </w:rPr>
      </w:r>
      <w:r>
        <w:rPr>
          <w:noProof/>
        </w:rPr>
        <w:fldChar w:fldCharType="separate"/>
      </w:r>
      <w:r>
        <w:rPr>
          <w:noProof/>
        </w:rPr>
        <w:t>52</w:t>
      </w:r>
      <w:r>
        <w:rPr>
          <w:noProof/>
        </w:rPr>
        <w:fldChar w:fldCharType="end"/>
      </w:r>
    </w:p>
    <w:p w14:paraId="4D5BB629" w14:textId="3BB7E624" w:rsidR="002F197A" w:rsidRDefault="002F197A">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_Toc138362138 \h </w:instrText>
      </w:r>
      <w:r>
        <w:rPr>
          <w:noProof/>
        </w:rPr>
      </w:r>
      <w:r>
        <w:rPr>
          <w:noProof/>
        </w:rPr>
        <w:fldChar w:fldCharType="separate"/>
      </w:r>
      <w:r>
        <w:rPr>
          <w:noProof/>
        </w:rPr>
        <w:t>52</w:t>
      </w:r>
      <w:r>
        <w:rPr>
          <w:noProof/>
        </w:rPr>
        <w:fldChar w:fldCharType="end"/>
      </w:r>
    </w:p>
    <w:p w14:paraId="526832B0" w14:textId="1C4DC691" w:rsidR="002F197A" w:rsidRDefault="002F197A">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_Toc138362139 \h </w:instrText>
      </w:r>
      <w:r>
        <w:rPr>
          <w:noProof/>
        </w:rPr>
      </w:r>
      <w:r>
        <w:rPr>
          <w:noProof/>
        </w:rPr>
        <w:fldChar w:fldCharType="separate"/>
      </w:r>
      <w:r>
        <w:rPr>
          <w:noProof/>
        </w:rPr>
        <w:t>52</w:t>
      </w:r>
      <w:r>
        <w:rPr>
          <w:noProof/>
        </w:rPr>
        <w:fldChar w:fldCharType="end"/>
      </w:r>
    </w:p>
    <w:p w14:paraId="026D6415" w14:textId="71C41C75" w:rsidR="002F197A" w:rsidRDefault="002F197A">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_Toc138362140 \h </w:instrText>
      </w:r>
      <w:r>
        <w:rPr>
          <w:noProof/>
        </w:rPr>
      </w:r>
      <w:r>
        <w:rPr>
          <w:noProof/>
        </w:rPr>
        <w:fldChar w:fldCharType="separate"/>
      </w:r>
      <w:r>
        <w:rPr>
          <w:noProof/>
        </w:rPr>
        <w:t>53</w:t>
      </w:r>
      <w:r>
        <w:rPr>
          <w:noProof/>
        </w:rPr>
        <w:fldChar w:fldCharType="end"/>
      </w:r>
    </w:p>
    <w:p w14:paraId="39A51A73" w14:textId="1716C5FC" w:rsidR="002F197A" w:rsidRDefault="002F197A">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_Toc138362141 \h </w:instrText>
      </w:r>
      <w:r>
        <w:rPr>
          <w:noProof/>
        </w:rPr>
      </w:r>
      <w:r>
        <w:rPr>
          <w:noProof/>
        </w:rPr>
        <w:fldChar w:fldCharType="separate"/>
      </w:r>
      <w:r>
        <w:rPr>
          <w:noProof/>
        </w:rPr>
        <w:t>53</w:t>
      </w:r>
      <w:r>
        <w:rPr>
          <w:noProof/>
        </w:rPr>
        <w:fldChar w:fldCharType="end"/>
      </w:r>
    </w:p>
    <w:p w14:paraId="0DF476B0" w14:textId="50C134F6" w:rsidR="002F197A" w:rsidRDefault="002F197A">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_Toc138362142 \h </w:instrText>
      </w:r>
      <w:r>
        <w:rPr>
          <w:noProof/>
        </w:rPr>
      </w:r>
      <w:r>
        <w:rPr>
          <w:noProof/>
        </w:rPr>
        <w:fldChar w:fldCharType="separate"/>
      </w:r>
      <w:r>
        <w:rPr>
          <w:noProof/>
        </w:rPr>
        <w:t>53</w:t>
      </w:r>
      <w:r>
        <w:rPr>
          <w:noProof/>
        </w:rPr>
        <w:fldChar w:fldCharType="end"/>
      </w:r>
    </w:p>
    <w:p w14:paraId="7679FE4C" w14:textId="6A701050" w:rsidR="002F197A" w:rsidRDefault="002F197A">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_Toc138362143 \h </w:instrText>
      </w:r>
      <w:r>
        <w:rPr>
          <w:noProof/>
        </w:rPr>
      </w:r>
      <w:r>
        <w:rPr>
          <w:noProof/>
        </w:rPr>
        <w:fldChar w:fldCharType="separate"/>
      </w:r>
      <w:r>
        <w:rPr>
          <w:noProof/>
        </w:rPr>
        <w:t>53</w:t>
      </w:r>
      <w:r>
        <w:rPr>
          <w:noProof/>
        </w:rPr>
        <w:fldChar w:fldCharType="end"/>
      </w:r>
    </w:p>
    <w:p w14:paraId="411DAAF0" w14:textId="03166B5A" w:rsidR="002F197A" w:rsidRDefault="002F197A">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_Toc138362144 \h </w:instrText>
      </w:r>
      <w:r>
        <w:rPr>
          <w:noProof/>
        </w:rPr>
      </w:r>
      <w:r>
        <w:rPr>
          <w:noProof/>
        </w:rPr>
        <w:fldChar w:fldCharType="separate"/>
      </w:r>
      <w:r>
        <w:rPr>
          <w:noProof/>
        </w:rPr>
        <w:t>53</w:t>
      </w:r>
      <w:r>
        <w:rPr>
          <w:noProof/>
        </w:rPr>
        <w:fldChar w:fldCharType="end"/>
      </w:r>
    </w:p>
    <w:p w14:paraId="2A338072" w14:textId="23D3C4D6" w:rsidR="002F197A" w:rsidRDefault="002F197A">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_Toc138362145 \h </w:instrText>
      </w:r>
      <w:r>
        <w:rPr>
          <w:noProof/>
        </w:rPr>
      </w:r>
      <w:r>
        <w:rPr>
          <w:noProof/>
        </w:rPr>
        <w:fldChar w:fldCharType="separate"/>
      </w:r>
      <w:r>
        <w:rPr>
          <w:noProof/>
        </w:rPr>
        <w:t>54</w:t>
      </w:r>
      <w:r>
        <w:rPr>
          <w:noProof/>
        </w:rPr>
        <w:fldChar w:fldCharType="end"/>
      </w:r>
    </w:p>
    <w:p w14:paraId="14D3654A" w14:textId="16133129" w:rsidR="002F197A" w:rsidRDefault="002F197A">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_Toc138362146 \h </w:instrText>
      </w:r>
      <w:r>
        <w:rPr>
          <w:noProof/>
        </w:rPr>
      </w:r>
      <w:r>
        <w:rPr>
          <w:noProof/>
        </w:rPr>
        <w:fldChar w:fldCharType="separate"/>
      </w:r>
      <w:r>
        <w:rPr>
          <w:noProof/>
        </w:rPr>
        <w:t>54</w:t>
      </w:r>
      <w:r>
        <w:rPr>
          <w:noProof/>
        </w:rPr>
        <w:fldChar w:fldCharType="end"/>
      </w:r>
    </w:p>
    <w:p w14:paraId="0CE1937D" w14:textId="5033670C" w:rsidR="002F197A" w:rsidRDefault="002F197A">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_Toc138362147 \h </w:instrText>
      </w:r>
      <w:r>
        <w:rPr>
          <w:noProof/>
        </w:rPr>
      </w:r>
      <w:r>
        <w:rPr>
          <w:noProof/>
        </w:rPr>
        <w:fldChar w:fldCharType="separate"/>
      </w:r>
      <w:r>
        <w:rPr>
          <w:noProof/>
        </w:rPr>
        <w:t>54</w:t>
      </w:r>
      <w:r>
        <w:rPr>
          <w:noProof/>
        </w:rPr>
        <w:fldChar w:fldCharType="end"/>
      </w:r>
    </w:p>
    <w:p w14:paraId="44E3E073" w14:textId="7464ACB8" w:rsidR="002F197A" w:rsidRDefault="002F197A">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SDS OFF-NETWORK MESSAGE</w:t>
      </w:r>
      <w:r>
        <w:rPr>
          <w:noProof/>
        </w:rPr>
        <w:tab/>
      </w:r>
      <w:r>
        <w:rPr>
          <w:noProof/>
        </w:rPr>
        <w:fldChar w:fldCharType="begin" w:fldLock="1"/>
      </w:r>
      <w:r>
        <w:rPr>
          <w:noProof/>
        </w:rPr>
        <w:instrText xml:space="preserve"> PAGEREF _Toc138362148 \h </w:instrText>
      </w:r>
      <w:r>
        <w:rPr>
          <w:noProof/>
        </w:rPr>
      </w:r>
      <w:r>
        <w:rPr>
          <w:noProof/>
        </w:rPr>
        <w:fldChar w:fldCharType="separate"/>
      </w:r>
      <w:r>
        <w:rPr>
          <w:noProof/>
        </w:rPr>
        <w:t>54</w:t>
      </w:r>
      <w:r>
        <w:rPr>
          <w:noProof/>
        </w:rPr>
        <w:fldChar w:fldCharType="end"/>
      </w:r>
    </w:p>
    <w:p w14:paraId="752684E6" w14:textId="1A72431A" w:rsidR="002F197A" w:rsidRDefault="002F197A">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_Toc138362149 \h </w:instrText>
      </w:r>
      <w:r>
        <w:rPr>
          <w:noProof/>
        </w:rPr>
      </w:r>
      <w:r>
        <w:rPr>
          <w:noProof/>
        </w:rPr>
        <w:fldChar w:fldCharType="separate"/>
      </w:r>
      <w:r>
        <w:rPr>
          <w:noProof/>
        </w:rPr>
        <w:t>55</w:t>
      </w:r>
      <w:r>
        <w:rPr>
          <w:noProof/>
        </w:rPr>
        <w:fldChar w:fldCharType="end"/>
      </w:r>
    </w:p>
    <w:p w14:paraId="61C565B0" w14:textId="76C3ADD3" w:rsidR="002F197A" w:rsidRDefault="002F197A">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_Toc138362150 \h </w:instrText>
      </w:r>
      <w:r>
        <w:rPr>
          <w:noProof/>
        </w:rPr>
      </w:r>
      <w:r>
        <w:rPr>
          <w:noProof/>
        </w:rPr>
        <w:fldChar w:fldCharType="separate"/>
      </w:r>
      <w:r>
        <w:rPr>
          <w:noProof/>
        </w:rPr>
        <w:t>55</w:t>
      </w:r>
      <w:r>
        <w:rPr>
          <w:noProof/>
        </w:rPr>
        <w:fldChar w:fldCharType="end"/>
      </w:r>
    </w:p>
    <w:p w14:paraId="6CDAEDC5" w14:textId="04172939" w:rsidR="002F197A" w:rsidRDefault="002F197A">
      <w:pPr>
        <w:pStyle w:val="TOC3"/>
        <w:rPr>
          <w:rFonts w:asciiTheme="minorHAnsi" w:eastAsiaTheme="minorEastAsia" w:hAnsiTheme="minorHAnsi" w:cstheme="minorBidi"/>
          <w:noProof/>
          <w:sz w:val="22"/>
          <w:szCs w:val="22"/>
          <w:lang w:eastAsia="en-GB"/>
        </w:rPr>
      </w:pPr>
      <w:r>
        <w:rPr>
          <w:noProof/>
          <w:lang w:eastAsia="ko-KR"/>
        </w:rPr>
        <w:t>15.1.</w:t>
      </w:r>
      <w:r w:rsidRPr="003E248F">
        <w:rPr>
          <w:noProof/>
          <w:lang w:val="en-US" w:eastAsia="ko-KR"/>
        </w:rPr>
        <w:t>10</w:t>
      </w:r>
      <w:r>
        <w:rPr>
          <w:rFonts w:asciiTheme="minorHAnsi" w:eastAsiaTheme="minorEastAsia" w:hAnsiTheme="minorHAnsi" w:cstheme="minorBidi"/>
          <w:noProof/>
          <w:sz w:val="22"/>
          <w:szCs w:val="22"/>
          <w:lang w:eastAsia="en-GB"/>
        </w:rPr>
        <w:tab/>
      </w:r>
      <w:r w:rsidRPr="003E248F">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_Toc138362151 \h </w:instrText>
      </w:r>
      <w:r>
        <w:rPr>
          <w:noProof/>
        </w:rPr>
      </w:r>
      <w:r>
        <w:rPr>
          <w:noProof/>
        </w:rPr>
        <w:fldChar w:fldCharType="separate"/>
      </w:r>
      <w:r>
        <w:rPr>
          <w:noProof/>
        </w:rPr>
        <w:t>55</w:t>
      </w:r>
      <w:r>
        <w:rPr>
          <w:noProof/>
        </w:rPr>
        <w:fldChar w:fldCharType="end"/>
      </w:r>
    </w:p>
    <w:p w14:paraId="25E0A0CB" w14:textId="7C7682B5" w:rsidR="002F197A" w:rsidRDefault="002F197A">
      <w:pPr>
        <w:pStyle w:val="TOC4"/>
        <w:rPr>
          <w:rFonts w:asciiTheme="minorHAnsi" w:eastAsiaTheme="minorEastAsia" w:hAnsiTheme="minorHAnsi" w:cstheme="minorBidi"/>
          <w:noProof/>
          <w:sz w:val="22"/>
          <w:szCs w:val="22"/>
          <w:lang w:eastAsia="en-GB"/>
        </w:rPr>
      </w:pPr>
      <w:r>
        <w:rPr>
          <w:noProof/>
          <w:lang w:eastAsia="zh-CN"/>
        </w:rPr>
        <w:t>15.1.</w:t>
      </w:r>
      <w:r w:rsidRPr="003E248F">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_Toc138362152 \h </w:instrText>
      </w:r>
      <w:r>
        <w:rPr>
          <w:noProof/>
        </w:rPr>
      </w:r>
      <w:r>
        <w:rPr>
          <w:noProof/>
        </w:rPr>
        <w:fldChar w:fldCharType="separate"/>
      </w:r>
      <w:r>
        <w:rPr>
          <w:noProof/>
        </w:rPr>
        <w:t>55</w:t>
      </w:r>
      <w:r>
        <w:rPr>
          <w:noProof/>
        </w:rPr>
        <w:fldChar w:fldCharType="end"/>
      </w:r>
    </w:p>
    <w:p w14:paraId="358559E6" w14:textId="678D32A2" w:rsidR="002F197A" w:rsidRDefault="002F197A">
      <w:pPr>
        <w:pStyle w:val="TOC3"/>
        <w:rPr>
          <w:rFonts w:asciiTheme="minorHAnsi" w:eastAsiaTheme="minorEastAsia" w:hAnsiTheme="minorHAnsi" w:cstheme="minorBidi"/>
          <w:noProof/>
          <w:sz w:val="22"/>
          <w:szCs w:val="22"/>
          <w:lang w:eastAsia="en-GB"/>
        </w:rPr>
      </w:pPr>
      <w:r>
        <w:rPr>
          <w:noProof/>
          <w:lang w:eastAsia="ko-KR"/>
        </w:rPr>
        <w:t>15.1.</w:t>
      </w:r>
      <w:r w:rsidRPr="003E248F">
        <w:rPr>
          <w:noProof/>
          <w:lang w:val="en-US" w:eastAsia="ko-KR"/>
        </w:rPr>
        <w:t>11</w:t>
      </w:r>
      <w:r>
        <w:rPr>
          <w:rFonts w:asciiTheme="minorHAnsi" w:eastAsiaTheme="minorEastAsia" w:hAnsiTheme="minorHAnsi" w:cstheme="minorBidi"/>
          <w:noProof/>
          <w:sz w:val="22"/>
          <w:szCs w:val="22"/>
          <w:lang w:eastAsia="en-GB"/>
        </w:rPr>
        <w:tab/>
      </w:r>
      <w:r w:rsidRPr="003E248F">
        <w:rPr>
          <w:noProof/>
          <w:lang w:val="en-US"/>
        </w:rPr>
        <w:t>DEFERRED DATA REQUEST m</w:t>
      </w:r>
      <w:r>
        <w:rPr>
          <w:noProof/>
          <w:lang w:eastAsia="ko-KR"/>
        </w:rPr>
        <w:t>essage</w:t>
      </w:r>
      <w:r>
        <w:rPr>
          <w:noProof/>
        </w:rPr>
        <w:tab/>
      </w:r>
      <w:r>
        <w:rPr>
          <w:noProof/>
        </w:rPr>
        <w:fldChar w:fldCharType="begin" w:fldLock="1"/>
      </w:r>
      <w:r>
        <w:rPr>
          <w:noProof/>
        </w:rPr>
        <w:instrText xml:space="preserve"> PAGEREF _Toc138362153 \h </w:instrText>
      </w:r>
      <w:r>
        <w:rPr>
          <w:noProof/>
        </w:rPr>
      </w:r>
      <w:r>
        <w:rPr>
          <w:noProof/>
        </w:rPr>
        <w:fldChar w:fldCharType="separate"/>
      </w:r>
      <w:r>
        <w:rPr>
          <w:noProof/>
        </w:rPr>
        <w:t>55</w:t>
      </w:r>
      <w:r>
        <w:rPr>
          <w:noProof/>
        </w:rPr>
        <w:fldChar w:fldCharType="end"/>
      </w:r>
    </w:p>
    <w:p w14:paraId="57D69156" w14:textId="3F99E37A" w:rsidR="002F197A" w:rsidRDefault="002F197A">
      <w:pPr>
        <w:pStyle w:val="TOC3"/>
        <w:rPr>
          <w:rFonts w:asciiTheme="minorHAnsi" w:eastAsiaTheme="minorEastAsia" w:hAnsiTheme="minorHAnsi" w:cstheme="minorBidi"/>
          <w:noProof/>
          <w:sz w:val="22"/>
          <w:szCs w:val="22"/>
          <w:lang w:eastAsia="en-GB"/>
        </w:rPr>
      </w:pPr>
      <w:r>
        <w:rPr>
          <w:noProof/>
          <w:lang w:eastAsia="ko-KR"/>
        </w:rPr>
        <w:t>15.1.</w:t>
      </w:r>
      <w:r w:rsidRPr="003E248F">
        <w:rPr>
          <w:noProof/>
          <w:lang w:val="en-US" w:eastAsia="ko-KR"/>
        </w:rPr>
        <w:t>12</w:t>
      </w:r>
      <w:r>
        <w:rPr>
          <w:rFonts w:asciiTheme="minorHAnsi" w:eastAsiaTheme="minorEastAsia" w:hAnsiTheme="minorHAnsi" w:cstheme="minorBidi"/>
          <w:noProof/>
          <w:sz w:val="22"/>
          <w:szCs w:val="22"/>
          <w:lang w:eastAsia="en-GB"/>
        </w:rPr>
        <w:tab/>
      </w:r>
      <w:r w:rsidRPr="003E248F">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_Toc138362154 \h </w:instrText>
      </w:r>
      <w:r>
        <w:rPr>
          <w:noProof/>
        </w:rPr>
      </w:r>
      <w:r>
        <w:rPr>
          <w:noProof/>
        </w:rPr>
        <w:fldChar w:fldCharType="separate"/>
      </w:r>
      <w:r>
        <w:rPr>
          <w:noProof/>
        </w:rPr>
        <w:t>55</w:t>
      </w:r>
      <w:r>
        <w:rPr>
          <w:noProof/>
        </w:rPr>
        <w:fldChar w:fldCharType="end"/>
      </w:r>
    </w:p>
    <w:p w14:paraId="5D9286B4" w14:textId="25004524" w:rsidR="002F197A" w:rsidRDefault="002F197A">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_Toc138362155 \h </w:instrText>
      </w:r>
      <w:r>
        <w:rPr>
          <w:noProof/>
        </w:rPr>
      </w:r>
      <w:r>
        <w:rPr>
          <w:noProof/>
        </w:rPr>
        <w:fldChar w:fldCharType="separate"/>
      </w:r>
      <w:r>
        <w:rPr>
          <w:noProof/>
        </w:rPr>
        <w:t>55</w:t>
      </w:r>
      <w:r>
        <w:rPr>
          <w:noProof/>
        </w:rPr>
        <w:fldChar w:fldCharType="end"/>
      </w:r>
    </w:p>
    <w:p w14:paraId="594687E6" w14:textId="6E6E447E" w:rsidR="002F197A" w:rsidRDefault="002F197A">
      <w:pPr>
        <w:pStyle w:val="TOC2"/>
        <w:rPr>
          <w:rFonts w:asciiTheme="minorHAnsi" w:eastAsiaTheme="minorEastAsia" w:hAnsiTheme="minorHAnsi" w:cstheme="minorBidi"/>
          <w:noProof/>
          <w:sz w:val="22"/>
          <w:szCs w:val="22"/>
          <w:lang w:eastAsia="en-GB"/>
        </w:rPr>
      </w:pPr>
      <w:r>
        <w:rPr>
          <w:noProof/>
        </w:rPr>
        <w:lastRenderedPageBreak/>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_Toc138362156 \h </w:instrText>
      </w:r>
      <w:r>
        <w:rPr>
          <w:noProof/>
        </w:rPr>
      </w:r>
      <w:r>
        <w:rPr>
          <w:noProof/>
        </w:rPr>
        <w:fldChar w:fldCharType="separate"/>
      </w:r>
      <w:r>
        <w:rPr>
          <w:noProof/>
        </w:rPr>
        <w:t>55</w:t>
      </w:r>
      <w:r>
        <w:rPr>
          <w:noProof/>
        </w:rPr>
        <w:fldChar w:fldCharType="end"/>
      </w:r>
    </w:p>
    <w:p w14:paraId="01D85A99" w14:textId="1A1340BF" w:rsidR="002F197A" w:rsidRDefault="002F197A">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_Toc138362157 \h </w:instrText>
      </w:r>
      <w:r>
        <w:rPr>
          <w:noProof/>
        </w:rPr>
      </w:r>
      <w:r>
        <w:rPr>
          <w:noProof/>
        </w:rPr>
        <w:fldChar w:fldCharType="separate"/>
      </w:r>
      <w:r>
        <w:rPr>
          <w:noProof/>
        </w:rPr>
        <w:t>55</w:t>
      </w:r>
      <w:r>
        <w:rPr>
          <w:noProof/>
        </w:rPr>
        <w:fldChar w:fldCharType="end"/>
      </w:r>
    </w:p>
    <w:p w14:paraId="64186377" w14:textId="56F5CB3C" w:rsidR="002F197A" w:rsidRDefault="002F197A">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_Toc138362158 \h </w:instrText>
      </w:r>
      <w:r>
        <w:rPr>
          <w:noProof/>
        </w:rPr>
      </w:r>
      <w:r>
        <w:rPr>
          <w:noProof/>
        </w:rPr>
        <w:fldChar w:fldCharType="separate"/>
      </w:r>
      <w:r>
        <w:rPr>
          <w:noProof/>
        </w:rPr>
        <w:t>56</w:t>
      </w:r>
      <w:r>
        <w:rPr>
          <w:noProof/>
        </w:rPr>
        <w:fldChar w:fldCharType="end"/>
      </w:r>
    </w:p>
    <w:p w14:paraId="16ACBBCE" w14:textId="469BB206" w:rsidR="002F197A" w:rsidRDefault="002F197A">
      <w:pPr>
        <w:pStyle w:val="TOC3"/>
        <w:rPr>
          <w:rFonts w:asciiTheme="minorHAnsi" w:eastAsiaTheme="minorEastAsia" w:hAnsiTheme="minorHAnsi" w:cstheme="minorBidi"/>
          <w:noProof/>
          <w:sz w:val="22"/>
          <w:szCs w:val="22"/>
          <w:lang w:eastAsia="en-GB"/>
        </w:rPr>
      </w:pPr>
      <w:r>
        <w:rPr>
          <w:noProof/>
        </w:rPr>
        <w:t>15.2.</w:t>
      </w:r>
      <w:r w:rsidRPr="003E248F">
        <w:rPr>
          <w:noProof/>
          <w:lang w:val="en-US"/>
        </w:rPr>
        <w:t>3</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_Toc138362159 \h </w:instrText>
      </w:r>
      <w:r>
        <w:rPr>
          <w:noProof/>
        </w:rPr>
      </w:r>
      <w:r>
        <w:rPr>
          <w:noProof/>
        </w:rPr>
        <w:fldChar w:fldCharType="separate"/>
      </w:r>
      <w:r>
        <w:rPr>
          <w:noProof/>
        </w:rPr>
        <w:t>56</w:t>
      </w:r>
      <w:r>
        <w:rPr>
          <w:noProof/>
        </w:rPr>
        <w:fldChar w:fldCharType="end"/>
      </w:r>
    </w:p>
    <w:p w14:paraId="7BAD83B5" w14:textId="4B84CF9C" w:rsidR="002F197A" w:rsidRDefault="002F197A">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_Toc138362160 \h </w:instrText>
      </w:r>
      <w:r>
        <w:rPr>
          <w:noProof/>
        </w:rPr>
      </w:r>
      <w:r>
        <w:rPr>
          <w:noProof/>
        </w:rPr>
        <w:fldChar w:fldCharType="separate"/>
      </w:r>
      <w:r>
        <w:rPr>
          <w:noProof/>
        </w:rPr>
        <w:t>56</w:t>
      </w:r>
      <w:r>
        <w:rPr>
          <w:noProof/>
        </w:rPr>
        <w:fldChar w:fldCharType="end"/>
      </w:r>
    </w:p>
    <w:p w14:paraId="4AA2A798" w14:textId="1F308DBE" w:rsidR="002F197A" w:rsidRDefault="002F197A">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_Toc138362161 \h </w:instrText>
      </w:r>
      <w:r>
        <w:rPr>
          <w:noProof/>
        </w:rPr>
      </w:r>
      <w:r>
        <w:rPr>
          <w:noProof/>
        </w:rPr>
        <w:fldChar w:fldCharType="separate"/>
      </w:r>
      <w:r>
        <w:rPr>
          <w:noProof/>
        </w:rPr>
        <w:t>56</w:t>
      </w:r>
      <w:r>
        <w:rPr>
          <w:noProof/>
        </w:rPr>
        <w:fldChar w:fldCharType="end"/>
      </w:r>
    </w:p>
    <w:p w14:paraId="5D046156" w14:textId="32F6B768" w:rsidR="002F197A" w:rsidRDefault="002F197A">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_Toc138362162 \h </w:instrText>
      </w:r>
      <w:r>
        <w:rPr>
          <w:noProof/>
        </w:rPr>
      </w:r>
      <w:r>
        <w:rPr>
          <w:noProof/>
        </w:rPr>
        <w:fldChar w:fldCharType="separate"/>
      </w:r>
      <w:r>
        <w:rPr>
          <w:noProof/>
        </w:rPr>
        <w:t>56</w:t>
      </w:r>
      <w:r>
        <w:rPr>
          <w:noProof/>
        </w:rPr>
        <w:fldChar w:fldCharType="end"/>
      </w:r>
    </w:p>
    <w:p w14:paraId="0C170865" w14:textId="3B15E6CF" w:rsidR="002F197A" w:rsidRDefault="002F197A">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_Toc138362163 \h </w:instrText>
      </w:r>
      <w:r>
        <w:rPr>
          <w:noProof/>
        </w:rPr>
      </w:r>
      <w:r>
        <w:rPr>
          <w:noProof/>
        </w:rPr>
        <w:fldChar w:fldCharType="separate"/>
      </w:r>
      <w:r>
        <w:rPr>
          <w:noProof/>
        </w:rPr>
        <w:t>56</w:t>
      </w:r>
      <w:r>
        <w:rPr>
          <w:noProof/>
        </w:rPr>
        <w:fldChar w:fldCharType="end"/>
      </w:r>
    </w:p>
    <w:p w14:paraId="6AA9D099" w14:textId="35B74F3A" w:rsidR="002F197A" w:rsidRDefault="002F197A">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_Toc138362164 \h </w:instrText>
      </w:r>
      <w:r>
        <w:rPr>
          <w:noProof/>
        </w:rPr>
      </w:r>
      <w:r>
        <w:rPr>
          <w:noProof/>
        </w:rPr>
        <w:fldChar w:fldCharType="separate"/>
      </w:r>
      <w:r>
        <w:rPr>
          <w:noProof/>
        </w:rPr>
        <w:t>56</w:t>
      </w:r>
      <w:r>
        <w:rPr>
          <w:noProof/>
        </w:rPr>
        <w:fldChar w:fldCharType="end"/>
      </w:r>
    </w:p>
    <w:p w14:paraId="0FB4697B" w14:textId="60CBE241" w:rsidR="002F197A" w:rsidRDefault="002F197A">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rPr>
        <w:t>Conversation ID</w:t>
      </w:r>
      <w:r>
        <w:rPr>
          <w:noProof/>
        </w:rPr>
        <w:tab/>
      </w:r>
      <w:r>
        <w:rPr>
          <w:noProof/>
        </w:rPr>
        <w:fldChar w:fldCharType="begin" w:fldLock="1"/>
      </w:r>
      <w:r>
        <w:rPr>
          <w:noProof/>
        </w:rPr>
        <w:instrText xml:space="preserve"> PAGEREF _Toc138362165 \h </w:instrText>
      </w:r>
      <w:r>
        <w:rPr>
          <w:noProof/>
        </w:rPr>
      </w:r>
      <w:r>
        <w:rPr>
          <w:noProof/>
        </w:rPr>
        <w:fldChar w:fldCharType="separate"/>
      </w:r>
      <w:r>
        <w:rPr>
          <w:noProof/>
        </w:rPr>
        <w:t>56</w:t>
      </w:r>
      <w:r>
        <w:rPr>
          <w:noProof/>
        </w:rPr>
        <w:fldChar w:fldCharType="end"/>
      </w:r>
    </w:p>
    <w:p w14:paraId="173F5CBE" w14:textId="79F10E2E" w:rsidR="002F197A" w:rsidRDefault="002F197A">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_Toc138362166 \h </w:instrText>
      </w:r>
      <w:r>
        <w:rPr>
          <w:noProof/>
        </w:rPr>
      </w:r>
      <w:r>
        <w:rPr>
          <w:noProof/>
        </w:rPr>
        <w:fldChar w:fldCharType="separate"/>
      </w:r>
      <w:r>
        <w:rPr>
          <w:noProof/>
        </w:rPr>
        <w:t>57</w:t>
      </w:r>
      <w:r>
        <w:rPr>
          <w:noProof/>
        </w:rPr>
        <w:fldChar w:fldCharType="end"/>
      </w:r>
    </w:p>
    <w:p w14:paraId="74D59C51" w14:textId="5030D367" w:rsidR="002F197A" w:rsidRDefault="002F197A">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_Toc138362167 \h </w:instrText>
      </w:r>
      <w:r>
        <w:rPr>
          <w:noProof/>
        </w:rPr>
      </w:r>
      <w:r>
        <w:rPr>
          <w:noProof/>
        </w:rPr>
        <w:fldChar w:fldCharType="separate"/>
      </w:r>
      <w:r>
        <w:rPr>
          <w:noProof/>
        </w:rPr>
        <w:t>58</w:t>
      </w:r>
      <w:r>
        <w:rPr>
          <w:noProof/>
        </w:rPr>
        <w:fldChar w:fldCharType="end"/>
      </w:r>
    </w:p>
    <w:p w14:paraId="41DAD194" w14:textId="5487CC5D" w:rsidR="002F197A" w:rsidRDefault="002F197A">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sidRPr="003E248F">
        <w:rPr>
          <w:noProof/>
          <w:lang w:val="en-US" w:eastAsia="ko-KR"/>
        </w:rPr>
        <w:t>Void</w:t>
      </w:r>
      <w:r>
        <w:rPr>
          <w:noProof/>
        </w:rPr>
        <w:tab/>
      </w:r>
      <w:r>
        <w:rPr>
          <w:noProof/>
        </w:rPr>
        <w:fldChar w:fldCharType="begin" w:fldLock="1"/>
      </w:r>
      <w:r>
        <w:rPr>
          <w:noProof/>
        </w:rPr>
        <w:instrText xml:space="preserve"> PAGEREF _Toc138362168 \h </w:instrText>
      </w:r>
      <w:r>
        <w:rPr>
          <w:noProof/>
        </w:rPr>
      </w:r>
      <w:r>
        <w:rPr>
          <w:noProof/>
        </w:rPr>
        <w:fldChar w:fldCharType="separate"/>
      </w:r>
      <w:r>
        <w:rPr>
          <w:noProof/>
        </w:rPr>
        <w:t>58</w:t>
      </w:r>
      <w:r>
        <w:rPr>
          <w:noProof/>
        </w:rPr>
        <w:fldChar w:fldCharType="end"/>
      </w:r>
    </w:p>
    <w:p w14:paraId="02A6E1E0" w14:textId="35D6EACE" w:rsidR="002F197A" w:rsidRDefault="002F197A">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_Toc138362169 \h </w:instrText>
      </w:r>
      <w:r>
        <w:rPr>
          <w:noProof/>
        </w:rPr>
      </w:r>
      <w:r>
        <w:rPr>
          <w:noProof/>
        </w:rPr>
        <w:fldChar w:fldCharType="separate"/>
      </w:r>
      <w:r>
        <w:rPr>
          <w:noProof/>
        </w:rPr>
        <w:t>58</w:t>
      </w:r>
      <w:r>
        <w:rPr>
          <w:noProof/>
        </w:rPr>
        <w:fldChar w:fldCharType="end"/>
      </w:r>
    </w:p>
    <w:p w14:paraId="57341050" w14:textId="29F3BAA8" w:rsidR="002F197A" w:rsidRDefault="002F197A">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Media plane</w:t>
      </w:r>
      <w:r>
        <w:rPr>
          <w:noProof/>
        </w:rPr>
        <w:tab/>
      </w:r>
      <w:r>
        <w:rPr>
          <w:noProof/>
        </w:rPr>
        <w:fldChar w:fldCharType="begin" w:fldLock="1"/>
      </w:r>
      <w:r>
        <w:rPr>
          <w:noProof/>
        </w:rPr>
        <w:instrText xml:space="preserve"> PAGEREF _Toc138362170 \h </w:instrText>
      </w:r>
      <w:r>
        <w:rPr>
          <w:noProof/>
        </w:rPr>
      </w:r>
      <w:r>
        <w:rPr>
          <w:noProof/>
        </w:rPr>
        <w:fldChar w:fldCharType="separate"/>
      </w:r>
      <w:r>
        <w:rPr>
          <w:noProof/>
        </w:rPr>
        <w:t>59</w:t>
      </w:r>
      <w:r>
        <w:rPr>
          <w:noProof/>
        </w:rPr>
        <w:fldChar w:fldCharType="end"/>
      </w:r>
    </w:p>
    <w:p w14:paraId="0362A0EA" w14:textId="0BCA2474" w:rsidR="002F197A" w:rsidRDefault="002F197A">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_Toc138362171 \h </w:instrText>
      </w:r>
      <w:r>
        <w:rPr>
          <w:noProof/>
        </w:rPr>
      </w:r>
      <w:r>
        <w:rPr>
          <w:noProof/>
        </w:rPr>
        <w:fldChar w:fldCharType="separate"/>
      </w:r>
      <w:r>
        <w:rPr>
          <w:noProof/>
        </w:rPr>
        <w:t>59</w:t>
      </w:r>
      <w:r>
        <w:rPr>
          <w:noProof/>
        </w:rPr>
        <w:fldChar w:fldCharType="end"/>
      </w:r>
    </w:p>
    <w:p w14:paraId="79C3DEF0" w14:textId="52EE8660" w:rsidR="002F197A" w:rsidRDefault="002F197A">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_Toc138362172 \h </w:instrText>
      </w:r>
      <w:r>
        <w:rPr>
          <w:noProof/>
        </w:rPr>
      </w:r>
      <w:r>
        <w:rPr>
          <w:noProof/>
        </w:rPr>
        <w:fldChar w:fldCharType="separate"/>
      </w:r>
      <w:r>
        <w:rPr>
          <w:noProof/>
        </w:rPr>
        <w:t>59</w:t>
      </w:r>
      <w:r>
        <w:rPr>
          <w:noProof/>
        </w:rPr>
        <w:fldChar w:fldCharType="end"/>
      </w:r>
    </w:p>
    <w:p w14:paraId="6A4C8449" w14:textId="14C4A4C7" w:rsidR="002F197A" w:rsidRDefault="002F197A">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_Toc138362173 \h </w:instrText>
      </w:r>
      <w:r>
        <w:rPr>
          <w:noProof/>
        </w:rPr>
      </w:r>
      <w:r>
        <w:rPr>
          <w:noProof/>
        </w:rPr>
        <w:fldChar w:fldCharType="separate"/>
      </w:r>
      <w:r>
        <w:rPr>
          <w:noProof/>
        </w:rPr>
        <w:t>59</w:t>
      </w:r>
      <w:r>
        <w:rPr>
          <w:noProof/>
        </w:rPr>
        <w:fldChar w:fldCharType="end"/>
      </w:r>
    </w:p>
    <w:p w14:paraId="147BE254" w14:textId="0B59649A" w:rsidR="002F197A" w:rsidRDefault="002F197A">
      <w:pPr>
        <w:pStyle w:val="TOC3"/>
        <w:rPr>
          <w:rFonts w:asciiTheme="minorHAnsi" w:eastAsiaTheme="minorEastAsia" w:hAnsiTheme="minorHAnsi" w:cstheme="minorBidi"/>
          <w:noProof/>
          <w:sz w:val="22"/>
          <w:szCs w:val="22"/>
          <w:lang w:eastAsia="en-GB"/>
        </w:rPr>
      </w:pPr>
      <w:r>
        <w:rPr>
          <w:noProof/>
        </w:rPr>
        <w:t>17.1.2</w:t>
      </w:r>
      <w:r>
        <w:rPr>
          <w:rFonts w:asciiTheme="minorHAnsi" w:eastAsiaTheme="minorEastAsia" w:hAnsiTheme="minorHAnsi" w:cstheme="minorBid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_Toc138362174 \h </w:instrText>
      </w:r>
      <w:r>
        <w:rPr>
          <w:noProof/>
        </w:rPr>
      </w:r>
      <w:r>
        <w:rPr>
          <w:noProof/>
        </w:rPr>
        <w:fldChar w:fldCharType="separate"/>
      </w:r>
      <w:r>
        <w:rPr>
          <w:noProof/>
        </w:rPr>
        <w:t>59</w:t>
      </w:r>
      <w:r>
        <w:rPr>
          <w:noProof/>
        </w:rPr>
        <w:fldChar w:fldCharType="end"/>
      </w:r>
    </w:p>
    <w:p w14:paraId="6FA66304" w14:textId="52198B02" w:rsidR="002F197A" w:rsidRDefault="002F197A">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_Toc138362175 \h </w:instrText>
      </w:r>
      <w:r>
        <w:rPr>
          <w:noProof/>
        </w:rPr>
      </w:r>
      <w:r>
        <w:rPr>
          <w:noProof/>
        </w:rPr>
        <w:fldChar w:fldCharType="separate"/>
      </w:r>
      <w:r>
        <w:rPr>
          <w:noProof/>
        </w:rPr>
        <w:t>60</w:t>
      </w:r>
      <w:r>
        <w:rPr>
          <w:noProof/>
        </w:rPr>
        <w:fldChar w:fldCharType="end"/>
      </w:r>
    </w:p>
    <w:p w14:paraId="5D317AA0" w14:textId="4AED0E44" w:rsidR="002F197A" w:rsidRDefault="002F197A">
      <w:pPr>
        <w:pStyle w:val="TOC3"/>
        <w:rPr>
          <w:rFonts w:asciiTheme="minorHAnsi" w:eastAsiaTheme="minorEastAsia" w:hAnsiTheme="minorHAnsi" w:cstheme="minorBidi"/>
          <w:noProof/>
          <w:sz w:val="22"/>
          <w:szCs w:val="22"/>
          <w:lang w:eastAsia="en-GB"/>
        </w:rPr>
      </w:pPr>
      <w:r>
        <w:rPr>
          <w:noProof/>
          <w:lang w:eastAsia="zh-CN"/>
        </w:rPr>
        <w:t>17.2.1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_Toc138362176 \h </w:instrText>
      </w:r>
      <w:r>
        <w:rPr>
          <w:noProof/>
        </w:rPr>
      </w:r>
      <w:r>
        <w:rPr>
          <w:noProof/>
        </w:rPr>
        <w:fldChar w:fldCharType="separate"/>
      </w:r>
      <w:r>
        <w:rPr>
          <w:noProof/>
        </w:rPr>
        <w:t>60</w:t>
      </w:r>
      <w:r>
        <w:rPr>
          <w:noProof/>
        </w:rPr>
        <w:fldChar w:fldCharType="end"/>
      </w:r>
    </w:p>
    <w:p w14:paraId="4E3A34CD" w14:textId="1147AFB4" w:rsidR="002F197A" w:rsidRDefault="002F197A">
      <w:pPr>
        <w:pStyle w:val="TOC3"/>
        <w:rPr>
          <w:rFonts w:asciiTheme="minorHAnsi" w:eastAsiaTheme="minorEastAsia" w:hAnsiTheme="minorHAnsi" w:cstheme="minorBidi"/>
          <w:noProof/>
          <w:sz w:val="22"/>
          <w:szCs w:val="22"/>
          <w:lang w:eastAsia="en-GB"/>
        </w:rPr>
      </w:pPr>
      <w:r>
        <w:rPr>
          <w:noProof/>
          <w:lang w:eastAsia="ko-KR"/>
        </w:rPr>
        <w:t>17.2.2</w:t>
      </w:r>
      <w:r>
        <w:rPr>
          <w:rFonts w:asciiTheme="minorHAnsi" w:eastAsiaTheme="minorEastAsia" w:hAnsiTheme="minorHAnsi" w:cstheme="minorBid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_Toc138362177 \h </w:instrText>
      </w:r>
      <w:r>
        <w:rPr>
          <w:noProof/>
        </w:rPr>
      </w:r>
      <w:r>
        <w:rPr>
          <w:noProof/>
        </w:rPr>
        <w:fldChar w:fldCharType="separate"/>
      </w:r>
      <w:r>
        <w:rPr>
          <w:noProof/>
        </w:rPr>
        <w:t>60</w:t>
      </w:r>
      <w:r>
        <w:rPr>
          <w:noProof/>
        </w:rPr>
        <w:fldChar w:fldCharType="end"/>
      </w:r>
    </w:p>
    <w:p w14:paraId="2A086CCC" w14:textId="28AB4900" w:rsidR="002F197A" w:rsidRDefault="002F197A">
      <w:pPr>
        <w:pStyle w:val="TOC1"/>
        <w:rPr>
          <w:rFonts w:asciiTheme="minorHAnsi" w:eastAsiaTheme="minorEastAsia" w:hAnsiTheme="minorHAnsi" w:cstheme="minorBidi"/>
          <w:noProof/>
          <w:szCs w:val="22"/>
          <w:lang w:eastAsia="en-GB"/>
        </w:rPr>
      </w:pPr>
      <w:r w:rsidRPr="003E248F">
        <w:rPr>
          <w:rFonts w:eastAsia="Malgun Gothic"/>
          <w:noProof/>
        </w:rPr>
        <w:t>18</w:t>
      </w:r>
      <w:r>
        <w:rPr>
          <w:rFonts w:asciiTheme="minorHAnsi" w:eastAsiaTheme="minorEastAsia" w:hAnsiTheme="minorHAnsi" w:cstheme="minorBidi"/>
          <w:noProof/>
          <w:szCs w:val="22"/>
          <w:lang w:eastAsia="en-GB"/>
        </w:rPr>
        <w:tab/>
      </w:r>
      <w:r w:rsidRPr="003E248F">
        <w:rPr>
          <w:rFonts w:eastAsia="Malgun Gothic"/>
          <w:noProof/>
        </w:rPr>
        <w:t>Emergency alert</w:t>
      </w:r>
      <w:r>
        <w:rPr>
          <w:noProof/>
        </w:rPr>
        <w:tab/>
      </w:r>
      <w:r>
        <w:rPr>
          <w:noProof/>
        </w:rPr>
        <w:fldChar w:fldCharType="begin" w:fldLock="1"/>
      </w:r>
      <w:r>
        <w:rPr>
          <w:noProof/>
        </w:rPr>
        <w:instrText xml:space="preserve"> PAGEREF _Toc138362178 \h </w:instrText>
      </w:r>
      <w:r>
        <w:rPr>
          <w:noProof/>
        </w:rPr>
      </w:r>
      <w:r>
        <w:rPr>
          <w:noProof/>
        </w:rPr>
        <w:fldChar w:fldCharType="separate"/>
      </w:r>
      <w:r>
        <w:rPr>
          <w:noProof/>
        </w:rPr>
        <w:t>60</w:t>
      </w:r>
      <w:r>
        <w:rPr>
          <w:noProof/>
        </w:rPr>
        <w:fldChar w:fldCharType="end"/>
      </w:r>
    </w:p>
    <w:p w14:paraId="20429D29" w14:textId="3D13EF96" w:rsidR="002F197A" w:rsidRDefault="002F197A">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_Toc138362179 \h </w:instrText>
      </w:r>
      <w:r>
        <w:rPr>
          <w:noProof/>
        </w:rPr>
      </w:r>
      <w:r>
        <w:rPr>
          <w:noProof/>
        </w:rPr>
        <w:fldChar w:fldCharType="separate"/>
      </w:r>
      <w:r>
        <w:rPr>
          <w:noProof/>
        </w:rPr>
        <w:t>60</w:t>
      </w:r>
      <w:r>
        <w:rPr>
          <w:noProof/>
        </w:rPr>
        <w:fldChar w:fldCharType="end"/>
      </w:r>
    </w:p>
    <w:p w14:paraId="3693F993" w14:textId="3144CF17" w:rsidR="002F197A" w:rsidRDefault="002F197A">
      <w:pPr>
        <w:pStyle w:val="TOC3"/>
        <w:rPr>
          <w:rFonts w:asciiTheme="minorHAnsi" w:eastAsiaTheme="minorEastAsia" w:hAnsiTheme="minorHAnsi" w:cstheme="minorBidi"/>
          <w:noProof/>
          <w:sz w:val="22"/>
          <w:szCs w:val="22"/>
          <w:lang w:eastAsia="en-GB"/>
        </w:rPr>
      </w:pPr>
      <w:r>
        <w:rPr>
          <w:noProof/>
        </w:rPr>
        <w:t>18.1.1</w:t>
      </w:r>
      <w:r>
        <w:rPr>
          <w:rFonts w:asciiTheme="minorHAnsi" w:eastAsiaTheme="minorEastAsia" w:hAnsiTheme="minorHAnsi" w:cstheme="minorBid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_Toc138362180 \h </w:instrText>
      </w:r>
      <w:r>
        <w:rPr>
          <w:noProof/>
        </w:rPr>
      </w:r>
      <w:r>
        <w:rPr>
          <w:noProof/>
        </w:rPr>
        <w:fldChar w:fldCharType="separate"/>
      </w:r>
      <w:r>
        <w:rPr>
          <w:noProof/>
        </w:rPr>
        <w:t>60</w:t>
      </w:r>
      <w:r>
        <w:rPr>
          <w:noProof/>
        </w:rPr>
        <w:fldChar w:fldCharType="end"/>
      </w:r>
    </w:p>
    <w:p w14:paraId="65DA4169" w14:textId="44D4E57F" w:rsidR="002F197A" w:rsidRDefault="002F197A">
      <w:pPr>
        <w:pStyle w:val="TOC3"/>
        <w:rPr>
          <w:rFonts w:asciiTheme="minorHAnsi" w:eastAsiaTheme="minorEastAsia" w:hAnsiTheme="minorHAnsi" w:cstheme="minorBidi"/>
          <w:noProof/>
          <w:sz w:val="22"/>
          <w:szCs w:val="22"/>
          <w:lang w:eastAsia="en-GB"/>
        </w:rPr>
      </w:pPr>
      <w:r>
        <w:rPr>
          <w:noProof/>
        </w:rPr>
        <w:t>18.1.2</w:t>
      </w:r>
      <w:r>
        <w:rPr>
          <w:rFonts w:asciiTheme="minorHAnsi" w:eastAsiaTheme="minorEastAsia" w:hAnsiTheme="minorHAnsi" w:cstheme="minorBid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_Toc138362181 \h </w:instrText>
      </w:r>
      <w:r>
        <w:rPr>
          <w:noProof/>
        </w:rPr>
      </w:r>
      <w:r>
        <w:rPr>
          <w:noProof/>
        </w:rPr>
        <w:fldChar w:fldCharType="separate"/>
      </w:r>
      <w:r>
        <w:rPr>
          <w:noProof/>
        </w:rPr>
        <w:t>61</w:t>
      </w:r>
      <w:r>
        <w:rPr>
          <w:noProof/>
        </w:rPr>
        <w:fldChar w:fldCharType="end"/>
      </w:r>
    </w:p>
    <w:p w14:paraId="010C3E27" w14:textId="6C0E11FC" w:rsidR="002F197A" w:rsidRDefault="002F197A">
      <w:pPr>
        <w:pStyle w:val="TOC3"/>
        <w:rPr>
          <w:rFonts w:asciiTheme="minorHAnsi" w:eastAsiaTheme="minorEastAsia" w:hAnsiTheme="minorHAnsi" w:cstheme="minorBidi"/>
          <w:noProof/>
          <w:sz w:val="22"/>
          <w:szCs w:val="22"/>
          <w:lang w:eastAsia="en-GB"/>
        </w:rPr>
      </w:pPr>
      <w:r>
        <w:rPr>
          <w:noProof/>
        </w:rPr>
        <w:t>18.1.3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_Toc138362182 \h </w:instrText>
      </w:r>
      <w:r>
        <w:rPr>
          <w:noProof/>
        </w:rPr>
      </w:r>
      <w:r>
        <w:rPr>
          <w:noProof/>
        </w:rPr>
        <w:fldChar w:fldCharType="separate"/>
      </w:r>
      <w:r>
        <w:rPr>
          <w:noProof/>
        </w:rPr>
        <w:t>62</w:t>
      </w:r>
      <w:r>
        <w:rPr>
          <w:noProof/>
        </w:rPr>
        <w:fldChar w:fldCharType="end"/>
      </w:r>
    </w:p>
    <w:p w14:paraId="4DB90BF3" w14:textId="22111EA9" w:rsidR="002F197A" w:rsidRDefault="002F197A">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_Toc138362183 \h </w:instrText>
      </w:r>
      <w:r>
        <w:rPr>
          <w:noProof/>
        </w:rPr>
      </w:r>
      <w:r>
        <w:rPr>
          <w:noProof/>
        </w:rPr>
        <w:fldChar w:fldCharType="separate"/>
      </w:r>
      <w:r>
        <w:rPr>
          <w:noProof/>
        </w:rPr>
        <w:t>62</w:t>
      </w:r>
      <w:r>
        <w:rPr>
          <w:noProof/>
        </w:rPr>
        <w:fldChar w:fldCharType="end"/>
      </w:r>
    </w:p>
    <w:p w14:paraId="4F0C4271" w14:textId="60DF5720" w:rsidR="002F197A" w:rsidRDefault="002F197A">
      <w:pPr>
        <w:pStyle w:val="TOC3"/>
        <w:rPr>
          <w:rFonts w:asciiTheme="minorHAnsi" w:eastAsiaTheme="minorEastAsia" w:hAnsiTheme="minorHAnsi" w:cstheme="minorBidi"/>
          <w:noProof/>
          <w:sz w:val="22"/>
          <w:szCs w:val="22"/>
          <w:lang w:eastAsia="en-GB"/>
        </w:rPr>
      </w:pPr>
      <w:r>
        <w:rPr>
          <w:noProof/>
        </w:rPr>
        <w:t>18.2.1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_Toc138362184 \h </w:instrText>
      </w:r>
      <w:r>
        <w:rPr>
          <w:noProof/>
        </w:rPr>
      </w:r>
      <w:r>
        <w:rPr>
          <w:noProof/>
        </w:rPr>
        <w:fldChar w:fldCharType="separate"/>
      </w:r>
      <w:r>
        <w:rPr>
          <w:noProof/>
        </w:rPr>
        <w:t>62</w:t>
      </w:r>
      <w:r>
        <w:rPr>
          <w:noProof/>
        </w:rPr>
        <w:fldChar w:fldCharType="end"/>
      </w:r>
    </w:p>
    <w:p w14:paraId="245DD433" w14:textId="304EFD22" w:rsidR="002F197A" w:rsidRDefault="002F197A">
      <w:pPr>
        <w:pStyle w:val="TOC3"/>
        <w:rPr>
          <w:rFonts w:asciiTheme="minorHAnsi" w:eastAsiaTheme="minorEastAsia" w:hAnsiTheme="minorHAnsi" w:cstheme="minorBidi"/>
          <w:noProof/>
          <w:sz w:val="22"/>
          <w:szCs w:val="22"/>
          <w:lang w:eastAsia="en-GB"/>
        </w:rPr>
      </w:pPr>
      <w:r>
        <w:rPr>
          <w:noProof/>
        </w:rPr>
        <w:t>18.2.2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_Toc138362185 \h </w:instrText>
      </w:r>
      <w:r>
        <w:rPr>
          <w:noProof/>
        </w:rPr>
      </w:r>
      <w:r>
        <w:rPr>
          <w:noProof/>
        </w:rPr>
        <w:fldChar w:fldCharType="separate"/>
      </w:r>
      <w:r>
        <w:rPr>
          <w:noProof/>
        </w:rPr>
        <w:t>63</w:t>
      </w:r>
      <w:r>
        <w:rPr>
          <w:noProof/>
        </w:rPr>
        <w:fldChar w:fldCharType="end"/>
      </w:r>
    </w:p>
    <w:p w14:paraId="3EA278A0" w14:textId="42224EB1" w:rsidR="002F197A" w:rsidRDefault="002F197A">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_Toc138362186 \h </w:instrText>
      </w:r>
      <w:r>
        <w:rPr>
          <w:noProof/>
        </w:rPr>
      </w:r>
      <w:r>
        <w:rPr>
          <w:noProof/>
        </w:rPr>
        <w:fldChar w:fldCharType="separate"/>
      </w:r>
      <w:r>
        <w:rPr>
          <w:noProof/>
        </w:rPr>
        <w:t>67</w:t>
      </w:r>
      <w:r>
        <w:rPr>
          <w:noProof/>
        </w:rPr>
        <w:fldChar w:fldCharType="end"/>
      </w:r>
    </w:p>
    <w:p w14:paraId="79FA72A1" w14:textId="31CF6ECF" w:rsidR="002F197A" w:rsidRDefault="002F197A">
      <w:pPr>
        <w:pStyle w:val="TOC8"/>
        <w:rPr>
          <w:rFonts w:asciiTheme="minorHAnsi" w:eastAsiaTheme="minorEastAsia" w:hAnsiTheme="minorHAnsi" w:cstheme="minorBidi"/>
          <w:b w:val="0"/>
          <w:noProof/>
          <w:szCs w:val="22"/>
          <w:lang w:eastAsia="en-GB"/>
        </w:rPr>
      </w:pPr>
      <w:r>
        <w:rPr>
          <w:noProof/>
        </w:rPr>
        <w:t>Annex B (normative): Timers</w:t>
      </w:r>
      <w:r>
        <w:rPr>
          <w:noProof/>
        </w:rPr>
        <w:tab/>
      </w:r>
      <w:r>
        <w:rPr>
          <w:noProof/>
        </w:rPr>
        <w:fldChar w:fldCharType="begin" w:fldLock="1"/>
      </w:r>
      <w:r>
        <w:rPr>
          <w:noProof/>
        </w:rPr>
        <w:instrText xml:space="preserve"> PAGEREF _Toc138362187 \h </w:instrText>
      </w:r>
      <w:r>
        <w:rPr>
          <w:noProof/>
        </w:rPr>
      </w:r>
      <w:r>
        <w:rPr>
          <w:noProof/>
        </w:rPr>
        <w:fldChar w:fldCharType="separate"/>
      </w:r>
      <w:r>
        <w:rPr>
          <w:noProof/>
        </w:rPr>
        <w:t>68</w:t>
      </w:r>
      <w:r>
        <w:rPr>
          <w:noProof/>
        </w:rPr>
        <w:fldChar w:fldCharType="end"/>
      </w:r>
    </w:p>
    <w:p w14:paraId="180C88E5" w14:textId="68AD592D" w:rsidR="002F197A" w:rsidRDefault="002F197A">
      <w:pPr>
        <w:pStyle w:val="TOC8"/>
        <w:rPr>
          <w:rFonts w:asciiTheme="minorHAnsi" w:eastAsiaTheme="minorEastAsia" w:hAnsiTheme="minorHAnsi" w:cstheme="minorBidi"/>
          <w:b w:val="0"/>
          <w:noProof/>
          <w:szCs w:val="22"/>
          <w:lang w:eastAsia="en-GB"/>
        </w:rPr>
      </w:pPr>
      <w:r>
        <w:rPr>
          <w:noProof/>
        </w:rPr>
        <w:t>Annex C (normative): Counters</w:t>
      </w:r>
      <w:r>
        <w:rPr>
          <w:noProof/>
        </w:rPr>
        <w:tab/>
      </w:r>
      <w:r>
        <w:rPr>
          <w:noProof/>
        </w:rPr>
        <w:fldChar w:fldCharType="begin" w:fldLock="1"/>
      </w:r>
      <w:r>
        <w:rPr>
          <w:noProof/>
        </w:rPr>
        <w:instrText xml:space="preserve"> PAGEREF _Toc138362188 \h </w:instrText>
      </w:r>
      <w:r>
        <w:rPr>
          <w:noProof/>
        </w:rPr>
      </w:r>
      <w:r>
        <w:rPr>
          <w:noProof/>
        </w:rPr>
        <w:fldChar w:fldCharType="separate"/>
      </w:r>
      <w:r>
        <w:rPr>
          <w:noProof/>
        </w:rPr>
        <w:t>69</w:t>
      </w:r>
      <w:r>
        <w:rPr>
          <w:noProof/>
        </w:rPr>
        <w:fldChar w:fldCharType="end"/>
      </w:r>
    </w:p>
    <w:p w14:paraId="33EC7D27" w14:textId="27BD1CBE" w:rsidR="002F197A" w:rsidRDefault="002F197A">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_Toc138362189 \h </w:instrText>
      </w:r>
      <w:r>
        <w:rPr>
          <w:noProof/>
        </w:rPr>
      </w:r>
      <w:r>
        <w:rPr>
          <w:noProof/>
        </w:rPr>
        <w:fldChar w:fldCharType="separate"/>
      </w:r>
      <w:r>
        <w:rPr>
          <w:noProof/>
        </w:rPr>
        <w:t>70</w:t>
      </w:r>
      <w:r>
        <w:rPr>
          <w:noProof/>
        </w:rPr>
        <w:fldChar w:fldCharType="end"/>
      </w:r>
    </w:p>
    <w:p w14:paraId="128A1158" w14:textId="73CE1E34" w:rsidR="002F197A" w:rsidRDefault="002F197A">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_Toc138362190 \h </w:instrText>
      </w:r>
      <w:r>
        <w:rPr>
          <w:noProof/>
        </w:rPr>
      </w:r>
      <w:r>
        <w:rPr>
          <w:noProof/>
        </w:rPr>
        <w:fldChar w:fldCharType="separate"/>
      </w:r>
      <w:r>
        <w:rPr>
          <w:noProof/>
        </w:rPr>
        <w:t>70</w:t>
      </w:r>
      <w:r>
        <w:rPr>
          <w:noProof/>
        </w:rPr>
        <w:fldChar w:fldCharType="end"/>
      </w:r>
    </w:p>
    <w:p w14:paraId="55C81E15" w14:textId="6D5233B7" w:rsidR="002F197A" w:rsidRDefault="002F197A">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_Toc138362191 \h </w:instrText>
      </w:r>
      <w:r>
        <w:rPr>
          <w:noProof/>
        </w:rPr>
      </w:r>
      <w:r>
        <w:rPr>
          <w:noProof/>
        </w:rPr>
        <w:fldChar w:fldCharType="separate"/>
      </w:r>
      <w:r>
        <w:rPr>
          <w:noProof/>
        </w:rPr>
        <w:t>70</w:t>
      </w:r>
      <w:r>
        <w:rPr>
          <w:noProof/>
        </w:rPr>
        <w:fldChar w:fldCharType="end"/>
      </w:r>
    </w:p>
    <w:p w14:paraId="7936DF8C" w14:textId="035639F7" w:rsidR="002F197A" w:rsidRDefault="002F197A">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_Toc138362192 \h </w:instrText>
      </w:r>
      <w:r>
        <w:rPr>
          <w:noProof/>
        </w:rPr>
      </w:r>
      <w:r>
        <w:rPr>
          <w:noProof/>
        </w:rPr>
        <w:fldChar w:fldCharType="separate"/>
      </w:r>
      <w:r>
        <w:rPr>
          <w:noProof/>
        </w:rPr>
        <w:t>70</w:t>
      </w:r>
      <w:r>
        <w:rPr>
          <w:noProof/>
        </w:rPr>
        <w:fldChar w:fldCharType="end"/>
      </w:r>
    </w:p>
    <w:p w14:paraId="492AE87B" w14:textId="23A02384" w:rsidR="002F197A" w:rsidRDefault="002F197A">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_Toc138362193 \h </w:instrText>
      </w:r>
      <w:r>
        <w:rPr>
          <w:noProof/>
        </w:rPr>
      </w:r>
      <w:r>
        <w:rPr>
          <w:noProof/>
        </w:rPr>
        <w:fldChar w:fldCharType="separate"/>
      </w:r>
      <w:r>
        <w:rPr>
          <w:noProof/>
        </w:rPr>
        <w:t>71</w:t>
      </w:r>
      <w:r>
        <w:rPr>
          <w:noProof/>
        </w:rPr>
        <w:fldChar w:fldCharType="end"/>
      </w:r>
    </w:p>
    <w:p w14:paraId="18C8FBF4" w14:textId="0E25A2CF"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7" w:name="_Toc24562245"/>
      <w:bookmarkStart w:id="8" w:name="_Toc26195466"/>
      <w:bookmarkStart w:id="9" w:name="_Toc34396879"/>
      <w:bookmarkStart w:id="10" w:name="_Toc45188473"/>
      <w:bookmarkStart w:id="11" w:name="_Toc51922595"/>
      <w:bookmarkStart w:id="12" w:name="_Toc59002821"/>
      <w:bookmarkStart w:id="13" w:name="_Toc138361986"/>
      <w:r w:rsidRPr="004D3578">
        <w:lastRenderedPageBreak/>
        <w:t>Foreword</w:t>
      </w:r>
      <w:bookmarkEnd w:id="7"/>
      <w:bookmarkEnd w:id="8"/>
      <w:bookmarkEnd w:id="9"/>
      <w:bookmarkEnd w:id="10"/>
      <w:bookmarkEnd w:id="11"/>
      <w:bookmarkEnd w:id="12"/>
      <w:bookmarkEnd w:id="13"/>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4" w:name="_Toc2086434"/>
      <w:bookmarkStart w:id="15" w:name="_Toc51922596"/>
      <w:bookmarkStart w:id="16" w:name="_Toc59002822"/>
      <w:bookmarkStart w:id="17" w:name="_Toc138361987"/>
      <w:r w:rsidRPr="004D3578">
        <w:t>Introduction</w:t>
      </w:r>
      <w:bookmarkEnd w:id="14"/>
      <w:bookmarkEnd w:id="15"/>
      <w:bookmarkEnd w:id="16"/>
      <w:bookmarkEnd w:id="17"/>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18" w:name="_Toc24562246"/>
      <w:bookmarkStart w:id="19" w:name="_Toc26195467"/>
      <w:bookmarkStart w:id="20" w:name="_Toc34396880"/>
      <w:bookmarkStart w:id="21" w:name="_Toc45188474"/>
      <w:bookmarkStart w:id="22" w:name="_Toc51922597"/>
      <w:bookmarkStart w:id="23" w:name="_Toc59002823"/>
      <w:bookmarkStart w:id="24" w:name="_Toc138361988"/>
      <w:r w:rsidRPr="004D3578">
        <w:lastRenderedPageBreak/>
        <w:t>1</w:t>
      </w:r>
      <w:r w:rsidRPr="004D3578">
        <w:tab/>
        <w:t>Scope</w:t>
      </w:r>
      <w:bookmarkEnd w:id="18"/>
      <w:bookmarkEnd w:id="19"/>
      <w:bookmarkEnd w:id="20"/>
      <w:bookmarkEnd w:id="21"/>
      <w:bookmarkEnd w:id="22"/>
      <w:bookmarkEnd w:id="23"/>
      <w:bookmarkEnd w:id="24"/>
    </w:p>
    <w:p w14:paraId="670AB783" w14:textId="77777777" w:rsidR="00713C32" w:rsidRDefault="00713C32" w:rsidP="00713C32">
      <w:bookmarkStart w:id="25" w:name="_Toc24562247"/>
      <w:bookmarkStart w:id="26" w:name="_Toc26195468"/>
      <w:bookmarkStart w:id="27" w:name="_Toc34396881"/>
      <w:bookmarkStart w:id="28"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212EF768" w14:textId="77777777" w:rsidR="00080512" w:rsidRPr="004D3578" w:rsidRDefault="00080512">
      <w:pPr>
        <w:pStyle w:val="Heading1"/>
      </w:pPr>
      <w:bookmarkStart w:id="29" w:name="_Toc51922598"/>
      <w:bookmarkStart w:id="30" w:name="_Toc59002824"/>
      <w:bookmarkStart w:id="31" w:name="_Toc138361989"/>
      <w:r w:rsidRPr="004D3578">
        <w:t>2</w:t>
      </w:r>
      <w:r w:rsidRPr="004D3578">
        <w:tab/>
        <w:t>References</w:t>
      </w:r>
      <w:bookmarkEnd w:id="25"/>
      <w:bookmarkEnd w:id="26"/>
      <w:bookmarkEnd w:id="27"/>
      <w:bookmarkEnd w:id="28"/>
      <w:bookmarkEnd w:id="29"/>
      <w:bookmarkEnd w:id="30"/>
      <w:bookmarkEnd w:id="31"/>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lastRenderedPageBreak/>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2" w:name="_Toc24562248"/>
      <w:bookmarkStart w:id="33" w:name="_Toc26195469"/>
      <w:bookmarkStart w:id="34" w:name="_Toc34396882"/>
      <w:bookmarkStart w:id="35"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36" w:name="_Toc51922599"/>
      <w:bookmarkStart w:id="37" w:name="_Toc59002825"/>
      <w:bookmarkStart w:id="38" w:name="_Toc138361990"/>
      <w:r w:rsidRPr="004D3578">
        <w:t>3</w:t>
      </w:r>
      <w:r w:rsidRPr="004D3578">
        <w:tab/>
        <w:t>Definitions</w:t>
      </w:r>
      <w:r w:rsidR="00602AEA">
        <w:t xml:space="preserve"> of terms, symbols and abbreviations</w:t>
      </w:r>
      <w:bookmarkEnd w:id="32"/>
      <w:bookmarkEnd w:id="33"/>
      <w:bookmarkEnd w:id="34"/>
      <w:bookmarkEnd w:id="35"/>
      <w:bookmarkEnd w:id="36"/>
      <w:bookmarkEnd w:id="37"/>
      <w:bookmarkEnd w:id="38"/>
    </w:p>
    <w:p w14:paraId="57552E4C" w14:textId="77777777" w:rsidR="00080512" w:rsidRPr="004D3578" w:rsidRDefault="00080512">
      <w:pPr>
        <w:pStyle w:val="Heading2"/>
      </w:pPr>
      <w:bookmarkStart w:id="39" w:name="_Toc24562249"/>
      <w:bookmarkStart w:id="40" w:name="_Toc26195470"/>
      <w:bookmarkStart w:id="41" w:name="_Toc34396883"/>
      <w:bookmarkStart w:id="42" w:name="_Toc45188477"/>
      <w:bookmarkStart w:id="43" w:name="_Toc51922600"/>
      <w:bookmarkStart w:id="44" w:name="_Toc59002826"/>
      <w:bookmarkStart w:id="45" w:name="_Toc138361991"/>
      <w:r w:rsidRPr="004D3578">
        <w:t>3.1</w:t>
      </w:r>
      <w:r w:rsidRPr="004D3578">
        <w:tab/>
      </w:r>
      <w:r w:rsidR="002B6339">
        <w:t>Terms</w:t>
      </w:r>
      <w:bookmarkEnd w:id="39"/>
      <w:bookmarkEnd w:id="40"/>
      <w:bookmarkEnd w:id="41"/>
      <w:bookmarkEnd w:id="42"/>
      <w:bookmarkEnd w:id="43"/>
      <w:bookmarkEnd w:id="44"/>
      <w:bookmarkEnd w:id="45"/>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lastRenderedPageBreak/>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46" w:name="_Toc24562250"/>
      <w:bookmarkStart w:id="47" w:name="_Toc26195471"/>
      <w:bookmarkStart w:id="48" w:name="_Toc34396884"/>
      <w:bookmarkStart w:id="49" w:name="_Toc45188478"/>
      <w:bookmarkStart w:id="50" w:name="_Toc51922601"/>
      <w:bookmarkStart w:id="51" w:name="_Toc59002827"/>
      <w:bookmarkStart w:id="52" w:name="_Toc138361992"/>
      <w:r w:rsidRPr="004D3578">
        <w:t>3.</w:t>
      </w:r>
      <w:r w:rsidR="00F87E0A">
        <w:t>2</w:t>
      </w:r>
      <w:r w:rsidRPr="004D3578">
        <w:tab/>
        <w:t>Abbreviations</w:t>
      </w:r>
      <w:bookmarkEnd w:id="46"/>
      <w:bookmarkEnd w:id="47"/>
      <w:bookmarkEnd w:id="48"/>
      <w:bookmarkEnd w:id="49"/>
      <w:bookmarkEnd w:id="50"/>
      <w:bookmarkEnd w:id="51"/>
      <w:bookmarkEnd w:id="52"/>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53" w:name="_Toc24562251"/>
      <w:bookmarkStart w:id="54" w:name="_Toc26195472"/>
      <w:bookmarkStart w:id="55" w:name="_Toc34396885"/>
      <w:bookmarkStart w:id="56" w:name="_Toc45188479"/>
      <w:bookmarkStart w:id="57" w:name="_Toc51922602"/>
      <w:bookmarkStart w:id="58" w:name="_Toc59002828"/>
      <w:bookmarkStart w:id="59" w:name="_Toc138361993"/>
      <w:r w:rsidRPr="004D3578">
        <w:t>4</w:t>
      </w:r>
      <w:r w:rsidRPr="004D3578">
        <w:tab/>
      </w:r>
      <w:r w:rsidR="00192074">
        <w:t>General</w:t>
      </w:r>
      <w:bookmarkEnd w:id="53"/>
      <w:bookmarkEnd w:id="54"/>
      <w:bookmarkEnd w:id="55"/>
      <w:bookmarkEnd w:id="56"/>
      <w:bookmarkEnd w:id="57"/>
      <w:bookmarkEnd w:id="58"/>
      <w:bookmarkEnd w:id="59"/>
    </w:p>
    <w:p w14:paraId="46B67A05" w14:textId="77777777" w:rsidR="00F2621F" w:rsidRPr="00C64357" w:rsidRDefault="00F2621F" w:rsidP="00F2621F">
      <w:pPr>
        <w:pStyle w:val="Heading2"/>
      </w:pPr>
      <w:bookmarkStart w:id="60" w:name="_Toc24562252"/>
      <w:bookmarkStart w:id="61" w:name="_Toc26195473"/>
      <w:bookmarkStart w:id="62" w:name="_Toc34396886"/>
      <w:bookmarkStart w:id="63" w:name="_Toc45188480"/>
      <w:bookmarkStart w:id="64" w:name="_Toc51922603"/>
      <w:bookmarkStart w:id="65" w:name="_Toc59002829"/>
      <w:bookmarkStart w:id="66" w:name="_Toc138361994"/>
      <w:r w:rsidRPr="00C64357">
        <w:t>4.1</w:t>
      </w:r>
      <w:r w:rsidRPr="00C64357">
        <w:tab/>
        <w:t>MCData overview</w:t>
      </w:r>
      <w:bookmarkEnd w:id="60"/>
      <w:bookmarkEnd w:id="61"/>
      <w:bookmarkEnd w:id="62"/>
      <w:bookmarkEnd w:id="63"/>
      <w:bookmarkEnd w:id="64"/>
      <w:bookmarkEnd w:id="65"/>
      <w:bookmarkEnd w:id="66"/>
    </w:p>
    <w:p w14:paraId="6173F83E" w14:textId="77777777" w:rsidR="00FD4C1E" w:rsidRPr="00C64357" w:rsidRDefault="00FD4C1E" w:rsidP="00FD4C1E">
      <w:bookmarkStart w:id="67"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lastRenderedPageBreak/>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68" w:name="_Toc24562253"/>
      <w:bookmarkStart w:id="69" w:name="_Toc26195474"/>
      <w:bookmarkStart w:id="70" w:name="_Toc34396887"/>
      <w:bookmarkStart w:id="71" w:name="_Toc45188481"/>
      <w:bookmarkStart w:id="72" w:name="_Toc51922604"/>
      <w:bookmarkStart w:id="73" w:name="_Toc59002830"/>
      <w:bookmarkStart w:id="74" w:name="_Toc138361995"/>
      <w:r w:rsidRPr="00C64357">
        <w:t>4.2</w:t>
      </w:r>
      <w:r w:rsidRPr="00C64357">
        <w:tab/>
        <w:t>Identity, URI and address assignments</w:t>
      </w:r>
      <w:bookmarkEnd w:id="67"/>
      <w:bookmarkEnd w:id="68"/>
      <w:bookmarkEnd w:id="69"/>
      <w:bookmarkEnd w:id="70"/>
      <w:bookmarkEnd w:id="71"/>
      <w:bookmarkEnd w:id="72"/>
      <w:bookmarkEnd w:id="73"/>
      <w:bookmarkEnd w:id="74"/>
    </w:p>
    <w:p w14:paraId="0CE430E0" w14:textId="77777777" w:rsidR="00B7123A" w:rsidRPr="00C64357" w:rsidRDefault="00B7123A" w:rsidP="00B7123A">
      <w:pPr>
        <w:pStyle w:val="Heading3"/>
      </w:pPr>
      <w:bookmarkStart w:id="75" w:name="_Toc18561776"/>
      <w:bookmarkStart w:id="76" w:name="_Toc24562254"/>
      <w:bookmarkStart w:id="77" w:name="_Toc26195475"/>
      <w:bookmarkStart w:id="78" w:name="_Toc34396888"/>
      <w:bookmarkStart w:id="79" w:name="_Toc45188482"/>
      <w:bookmarkStart w:id="80" w:name="_Toc51922605"/>
      <w:bookmarkStart w:id="81" w:name="_Toc59002831"/>
      <w:bookmarkStart w:id="82" w:name="_Toc9497404"/>
      <w:bookmarkStart w:id="83" w:name="_Toc138361996"/>
      <w:r w:rsidRPr="00C64357">
        <w:t>4.2</w:t>
      </w:r>
      <w:r w:rsidRPr="00C64357">
        <w:rPr>
          <w:rFonts w:eastAsia="Malgun Gothic"/>
        </w:rPr>
        <w:t>.1</w:t>
      </w:r>
      <w:r w:rsidRPr="00C64357">
        <w:tab/>
        <w:t>Public Service identities</w:t>
      </w:r>
      <w:bookmarkEnd w:id="75"/>
      <w:bookmarkEnd w:id="76"/>
      <w:bookmarkEnd w:id="77"/>
      <w:bookmarkEnd w:id="78"/>
      <w:bookmarkEnd w:id="79"/>
      <w:bookmarkEnd w:id="80"/>
      <w:bookmarkEnd w:id="81"/>
      <w:bookmarkEnd w:id="83"/>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84" w:name="_Toc24562255"/>
      <w:bookmarkStart w:id="85" w:name="_Toc26195476"/>
      <w:bookmarkStart w:id="86" w:name="_Toc34396889"/>
      <w:bookmarkStart w:id="87" w:name="_Toc45188483"/>
      <w:bookmarkStart w:id="88" w:name="_Toc51922606"/>
      <w:bookmarkStart w:id="89" w:name="_Toc59002832"/>
      <w:bookmarkStart w:id="90" w:name="_Toc18561777"/>
      <w:bookmarkStart w:id="91" w:name="_Toc138361997"/>
      <w:r>
        <w:rPr>
          <w:rFonts w:eastAsia="SimSun"/>
        </w:rPr>
        <w:t>4.2.2</w:t>
      </w:r>
      <w:r>
        <w:rPr>
          <w:rFonts w:eastAsia="SimSun"/>
        </w:rPr>
        <w:tab/>
      </w:r>
      <w:r w:rsidRPr="00A07E7A">
        <w:rPr>
          <w:rFonts w:eastAsia="SimSun"/>
        </w:rPr>
        <w:t>MCData session identity</w:t>
      </w:r>
      <w:bookmarkEnd w:id="84"/>
      <w:bookmarkEnd w:id="85"/>
      <w:bookmarkEnd w:id="86"/>
      <w:bookmarkEnd w:id="87"/>
      <w:bookmarkEnd w:id="88"/>
      <w:bookmarkEnd w:id="89"/>
      <w:bookmarkEnd w:id="91"/>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92" w:name="_Toc24562256"/>
      <w:bookmarkStart w:id="93" w:name="_Toc26195477"/>
      <w:bookmarkStart w:id="94" w:name="_Toc34396890"/>
      <w:bookmarkStart w:id="95" w:name="_Toc45188484"/>
      <w:bookmarkStart w:id="96" w:name="_Toc51922607"/>
      <w:bookmarkStart w:id="97" w:name="_Toc59002833"/>
      <w:bookmarkStart w:id="98" w:name="_Toc138361998"/>
      <w:r w:rsidRPr="00C64357">
        <w:rPr>
          <w:rFonts w:eastAsia="SimSun"/>
        </w:rPr>
        <w:t>4.2.3</w:t>
      </w:r>
      <w:r w:rsidRPr="00C64357">
        <w:rPr>
          <w:rFonts w:eastAsia="SimSun"/>
        </w:rPr>
        <w:tab/>
        <w:t>MCData client ID</w:t>
      </w:r>
      <w:bookmarkEnd w:id="90"/>
      <w:bookmarkEnd w:id="92"/>
      <w:bookmarkEnd w:id="93"/>
      <w:bookmarkEnd w:id="94"/>
      <w:bookmarkEnd w:id="95"/>
      <w:bookmarkEnd w:id="96"/>
      <w:bookmarkEnd w:id="97"/>
      <w:bookmarkEnd w:id="98"/>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99" w:name="_Toc24562257"/>
      <w:bookmarkStart w:id="100" w:name="_Toc26195478"/>
      <w:bookmarkStart w:id="101" w:name="_Toc34396891"/>
      <w:bookmarkStart w:id="102" w:name="_Toc45188485"/>
      <w:bookmarkStart w:id="103" w:name="_Toc51922608"/>
      <w:bookmarkStart w:id="104" w:name="_Toc59002834"/>
      <w:bookmarkStart w:id="105" w:name="_Toc138361999"/>
      <w:r>
        <w:rPr>
          <w:rFonts w:eastAsia="SimSun"/>
        </w:rPr>
        <w:t>4.</w:t>
      </w:r>
      <w:r w:rsidR="00EB0B1F">
        <w:rPr>
          <w:rFonts w:eastAsia="SimSun"/>
        </w:rPr>
        <w:t>3</w:t>
      </w:r>
      <w:r>
        <w:rPr>
          <w:rFonts w:eastAsia="SimSun"/>
        </w:rPr>
        <w:tab/>
        <w:t>Emergency alerts</w:t>
      </w:r>
      <w:bookmarkEnd w:id="99"/>
      <w:bookmarkEnd w:id="100"/>
      <w:bookmarkEnd w:id="101"/>
      <w:bookmarkEnd w:id="102"/>
      <w:bookmarkEnd w:id="103"/>
      <w:bookmarkEnd w:id="104"/>
      <w:bookmarkEnd w:id="105"/>
    </w:p>
    <w:p w14:paraId="0CEEAC24" w14:textId="24C21533" w:rsidR="006352B4" w:rsidRDefault="006352B4" w:rsidP="006352B4">
      <w:pPr>
        <w:rPr>
          <w:noProof/>
        </w:rPr>
      </w:pPr>
      <w:bookmarkStart w:id="106" w:name="_Toc24562258"/>
      <w:bookmarkStart w:id="107" w:name="_Toc26195479"/>
      <w:bookmarkStart w:id="108" w:name="_Toc34396892"/>
      <w:bookmarkStart w:id="109" w:name="_Toc45188486"/>
      <w:bookmarkStart w:id="110" w:name="_Toc51922609"/>
      <w:bookmarkStart w:id="111"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12" w:name="_Toc138362000"/>
      <w:r>
        <w:rPr>
          <w:rFonts w:eastAsia="SimSun"/>
        </w:rPr>
        <w:lastRenderedPageBreak/>
        <w:t>4.4</w:t>
      </w:r>
      <w:r w:rsidR="00F71E66">
        <w:rPr>
          <w:rFonts w:eastAsia="SimSun"/>
        </w:rPr>
        <w:tab/>
        <w:t>MCData p</w:t>
      </w:r>
      <w:r w:rsidR="00F2621F" w:rsidRPr="00C64357">
        <w:rPr>
          <w:rFonts w:eastAsia="SimSun"/>
        </w:rPr>
        <w:t>rotocol</w:t>
      </w:r>
      <w:bookmarkEnd w:id="82"/>
      <w:bookmarkEnd w:id="106"/>
      <w:bookmarkEnd w:id="107"/>
      <w:bookmarkEnd w:id="108"/>
      <w:bookmarkEnd w:id="109"/>
      <w:bookmarkEnd w:id="110"/>
      <w:bookmarkEnd w:id="111"/>
      <w:bookmarkEnd w:id="112"/>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13" w:name="_Toc24562259"/>
      <w:bookmarkStart w:id="114" w:name="_Toc26195480"/>
      <w:bookmarkStart w:id="115" w:name="_Toc34396893"/>
      <w:bookmarkStart w:id="116" w:name="_Toc45188487"/>
      <w:bookmarkStart w:id="117" w:name="_Toc51922610"/>
      <w:bookmarkStart w:id="118" w:name="_Toc59002836"/>
      <w:bookmarkStart w:id="119" w:name="_Toc138362001"/>
      <w:r>
        <w:rPr>
          <w:noProof/>
        </w:rPr>
        <w:t>4.5</w:t>
      </w:r>
      <w:r w:rsidR="00F2621F" w:rsidRPr="00C64357">
        <w:rPr>
          <w:noProof/>
        </w:rPr>
        <w:tab/>
        <w:t>Protection of sensitive XML application data</w:t>
      </w:r>
      <w:bookmarkEnd w:id="113"/>
      <w:bookmarkEnd w:id="114"/>
      <w:bookmarkEnd w:id="115"/>
      <w:bookmarkEnd w:id="116"/>
      <w:bookmarkEnd w:id="117"/>
      <w:bookmarkEnd w:id="118"/>
      <w:bookmarkEnd w:id="119"/>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20" w:name="_Toc9497406"/>
      <w:bookmarkStart w:id="121" w:name="_Toc24562260"/>
      <w:bookmarkStart w:id="122" w:name="_Toc26195481"/>
      <w:bookmarkStart w:id="123" w:name="_Toc34396894"/>
      <w:bookmarkStart w:id="124" w:name="_Toc45188488"/>
      <w:bookmarkStart w:id="125" w:name="_Toc51922611"/>
      <w:bookmarkStart w:id="126" w:name="_Toc59002837"/>
      <w:bookmarkStart w:id="127" w:name="_Toc138362002"/>
      <w:r>
        <w:rPr>
          <w:noProof/>
        </w:rPr>
        <w:t>4.6</w:t>
      </w:r>
      <w:r w:rsidR="00F2621F" w:rsidRPr="00C64357">
        <w:rPr>
          <w:noProof/>
        </w:rPr>
        <w:tab/>
        <w:t>Protection of TLV signalling and media content</w:t>
      </w:r>
      <w:bookmarkEnd w:id="120"/>
      <w:bookmarkEnd w:id="121"/>
      <w:bookmarkEnd w:id="122"/>
      <w:bookmarkEnd w:id="123"/>
      <w:bookmarkEnd w:id="124"/>
      <w:bookmarkEnd w:id="125"/>
      <w:bookmarkEnd w:id="126"/>
      <w:bookmarkEnd w:id="127"/>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lastRenderedPageBreak/>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28" w:name="_Toc9497407"/>
      <w:bookmarkStart w:id="129" w:name="_Toc24562261"/>
      <w:bookmarkStart w:id="130" w:name="_Toc26195482"/>
      <w:bookmarkStart w:id="131" w:name="_Toc34396895"/>
      <w:bookmarkStart w:id="132" w:name="_Toc45188489"/>
      <w:bookmarkStart w:id="133" w:name="_Toc51922612"/>
      <w:bookmarkStart w:id="134" w:name="_Toc59002838"/>
      <w:bookmarkStart w:id="135" w:name="_Toc138362003"/>
      <w:r>
        <w:rPr>
          <w:rFonts w:eastAsia="SimSun"/>
        </w:rPr>
        <w:t>4.7</w:t>
      </w:r>
      <w:r w:rsidR="00F71E66">
        <w:rPr>
          <w:rFonts w:eastAsia="SimSun"/>
        </w:rPr>
        <w:tab/>
        <w:t>Warning H</w:t>
      </w:r>
      <w:r w:rsidR="00F2621F" w:rsidRPr="00C64357">
        <w:rPr>
          <w:rFonts w:eastAsia="SimSun"/>
        </w:rPr>
        <w:t>eader Field</w:t>
      </w:r>
      <w:bookmarkEnd w:id="128"/>
      <w:bookmarkEnd w:id="129"/>
      <w:bookmarkEnd w:id="130"/>
      <w:bookmarkEnd w:id="131"/>
      <w:bookmarkEnd w:id="132"/>
      <w:bookmarkEnd w:id="133"/>
      <w:bookmarkEnd w:id="134"/>
      <w:bookmarkEnd w:id="135"/>
    </w:p>
    <w:p w14:paraId="3E5E4D7A" w14:textId="77777777" w:rsidR="0036391B" w:rsidRPr="00C64357" w:rsidRDefault="0036391B" w:rsidP="0036391B">
      <w:pPr>
        <w:pStyle w:val="Heading3"/>
        <w:rPr>
          <w:rFonts w:eastAsia="SimSun"/>
        </w:rPr>
      </w:pPr>
      <w:bookmarkStart w:id="136" w:name="_Toc18561782"/>
      <w:bookmarkStart w:id="137" w:name="_Toc24562262"/>
      <w:bookmarkStart w:id="138" w:name="_Toc26195483"/>
      <w:bookmarkStart w:id="139" w:name="_Toc34396896"/>
      <w:bookmarkStart w:id="140" w:name="_Toc45188490"/>
      <w:bookmarkStart w:id="141" w:name="_Toc51922613"/>
      <w:bookmarkStart w:id="142" w:name="_Toc59002839"/>
      <w:bookmarkStart w:id="143" w:name="_Toc138362004"/>
      <w:r>
        <w:rPr>
          <w:rFonts w:eastAsia="SimSun"/>
        </w:rPr>
        <w:t>4.7</w:t>
      </w:r>
      <w:r w:rsidRPr="00C64357">
        <w:rPr>
          <w:rFonts w:eastAsia="SimSun"/>
        </w:rPr>
        <w:t>.1</w:t>
      </w:r>
      <w:r w:rsidRPr="00C64357">
        <w:rPr>
          <w:rFonts w:eastAsia="SimSun"/>
        </w:rPr>
        <w:tab/>
        <w:t>General</w:t>
      </w:r>
      <w:bookmarkEnd w:id="136"/>
      <w:bookmarkEnd w:id="137"/>
      <w:bookmarkEnd w:id="138"/>
      <w:bookmarkEnd w:id="139"/>
      <w:bookmarkEnd w:id="140"/>
      <w:bookmarkEnd w:id="141"/>
      <w:bookmarkEnd w:id="142"/>
      <w:bookmarkEnd w:id="143"/>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8518D2D" w:rsidR="0036391B" w:rsidRDefault="0036391B" w:rsidP="0036391B">
      <w:pPr>
        <w:pStyle w:val="Heading3"/>
      </w:pPr>
      <w:bookmarkStart w:id="144" w:name="_Toc18561783"/>
      <w:bookmarkStart w:id="145" w:name="_Toc24562263"/>
      <w:bookmarkStart w:id="146" w:name="_Toc26195484"/>
      <w:bookmarkStart w:id="147" w:name="_Toc34396897"/>
      <w:bookmarkStart w:id="148" w:name="_Toc45188491"/>
      <w:bookmarkStart w:id="149" w:name="_Toc51922614"/>
      <w:bookmarkStart w:id="150" w:name="_Toc59002840"/>
      <w:bookmarkStart w:id="151" w:name="_Toc138362005"/>
      <w:r>
        <w:t>4.7</w:t>
      </w:r>
      <w:r w:rsidRPr="00C64357">
        <w:t>.2</w:t>
      </w:r>
      <w:r w:rsidRPr="00C64357">
        <w:tab/>
        <w:t>Warning texts</w:t>
      </w:r>
      <w:bookmarkEnd w:id="144"/>
      <w:bookmarkEnd w:id="145"/>
      <w:bookmarkEnd w:id="146"/>
      <w:bookmarkEnd w:id="147"/>
      <w:bookmarkEnd w:id="148"/>
      <w:bookmarkEnd w:id="149"/>
      <w:bookmarkEnd w:id="150"/>
      <w:bookmarkEnd w:id="151"/>
    </w:p>
    <w:p w14:paraId="7CBA32B9" w14:textId="4DCFCFC4" w:rsidR="00852F01" w:rsidRDefault="00852F01" w:rsidP="00852F01">
      <w:r w:rsidRPr="00FE4D65">
        <w:t>Warning texts specified in table</w:t>
      </w:r>
      <w:r>
        <w:t> </w:t>
      </w:r>
      <w:r w:rsidRPr="00FE4D65">
        <w:t>4.</w:t>
      </w:r>
      <w:r>
        <w:t>7</w:t>
      </w:r>
      <w:r w:rsidRPr="00FE4D65">
        <w:t>.2-1 for interworking are used, in conjunction with existing warning texts</w:t>
      </w:r>
      <w:r>
        <w:t xml:space="preserve"> as</w:t>
      </w:r>
      <w:r w:rsidRPr="00FE4D65">
        <w:t xml:space="preserve"> </w:t>
      </w:r>
      <w:r w:rsidRPr="00C64357">
        <w:t>specified in 3GPP TS 24.282 [82].</w:t>
      </w:r>
    </w:p>
    <w:p w14:paraId="34D86328" w14:textId="77777777" w:rsidR="00852F01" w:rsidRPr="00FE4D65" w:rsidRDefault="00852F01" w:rsidP="00852F01">
      <w:pPr>
        <w:pStyle w:val="TH"/>
        <w:rPr>
          <w:lang w:val="fr-FR"/>
        </w:rPr>
      </w:pPr>
      <w:r w:rsidRPr="00FE4D65">
        <w:rPr>
          <w:lang w:val="fr-FR"/>
        </w:rPr>
        <w:t>Table 4.</w:t>
      </w:r>
      <w:r>
        <w:rPr>
          <w:lang w:val="fr-FR"/>
        </w:rPr>
        <w:t>7</w:t>
      </w:r>
      <w:r w:rsidRPr="00FE4D65">
        <w:rPr>
          <w:lang w:val="fr-FR"/>
        </w:rPr>
        <w:t>.2-1: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52F01" w:rsidRPr="00FE4D65" w14:paraId="62902858"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6C60B4C5" w14:textId="77777777" w:rsidR="00852F01" w:rsidRPr="00FE4D65" w:rsidRDefault="00852F01" w:rsidP="000E66FB">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5503CF18" w14:textId="77777777" w:rsidR="00852F01" w:rsidRPr="00FE4D65" w:rsidRDefault="00852F01" w:rsidP="000E66FB">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0E2CAA5B" w14:textId="77777777" w:rsidR="00852F01" w:rsidRPr="00FE4D65" w:rsidRDefault="00852F01" w:rsidP="000E66FB">
            <w:pPr>
              <w:pStyle w:val="TAH"/>
              <w:rPr>
                <w:lang w:val="fr-FR"/>
              </w:rPr>
            </w:pPr>
            <w:r w:rsidRPr="00FE4D65">
              <w:rPr>
                <w:lang w:val="fr-FR"/>
              </w:rPr>
              <w:t>Description</w:t>
            </w:r>
          </w:p>
        </w:tc>
      </w:tr>
      <w:tr w:rsidR="00852F01" w:rsidRPr="00FE4D65" w14:paraId="3608F87B"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4F689627" w14:textId="77777777" w:rsidR="00852F01" w:rsidRPr="00FE4D65" w:rsidRDefault="00852F01" w:rsidP="000E66FB">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7A553C5E" w14:textId="77777777" w:rsidR="00852F01" w:rsidRPr="00FE4D65" w:rsidRDefault="00852F01" w:rsidP="000E66FB">
            <w:pPr>
              <w:pStyle w:val="TAL"/>
              <w:rPr>
                <w:lang w:val="fr-FR"/>
              </w:rPr>
            </w:pPr>
            <w:r>
              <w:rPr>
                <w:lang w:val="fr-FR"/>
              </w:rPr>
              <w:t>LMR system does not support r</w:t>
            </w:r>
            <w:r w:rsidRPr="0008713F">
              <w:rPr>
                <w:lang w:val="fr-FR"/>
              </w:rPr>
              <w:t>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32F9D910" w14:textId="77777777" w:rsidR="00852F01" w:rsidRPr="0008713F" w:rsidRDefault="00852F01" w:rsidP="000E66FB">
            <w:pPr>
              <w:pStyle w:val="TAL"/>
              <w:rPr>
                <w:bCs/>
                <w:lang w:val="fr-FR"/>
              </w:rPr>
            </w:pPr>
            <w:r w:rsidRPr="0008713F">
              <w:rPr>
                <w:bCs/>
                <w:lang w:val="fr-FR"/>
              </w:rPr>
              <w:t xml:space="preserve">An </w:t>
            </w:r>
            <w:r>
              <w:rPr>
                <w:bCs/>
                <w:lang w:val="fr-FR"/>
              </w:rPr>
              <w:t>application has been requested that is not supported in the LMR system.</w:t>
            </w:r>
          </w:p>
        </w:tc>
      </w:tr>
      <w:tr w:rsidR="00852F01" w:rsidRPr="00FE4D65" w14:paraId="3931094C"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11314CF8" w14:textId="77777777" w:rsidR="00852F01" w:rsidRPr="00FE4D65" w:rsidRDefault="00852F01" w:rsidP="000E66FB">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2B62881B" w14:textId="77777777" w:rsidR="00852F01" w:rsidRPr="00FE4D65" w:rsidRDefault="00852F01" w:rsidP="000E66FB">
            <w:pPr>
              <w:pStyle w:val="TAL"/>
              <w:rPr>
                <w:lang w:val="fr-FR"/>
              </w:rPr>
            </w:pPr>
            <w:r>
              <w:rPr>
                <w:lang w:val="fr-FR"/>
              </w:rPr>
              <w:t>LMR system does</w:t>
            </w:r>
            <w:r w:rsidRPr="0008713F">
              <w:rPr>
                <w:lang w:val="fr-FR"/>
              </w:rPr>
              <w:t xml:space="preserve"> not </w:t>
            </w:r>
            <w:r>
              <w:rPr>
                <w:lang w:val="fr-FR"/>
              </w:rPr>
              <w:t>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E0C4E9E" w14:textId="77777777" w:rsidR="00852F01" w:rsidRPr="00FE4D65" w:rsidRDefault="00852F01" w:rsidP="000E66FB">
            <w:pPr>
              <w:pStyle w:val="TAL"/>
              <w:rPr>
                <w:lang w:val="fr-FR"/>
              </w:rPr>
            </w:pPr>
            <w:r>
              <w:rPr>
                <w:lang w:val="fr-FR"/>
              </w:rPr>
              <w:t>A disposition notification has been requested for an application for which the LMR system does not support disposition notifications.</w:t>
            </w:r>
          </w:p>
        </w:tc>
      </w:tr>
    </w:tbl>
    <w:p w14:paraId="6BA1E976" w14:textId="77777777" w:rsidR="00852F01" w:rsidRPr="00852F01" w:rsidRDefault="00852F01" w:rsidP="002F197A"/>
    <w:p w14:paraId="7DE2AA37" w14:textId="77777777" w:rsidR="00C20887" w:rsidRPr="000B4518" w:rsidRDefault="00C20887" w:rsidP="00C20887">
      <w:pPr>
        <w:pStyle w:val="Heading1"/>
      </w:pPr>
      <w:bookmarkStart w:id="152" w:name="_Toc533169361"/>
      <w:bookmarkStart w:id="153" w:name="_Toc4600252"/>
      <w:bookmarkStart w:id="154" w:name="_Toc24562264"/>
      <w:bookmarkStart w:id="155" w:name="_Toc26195485"/>
      <w:bookmarkStart w:id="156" w:name="_Toc34396898"/>
      <w:bookmarkStart w:id="157" w:name="_Toc45188492"/>
      <w:bookmarkStart w:id="158" w:name="_Toc51922615"/>
      <w:bookmarkStart w:id="159" w:name="_Toc59002841"/>
      <w:bookmarkStart w:id="160" w:name="_Toc138362006"/>
      <w:r w:rsidRPr="000B4518">
        <w:t>5</w:t>
      </w:r>
      <w:r w:rsidRPr="000B4518">
        <w:tab/>
      </w:r>
      <w:bookmarkEnd w:id="152"/>
      <w:bookmarkEnd w:id="153"/>
      <w:r w:rsidR="007F0D59">
        <w:t>Roles</w:t>
      </w:r>
      <w:bookmarkEnd w:id="154"/>
      <w:bookmarkEnd w:id="155"/>
      <w:bookmarkEnd w:id="156"/>
      <w:bookmarkEnd w:id="157"/>
      <w:bookmarkEnd w:id="158"/>
      <w:bookmarkEnd w:id="159"/>
      <w:bookmarkEnd w:id="160"/>
    </w:p>
    <w:p w14:paraId="7BA9056D" w14:textId="77777777" w:rsidR="00F2621F" w:rsidRPr="00C64357" w:rsidRDefault="00F2621F" w:rsidP="00F2621F">
      <w:pPr>
        <w:pStyle w:val="Heading2"/>
      </w:pPr>
      <w:bookmarkStart w:id="161" w:name="_Toc9497411"/>
      <w:bookmarkStart w:id="162" w:name="_Toc24562265"/>
      <w:bookmarkStart w:id="163" w:name="_Toc26195486"/>
      <w:bookmarkStart w:id="164" w:name="_Toc34396899"/>
      <w:bookmarkStart w:id="165" w:name="_Toc45188493"/>
      <w:bookmarkStart w:id="166" w:name="_Toc51922616"/>
      <w:bookmarkStart w:id="167" w:name="_Toc59002842"/>
      <w:bookmarkStart w:id="168" w:name="_Toc138362007"/>
      <w:r w:rsidRPr="00C64357">
        <w:t>5.1</w:t>
      </w:r>
      <w:r w:rsidRPr="00C64357">
        <w:tab/>
        <w:t>Introduction</w:t>
      </w:r>
      <w:bookmarkEnd w:id="161"/>
      <w:bookmarkEnd w:id="162"/>
      <w:bookmarkEnd w:id="163"/>
      <w:bookmarkEnd w:id="164"/>
      <w:bookmarkEnd w:id="165"/>
      <w:bookmarkEnd w:id="166"/>
      <w:bookmarkEnd w:id="167"/>
      <w:bookmarkEnd w:id="168"/>
    </w:p>
    <w:p w14:paraId="1E4213C5" w14:textId="77777777" w:rsidR="005A1C95" w:rsidRDefault="005A1C95" w:rsidP="005A1C95">
      <w:bookmarkStart w:id="169"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70" w:name="_Toc24562266"/>
      <w:bookmarkStart w:id="171" w:name="_Toc26195487"/>
      <w:bookmarkStart w:id="172" w:name="_Toc34396900"/>
      <w:bookmarkStart w:id="173" w:name="_Toc45188494"/>
      <w:bookmarkStart w:id="174" w:name="_Toc51922617"/>
      <w:bookmarkStart w:id="175" w:name="_Toc59002843"/>
      <w:bookmarkStart w:id="176" w:name="_Toc138362008"/>
      <w:r>
        <w:t>5.2</w:t>
      </w:r>
      <w:r w:rsidR="00F2621F" w:rsidRPr="00C64357">
        <w:tab/>
        <w:t>IWF</w:t>
      </w:r>
      <w:bookmarkEnd w:id="169"/>
      <w:bookmarkEnd w:id="170"/>
      <w:bookmarkEnd w:id="171"/>
      <w:bookmarkEnd w:id="172"/>
      <w:bookmarkEnd w:id="173"/>
      <w:bookmarkEnd w:id="174"/>
      <w:bookmarkEnd w:id="175"/>
      <w:bookmarkEnd w:id="176"/>
    </w:p>
    <w:p w14:paraId="78832C78" w14:textId="77777777" w:rsidR="00264159" w:rsidRPr="00C64357" w:rsidRDefault="00264159" w:rsidP="00264159">
      <w:pPr>
        <w:pStyle w:val="Heading3"/>
      </w:pPr>
      <w:bookmarkStart w:id="177" w:name="_Toc18561787"/>
      <w:bookmarkStart w:id="178" w:name="_Toc24562267"/>
      <w:bookmarkStart w:id="179" w:name="_Toc26195488"/>
      <w:bookmarkStart w:id="180" w:name="_Toc34396901"/>
      <w:bookmarkStart w:id="181" w:name="_Toc45188495"/>
      <w:bookmarkStart w:id="182" w:name="_Toc51922618"/>
      <w:bookmarkStart w:id="183" w:name="_Toc59002844"/>
      <w:bookmarkStart w:id="184" w:name="_Toc525219760"/>
      <w:bookmarkStart w:id="185" w:name="_Toc9497415"/>
      <w:bookmarkStart w:id="186" w:name="_Toc138362009"/>
      <w:r>
        <w:t>5.2</w:t>
      </w:r>
      <w:r w:rsidRPr="00C64357">
        <w:t>.1</w:t>
      </w:r>
      <w:r w:rsidRPr="00C64357">
        <w:tab/>
        <w:t>General</w:t>
      </w:r>
      <w:bookmarkEnd w:id="177"/>
      <w:bookmarkEnd w:id="178"/>
      <w:bookmarkEnd w:id="179"/>
      <w:bookmarkEnd w:id="180"/>
      <w:bookmarkEnd w:id="181"/>
      <w:bookmarkEnd w:id="182"/>
      <w:bookmarkEnd w:id="183"/>
      <w:bookmarkEnd w:id="186"/>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lastRenderedPageBreak/>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87" w:name="_Toc18561788"/>
      <w:bookmarkStart w:id="188" w:name="_Toc24562268"/>
      <w:bookmarkStart w:id="189" w:name="_Toc26195489"/>
      <w:bookmarkStart w:id="190" w:name="_Toc34396902"/>
      <w:bookmarkStart w:id="191" w:name="_Toc45188496"/>
      <w:bookmarkStart w:id="192" w:name="_Toc51922619"/>
      <w:bookmarkStart w:id="193" w:name="_Toc59002845"/>
      <w:bookmarkStart w:id="194" w:name="_Toc138362010"/>
      <w:r>
        <w:t>5.2</w:t>
      </w:r>
      <w:r w:rsidRPr="00C64357">
        <w:t>.1</w:t>
      </w:r>
      <w:r>
        <w:t>A</w:t>
      </w:r>
      <w:r w:rsidRPr="00C64357">
        <w:tab/>
        <w:t>SIP failure case</w:t>
      </w:r>
      <w:bookmarkEnd w:id="187"/>
      <w:bookmarkEnd w:id="188"/>
      <w:bookmarkEnd w:id="189"/>
      <w:bookmarkEnd w:id="190"/>
      <w:bookmarkEnd w:id="191"/>
      <w:bookmarkEnd w:id="192"/>
      <w:bookmarkEnd w:id="193"/>
      <w:bookmarkEnd w:id="194"/>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195" w:name="_Toc24562269"/>
      <w:bookmarkStart w:id="196" w:name="_Toc26195490"/>
      <w:bookmarkStart w:id="197" w:name="_Toc34396903"/>
      <w:bookmarkStart w:id="198" w:name="_Toc45188497"/>
      <w:bookmarkStart w:id="199" w:name="_Toc51922620"/>
      <w:bookmarkStart w:id="200" w:name="_Toc59002846"/>
      <w:bookmarkStart w:id="201" w:name="_Toc138362011"/>
      <w:r>
        <w:t>6</w:t>
      </w:r>
      <w:r>
        <w:tab/>
        <w:t>Common</w:t>
      </w:r>
      <w:r w:rsidR="00F2621F">
        <w:t xml:space="preserve"> procedures</w:t>
      </w:r>
      <w:bookmarkEnd w:id="184"/>
      <w:bookmarkEnd w:id="185"/>
      <w:bookmarkEnd w:id="195"/>
      <w:bookmarkEnd w:id="196"/>
      <w:bookmarkEnd w:id="197"/>
      <w:bookmarkEnd w:id="198"/>
      <w:bookmarkEnd w:id="199"/>
      <w:bookmarkEnd w:id="200"/>
      <w:bookmarkEnd w:id="201"/>
    </w:p>
    <w:p w14:paraId="3402ACDB" w14:textId="77777777" w:rsidR="00DC712D" w:rsidRDefault="00DC712D" w:rsidP="00DC712D">
      <w:pPr>
        <w:pStyle w:val="Heading2"/>
      </w:pPr>
      <w:bookmarkStart w:id="202" w:name="_Toc9497416"/>
      <w:bookmarkStart w:id="203" w:name="_Toc24562270"/>
      <w:bookmarkStart w:id="204" w:name="_Toc26195491"/>
      <w:bookmarkStart w:id="205" w:name="_Toc34396904"/>
      <w:bookmarkStart w:id="206" w:name="_Toc45188498"/>
      <w:bookmarkStart w:id="207" w:name="_Toc51922621"/>
      <w:bookmarkStart w:id="208" w:name="_Toc59002847"/>
      <w:bookmarkStart w:id="209" w:name="_Toc138362012"/>
      <w:r>
        <w:t>6.1</w:t>
      </w:r>
      <w:r>
        <w:tab/>
        <w:t>Introduction</w:t>
      </w:r>
      <w:bookmarkEnd w:id="202"/>
      <w:bookmarkEnd w:id="203"/>
      <w:bookmarkEnd w:id="204"/>
      <w:bookmarkEnd w:id="205"/>
      <w:bookmarkEnd w:id="206"/>
      <w:bookmarkEnd w:id="207"/>
      <w:bookmarkEnd w:id="208"/>
      <w:bookmarkEnd w:id="209"/>
    </w:p>
    <w:p w14:paraId="65AE10EB" w14:textId="77777777" w:rsidR="00477EFA" w:rsidRPr="00477EFA" w:rsidRDefault="00477EFA" w:rsidP="00477EFA">
      <w:r>
        <w:t>This clause describes the IWF procedures for MCData.</w:t>
      </w:r>
    </w:p>
    <w:p w14:paraId="61CBEC86" w14:textId="77777777" w:rsidR="00CF4721" w:rsidRDefault="00CF4721" w:rsidP="00CF4721">
      <w:pPr>
        <w:pStyle w:val="Heading2"/>
      </w:pPr>
      <w:bookmarkStart w:id="210" w:name="_Toc24562271"/>
      <w:bookmarkStart w:id="211" w:name="_Toc26195492"/>
      <w:bookmarkStart w:id="212" w:name="_Toc34396905"/>
      <w:bookmarkStart w:id="213" w:name="_Toc45188499"/>
      <w:bookmarkStart w:id="214" w:name="_Toc51922622"/>
      <w:bookmarkStart w:id="215" w:name="_Toc59002848"/>
      <w:bookmarkStart w:id="216" w:name="_Toc18561791"/>
      <w:bookmarkStart w:id="217" w:name="_Toc533145665"/>
      <w:bookmarkStart w:id="218" w:name="_Toc9497419"/>
      <w:bookmarkStart w:id="219" w:name="_Toc138362013"/>
      <w:r>
        <w:lastRenderedPageBreak/>
        <w:t>6.2</w:t>
      </w:r>
      <w:r>
        <w:tab/>
        <w:t xml:space="preserve">IWF performing the participating role </w:t>
      </w:r>
      <w:r w:rsidRPr="00F71E66">
        <w:t>procedures</w:t>
      </w:r>
      <w:bookmarkEnd w:id="210"/>
      <w:bookmarkEnd w:id="211"/>
      <w:bookmarkEnd w:id="212"/>
      <w:bookmarkEnd w:id="213"/>
      <w:bookmarkEnd w:id="214"/>
      <w:bookmarkEnd w:id="215"/>
      <w:bookmarkEnd w:id="219"/>
    </w:p>
    <w:p w14:paraId="673DB2C2" w14:textId="77777777" w:rsidR="00CF4721" w:rsidRPr="00CC327D" w:rsidRDefault="00CF4721" w:rsidP="00CF4721">
      <w:pPr>
        <w:pStyle w:val="Heading3"/>
        <w:rPr>
          <w:rFonts w:eastAsia="SimSun"/>
        </w:rPr>
      </w:pPr>
      <w:bookmarkStart w:id="220" w:name="_Toc24562272"/>
      <w:bookmarkStart w:id="221" w:name="_Toc26195493"/>
      <w:bookmarkStart w:id="222" w:name="_Toc34396906"/>
      <w:bookmarkStart w:id="223" w:name="_Toc45188500"/>
      <w:bookmarkStart w:id="224" w:name="_Toc51922623"/>
      <w:bookmarkStart w:id="225" w:name="_Toc59002849"/>
      <w:bookmarkStart w:id="226" w:name="_Toc138362014"/>
      <w:r w:rsidRPr="00CC327D">
        <w:rPr>
          <w:rFonts w:eastAsia="SimSun"/>
        </w:rPr>
        <w:t>6.2.</w:t>
      </w:r>
      <w:r>
        <w:rPr>
          <w:rFonts w:eastAsia="SimSun"/>
        </w:rPr>
        <w:t>1</w:t>
      </w:r>
      <w:r w:rsidRPr="00CC327D">
        <w:rPr>
          <w:rFonts w:eastAsia="SimSun"/>
        </w:rPr>
        <w:tab/>
      </w:r>
      <w:r>
        <w:rPr>
          <w:rFonts w:eastAsia="SimSun"/>
        </w:rPr>
        <w:t>Void</w:t>
      </w:r>
      <w:bookmarkEnd w:id="220"/>
      <w:bookmarkEnd w:id="221"/>
      <w:bookmarkEnd w:id="222"/>
      <w:bookmarkEnd w:id="223"/>
      <w:bookmarkEnd w:id="224"/>
      <w:bookmarkEnd w:id="225"/>
      <w:bookmarkEnd w:id="226"/>
    </w:p>
    <w:p w14:paraId="44FFB3C3" w14:textId="77777777" w:rsidR="00CF4721" w:rsidRPr="00CC327D" w:rsidRDefault="00CF4721" w:rsidP="00CF4721">
      <w:pPr>
        <w:pStyle w:val="Heading3"/>
        <w:rPr>
          <w:rFonts w:eastAsia="SimSun"/>
        </w:rPr>
      </w:pPr>
      <w:bookmarkStart w:id="227" w:name="_Toc24562273"/>
      <w:bookmarkStart w:id="228" w:name="_Toc26195494"/>
      <w:bookmarkStart w:id="229" w:name="_Toc34396907"/>
      <w:bookmarkStart w:id="230" w:name="_Toc45188501"/>
      <w:bookmarkStart w:id="231" w:name="_Toc51922624"/>
      <w:bookmarkStart w:id="232" w:name="_Toc59002850"/>
      <w:bookmarkStart w:id="233" w:name="_Toc138362015"/>
      <w:r w:rsidRPr="00CC327D">
        <w:rPr>
          <w:rFonts w:eastAsia="SimSun"/>
        </w:rPr>
        <w:t>6.2.2</w:t>
      </w:r>
      <w:r w:rsidRPr="00CC327D">
        <w:rPr>
          <w:rFonts w:eastAsia="SimSun"/>
        </w:rPr>
        <w:tab/>
        <w:t>MCData conversation items</w:t>
      </w:r>
      <w:bookmarkEnd w:id="216"/>
      <w:bookmarkEnd w:id="227"/>
      <w:bookmarkEnd w:id="228"/>
      <w:bookmarkEnd w:id="229"/>
      <w:bookmarkEnd w:id="230"/>
      <w:bookmarkEnd w:id="231"/>
      <w:bookmarkEnd w:id="232"/>
      <w:bookmarkEnd w:id="233"/>
    </w:p>
    <w:p w14:paraId="20A02046" w14:textId="77777777" w:rsidR="00CF4721" w:rsidRPr="00CC327D" w:rsidRDefault="00CF4721" w:rsidP="00CF4721">
      <w:pPr>
        <w:pStyle w:val="Heading4"/>
        <w:rPr>
          <w:rFonts w:eastAsia="SimSun"/>
        </w:rPr>
      </w:pPr>
      <w:bookmarkStart w:id="234" w:name="_Toc525219766"/>
      <w:bookmarkStart w:id="235" w:name="_Toc18561792"/>
      <w:bookmarkStart w:id="236" w:name="_Toc24562274"/>
      <w:bookmarkStart w:id="237" w:name="_Toc26195495"/>
      <w:bookmarkStart w:id="238" w:name="_Toc34396908"/>
      <w:bookmarkStart w:id="239" w:name="_Toc45188502"/>
      <w:bookmarkStart w:id="240" w:name="_Toc51922625"/>
      <w:bookmarkStart w:id="241" w:name="_Toc59002851"/>
      <w:bookmarkStart w:id="242" w:name="_Toc138362016"/>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4"/>
      <w:bookmarkEnd w:id="235"/>
      <w:bookmarkEnd w:id="236"/>
      <w:bookmarkEnd w:id="237"/>
      <w:bookmarkEnd w:id="238"/>
      <w:bookmarkEnd w:id="239"/>
      <w:bookmarkEnd w:id="240"/>
      <w:bookmarkEnd w:id="241"/>
      <w:bookmarkEnd w:id="242"/>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43" w:name="_Toc11397421"/>
      <w:bookmarkStart w:id="244" w:name="_Toc18561793"/>
      <w:bookmarkStart w:id="245" w:name="_Toc24562275"/>
      <w:bookmarkStart w:id="246" w:name="_Toc26195496"/>
      <w:bookmarkStart w:id="247" w:name="_Toc34396909"/>
      <w:bookmarkStart w:id="248" w:name="_Toc45188503"/>
      <w:bookmarkStart w:id="249" w:name="_Toc51922626"/>
      <w:bookmarkStart w:id="250"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51" w:name="_Toc138362017"/>
      <w:r w:rsidRPr="00A07E7A">
        <w:rPr>
          <w:rFonts w:eastAsia="SimSun"/>
        </w:rPr>
        <w:t>6.2.3</w:t>
      </w:r>
      <w:r w:rsidRPr="00A07E7A">
        <w:rPr>
          <w:rFonts w:eastAsia="SimSun"/>
        </w:rPr>
        <w:tab/>
        <w:t>Disposition Notifications</w:t>
      </w:r>
      <w:bookmarkEnd w:id="243"/>
      <w:bookmarkEnd w:id="244"/>
      <w:bookmarkEnd w:id="245"/>
      <w:bookmarkEnd w:id="246"/>
      <w:bookmarkEnd w:id="247"/>
      <w:bookmarkEnd w:id="248"/>
      <w:bookmarkEnd w:id="249"/>
      <w:bookmarkEnd w:id="250"/>
      <w:bookmarkEnd w:id="251"/>
    </w:p>
    <w:p w14:paraId="12A69B21" w14:textId="77777777" w:rsidR="00CF4721" w:rsidRPr="00AE2058" w:rsidRDefault="00CF4721" w:rsidP="00CF4721">
      <w:pPr>
        <w:pStyle w:val="Heading4"/>
        <w:rPr>
          <w:rFonts w:eastAsia="SimSun"/>
        </w:rPr>
      </w:pPr>
      <w:bookmarkStart w:id="252" w:name="_Toc11397422"/>
      <w:bookmarkStart w:id="253" w:name="_Toc18561794"/>
      <w:bookmarkStart w:id="254" w:name="_Toc24562276"/>
      <w:bookmarkStart w:id="255" w:name="_Toc26195497"/>
      <w:bookmarkStart w:id="256" w:name="_Toc34396910"/>
      <w:bookmarkStart w:id="257" w:name="_Toc45188504"/>
      <w:bookmarkStart w:id="258" w:name="_Toc51922627"/>
      <w:bookmarkStart w:id="259" w:name="_Toc59002853"/>
      <w:bookmarkStart w:id="260" w:name="_Toc138362018"/>
      <w:r w:rsidRPr="00A07E7A">
        <w:rPr>
          <w:rFonts w:eastAsia="SimSun"/>
        </w:rPr>
        <w:t>6.2.3.1</w:t>
      </w:r>
      <w:r w:rsidRPr="00A07E7A">
        <w:rPr>
          <w:rFonts w:eastAsia="SimSun"/>
        </w:rPr>
        <w:tab/>
        <w:t>Generating an SDS Notification</w:t>
      </w:r>
      <w:bookmarkEnd w:id="252"/>
      <w:bookmarkEnd w:id="253"/>
      <w:bookmarkEnd w:id="254"/>
      <w:bookmarkEnd w:id="255"/>
      <w:bookmarkEnd w:id="256"/>
      <w:bookmarkEnd w:id="257"/>
      <w:bookmarkEnd w:id="258"/>
      <w:bookmarkEnd w:id="259"/>
      <w:bookmarkEnd w:id="260"/>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61" w:name="_Toc11397424"/>
      <w:bookmarkStart w:id="262" w:name="_Toc18561795"/>
      <w:bookmarkStart w:id="263" w:name="_Toc24562277"/>
      <w:bookmarkStart w:id="264" w:name="_Toc26195498"/>
      <w:bookmarkStart w:id="265" w:name="_Toc34396911"/>
      <w:bookmarkStart w:id="266" w:name="_Toc45188505"/>
      <w:bookmarkStart w:id="267" w:name="_Toc51922628"/>
      <w:bookmarkStart w:id="268"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lastRenderedPageBreak/>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269" w:name="_Toc138362019"/>
      <w:r w:rsidRPr="00800DA2">
        <w:rPr>
          <w:noProof/>
          <w:lang w:val="en-US"/>
        </w:rPr>
        <w:t>6.2.4</w:t>
      </w:r>
      <w:r w:rsidRPr="00800DA2">
        <w:rPr>
          <w:noProof/>
          <w:lang w:val="en-US"/>
        </w:rPr>
        <w:tab/>
        <w:t>Sending SIP requests and receiving SIP responses</w:t>
      </w:r>
      <w:bookmarkEnd w:id="261"/>
      <w:bookmarkEnd w:id="262"/>
      <w:bookmarkEnd w:id="263"/>
      <w:bookmarkEnd w:id="264"/>
      <w:bookmarkEnd w:id="265"/>
      <w:bookmarkEnd w:id="266"/>
      <w:bookmarkEnd w:id="267"/>
      <w:bookmarkEnd w:id="268"/>
      <w:bookmarkEnd w:id="269"/>
      <w:r w:rsidRPr="00800DA2">
        <w:rPr>
          <w:noProof/>
          <w:lang w:val="en-US"/>
        </w:rPr>
        <w:t xml:space="preserve"> </w:t>
      </w:r>
    </w:p>
    <w:p w14:paraId="423B7154" w14:textId="77777777" w:rsidR="00CF4721" w:rsidRPr="00A07E7A" w:rsidRDefault="00CF4721" w:rsidP="00CF4721">
      <w:pPr>
        <w:pStyle w:val="Heading4"/>
        <w:rPr>
          <w:noProof/>
          <w:lang w:val="en-US"/>
        </w:rPr>
      </w:pPr>
      <w:bookmarkStart w:id="270" w:name="_Toc11397425"/>
      <w:bookmarkStart w:id="271" w:name="_Toc18561796"/>
      <w:bookmarkStart w:id="272" w:name="_Toc24562278"/>
      <w:bookmarkStart w:id="273" w:name="_Toc26195499"/>
      <w:bookmarkStart w:id="274" w:name="_Toc34396912"/>
      <w:bookmarkStart w:id="275" w:name="_Toc45188506"/>
      <w:bookmarkStart w:id="276" w:name="_Toc51922629"/>
      <w:bookmarkStart w:id="277" w:name="_Toc59002855"/>
      <w:bookmarkStart w:id="278" w:name="_Toc138362020"/>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70"/>
      <w:bookmarkEnd w:id="271"/>
      <w:bookmarkEnd w:id="272"/>
      <w:bookmarkEnd w:id="273"/>
      <w:bookmarkEnd w:id="274"/>
      <w:bookmarkEnd w:id="275"/>
      <w:bookmarkEnd w:id="276"/>
      <w:bookmarkEnd w:id="277"/>
      <w:bookmarkEnd w:id="278"/>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279" w:name="_Toc24562279"/>
      <w:bookmarkStart w:id="280" w:name="_Toc26195500"/>
      <w:bookmarkStart w:id="281" w:name="_Toc34396913"/>
      <w:bookmarkStart w:id="282" w:name="_Toc45188507"/>
      <w:bookmarkStart w:id="283" w:name="_Toc51922630"/>
      <w:bookmarkStart w:id="284" w:name="_Toc59002856"/>
      <w:bookmarkStart w:id="285" w:name="_Toc138362021"/>
      <w:r w:rsidRPr="00A07E7A">
        <w:t>6.3</w:t>
      </w:r>
      <w:r w:rsidRPr="00A07E7A">
        <w:tab/>
      </w:r>
      <w:r w:rsidR="00F71E66">
        <w:t>S</w:t>
      </w:r>
      <w:r w:rsidRPr="00A07E7A">
        <w:t xml:space="preserve">erver </w:t>
      </w:r>
      <w:r>
        <w:t xml:space="preserve">role </w:t>
      </w:r>
      <w:r w:rsidRPr="00A07E7A">
        <w:t>procedures</w:t>
      </w:r>
      <w:bookmarkEnd w:id="217"/>
      <w:bookmarkEnd w:id="218"/>
      <w:bookmarkEnd w:id="279"/>
      <w:bookmarkEnd w:id="280"/>
      <w:bookmarkEnd w:id="281"/>
      <w:bookmarkEnd w:id="282"/>
      <w:bookmarkEnd w:id="283"/>
      <w:bookmarkEnd w:id="284"/>
      <w:bookmarkEnd w:id="285"/>
    </w:p>
    <w:p w14:paraId="7BD490E5" w14:textId="77777777" w:rsidR="0036391B" w:rsidRDefault="0036391B" w:rsidP="0036391B">
      <w:pPr>
        <w:pStyle w:val="Heading3"/>
      </w:pPr>
      <w:bookmarkStart w:id="286" w:name="_Toc24562280"/>
      <w:bookmarkStart w:id="287" w:name="_Toc26195501"/>
      <w:bookmarkStart w:id="288" w:name="_Toc34396914"/>
      <w:bookmarkStart w:id="289" w:name="_Toc45188508"/>
      <w:bookmarkStart w:id="290" w:name="_Toc51922631"/>
      <w:bookmarkStart w:id="291" w:name="_Toc59002857"/>
      <w:bookmarkStart w:id="292" w:name="_Toc138362022"/>
      <w:r>
        <w:t>6.3.0</w:t>
      </w:r>
      <w:r>
        <w:tab/>
        <w:t>Introduction</w:t>
      </w:r>
      <w:bookmarkEnd w:id="286"/>
      <w:bookmarkEnd w:id="287"/>
      <w:bookmarkEnd w:id="288"/>
      <w:bookmarkEnd w:id="289"/>
      <w:bookmarkEnd w:id="290"/>
      <w:bookmarkEnd w:id="291"/>
      <w:bookmarkEnd w:id="292"/>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293" w:name="_Toc18561799"/>
      <w:bookmarkStart w:id="294" w:name="_Toc24562281"/>
      <w:bookmarkStart w:id="295" w:name="_Toc26195502"/>
      <w:bookmarkStart w:id="296" w:name="_Toc34396915"/>
      <w:bookmarkStart w:id="297" w:name="_Toc45188509"/>
      <w:bookmarkStart w:id="298" w:name="_Toc51922632"/>
      <w:bookmarkStart w:id="299" w:name="_Toc59002858"/>
      <w:bookmarkStart w:id="300" w:name="_Toc138362023"/>
      <w:r w:rsidRPr="00A07E7A">
        <w:lastRenderedPageBreak/>
        <w:t>6.3.1</w:t>
      </w:r>
      <w:r w:rsidRPr="00A07E7A">
        <w:tab/>
        <w:t xml:space="preserve">Distinction of requests at the </w:t>
      </w:r>
      <w:r>
        <w:t>IWF</w:t>
      </w:r>
      <w:bookmarkEnd w:id="293"/>
      <w:bookmarkEnd w:id="294"/>
      <w:bookmarkEnd w:id="295"/>
      <w:bookmarkEnd w:id="296"/>
      <w:bookmarkEnd w:id="297"/>
      <w:bookmarkEnd w:id="298"/>
      <w:bookmarkEnd w:id="299"/>
      <w:bookmarkEnd w:id="300"/>
    </w:p>
    <w:p w14:paraId="7AAD4668" w14:textId="77777777" w:rsidR="0036391B" w:rsidRPr="00A07E7A" w:rsidRDefault="0036391B" w:rsidP="0036391B">
      <w:pPr>
        <w:pStyle w:val="Heading4"/>
        <w:rPr>
          <w:noProof/>
        </w:rPr>
      </w:pPr>
      <w:bookmarkStart w:id="301" w:name="_Toc533145667"/>
      <w:bookmarkStart w:id="302" w:name="_Toc18561800"/>
      <w:bookmarkStart w:id="303" w:name="_Toc24562282"/>
      <w:bookmarkStart w:id="304" w:name="_Toc26195503"/>
      <w:bookmarkStart w:id="305" w:name="_Toc34396916"/>
      <w:bookmarkStart w:id="306" w:name="_Toc45188510"/>
      <w:bookmarkStart w:id="307" w:name="_Toc51922633"/>
      <w:bookmarkStart w:id="308" w:name="_Toc59002859"/>
      <w:bookmarkStart w:id="309" w:name="_Toc138362024"/>
      <w:r w:rsidRPr="00A07E7A">
        <w:rPr>
          <w:noProof/>
        </w:rPr>
        <w:t>6.3.1.1</w:t>
      </w:r>
      <w:r w:rsidRPr="00A07E7A">
        <w:rPr>
          <w:noProof/>
        </w:rPr>
        <w:tab/>
        <w:t>SIP MESSAGE request</w:t>
      </w:r>
      <w:bookmarkEnd w:id="301"/>
      <w:bookmarkEnd w:id="302"/>
      <w:bookmarkEnd w:id="303"/>
      <w:bookmarkEnd w:id="304"/>
      <w:bookmarkEnd w:id="305"/>
      <w:bookmarkEnd w:id="306"/>
      <w:bookmarkEnd w:id="307"/>
      <w:bookmarkEnd w:id="308"/>
      <w:bookmarkEnd w:id="309"/>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10" w:name="_Toc533145668"/>
      <w:bookmarkStart w:id="311" w:name="_Toc18561801"/>
      <w:bookmarkStart w:id="312" w:name="_Toc24562283"/>
      <w:bookmarkStart w:id="313" w:name="_Toc26195504"/>
      <w:bookmarkStart w:id="314" w:name="_Toc34396917"/>
      <w:bookmarkStart w:id="315" w:name="_Toc45188511"/>
      <w:bookmarkStart w:id="316" w:name="_Toc51922634"/>
      <w:bookmarkStart w:id="317" w:name="_Toc59002860"/>
      <w:bookmarkStart w:id="318" w:name="_Toc138362025"/>
      <w:r w:rsidRPr="00A07E7A">
        <w:rPr>
          <w:noProof/>
        </w:rPr>
        <w:t>6.3.1.2</w:t>
      </w:r>
      <w:r w:rsidRPr="00A07E7A">
        <w:rPr>
          <w:noProof/>
        </w:rPr>
        <w:tab/>
        <w:t>SIP INVITE request</w:t>
      </w:r>
      <w:bookmarkEnd w:id="310"/>
      <w:bookmarkEnd w:id="311"/>
      <w:bookmarkEnd w:id="312"/>
      <w:bookmarkEnd w:id="313"/>
      <w:bookmarkEnd w:id="314"/>
      <w:bookmarkEnd w:id="315"/>
      <w:bookmarkEnd w:id="316"/>
      <w:bookmarkEnd w:id="317"/>
      <w:bookmarkEnd w:id="318"/>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19" w:name="_Toc533145669"/>
      <w:bookmarkStart w:id="320" w:name="_Toc18561802"/>
      <w:bookmarkStart w:id="321" w:name="_Toc24562284"/>
      <w:bookmarkStart w:id="322" w:name="_Toc26195505"/>
      <w:bookmarkStart w:id="323" w:name="_Toc34396918"/>
      <w:bookmarkStart w:id="324" w:name="_Toc45188512"/>
      <w:bookmarkStart w:id="325" w:name="_Toc51922635"/>
      <w:bookmarkStart w:id="326" w:name="_Toc59002861"/>
      <w:bookmarkStart w:id="327" w:name="_Toc138362026"/>
      <w:r w:rsidRPr="00800DA2">
        <w:rPr>
          <w:noProof/>
          <w:lang w:val="en-US"/>
        </w:rPr>
        <w:t>6.3.2</w:t>
      </w:r>
      <w:r w:rsidRPr="00800DA2">
        <w:rPr>
          <w:noProof/>
          <w:lang w:val="en-US"/>
        </w:rPr>
        <w:tab/>
        <w:t>Sending SIP requests and receiving SIP responses</w:t>
      </w:r>
      <w:bookmarkEnd w:id="319"/>
      <w:bookmarkEnd w:id="320"/>
      <w:bookmarkEnd w:id="321"/>
      <w:bookmarkEnd w:id="322"/>
      <w:bookmarkEnd w:id="323"/>
      <w:bookmarkEnd w:id="324"/>
      <w:bookmarkEnd w:id="325"/>
      <w:bookmarkEnd w:id="326"/>
      <w:bookmarkEnd w:id="327"/>
      <w:r w:rsidRPr="00800DA2">
        <w:rPr>
          <w:noProof/>
          <w:lang w:val="en-US"/>
        </w:rPr>
        <w:t xml:space="preserve"> </w:t>
      </w:r>
    </w:p>
    <w:p w14:paraId="6207A69F" w14:textId="77777777" w:rsidR="0036391B" w:rsidRPr="00A07E7A" w:rsidRDefault="0036391B" w:rsidP="0036391B">
      <w:pPr>
        <w:pStyle w:val="Heading4"/>
      </w:pPr>
      <w:bookmarkStart w:id="328" w:name="_Toc533145670"/>
      <w:bookmarkStart w:id="329" w:name="_Toc18561803"/>
      <w:bookmarkStart w:id="330" w:name="_Toc24562285"/>
      <w:bookmarkStart w:id="331" w:name="_Toc26195506"/>
      <w:bookmarkStart w:id="332" w:name="_Toc34396919"/>
      <w:bookmarkStart w:id="333" w:name="_Toc45188513"/>
      <w:bookmarkStart w:id="334" w:name="_Toc51922636"/>
      <w:bookmarkStart w:id="335" w:name="_Toc59002862"/>
      <w:bookmarkStart w:id="336" w:name="_Toc138362027"/>
      <w:r w:rsidRPr="00A07E7A">
        <w:rPr>
          <w:rFonts w:eastAsia="Malgun Gothic"/>
        </w:rPr>
        <w:t>6.3.2.1</w:t>
      </w:r>
      <w:r w:rsidRPr="00A07E7A">
        <w:tab/>
        <w:t>Generating a SIP MESSAGE request towards the terminating MCData client</w:t>
      </w:r>
      <w:bookmarkEnd w:id="328"/>
      <w:bookmarkEnd w:id="329"/>
      <w:bookmarkEnd w:id="330"/>
      <w:bookmarkEnd w:id="331"/>
      <w:bookmarkEnd w:id="332"/>
      <w:bookmarkEnd w:id="333"/>
      <w:bookmarkEnd w:id="334"/>
      <w:bookmarkEnd w:id="335"/>
      <w:bookmarkEnd w:id="336"/>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37" w:name="_Toc34396920"/>
      <w:bookmarkStart w:id="338" w:name="_Toc45188514"/>
      <w:bookmarkStart w:id="339" w:name="_Toc51922637"/>
      <w:bookmarkStart w:id="340" w:name="_Toc59002863"/>
      <w:bookmarkStart w:id="341" w:name="_Toc138362028"/>
      <w:r>
        <w:rPr>
          <w:noProof/>
          <w:lang w:val="en-US"/>
        </w:rPr>
        <w:t>6.3.3</w:t>
      </w:r>
      <w:r w:rsidRPr="00800DA2">
        <w:rPr>
          <w:noProof/>
          <w:lang w:val="en-US"/>
        </w:rPr>
        <w:tab/>
      </w:r>
      <w:r>
        <w:rPr>
          <w:noProof/>
          <w:lang w:val="en-US"/>
        </w:rPr>
        <w:t>Groups homed in the IWF</w:t>
      </w:r>
      <w:bookmarkEnd w:id="337"/>
      <w:bookmarkEnd w:id="338"/>
      <w:bookmarkEnd w:id="339"/>
      <w:bookmarkEnd w:id="340"/>
      <w:bookmarkEnd w:id="341"/>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42" w:name="_Toc34396921"/>
      <w:bookmarkStart w:id="343" w:name="_Toc45188515"/>
      <w:bookmarkStart w:id="344" w:name="_Toc51922638"/>
      <w:bookmarkStart w:id="345" w:name="_Toc59002864"/>
      <w:bookmarkStart w:id="346" w:name="_Toc138362029"/>
      <w:r>
        <w:rPr>
          <w:noProof/>
          <w:lang w:val="en-US"/>
        </w:rPr>
        <w:t>6.3.4</w:t>
      </w:r>
      <w:r w:rsidRPr="00800DA2">
        <w:rPr>
          <w:noProof/>
          <w:lang w:val="en-US"/>
        </w:rPr>
        <w:tab/>
      </w:r>
      <w:r>
        <w:rPr>
          <w:noProof/>
          <w:lang w:val="en-US"/>
        </w:rPr>
        <w:t>Void</w:t>
      </w:r>
      <w:bookmarkEnd w:id="342"/>
      <w:bookmarkEnd w:id="343"/>
      <w:bookmarkEnd w:id="344"/>
      <w:bookmarkEnd w:id="345"/>
      <w:bookmarkEnd w:id="346"/>
    </w:p>
    <w:p w14:paraId="152AB228" w14:textId="77777777" w:rsidR="0036391B" w:rsidRPr="00DC38B2" w:rsidRDefault="0036391B" w:rsidP="0036391B">
      <w:pPr>
        <w:pStyle w:val="Heading3"/>
      </w:pPr>
      <w:bookmarkStart w:id="347" w:name="_Toc533145673"/>
      <w:bookmarkStart w:id="348" w:name="_Toc18561806"/>
      <w:bookmarkStart w:id="349" w:name="_Toc24562286"/>
      <w:bookmarkStart w:id="350" w:name="_Toc26195507"/>
      <w:bookmarkStart w:id="351" w:name="_Toc34396922"/>
      <w:bookmarkStart w:id="352" w:name="_Toc45188516"/>
      <w:bookmarkStart w:id="353" w:name="_Toc51922639"/>
      <w:bookmarkStart w:id="354" w:name="_Toc59002865"/>
      <w:bookmarkStart w:id="355" w:name="_Toc138362030"/>
      <w:r w:rsidRPr="00D620FC">
        <w:t>6.3.5</w:t>
      </w:r>
      <w:r w:rsidRPr="00D620FC">
        <w:tab/>
        <w:t>Affiliation check</w:t>
      </w:r>
      <w:bookmarkEnd w:id="347"/>
      <w:bookmarkEnd w:id="348"/>
      <w:bookmarkEnd w:id="349"/>
      <w:bookmarkEnd w:id="350"/>
      <w:bookmarkEnd w:id="351"/>
      <w:bookmarkEnd w:id="352"/>
      <w:bookmarkEnd w:id="353"/>
      <w:bookmarkEnd w:id="354"/>
      <w:bookmarkEnd w:id="355"/>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356" w:name="_Toc533145676"/>
      <w:bookmarkStart w:id="357" w:name="_Toc9497429"/>
      <w:bookmarkStart w:id="358" w:name="_Toc24562287"/>
      <w:bookmarkStart w:id="359" w:name="_Toc26195508"/>
      <w:bookmarkStart w:id="360" w:name="_Toc34396923"/>
      <w:bookmarkStart w:id="361" w:name="_Toc45188517"/>
      <w:bookmarkStart w:id="362" w:name="_Toc51922640"/>
      <w:bookmarkStart w:id="363" w:name="_Toc59002866"/>
      <w:bookmarkStart w:id="364" w:name="_Toc138362031"/>
      <w:r w:rsidRPr="00A07E7A">
        <w:rPr>
          <w:lang w:val="en-US"/>
        </w:rPr>
        <w:t>6.4</w:t>
      </w:r>
      <w:r w:rsidRPr="00A07E7A">
        <w:rPr>
          <w:lang w:val="en-US"/>
        </w:rPr>
        <w:tab/>
        <w:t>Handling of MIME bodies in a SIP message</w:t>
      </w:r>
      <w:bookmarkEnd w:id="356"/>
      <w:bookmarkEnd w:id="357"/>
      <w:bookmarkEnd w:id="358"/>
      <w:bookmarkEnd w:id="359"/>
      <w:bookmarkEnd w:id="360"/>
      <w:bookmarkEnd w:id="361"/>
      <w:bookmarkEnd w:id="362"/>
      <w:bookmarkEnd w:id="363"/>
      <w:bookmarkEnd w:id="364"/>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65" w:name="_Toc9497430"/>
      <w:bookmarkStart w:id="366" w:name="_Toc24562288"/>
      <w:bookmarkStart w:id="367" w:name="_Toc26195509"/>
      <w:bookmarkStart w:id="368" w:name="_Toc34396924"/>
      <w:bookmarkStart w:id="369" w:name="_Toc45188518"/>
      <w:bookmarkStart w:id="370" w:name="_Toc51922641"/>
      <w:bookmarkStart w:id="371" w:name="_Toc59002867"/>
      <w:bookmarkStart w:id="372" w:name="_Toc138362032"/>
      <w:r w:rsidRPr="00C959F6">
        <w:t>6.5</w:t>
      </w:r>
      <w:r w:rsidRPr="00C959F6">
        <w:tab/>
        <w:t>Confidentiality and Integrity Protection of sensitive XML content</w:t>
      </w:r>
      <w:bookmarkEnd w:id="365"/>
      <w:bookmarkEnd w:id="366"/>
      <w:bookmarkEnd w:id="367"/>
      <w:bookmarkEnd w:id="368"/>
      <w:bookmarkEnd w:id="369"/>
      <w:bookmarkEnd w:id="370"/>
      <w:bookmarkEnd w:id="371"/>
      <w:bookmarkEnd w:id="372"/>
    </w:p>
    <w:p w14:paraId="4A535C26" w14:textId="77777777" w:rsidR="00AC37CF" w:rsidRPr="00A07E7A" w:rsidRDefault="00AC37CF" w:rsidP="00AC37CF">
      <w:pPr>
        <w:pStyle w:val="Heading3"/>
      </w:pPr>
      <w:bookmarkStart w:id="373" w:name="_Toc533145678"/>
      <w:bookmarkStart w:id="374" w:name="_Toc18561809"/>
      <w:bookmarkStart w:id="375" w:name="_Toc24562289"/>
      <w:bookmarkStart w:id="376" w:name="_Toc26195510"/>
      <w:bookmarkStart w:id="377" w:name="_Toc34396925"/>
      <w:bookmarkStart w:id="378" w:name="_Toc45188519"/>
      <w:bookmarkStart w:id="379" w:name="_Toc51922642"/>
      <w:bookmarkStart w:id="380" w:name="_Toc59002868"/>
      <w:bookmarkStart w:id="381" w:name="_Toc138362033"/>
      <w:r w:rsidRPr="00A07E7A">
        <w:t>6.5.1</w:t>
      </w:r>
      <w:r w:rsidRPr="00A07E7A">
        <w:tab/>
        <w:t>General</w:t>
      </w:r>
      <w:bookmarkEnd w:id="373"/>
      <w:bookmarkEnd w:id="374"/>
      <w:bookmarkEnd w:id="375"/>
      <w:bookmarkEnd w:id="376"/>
      <w:bookmarkEnd w:id="377"/>
      <w:bookmarkEnd w:id="378"/>
      <w:bookmarkEnd w:id="379"/>
      <w:bookmarkEnd w:id="380"/>
      <w:bookmarkEnd w:id="381"/>
    </w:p>
    <w:p w14:paraId="7B02FBC3" w14:textId="77777777" w:rsidR="00AC37CF" w:rsidRPr="00A07E7A" w:rsidRDefault="00AC37CF" w:rsidP="00AC37CF">
      <w:pPr>
        <w:pStyle w:val="Heading4"/>
      </w:pPr>
      <w:bookmarkStart w:id="382" w:name="_Toc533145679"/>
      <w:bookmarkStart w:id="383" w:name="_Toc18561810"/>
      <w:bookmarkStart w:id="384" w:name="_Toc24562290"/>
      <w:bookmarkStart w:id="385" w:name="_Toc26195511"/>
      <w:bookmarkStart w:id="386" w:name="_Toc34396926"/>
      <w:bookmarkStart w:id="387" w:name="_Toc45188520"/>
      <w:bookmarkStart w:id="388" w:name="_Toc51922643"/>
      <w:bookmarkStart w:id="389" w:name="_Toc59002869"/>
      <w:bookmarkStart w:id="390" w:name="_Toc138362034"/>
      <w:r w:rsidRPr="00A07E7A">
        <w:t>6.5.1.1</w:t>
      </w:r>
      <w:r w:rsidRPr="00A07E7A">
        <w:tab/>
        <w:t>Applicability and exclusions</w:t>
      </w:r>
      <w:bookmarkEnd w:id="382"/>
      <w:bookmarkEnd w:id="383"/>
      <w:bookmarkEnd w:id="384"/>
      <w:bookmarkEnd w:id="385"/>
      <w:bookmarkEnd w:id="386"/>
      <w:bookmarkEnd w:id="387"/>
      <w:bookmarkEnd w:id="388"/>
      <w:bookmarkEnd w:id="389"/>
      <w:bookmarkEnd w:id="390"/>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391" w:name="_Toc533145680"/>
      <w:bookmarkStart w:id="392" w:name="_Toc18561811"/>
      <w:bookmarkStart w:id="393" w:name="_Toc24562291"/>
      <w:bookmarkStart w:id="394" w:name="_Toc26195512"/>
      <w:bookmarkStart w:id="395" w:name="_Toc34396927"/>
      <w:bookmarkStart w:id="396" w:name="_Toc45188521"/>
      <w:bookmarkStart w:id="397" w:name="_Toc51922644"/>
      <w:bookmarkStart w:id="398" w:name="_Toc59002870"/>
      <w:bookmarkStart w:id="399" w:name="_Toc138362035"/>
      <w:r w:rsidRPr="00A07E7A">
        <w:t>6.5.1.2</w:t>
      </w:r>
      <w:r w:rsidRPr="00A07E7A">
        <w:tab/>
        <w:t>Performing XML content encryption</w:t>
      </w:r>
      <w:bookmarkEnd w:id="391"/>
      <w:bookmarkEnd w:id="392"/>
      <w:bookmarkEnd w:id="393"/>
      <w:bookmarkEnd w:id="394"/>
      <w:bookmarkEnd w:id="395"/>
      <w:bookmarkEnd w:id="396"/>
      <w:bookmarkEnd w:id="397"/>
      <w:bookmarkEnd w:id="398"/>
      <w:bookmarkEnd w:id="399"/>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00" w:name="_Toc533145681"/>
      <w:bookmarkStart w:id="401" w:name="_Toc18561812"/>
      <w:bookmarkStart w:id="402" w:name="_Toc24562292"/>
      <w:bookmarkStart w:id="403" w:name="_Toc26195513"/>
      <w:bookmarkStart w:id="404" w:name="_Toc34396928"/>
      <w:bookmarkStart w:id="405" w:name="_Toc45188522"/>
      <w:bookmarkStart w:id="406" w:name="_Toc51922645"/>
      <w:bookmarkStart w:id="407" w:name="_Toc59002871"/>
      <w:bookmarkStart w:id="408" w:name="_Toc138362036"/>
      <w:r w:rsidRPr="00A07E7A">
        <w:t>6.5.1.3</w:t>
      </w:r>
      <w:r w:rsidRPr="00A07E7A">
        <w:tab/>
        <w:t>Performing integrity protection on an XML body</w:t>
      </w:r>
      <w:bookmarkEnd w:id="400"/>
      <w:bookmarkEnd w:id="401"/>
      <w:bookmarkEnd w:id="402"/>
      <w:bookmarkEnd w:id="403"/>
      <w:bookmarkEnd w:id="404"/>
      <w:bookmarkEnd w:id="405"/>
      <w:bookmarkEnd w:id="406"/>
      <w:bookmarkEnd w:id="407"/>
      <w:bookmarkEnd w:id="408"/>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09" w:name="_Toc533145683"/>
      <w:bookmarkStart w:id="410" w:name="_Toc18561813"/>
      <w:bookmarkStart w:id="411" w:name="_Toc24562293"/>
      <w:bookmarkStart w:id="412" w:name="_Toc26195514"/>
      <w:bookmarkStart w:id="413" w:name="_Toc34396929"/>
      <w:bookmarkStart w:id="414" w:name="_Toc45188523"/>
      <w:bookmarkStart w:id="415" w:name="_Toc51922646"/>
      <w:bookmarkStart w:id="416" w:name="_Toc59002872"/>
      <w:bookmarkStart w:id="417" w:name="_Toc138362037"/>
      <w:r w:rsidRPr="00E820FF">
        <w:t>6.5.2</w:t>
      </w:r>
      <w:r w:rsidRPr="00E820FF">
        <w:tab/>
        <w:t>Confidentiality Protection</w:t>
      </w:r>
      <w:bookmarkEnd w:id="409"/>
      <w:bookmarkEnd w:id="410"/>
      <w:bookmarkEnd w:id="411"/>
      <w:bookmarkEnd w:id="412"/>
      <w:bookmarkEnd w:id="413"/>
      <w:bookmarkEnd w:id="414"/>
      <w:bookmarkEnd w:id="415"/>
      <w:bookmarkEnd w:id="416"/>
      <w:bookmarkEnd w:id="417"/>
    </w:p>
    <w:p w14:paraId="03DED29F" w14:textId="77777777" w:rsidR="00AC37CF" w:rsidRPr="00E820FF" w:rsidRDefault="00AC37CF" w:rsidP="00AC37CF">
      <w:pPr>
        <w:pStyle w:val="Heading4"/>
      </w:pPr>
      <w:bookmarkStart w:id="418" w:name="_Toc533145685"/>
      <w:bookmarkStart w:id="419" w:name="_Toc18561814"/>
      <w:bookmarkStart w:id="420" w:name="_Toc24562294"/>
      <w:bookmarkStart w:id="421" w:name="_Toc26195515"/>
      <w:bookmarkStart w:id="422" w:name="_Toc34396930"/>
      <w:bookmarkStart w:id="423" w:name="_Toc45188524"/>
      <w:bookmarkStart w:id="424" w:name="_Toc51922647"/>
      <w:bookmarkStart w:id="425" w:name="_Toc59002873"/>
      <w:bookmarkStart w:id="426" w:name="_Toc138362038"/>
      <w:r w:rsidRPr="00E820FF">
        <w:t>6.5.2.2</w:t>
      </w:r>
      <w:r w:rsidRPr="00E820FF">
        <w:tab/>
        <w:t>Keys used in confidentiality protection procedures</w:t>
      </w:r>
      <w:bookmarkEnd w:id="418"/>
      <w:bookmarkEnd w:id="419"/>
      <w:bookmarkEnd w:id="420"/>
      <w:bookmarkEnd w:id="421"/>
      <w:bookmarkEnd w:id="422"/>
      <w:bookmarkEnd w:id="423"/>
      <w:bookmarkEnd w:id="424"/>
      <w:bookmarkEnd w:id="425"/>
      <w:bookmarkEnd w:id="426"/>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27" w:name="_Toc533145686"/>
      <w:bookmarkStart w:id="428" w:name="_Toc18561815"/>
      <w:bookmarkStart w:id="429" w:name="_Toc24562295"/>
      <w:bookmarkStart w:id="430" w:name="_Toc26195516"/>
      <w:bookmarkStart w:id="431" w:name="_Toc34396931"/>
      <w:bookmarkStart w:id="432" w:name="_Toc45188525"/>
      <w:bookmarkStart w:id="433" w:name="_Toc51922648"/>
      <w:bookmarkStart w:id="434" w:name="_Toc59002874"/>
      <w:bookmarkStart w:id="435" w:name="_Toc138362039"/>
      <w:r w:rsidRPr="00E820FF">
        <w:t>6.5.2.3</w:t>
      </w:r>
      <w:r w:rsidRPr="00E820FF">
        <w:tab/>
        <w:t>Procedures for sending confidentiality protected content</w:t>
      </w:r>
      <w:bookmarkEnd w:id="427"/>
      <w:bookmarkEnd w:id="428"/>
      <w:bookmarkEnd w:id="429"/>
      <w:bookmarkEnd w:id="430"/>
      <w:bookmarkEnd w:id="431"/>
      <w:bookmarkEnd w:id="432"/>
      <w:bookmarkEnd w:id="433"/>
      <w:bookmarkEnd w:id="434"/>
      <w:bookmarkEnd w:id="435"/>
    </w:p>
    <w:p w14:paraId="55FF921F" w14:textId="77777777" w:rsidR="00AC37CF" w:rsidRPr="00C36304" w:rsidRDefault="00AC37CF" w:rsidP="00AC37CF">
      <w:pPr>
        <w:pStyle w:val="Heading5"/>
      </w:pPr>
      <w:bookmarkStart w:id="436" w:name="_Toc533145688"/>
      <w:bookmarkStart w:id="437" w:name="_Toc18561816"/>
      <w:bookmarkStart w:id="438" w:name="_Toc24562296"/>
      <w:bookmarkStart w:id="439" w:name="_Toc26195517"/>
      <w:bookmarkStart w:id="440" w:name="_Toc34396932"/>
      <w:bookmarkStart w:id="441" w:name="_Toc45188526"/>
      <w:bookmarkStart w:id="442" w:name="_Toc51922649"/>
      <w:bookmarkStart w:id="443" w:name="_Toc59002875"/>
      <w:bookmarkStart w:id="444" w:name="_Toc138362040"/>
      <w:r w:rsidRPr="00C36304">
        <w:t>6.5.2.3.2</w:t>
      </w:r>
      <w:r w:rsidRPr="00C36304">
        <w:tab/>
      </w:r>
      <w:r>
        <w:t xml:space="preserve">IWF performing the role of an </w:t>
      </w:r>
      <w:r w:rsidRPr="00C36304">
        <w:t>MCData server</w:t>
      </w:r>
      <w:bookmarkEnd w:id="436"/>
      <w:bookmarkEnd w:id="437"/>
      <w:bookmarkEnd w:id="438"/>
      <w:bookmarkEnd w:id="439"/>
      <w:bookmarkEnd w:id="440"/>
      <w:bookmarkEnd w:id="441"/>
      <w:bookmarkEnd w:id="442"/>
      <w:bookmarkEnd w:id="443"/>
      <w:bookmarkEnd w:id="444"/>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45" w:name="_Toc533145695"/>
      <w:bookmarkStart w:id="446" w:name="_Toc18561817"/>
      <w:bookmarkStart w:id="447" w:name="_Toc24562297"/>
      <w:bookmarkStart w:id="448" w:name="_Toc26195518"/>
      <w:bookmarkStart w:id="449" w:name="_Toc34396933"/>
      <w:bookmarkStart w:id="450" w:name="_Toc45188527"/>
      <w:bookmarkStart w:id="451" w:name="_Toc51922650"/>
      <w:bookmarkStart w:id="452" w:name="_Toc59002876"/>
      <w:bookmarkStart w:id="453" w:name="_Toc138362041"/>
      <w:r>
        <w:t>6.5.2.5</w:t>
      </w:r>
      <w:r>
        <w:tab/>
        <w:t>IWF</w:t>
      </w:r>
      <w:r w:rsidRPr="006A571F">
        <w:t xml:space="preserve"> copying received XML content</w:t>
      </w:r>
      <w:bookmarkEnd w:id="445"/>
      <w:bookmarkEnd w:id="446"/>
      <w:bookmarkEnd w:id="447"/>
      <w:bookmarkEnd w:id="448"/>
      <w:bookmarkEnd w:id="449"/>
      <w:bookmarkEnd w:id="450"/>
      <w:bookmarkEnd w:id="451"/>
      <w:bookmarkEnd w:id="452"/>
      <w:bookmarkEnd w:id="453"/>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54" w:name="_Toc533145696"/>
      <w:bookmarkStart w:id="455" w:name="_Toc18561818"/>
      <w:bookmarkStart w:id="456" w:name="_Toc24562298"/>
      <w:bookmarkStart w:id="457" w:name="_Toc26195519"/>
      <w:bookmarkStart w:id="458" w:name="_Toc34396934"/>
      <w:bookmarkStart w:id="459" w:name="_Toc45188528"/>
      <w:bookmarkStart w:id="460" w:name="_Toc51922651"/>
      <w:bookmarkStart w:id="461" w:name="_Toc59002877"/>
      <w:bookmarkStart w:id="462" w:name="_Toc138362042"/>
      <w:r w:rsidRPr="00A07E7A">
        <w:t>6.5.3</w:t>
      </w:r>
      <w:r w:rsidRPr="00A07E7A">
        <w:tab/>
        <w:t>Integrity Protection of XML documents</w:t>
      </w:r>
      <w:bookmarkEnd w:id="454"/>
      <w:bookmarkEnd w:id="455"/>
      <w:bookmarkEnd w:id="456"/>
      <w:bookmarkEnd w:id="457"/>
      <w:bookmarkEnd w:id="458"/>
      <w:bookmarkEnd w:id="459"/>
      <w:bookmarkEnd w:id="460"/>
      <w:bookmarkEnd w:id="461"/>
      <w:bookmarkEnd w:id="462"/>
    </w:p>
    <w:p w14:paraId="1262E53D" w14:textId="77777777" w:rsidR="00AC37CF" w:rsidRPr="00B342A3" w:rsidRDefault="00AC37CF" w:rsidP="00AC37CF">
      <w:pPr>
        <w:pStyle w:val="Heading4"/>
      </w:pPr>
      <w:bookmarkStart w:id="463" w:name="_Toc533145698"/>
      <w:bookmarkStart w:id="464" w:name="_Toc18561819"/>
      <w:bookmarkStart w:id="465" w:name="_Toc24562299"/>
      <w:bookmarkStart w:id="466" w:name="_Toc26195520"/>
      <w:bookmarkStart w:id="467" w:name="_Toc34396935"/>
      <w:bookmarkStart w:id="468" w:name="_Toc45188529"/>
      <w:bookmarkStart w:id="469" w:name="_Toc51922652"/>
      <w:bookmarkStart w:id="470" w:name="_Toc59002878"/>
      <w:bookmarkStart w:id="471" w:name="_Toc138362043"/>
      <w:r w:rsidRPr="00B342A3">
        <w:t>6.5.3.2</w:t>
      </w:r>
      <w:r w:rsidRPr="00B342A3">
        <w:tab/>
        <w:t>Keys used in integrity protection procedures</w:t>
      </w:r>
      <w:bookmarkEnd w:id="463"/>
      <w:bookmarkEnd w:id="464"/>
      <w:bookmarkEnd w:id="465"/>
      <w:bookmarkEnd w:id="466"/>
      <w:bookmarkEnd w:id="467"/>
      <w:bookmarkEnd w:id="468"/>
      <w:bookmarkEnd w:id="469"/>
      <w:bookmarkEnd w:id="470"/>
      <w:bookmarkEnd w:id="471"/>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472" w:name="_Toc533145699"/>
      <w:bookmarkStart w:id="473" w:name="_Toc18561820"/>
      <w:bookmarkStart w:id="474" w:name="_Toc24562300"/>
      <w:bookmarkStart w:id="475" w:name="_Toc26195521"/>
      <w:bookmarkStart w:id="476" w:name="_Toc34396936"/>
      <w:bookmarkStart w:id="477" w:name="_Toc45188530"/>
      <w:bookmarkStart w:id="478" w:name="_Toc51922653"/>
      <w:bookmarkStart w:id="479" w:name="_Toc59002879"/>
      <w:bookmarkStart w:id="480" w:name="_Toc138362044"/>
      <w:r w:rsidRPr="00B342A3">
        <w:t>6.5.3.3</w:t>
      </w:r>
      <w:r w:rsidRPr="00B342A3">
        <w:tab/>
        <w:t>Sending integrity protected content</w:t>
      </w:r>
      <w:bookmarkEnd w:id="472"/>
      <w:bookmarkEnd w:id="473"/>
      <w:bookmarkEnd w:id="474"/>
      <w:bookmarkEnd w:id="475"/>
      <w:bookmarkEnd w:id="476"/>
      <w:bookmarkEnd w:id="477"/>
      <w:bookmarkEnd w:id="478"/>
      <w:bookmarkEnd w:id="479"/>
      <w:bookmarkEnd w:id="480"/>
      <w:r w:rsidRPr="00AD7C25">
        <w:rPr>
          <w:noProof/>
          <w:lang w:val="en-US"/>
        </w:rPr>
        <w:t xml:space="preserve"> </w:t>
      </w:r>
    </w:p>
    <w:p w14:paraId="74174108" w14:textId="77777777" w:rsidR="00AC37CF" w:rsidRPr="00B342A3" w:rsidRDefault="00AC37CF" w:rsidP="00AC37CF">
      <w:pPr>
        <w:pStyle w:val="Heading5"/>
      </w:pPr>
      <w:bookmarkStart w:id="481" w:name="_Toc533145701"/>
      <w:bookmarkStart w:id="482" w:name="_Toc18561821"/>
      <w:bookmarkStart w:id="483" w:name="_Toc24562301"/>
      <w:bookmarkStart w:id="484" w:name="_Toc26195522"/>
      <w:bookmarkStart w:id="485" w:name="_Toc34396937"/>
      <w:bookmarkStart w:id="486" w:name="_Toc45188531"/>
      <w:bookmarkStart w:id="487" w:name="_Toc51922654"/>
      <w:bookmarkStart w:id="488" w:name="_Toc59002880"/>
      <w:bookmarkStart w:id="489" w:name="_Toc138362045"/>
      <w:r w:rsidRPr="00B342A3">
        <w:t>6.5.3.3.2</w:t>
      </w:r>
      <w:r w:rsidRPr="00B342A3">
        <w:tab/>
      </w:r>
      <w:r>
        <w:t>Integrity protection at the IWF</w:t>
      </w:r>
      <w:bookmarkEnd w:id="481"/>
      <w:bookmarkEnd w:id="482"/>
      <w:bookmarkEnd w:id="483"/>
      <w:bookmarkEnd w:id="484"/>
      <w:bookmarkEnd w:id="485"/>
      <w:bookmarkEnd w:id="486"/>
      <w:bookmarkEnd w:id="487"/>
      <w:bookmarkEnd w:id="488"/>
      <w:bookmarkEnd w:id="489"/>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490" w:name="_Toc533145706"/>
      <w:bookmarkStart w:id="491" w:name="_Toc9497444"/>
      <w:bookmarkStart w:id="492" w:name="_Toc24562302"/>
      <w:bookmarkStart w:id="493" w:name="_Toc26195523"/>
      <w:bookmarkStart w:id="494" w:name="_Toc34396938"/>
      <w:bookmarkStart w:id="495" w:name="_Toc45188532"/>
      <w:bookmarkStart w:id="496" w:name="_Toc51922655"/>
      <w:bookmarkStart w:id="497" w:name="_Toc59002881"/>
      <w:bookmarkStart w:id="498" w:name="_Toc138362046"/>
      <w:r w:rsidRPr="00921FEC">
        <w:t>6.6</w:t>
      </w:r>
      <w:r w:rsidRPr="00921FEC">
        <w:tab/>
      </w:r>
      <w:r w:rsidR="00F71E66">
        <w:t>Confidentiality and integrity p</w:t>
      </w:r>
      <w:r w:rsidRPr="00921FEC">
        <w:t>rotection of TLV messages</w:t>
      </w:r>
      <w:bookmarkEnd w:id="490"/>
      <w:bookmarkEnd w:id="491"/>
      <w:bookmarkEnd w:id="492"/>
      <w:bookmarkEnd w:id="493"/>
      <w:bookmarkEnd w:id="494"/>
      <w:bookmarkEnd w:id="495"/>
      <w:bookmarkEnd w:id="496"/>
      <w:bookmarkEnd w:id="497"/>
      <w:bookmarkEnd w:id="498"/>
    </w:p>
    <w:p w14:paraId="0FE387F7" w14:textId="77777777" w:rsidR="00E30C99" w:rsidRPr="00921FEC" w:rsidRDefault="00E30C99" w:rsidP="00E30C99">
      <w:pPr>
        <w:pStyle w:val="Heading3"/>
      </w:pPr>
      <w:bookmarkStart w:id="499" w:name="_Toc533145707"/>
      <w:bookmarkStart w:id="500" w:name="_Toc18561823"/>
      <w:bookmarkStart w:id="501" w:name="_Toc24562303"/>
      <w:bookmarkStart w:id="502" w:name="_Toc26195524"/>
      <w:bookmarkStart w:id="503" w:name="_Toc34396939"/>
      <w:bookmarkStart w:id="504" w:name="_Toc45188533"/>
      <w:bookmarkStart w:id="505" w:name="_Toc51922656"/>
      <w:bookmarkStart w:id="506" w:name="_Toc59002882"/>
      <w:bookmarkStart w:id="507" w:name="_Toc138362047"/>
      <w:r w:rsidRPr="00921FEC">
        <w:t>6.6.1</w:t>
      </w:r>
      <w:r w:rsidRPr="00921FEC">
        <w:tab/>
        <w:t>General</w:t>
      </w:r>
      <w:bookmarkEnd w:id="499"/>
      <w:bookmarkEnd w:id="500"/>
      <w:bookmarkEnd w:id="501"/>
      <w:bookmarkEnd w:id="502"/>
      <w:bookmarkEnd w:id="503"/>
      <w:bookmarkEnd w:id="504"/>
      <w:bookmarkEnd w:id="505"/>
      <w:bookmarkEnd w:id="506"/>
      <w:bookmarkEnd w:id="507"/>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lastRenderedPageBreak/>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08" w:name="_Toc11397469"/>
      <w:bookmarkStart w:id="509" w:name="_Toc24562304"/>
      <w:bookmarkStart w:id="510" w:name="_Toc26195525"/>
      <w:bookmarkStart w:id="511" w:name="_Toc34396940"/>
      <w:bookmarkStart w:id="512" w:name="_Toc45188534"/>
      <w:bookmarkStart w:id="513" w:name="_Toc51922657"/>
      <w:bookmarkStart w:id="514" w:name="_Toc59002883"/>
      <w:bookmarkStart w:id="515" w:name="_Toc4513637"/>
      <w:bookmarkStart w:id="516" w:name="_Toc18561824"/>
      <w:bookmarkStart w:id="517" w:name="_Toc138362048"/>
      <w:r w:rsidRPr="00921FEC">
        <w:t>6.6.2</w:t>
      </w:r>
      <w:r w:rsidRPr="00921FEC">
        <w:tab/>
        <w:t>Derivation of master keys for media and media control</w:t>
      </w:r>
      <w:bookmarkEnd w:id="508"/>
      <w:bookmarkEnd w:id="509"/>
      <w:bookmarkEnd w:id="510"/>
      <w:bookmarkEnd w:id="511"/>
      <w:bookmarkEnd w:id="512"/>
      <w:bookmarkEnd w:id="513"/>
      <w:bookmarkEnd w:id="514"/>
      <w:bookmarkEnd w:id="517"/>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18" w:name="_Toc24562305"/>
      <w:bookmarkStart w:id="519" w:name="_Toc26195526"/>
      <w:bookmarkStart w:id="520" w:name="_Toc34396941"/>
      <w:bookmarkStart w:id="521" w:name="_Toc45188535"/>
      <w:bookmarkStart w:id="522" w:name="_Toc51922658"/>
      <w:bookmarkStart w:id="523" w:name="_Toc59002884"/>
      <w:bookmarkStart w:id="524" w:name="_Toc138362049"/>
      <w:r w:rsidRPr="001C7DA2">
        <w:t>6.6.3</w:t>
      </w:r>
      <w:r w:rsidRPr="001C7DA2">
        <w:tab/>
        <w:t>Protection of MCData signalling and MCData messages</w:t>
      </w:r>
      <w:bookmarkEnd w:id="515"/>
      <w:bookmarkEnd w:id="516"/>
      <w:bookmarkEnd w:id="518"/>
      <w:bookmarkEnd w:id="519"/>
      <w:bookmarkEnd w:id="520"/>
      <w:bookmarkEnd w:id="521"/>
      <w:bookmarkEnd w:id="522"/>
      <w:bookmarkEnd w:id="523"/>
      <w:bookmarkEnd w:id="524"/>
    </w:p>
    <w:p w14:paraId="790CC597" w14:textId="77777777" w:rsidR="00E30C99" w:rsidRPr="001C7DA2" w:rsidRDefault="00E30C99" w:rsidP="00E30C99">
      <w:pPr>
        <w:pStyle w:val="Heading4"/>
      </w:pPr>
      <w:bookmarkStart w:id="525" w:name="_Toc4513638"/>
      <w:bookmarkStart w:id="526" w:name="_Toc18561825"/>
      <w:bookmarkStart w:id="527" w:name="_Toc24562306"/>
      <w:bookmarkStart w:id="528" w:name="_Toc26195527"/>
      <w:bookmarkStart w:id="529" w:name="_Toc34396942"/>
      <w:bookmarkStart w:id="530" w:name="_Toc45188536"/>
      <w:bookmarkStart w:id="531" w:name="_Toc51922659"/>
      <w:bookmarkStart w:id="532" w:name="_Toc59002885"/>
      <w:bookmarkStart w:id="533" w:name="_Toc138362050"/>
      <w:r>
        <w:t>6.</w:t>
      </w:r>
      <w:r w:rsidRPr="00521B72">
        <w:t>6</w:t>
      </w:r>
      <w:r w:rsidRPr="001C7DA2">
        <w:t>.3.1</w:t>
      </w:r>
      <w:r w:rsidRPr="001C7DA2">
        <w:tab/>
        <w:t>General</w:t>
      </w:r>
      <w:bookmarkEnd w:id="525"/>
      <w:bookmarkEnd w:id="526"/>
      <w:bookmarkEnd w:id="527"/>
      <w:bookmarkEnd w:id="528"/>
      <w:bookmarkEnd w:id="529"/>
      <w:bookmarkEnd w:id="530"/>
      <w:bookmarkEnd w:id="531"/>
      <w:bookmarkEnd w:id="532"/>
      <w:bookmarkEnd w:id="533"/>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534" w:name="_Toc533145714"/>
      <w:bookmarkStart w:id="535" w:name="_Toc9497454"/>
      <w:bookmarkStart w:id="536" w:name="_Toc24562307"/>
      <w:bookmarkStart w:id="537" w:name="_Toc26195528"/>
      <w:bookmarkStart w:id="538" w:name="_Toc34396943"/>
      <w:bookmarkStart w:id="539" w:name="_Toc45188537"/>
      <w:bookmarkStart w:id="540" w:name="_Toc51922660"/>
      <w:bookmarkStart w:id="541" w:name="_Toc59002886"/>
      <w:bookmarkStart w:id="542" w:name="_Toc138362051"/>
      <w:r w:rsidRPr="00A07E7A">
        <w:lastRenderedPageBreak/>
        <w:t>7</w:t>
      </w:r>
      <w:r w:rsidRPr="00A07E7A">
        <w:tab/>
        <w:t>Registration and service authorisation</w:t>
      </w:r>
      <w:bookmarkEnd w:id="534"/>
      <w:bookmarkEnd w:id="535"/>
      <w:bookmarkEnd w:id="536"/>
      <w:bookmarkEnd w:id="537"/>
      <w:bookmarkEnd w:id="538"/>
      <w:bookmarkEnd w:id="539"/>
      <w:bookmarkEnd w:id="540"/>
      <w:bookmarkEnd w:id="541"/>
      <w:bookmarkEnd w:id="542"/>
    </w:p>
    <w:p w14:paraId="466FDADC" w14:textId="77777777" w:rsidR="00DC712D" w:rsidRDefault="00EB0B1F" w:rsidP="00DC712D">
      <w:pPr>
        <w:pStyle w:val="Heading2"/>
      </w:pPr>
      <w:bookmarkStart w:id="543" w:name="_Toc9497455"/>
      <w:bookmarkStart w:id="544" w:name="_Toc24562308"/>
      <w:bookmarkStart w:id="545" w:name="_Toc26195529"/>
      <w:bookmarkStart w:id="546" w:name="_Toc34396944"/>
      <w:bookmarkStart w:id="547" w:name="_Toc45188538"/>
      <w:bookmarkStart w:id="548" w:name="_Toc51922661"/>
      <w:bookmarkStart w:id="549" w:name="_Toc59002887"/>
      <w:bookmarkStart w:id="550" w:name="_Toc138362052"/>
      <w:r>
        <w:t>7.1</w:t>
      </w:r>
      <w:r w:rsidR="00DC712D" w:rsidRPr="00800DA2">
        <w:tab/>
      </w:r>
      <w:r w:rsidR="00F71E66">
        <w:t>S</w:t>
      </w:r>
      <w:r w:rsidR="00DC712D" w:rsidRPr="00A07E7A">
        <w:t>erver procedures</w:t>
      </w:r>
      <w:bookmarkEnd w:id="543"/>
      <w:bookmarkEnd w:id="544"/>
      <w:bookmarkEnd w:id="545"/>
      <w:bookmarkEnd w:id="546"/>
      <w:bookmarkEnd w:id="547"/>
      <w:bookmarkEnd w:id="548"/>
      <w:bookmarkEnd w:id="549"/>
      <w:bookmarkEnd w:id="550"/>
    </w:p>
    <w:p w14:paraId="4C2BF90C" w14:textId="77777777" w:rsidR="00AC37CF" w:rsidRPr="00AC37CF" w:rsidRDefault="00AC37CF" w:rsidP="00AC37CF">
      <w:bookmarkStart w:id="551" w:name="_Toc11397476"/>
      <w:r>
        <w:t>How users homed in the IWF are registered and service authorized is out of scope of the present document.</w:t>
      </w:r>
      <w:bookmarkEnd w:id="551"/>
    </w:p>
    <w:p w14:paraId="4DFE1401" w14:textId="77777777" w:rsidR="00F71E66" w:rsidRDefault="00F71E66" w:rsidP="00DC712D">
      <w:pPr>
        <w:pStyle w:val="Heading1"/>
      </w:pPr>
      <w:bookmarkStart w:id="552" w:name="_Toc24562309"/>
      <w:bookmarkStart w:id="553" w:name="_Toc26195530"/>
      <w:bookmarkStart w:id="554" w:name="_Toc34396945"/>
      <w:bookmarkStart w:id="555" w:name="_Toc45188539"/>
      <w:bookmarkStart w:id="556" w:name="_Toc51922662"/>
      <w:bookmarkStart w:id="557" w:name="_Toc59002888"/>
      <w:bookmarkStart w:id="558" w:name="_Toc9497462"/>
      <w:bookmarkStart w:id="559" w:name="_Toc138362053"/>
      <w:r>
        <w:t>8</w:t>
      </w:r>
      <w:r>
        <w:tab/>
        <w:t>Affiliation</w:t>
      </w:r>
      <w:bookmarkEnd w:id="552"/>
      <w:bookmarkEnd w:id="553"/>
      <w:bookmarkEnd w:id="554"/>
      <w:bookmarkEnd w:id="555"/>
      <w:bookmarkEnd w:id="556"/>
      <w:bookmarkEnd w:id="557"/>
      <w:bookmarkEnd w:id="559"/>
    </w:p>
    <w:p w14:paraId="2752519E" w14:textId="77777777" w:rsidR="00F71E66" w:rsidRDefault="00F71E66" w:rsidP="00F71E66">
      <w:pPr>
        <w:pStyle w:val="Heading2"/>
      </w:pPr>
      <w:bookmarkStart w:id="560" w:name="_Toc24562310"/>
      <w:bookmarkStart w:id="561" w:name="_Toc26195531"/>
      <w:bookmarkStart w:id="562" w:name="_Toc34396946"/>
      <w:bookmarkStart w:id="563" w:name="_Toc45188540"/>
      <w:bookmarkStart w:id="564" w:name="_Toc51922663"/>
      <w:bookmarkStart w:id="565" w:name="_Toc59002889"/>
      <w:bookmarkStart w:id="566" w:name="_Toc533145741"/>
      <w:bookmarkStart w:id="567" w:name="_Toc9497457"/>
      <w:bookmarkStart w:id="568" w:name="_Toc138362054"/>
      <w:r>
        <w:t>8.1</w:t>
      </w:r>
      <w:r>
        <w:tab/>
        <w:t>General</w:t>
      </w:r>
      <w:bookmarkEnd w:id="560"/>
      <w:bookmarkEnd w:id="561"/>
      <w:bookmarkEnd w:id="562"/>
      <w:bookmarkEnd w:id="563"/>
      <w:bookmarkEnd w:id="564"/>
      <w:bookmarkEnd w:id="565"/>
      <w:bookmarkEnd w:id="568"/>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69" w:name="_Toc24562311"/>
      <w:bookmarkStart w:id="570" w:name="_Toc26195532"/>
      <w:bookmarkStart w:id="571" w:name="_Toc34396947"/>
      <w:bookmarkStart w:id="572" w:name="_Toc45188541"/>
      <w:bookmarkStart w:id="573" w:name="_Toc51922664"/>
      <w:bookmarkStart w:id="574" w:name="_Toc59002890"/>
      <w:bookmarkStart w:id="575" w:name="_Toc138362055"/>
      <w:r>
        <w:t>8.2</w:t>
      </w:r>
      <w:r>
        <w:tab/>
      </w:r>
      <w:r w:rsidR="00CA0B5C">
        <w:t xml:space="preserve">IWF performing the participating role </w:t>
      </w:r>
      <w:r w:rsidRPr="00F71E66">
        <w:t>procedures</w:t>
      </w:r>
      <w:bookmarkEnd w:id="569"/>
      <w:bookmarkEnd w:id="570"/>
      <w:bookmarkEnd w:id="571"/>
      <w:bookmarkEnd w:id="572"/>
      <w:bookmarkEnd w:id="573"/>
      <w:bookmarkEnd w:id="574"/>
      <w:bookmarkEnd w:id="575"/>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76" w:name="_Toc24562312"/>
      <w:bookmarkStart w:id="577" w:name="_Toc26195533"/>
      <w:bookmarkStart w:id="578" w:name="_Toc34396948"/>
      <w:bookmarkStart w:id="579" w:name="_Toc45188542"/>
      <w:bookmarkStart w:id="580" w:name="_Toc51922665"/>
      <w:bookmarkStart w:id="581" w:name="_Toc59002891"/>
      <w:bookmarkStart w:id="582" w:name="_Toc138362056"/>
      <w:r w:rsidRPr="00800DA2">
        <w:t>8</w:t>
      </w:r>
      <w:r w:rsidRPr="00A07E7A">
        <w:t>.3</w:t>
      </w:r>
      <w:r w:rsidRPr="00A07E7A">
        <w:tab/>
      </w:r>
      <w:r>
        <w:t>S</w:t>
      </w:r>
      <w:r w:rsidRPr="00A07E7A">
        <w:t>erver procedures</w:t>
      </w:r>
      <w:bookmarkEnd w:id="566"/>
      <w:bookmarkEnd w:id="567"/>
      <w:bookmarkEnd w:id="576"/>
      <w:bookmarkEnd w:id="577"/>
      <w:bookmarkEnd w:id="578"/>
      <w:bookmarkEnd w:id="579"/>
      <w:bookmarkEnd w:id="580"/>
      <w:bookmarkEnd w:id="581"/>
      <w:bookmarkEnd w:id="582"/>
    </w:p>
    <w:p w14:paraId="0600671E" w14:textId="77777777" w:rsidR="00696EA0" w:rsidRPr="00A07E7A" w:rsidRDefault="00696EA0" w:rsidP="00696EA0">
      <w:pPr>
        <w:pStyle w:val="Heading3"/>
      </w:pPr>
      <w:bookmarkStart w:id="583" w:name="_Toc533145742"/>
      <w:bookmarkStart w:id="584" w:name="_Toc18561833"/>
      <w:bookmarkStart w:id="585" w:name="_Toc24562313"/>
      <w:bookmarkStart w:id="586" w:name="_Toc26195534"/>
      <w:bookmarkStart w:id="587" w:name="_Toc34396949"/>
      <w:bookmarkStart w:id="588" w:name="_Toc45188543"/>
      <w:bookmarkStart w:id="589" w:name="_Toc51922666"/>
      <w:bookmarkStart w:id="590" w:name="_Toc59002892"/>
      <w:bookmarkStart w:id="591" w:name="_Toc138362057"/>
      <w:r w:rsidRPr="00A07E7A">
        <w:t>8.3.1</w:t>
      </w:r>
      <w:r w:rsidRPr="00A07E7A">
        <w:tab/>
        <w:t>General</w:t>
      </w:r>
      <w:bookmarkEnd w:id="583"/>
      <w:bookmarkEnd w:id="584"/>
      <w:bookmarkEnd w:id="585"/>
      <w:bookmarkEnd w:id="586"/>
      <w:bookmarkEnd w:id="587"/>
      <w:bookmarkEnd w:id="588"/>
      <w:bookmarkEnd w:id="589"/>
      <w:bookmarkEnd w:id="590"/>
      <w:bookmarkEnd w:id="591"/>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592" w:name="_Toc18561834"/>
      <w:bookmarkStart w:id="593" w:name="_Toc24562314"/>
      <w:bookmarkStart w:id="594" w:name="_Toc26195535"/>
      <w:bookmarkStart w:id="595" w:name="_Toc34396950"/>
      <w:bookmarkStart w:id="596" w:name="_Toc45188544"/>
      <w:bookmarkStart w:id="597" w:name="_Toc51922667"/>
      <w:bookmarkStart w:id="598" w:name="_Toc59002893"/>
      <w:bookmarkStart w:id="599" w:name="_Toc138362058"/>
      <w:r w:rsidRPr="00A07E7A">
        <w:lastRenderedPageBreak/>
        <w:t>8.3.2</w:t>
      </w:r>
      <w:r w:rsidRPr="00A07E7A">
        <w:tab/>
        <w:t xml:space="preserve">Procedures of </w:t>
      </w:r>
      <w:r>
        <w:rPr>
          <w:lang w:val="en-US"/>
        </w:rPr>
        <w:t>the IWF performing the participating role</w:t>
      </w:r>
      <w:bookmarkEnd w:id="592"/>
      <w:bookmarkEnd w:id="593"/>
      <w:bookmarkEnd w:id="594"/>
      <w:bookmarkEnd w:id="595"/>
      <w:bookmarkEnd w:id="596"/>
      <w:bookmarkEnd w:id="597"/>
      <w:bookmarkEnd w:id="598"/>
      <w:bookmarkEnd w:id="599"/>
    </w:p>
    <w:p w14:paraId="1FDAA2E9" w14:textId="77777777" w:rsidR="00696EA0" w:rsidRPr="00A07E7A" w:rsidRDefault="00696EA0" w:rsidP="00696EA0">
      <w:pPr>
        <w:pStyle w:val="Heading4"/>
      </w:pPr>
      <w:bookmarkStart w:id="600" w:name="_Toc533145744"/>
      <w:bookmarkStart w:id="601" w:name="_Toc18561835"/>
      <w:bookmarkStart w:id="602" w:name="_Toc24562315"/>
      <w:bookmarkStart w:id="603" w:name="_Toc26195536"/>
      <w:bookmarkStart w:id="604" w:name="_Toc34396951"/>
      <w:bookmarkStart w:id="605" w:name="_Toc45188545"/>
      <w:bookmarkStart w:id="606" w:name="_Toc51922668"/>
      <w:bookmarkStart w:id="607" w:name="_Toc59002894"/>
      <w:bookmarkStart w:id="608" w:name="_Toc138362059"/>
      <w:r w:rsidRPr="00A07E7A">
        <w:t>8.3.2.1</w:t>
      </w:r>
      <w:r w:rsidRPr="00A07E7A">
        <w:tab/>
        <w:t>General</w:t>
      </w:r>
      <w:bookmarkEnd w:id="600"/>
      <w:bookmarkEnd w:id="601"/>
      <w:bookmarkEnd w:id="602"/>
      <w:bookmarkEnd w:id="603"/>
      <w:bookmarkEnd w:id="604"/>
      <w:bookmarkEnd w:id="605"/>
      <w:bookmarkEnd w:id="606"/>
      <w:bookmarkEnd w:id="607"/>
      <w:bookmarkEnd w:id="608"/>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09" w:name="_Toc18561836"/>
      <w:bookmarkStart w:id="610" w:name="_Toc24562316"/>
      <w:bookmarkStart w:id="611" w:name="_Toc26195537"/>
      <w:bookmarkStart w:id="612" w:name="_Toc34396952"/>
      <w:bookmarkStart w:id="613" w:name="_Toc45188546"/>
      <w:bookmarkStart w:id="614" w:name="_Toc51922669"/>
      <w:bookmarkStart w:id="615" w:name="_Toc59002895"/>
      <w:bookmarkStart w:id="616" w:name="_Toc533145747"/>
      <w:bookmarkStart w:id="617" w:name="_Toc138362060"/>
      <w:r w:rsidRPr="00A07E7A">
        <w:t>8.3.2.2</w:t>
      </w:r>
      <w:r w:rsidRPr="00A07E7A">
        <w:tab/>
        <w:t>Stored information</w:t>
      </w:r>
      <w:bookmarkEnd w:id="609"/>
      <w:bookmarkEnd w:id="610"/>
      <w:bookmarkEnd w:id="611"/>
      <w:bookmarkEnd w:id="612"/>
      <w:bookmarkEnd w:id="613"/>
      <w:bookmarkEnd w:id="614"/>
      <w:bookmarkEnd w:id="615"/>
      <w:bookmarkEnd w:id="617"/>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18" w:name="_Toc11397507"/>
      <w:bookmarkStart w:id="619" w:name="_Toc18561837"/>
      <w:bookmarkStart w:id="620" w:name="_Toc24562317"/>
      <w:bookmarkStart w:id="621" w:name="_Toc26195538"/>
      <w:bookmarkStart w:id="622" w:name="_Toc34396953"/>
      <w:bookmarkStart w:id="623" w:name="_Toc45188547"/>
      <w:bookmarkStart w:id="624" w:name="_Toc51922670"/>
      <w:bookmarkStart w:id="625" w:name="_Toc59002896"/>
      <w:bookmarkStart w:id="626" w:name="_Toc138362061"/>
      <w:r w:rsidRPr="00A07E7A">
        <w:t>8.3.2.3</w:t>
      </w:r>
      <w:r w:rsidRPr="00A07E7A">
        <w:tab/>
        <w:t xml:space="preserve">Receiving affiliation status change from </w:t>
      </w:r>
      <w:r>
        <w:t>a user homed in the IWF</w:t>
      </w:r>
      <w:r w:rsidRPr="00A07E7A">
        <w:t xml:space="preserve"> procedure</w:t>
      </w:r>
      <w:bookmarkEnd w:id="618"/>
      <w:bookmarkEnd w:id="619"/>
      <w:bookmarkEnd w:id="620"/>
      <w:bookmarkEnd w:id="621"/>
      <w:bookmarkEnd w:id="622"/>
      <w:bookmarkEnd w:id="623"/>
      <w:bookmarkEnd w:id="624"/>
      <w:bookmarkEnd w:id="625"/>
      <w:bookmarkEnd w:id="626"/>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27" w:name="_Toc18561838"/>
      <w:bookmarkStart w:id="628" w:name="_Toc24562318"/>
      <w:bookmarkStart w:id="629" w:name="_Toc26195539"/>
      <w:bookmarkStart w:id="630" w:name="_Toc34396954"/>
      <w:bookmarkStart w:id="631" w:name="_Toc45188548"/>
      <w:bookmarkStart w:id="632" w:name="_Toc51922671"/>
      <w:bookmarkStart w:id="633" w:name="_Toc59002897"/>
      <w:bookmarkStart w:id="634" w:name="_Toc138362062"/>
      <w:r w:rsidRPr="00A07E7A">
        <w:t>8.3.2.4</w:t>
      </w:r>
      <w:r w:rsidRPr="00A07E7A">
        <w:tab/>
        <w:t>Receiving subscription to affiliation status procedure</w:t>
      </w:r>
      <w:bookmarkEnd w:id="616"/>
      <w:bookmarkEnd w:id="627"/>
      <w:bookmarkEnd w:id="628"/>
      <w:bookmarkEnd w:id="629"/>
      <w:bookmarkEnd w:id="630"/>
      <w:bookmarkEnd w:id="631"/>
      <w:bookmarkEnd w:id="632"/>
      <w:bookmarkEnd w:id="633"/>
      <w:bookmarkEnd w:id="634"/>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35" w:name="_Toc18561839"/>
      <w:bookmarkStart w:id="636" w:name="_Toc24562319"/>
      <w:bookmarkStart w:id="637" w:name="_Toc26195540"/>
      <w:bookmarkStart w:id="638" w:name="_Toc34396955"/>
      <w:bookmarkStart w:id="639" w:name="_Toc45188549"/>
      <w:bookmarkStart w:id="640" w:name="_Toc51922672"/>
      <w:bookmarkStart w:id="641" w:name="_Toc59002898"/>
      <w:bookmarkStart w:id="642" w:name="_Toc11397513"/>
      <w:bookmarkStart w:id="643" w:name="_Toc138362063"/>
      <w:r w:rsidRPr="00A07E7A">
        <w:t>8.3.2.5</w:t>
      </w:r>
      <w:r w:rsidRPr="00A07E7A">
        <w:tab/>
        <w:t>Sending notification of change of affiliation status procedure</w:t>
      </w:r>
      <w:bookmarkEnd w:id="635"/>
      <w:bookmarkEnd w:id="636"/>
      <w:bookmarkEnd w:id="637"/>
      <w:bookmarkEnd w:id="638"/>
      <w:bookmarkEnd w:id="639"/>
      <w:bookmarkEnd w:id="640"/>
      <w:bookmarkEnd w:id="641"/>
      <w:bookmarkEnd w:id="643"/>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44" w:name="_Toc18561840"/>
      <w:bookmarkStart w:id="645" w:name="_Toc24562320"/>
      <w:bookmarkStart w:id="646" w:name="_Toc26195541"/>
      <w:bookmarkStart w:id="647" w:name="_Toc34396956"/>
      <w:bookmarkStart w:id="648" w:name="_Toc45188550"/>
      <w:bookmarkStart w:id="649" w:name="_Toc51922673"/>
      <w:bookmarkStart w:id="650" w:name="_Toc59002899"/>
      <w:bookmarkStart w:id="651" w:name="_Toc138362064"/>
      <w:r w:rsidRPr="00A07E7A">
        <w:t>8.3.2.6</w:t>
      </w:r>
      <w:r w:rsidRPr="00A07E7A">
        <w:tab/>
        <w:t>Sending affiliation status change towards MCData server owning MCData group procedure</w:t>
      </w:r>
      <w:bookmarkEnd w:id="644"/>
      <w:bookmarkEnd w:id="645"/>
      <w:bookmarkEnd w:id="646"/>
      <w:bookmarkEnd w:id="647"/>
      <w:bookmarkEnd w:id="648"/>
      <w:bookmarkEnd w:id="649"/>
      <w:bookmarkEnd w:id="650"/>
      <w:bookmarkEnd w:id="651"/>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652" w:name="_Toc18561841"/>
      <w:bookmarkStart w:id="653" w:name="_Toc24562321"/>
      <w:bookmarkStart w:id="654" w:name="_Toc26195542"/>
      <w:bookmarkStart w:id="655" w:name="_Toc34396957"/>
      <w:bookmarkStart w:id="656" w:name="_Toc45188551"/>
      <w:bookmarkStart w:id="657" w:name="_Toc51922674"/>
      <w:bookmarkStart w:id="658" w:name="_Toc59002900"/>
      <w:bookmarkStart w:id="659" w:name="_Toc138362065"/>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652"/>
      <w:bookmarkEnd w:id="653"/>
      <w:bookmarkEnd w:id="654"/>
      <w:bookmarkEnd w:id="655"/>
      <w:bookmarkEnd w:id="656"/>
      <w:bookmarkEnd w:id="657"/>
      <w:bookmarkEnd w:id="658"/>
      <w:bookmarkEnd w:id="659"/>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660" w:name="_Toc11397512"/>
      <w:bookmarkStart w:id="661" w:name="_Toc18561842"/>
      <w:bookmarkStart w:id="662" w:name="_Toc24562322"/>
      <w:bookmarkStart w:id="663" w:name="_Toc26195543"/>
      <w:bookmarkStart w:id="664" w:name="_Toc34396958"/>
      <w:bookmarkStart w:id="665" w:name="_Toc45188552"/>
      <w:bookmarkStart w:id="666" w:name="_Toc51922675"/>
      <w:bookmarkStart w:id="667" w:name="_Toc59002901"/>
      <w:bookmarkStart w:id="668" w:name="_Toc138362066"/>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60"/>
      <w:r>
        <w:t xml:space="preserve"> homed in the IWF</w:t>
      </w:r>
      <w:bookmarkEnd w:id="661"/>
      <w:bookmarkEnd w:id="662"/>
      <w:bookmarkEnd w:id="663"/>
      <w:bookmarkEnd w:id="664"/>
      <w:bookmarkEnd w:id="665"/>
      <w:bookmarkEnd w:id="666"/>
      <w:bookmarkEnd w:id="667"/>
      <w:bookmarkEnd w:id="668"/>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69" w:name="_Toc18561843"/>
      <w:bookmarkStart w:id="670" w:name="_Toc24562323"/>
      <w:bookmarkStart w:id="671" w:name="_Toc26195544"/>
      <w:bookmarkStart w:id="672" w:name="_Toc34396959"/>
      <w:bookmarkStart w:id="673" w:name="_Toc45188553"/>
      <w:bookmarkStart w:id="674" w:name="_Toc51922676"/>
      <w:bookmarkStart w:id="675" w:name="_Toc59002902"/>
      <w:bookmarkStart w:id="676" w:name="_Toc138362067"/>
      <w:r w:rsidRPr="00A07E7A">
        <w:t>8.3.2.9</w:t>
      </w:r>
      <w:r w:rsidRPr="00A07E7A">
        <w:tab/>
        <w:t>Forwarding affiliation status change towards an MCData user procedure</w:t>
      </w:r>
      <w:bookmarkEnd w:id="642"/>
      <w:bookmarkEnd w:id="669"/>
      <w:bookmarkEnd w:id="670"/>
      <w:bookmarkEnd w:id="671"/>
      <w:bookmarkEnd w:id="672"/>
      <w:bookmarkEnd w:id="673"/>
      <w:bookmarkEnd w:id="674"/>
      <w:bookmarkEnd w:id="675"/>
      <w:bookmarkEnd w:id="676"/>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677" w:name="_Toc11397514"/>
      <w:bookmarkStart w:id="678" w:name="_Toc18561844"/>
      <w:bookmarkStart w:id="679" w:name="_Toc24562324"/>
      <w:bookmarkStart w:id="680" w:name="_Toc26195545"/>
      <w:bookmarkStart w:id="681" w:name="_Toc34396960"/>
      <w:bookmarkStart w:id="682" w:name="_Toc45188554"/>
      <w:bookmarkStart w:id="683" w:name="_Toc51922677"/>
      <w:bookmarkStart w:id="684" w:name="_Toc59002903"/>
      <w:bookmarkStart w:id="685" w:name="_Toc138362068"/>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677"/>
      <w:bookmarkEnd w:id="678"/>
      <w:bookmarkEnd w:id="679"/>
      <w:bookmarkEnd w:id="680"/>
      <w:bookmarkEnd w:id="681"/>
      <w:bookmarkEnd w:id="682"/>
      <w:bookmarkEnd w:id="683"/>
      <w:bookmarkEnd w:id="684"/>
      <w:bookmarkEnd w:id="685"/>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686" w:name="_Toc11397515"/>
      <w:bookmarkStart w:id="687" w:name="_Toc18561845"/>
      <w:bookmarkStart w:id="688" w:name="_Toc24562325"/>
      <w:bookmarkStart w:id="689" w:name="_Toc26195546"/>
      <w:bookmarkStart w:id="690" w:name="_Toc34396961"/>
      <w:bookmarkStart w:id="691" w:name="_Toc45188555"/>
      <w:bookmarkStart w:id="692" w:name="_Toc51922678"/>
      <w:bookmarkStart w:id="693" w:name="_Toc59002904"/>
      <w:bookmarkStart w:id="694" w:name="_Toc138362069"/>
      <w:r w:rsidRPr="00A07E7A">
        <w:t>8.3.2.11</w:t>
      </w:r>
      <w:r w:rsidRPr="00A07E7A">
        <w:tab/>
        <w:t>Affiliation status determination</w:t>
      </w:r>
      <w:bookmarkEnd w:id="686"/>
      <w:bookmarkEnd w:id="687"/>
      <w:bookmarkEnd w:id="688"/>
      <w:bookmarkEnd w:id="689"/>
      <w:bookmarkEnd w:id="690"/>
      <w:bookmarkEnd w:id="691"/>
      <w:bookmarkEnd w:id="692"/>
      <w:bookmarkEnd w:id="693"/>
      <w:bookmarkEnd w:id="694"/>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695" w:name="_Toc18561846"/>
      <w:bookmarkStart w:id="696" w:name="_Toc24562326"/>
      <w:bookmarkStart w:id="697" w:name="_Toc26195547"/>
      <w:bookmarkStart w:id="698" w:name="_Toc34396962"/>
      <w:bookmarkStart w:id="699" w:name="_Toc45188556"/>
      <w:bookmarkStart w:id="700" w:name="_Toc51922679"/>
      <w:bookmarkStart w:id="701" w:name="_Toc59002905"/>
      <w:bookmarkStart w:id="702" w:name="_Toc138362070"/>
      <w:r w:rsidRPr="00A07E7A">
        <w:t>8.3.2.12</w:t>
      </w:r>
      <w:r w:rsidRPr="00A07E7A">
        <w:tab/>
        <w:t>Affiliation status change by implicit affiliation</w:t>
      </w:r>
      <w:bookmarkEnd w:id="695"/>
      <w:bookmarkEnd w:id="696"/>
      <w:bookmarkEnd w:id="697"/>
      <w:bookmarkEnd w:id="698"/>
      <w:bookmarkEnd w:id="699"/>
      <w:bookmarkEnd w:id="700"/>
      <w:bookmarkEnd w:id="701"/>
      <w:bookmarkEnd w:id="702"/>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lastRenderedPageBreak/>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03" w:name="_Toc18561847"/>
      <w:bookmarkStart w:id="704" w:name="_Toc24562327"/>
      <w:bookmarkStart w:id="705" w:name="_Toc26195548"/>
      <w:bookmarkStart w:id="706" w:name="_Toc34396963"/>
      <w:bookmarkStart w:id="707" w:name="_Toc45188557"/>
      <w:bookmarkStart w:id="708" w:name="_Toc51922680"/>
      <w:bookmarkStart w:id="709" w:name="_Toc59002906"/>
      <w:bookmarkStart w:id="710" w:name="_Toc138362071"/>
      <w:r w:rsidRPr="00A07E7A">
        <w:t>8.3.2.13</w:t>
      </w:r>
      <w:r w:rsidRPr="00A07E7A">
        <w:tab/>
        <w:t>Implicit affiliation status change completion</w:t>
      </w:r>
      <w:bookmarkEnd w:id="703"/>
      <w:bookmarkEnd w:id="704"/>
      <w:bookmarkEnd w:id="705"/>
      <w:bookmarkEnd w:id="706"/>
      <w:bookmarkEnd w:id="707"/>
      <w:bookmarkEnd w:id="708"/>
      <w:bookmarkEnd w:id="709"/>
      <w:bookmarkEnd w:id="710"/>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11" w:name="_Toc18561848"/>
      <w:bookmarkStart w:id="712" w:name="_Toc24562328"/>
      <w:bookmarkStart w:id="713" w:name="_Toc26195549"/>
      <w:bookmarkStart w:id="714" w:name="_Toc34396964"/>
      <w:bookmarkStart w:id="715" w:name="_Toc45188558"/>
      <w:bookmarkStart w:id="716" w:name="_Toc51922681"/>
      <w:bookmarkStart w:id="717" w:name="_Toc59002907"/>
      <w:bookmarkStart w:id="718" w:name="_Toc138362072"/>
      <w:r w:rsidRPr="00A07E7A">
        <w:t>8.3.2.14</w:t>
      </w:r>
      <w:r w:rsidRPr="00A07E7A">
        <w:tab/>
        <w:t>Implicit affiliation status change cancellation</w:t>
      </w:r>
      <w:bookmarkEnd w:id="711"/>
      <w:bookmarkEnd w:id="712"/>
      <w:bookmarkEnd w:id="713"/>
      <w:bookmarkEnd w:id="714"/>
      <w:bookmarkEnd w:id="715"/>
      <w:bookmarkEnd w:id="716"/>
      <w:bookmarkEnd w:id="717"/>
      <w:bookmarkEnd w:id="718"/>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719" w:name="_Toc11397519"/>
      <w:bookmarkStart w:id="720" w:name="_Toc18561849"/>
      <w:bookmarkStart w:id="721" w:name="_Toc24562329"/>
      <w:bookmarkStart w:id="722" w:name="_Toc26195550"/>
      <w:bookmarkStart w:id="723" w:name="_Toc34396965"/>
      <w:bookmarkStart w:id="724" w:name="_Toc45188559"/>
      <w:bookmarkStart w:id="725" w:name="_Toc51922682"/>
      <w:bookmarkStart w:id="726" w:name="_Toc59002908"/>
      <w:bookmarkStart w:id="727" w:name="_Toc138362073"/>
      <w:r w:rsidRPr="00A07E7A">
        <w:t>8.3.2.15</w:t>
      </w:r>
      <w:r w:rsidRPr="00A07E7A">
        <w:tab/>
      </w:r>
      <w:r>
        <w:t>Automatic</w:t>
      </w:r>
      <w:r w:rsidRPr="00A07E7A">
        <w:t xml:space="preserve"> affiliation to configured groups procedure</w:t>
      </w:r>
      <w:bookmarkEnd w:id="719"/>
      <w:bookmarkEnd w:id="720"/>
      <w:bookmarkEnd w:id="721"/>
      <w:bookmarkEnd w:id="722"/>
      <w:bookmarkEnd w:id="723"/>
      <w:bookmarkEnd w:id="724"/>
      <w:bookmarkEnd w:id="725"/>
      <w:bookmarkEnd w:id="726"/>
      <w:bookmarkEnd w:id="727"/>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728" w:name="_Toc11397520"/>
      <w:bookmarkStart w:id="729" w:name="_Toc18561850"/>
      <w:bookmarkStart w:id="730" w:name="_Toc24562330"/>
      <w:bookmarkStart w:id="731" w:name="_Toc26195551"/>
      <w:bookmarkStart w:id="732" w:name="_Toc34396966"/>
      <w:bookmarkStart w:id="733" w:name="_Toc45188560"/>
      <w:bookmarkStart w:id="734" w:name="_Toc51922683"/>
      <w:bookmarkStart w:id="735" w:name="_Toc59002909"/>
      <w:bookmarkStart w:id="736" w:name="_Toc138362074"/>
      <w:r w:rsidRPr="00A07E7A">
        <w:t>8.3.3</w:t>
      </w:r>
      <w:r w:rsidRPr="00A07E7A">
        <w:tab/>
        <w:t xml:space="preserve">Procedures of </w:t>
      </w:r>
      <w:r>
        <w:t>the IWF performing the controlling role</w:t>
      </w:r>
      <w:bookmarkEnd w:id="728"/>
      <w:bookmarkEnd w:id="729"/>
      <w:bookmarkEnd w:id="730"/>
      <w:bookmarkEnd w:id="731"/>
      <w:bookmarkEnd w:id="732"/>
      <w:bookmarkEnd w:id="733"/>
      <w:bookmarkEnd w:id="734"/>
      <w:bookmarkEnd w:id="735"/>
      <w:bookmarkEnd w:id="736"/>
    </w:p>
    <w:p w14:paraId="03B14C6E" w14:textId="77777777" w:rsidR="00696EA0" w:rsidRPr="00A07E7A" w:rsidRDefault="00696EA0" w:rsidP="00696EA0">
      <w:pPr>
        <w:pStyle w:val="Heading4"/>
      </w:pPr>
      <w:bookmarkStart w:id="737" w:name="_Toc11397521"/>
      <w:bookmarkStart w:id="738" w:name="_Toc18561851"/>
      <w:bookmarkStart w:id="739" w:name="_Toc24562331"/>
      <w:bookmarkStart w:id="740" w:name="_Toc26195552"/>
      <w:bookmarkStart w:id="741" w:name="_Toc34396967"/>
      <w:bookmarkStart w:id="742" w:name="_Toc45188561"/>
      <w:bookmarkStart w:id="743" w:name="_Toc51922684"/>
      <w:bookmarkStart w:id="744" w:name="_Toc59002910"/>
      <w:bookmarkStart w:id="745" w:name="_Toc138362075"/>
      <w:r w:rsidRPr="00A07E7A">
        <w:t>8.3.3.1</w:t>
      </w:r>
      <w:r w:rsidRPr="00A07E7A">
        <w:tab/>
        <w:t>General</w:t>
      </w:r>
      <w:bookmarkEnd w:id="737"/>
      <w:bookmarkEnd w:id="738"/>
      <w:bookmarkEnd w:id="739"/>
      <w:bookmarkEnd w:id="740"/>
      <w:bookmarkEnd w:id="741"/>
      <w:bookmarkEnd w:id="742"/>
      <w:bookmarkEnd w:id="743"/>
      <w:bookmarkEnd w:id="744"/>
      <w:bookmarkEnd w:id="745"/>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46" w:name="_Toc11397522"/>
      <w:bookmarkStart w:id="747" w:name="_Toc18561852"/>
      <w:bookmarkStart w:id="748" w:name="_Toc24562332"/>
      <w:bookmarkStart w:id="749" w:name="_Toc26195553"/>
      <w:bookmarkStart w:id="750" w:name="_Toc34396968"/>
      <w:bookmarkStart w:id="751" w:name="_Toc45188562"/>
      <w:bookmarkStart w:id="752" w:name="_Toc51922685"/>
      <w:bookmarkStart w:id="753" w:name="_Toc59002911"/>
      <w:bookmarkStart w:id="754" w:name="_Toc138362076"/>
      <w:r w:rsidRPr="00A07E7A">
        <w:t>8.3.3.</w:t>
      </w:r>
      <w:r w:rsidRPr="00A07E7A">
        <w:rPr>
          <w:lang w:val="en-US"/>
        </w:rPr>
        <w:t>2</w:t>
      </w:r>
      <w:r w:rsidRPr="00A07E7A">
        <w:tab/>
        <w:t>Stored information</w:t>
      </w:r>
      <w:bookmarkEnd w:id="746"/>
      <w:bookmarkEnd w:id="747"/>
      <w:bookmarkEnd w:id="748"/>
      <w:bookmarkEnd w:id="749"/>
      <w:bookmarkEnd w:id="750"/>
      <w:bookmarkEnd w:id="751"/>
      <w:bookmarkEnd w:id="752"/>
      <w:bookmarkEnd w:id="753"/>
      <w:bookmarkEnd w:id="754"/>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55" w:name="_Toc11397523"/>
      <w:bookmarkStart w:id="756" w:name="_Toc18561853"/>
      <w:bookmarkStart w:id="757" w:name="_Toc24562333"/>
      <w:bookmarkStart w:id="758" w:name="_Toc26195554"/>
      <w:bookmarkStart w:id="759" w:name="_Toc34396969"/>
      <w:bookmarkStart w:id="760" w:name="_Toc45188563"/>
      <w:bookmarkStart w:id="761" w:name="_Toc51922686"/>
      <w:bookmarkStart w:id="762" w:name="_Toc59002912"/>
      <w:bookmarkStart w:id="763" w:name="_Toc138362077"/>
      <w:r w:rsidRPr="00A07E7A">
        <w:t>8.3.3.3</w:t>
      </w:r>
      <w:r w:rsidRPr="00A07E7A">
        <w:tab/>
        <w:t>Receiving group affiliation status change procedure</w:t>
      </w:r>
      <w:bookmarkEnd w:id="755"/>
      <w:bookmarkEnd w:id="756"/>
      <w:bookmarkEnd w:id="757"/>
      <w:bookmarkEnd w:id="758"/>
      <w:bookmarkEnd w:id="759"/>
      <w:bookmarkEnd w:id="760"/>
      <w:bookmarkEnd w:id="761"/>
      <w:bookmarkEnd w:id="762"/>
      <w:bookmarkEnd w:id="763"/>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lastRenderedPageBreak/>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764" w:name="_Toc11397524"/>
      <w:bookmarkStart w:id="765" w:name="_Toc18561854"/>
      <w:bookmarkStart w:id="766" w:name="_Toc24562334"/>
      <w:bookmarkStart w:id="767" w:name="_Toc26195555"/>
      <w:bookmarkStart w:id="768" w:name="_Toc34396970"/>
      <w:bookmarkStart w:id="769" w:name="_Toc45188564"/>
      <w:bookmarkStart w:id="770" w:name="_Toc51922687"/>
      <w:bookmarkStart w:id="771" w:name="_Toc59002913"/>
      <w:bookmarkStart w:id="772" w:name="_Toc138362078"/>
      <w:r w:rsidRPr="00A07E7A">
        <w:t>8.3.3.</w:t>
      </w:r>
      <w:r w:rsidRPr="00A07E7A">
        <w:rPr>
          <w:lang w:val="en-US"/>
        </w:rPr>
        <w:t>4</w:t>
      </w:r>
      <w:r w:rsidRPr="00A07E7A">
        <w:tab/>
        <w:t>Receiving subscription to affiliation status procedure</w:t>
      </w:r>
      <w:bookmarkEnd w:id="764"/>
      <w:bookmarkEnd w:id="765"/>
      <w:bookmarkEnd w:id="766"/>
      <w:bookmarkEnd w:id="767"/>
      <w:bookmarkEnd w:id="768"/>
      <w:bookmarkEnd w:id="769"/>
      <w:bookmarkEnd w:id="770"/>
      <w:bookmarkEnd w:id="771"/>
      <w:bookmarkEnd w:id="772"/>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73" w:name="_Toc11397525"/>
      <w:bookmarkStart w:id="774" w:name="_Toc18561855"/>
      <w:bookmarkStart w:id="775" w:name="_Toc24562335"/>
      <w:bookmarkStart w:id="776" w:name="_Toc26195556"/>
      <w:bookmarkStart w:id="777" w:name="_Toc34396971"/>
      <w:bookmarkStart w:id="778" w:name="_Toc45188565"/>
      <w:bookmarkStart w:id="779" w:name="_Toc51922688"/>
      <w:bookmarkStart w:id="780" w:name="_Toc59002914"/>
      <w:bookmarkStart w:id="781" w:name="_Toc138362079"/>
      <w:r w:rsidRPr="00A07E7A">
        <w:t>8.3.3.</w:t>
      </w:r>
      <w:r w:rsidRPr="00A07E7A">
        <w:rPr>
          <w:lang w:val="en-US"/>
        </w:rPr>
        <w:t>5</w:t>
      </w:r>
      <w:r w:rsidRPr="00A07E7A">
        <w:tab/>
        <w:t>Sending notification of change of affiliation status procedure</w:t>
      </w:r>
      <w:bookmarkEnd w:id="773"/>
      <w:bookmarkEnd w:id="774"/>
      <w:bookmarkEnd w:id="775"/>
      <w:bookmarkEnd w:id="776"/>
      <w:bookmarkEnd w:id="777"/>
      <w:bookmarkEnd w:id="778"/>
      <w:bookmarkEnd w:id="779"/>
      <w:bookmarkEnd w:id="780"/>
      <w:bookmarkEnd w:id="781"/>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82" w:name="_Toc11397526"/>
      <w:bookmarkStart w:id="783" w:name="_Toc18561856"/>
      <w:bookmarkStart w:id="784" w:name="_Toc24562336"/>
      <w:bookmarkStart w:id="785" w:name="_Toc26195557"/>
      <w:bookmarkStart w:id="786" w:name="_Toc34396972"/>
      <w:bookmarkStart w:id="787" w:name="_Toc45188566"/>
      <w:bookmarkStart w:id="788" w:name="_Toc51922689"/>
      <w:bookmarkStart w:id="789" w:name="_Toc59002915"/>
      <w:bookmarkStart w:id="790" w:name="_Toc138362080"/>
      <w:r w:rsidRPr="00A07E7A">
        <w:t>8.3.3.</w:t>
      </w:r>
      <w:r w:rsidRPr="00A07E7A">
        <w:rPr>
          <w:lang w:val="en-US"/>
        </w:rPr>
        <w:t>6</w:t>
      </w:r>
      <w:r w:rsidRPr="00A07E7A">
        <w:tab/>
        <w:t>Implicit affiliation eligibil</w:t>
      </w:r>
      <w:r w:rsidR="00ED6B65">
        <w:t>i</w:t>
      </w:r>
      <w:r w:rsidRPr="00A07E7A">
        <w:t>ty check procedure</w:t>
      </w:r>
      <w:bookmarkEnd w:id="782"/>
      <w:bookmarkEnd w:id="783"/>
      <w:bookmarkEnd w:id="784"/>
      <w:bookmarkEnd w:id="785"/>
      <w:bookmarkEnd w:id="786"/>
      <w:bookmarkEnd w:id="787"/>
      <w:bookmarkEnd w:id="788"/>
      <w:bookmarkEnd w:id="789"/>
      <w:bookmarkEnd w:id="790"/>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lastRenderedPageBreak/>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791" w:name="_Toc11397527"/>
      <w:bookmarkStart w:id="792" w:name="_Toc18561857"/>
      <w:bookmarkStart w:id="793" w:name="_Toc24562337"/>
      <w:bookmarkStart w:id="794" w:name="_Toc26195558"/>
      <w:bookmarkStart w:id="795" w:name="_Toc34396973"/>
      <w:bookmarkStart w:id="796" w:name="_Toc45188567"/>
      <w:bookmarkStart w:id="797" w:name="_Toc51922690"/>
      <w:bookmarkStart w:id="798" w:name="_Toc59002916"/>
      <w:bookmarkStart w:id="799" w:name="_Toc138362081"/>
      <w:r w:rsidRPr="00A07E7A">
        <w:t>8.3.3.</w:t>
      </w:r>
      <w:r w:rsidRPr="00A07E7A">
        <w:rPr>
          <w:lang w:val="en-US"/>
        </w:rPr>
        <w:t>7</w:t>
      </w:r>
      <w:r w:rsidRPr="00A07E7A">
        <w:tab/>
        <w:t>Affiliation status change by implicit affiliation procedure</w:t>
      </w:r>
      <w:bookmarkEnd w:id="791"/>
      <w:bookmarkEnd w:id="792"/>
      <w:bookmarkEnd w:id="793"/>
      <w:bookmarkEnd w:id="794"/>
      <w:bookmarkEnd w:id="795"/>
      <w:bookmarkEnd w:id="796"/>
      <w:bookmarkEnd w:id="797"/>
      <w:bookmarkEnd w:id="798"/>
      <w:bookmarkEnd w:id="799"/>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800" w:name="_Toc24562338"/>
      <w:bookmarkStart w:id="801" w:name="_Toc26195559"/>
      <w:bookmarkStart w:id="802" w:name="_Toc34396974"/>
      <w:bookmarkStart w:id="803" w:name="_Toc45188568"/>
      <w:bookmarkStart w:id="804" w:name="_Toc51922691"/>
      <w:bookmarkStart w:id="805" w:name="_Toc59002917"/>
      <w:bookmarkStart w:id="806" w:name="_Toc138362082"/>
      <w:r>
        <w:t>8.4</w:t>
      </w:r>
      <w:r>
        <w:tab/>
        <w:t>Coding</w:t>
      </w:r>
      <w:bookmarkEnd w:id="800"/>
      <w:bookmarkEnd w:id="801"/>
      <w:bookmarkEnd w:id="802"/>
      <w:bookmarkEnd w:id="803"/>
      <w:bookmarkEnd w:id="804"/>
      <w:bookmarkEnd w:id="805"/>
      <w:bookmarkEnd w:id="806"/>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07" w:name="_Toc24562339"/>
      <w:bookmarkStart w:id="808" w:name="_Toc26195560"/>
      <w:bookmarkStart w:id="809" w:name="_Toc34396975"/>
      <w:bookmarkStart w:id="810" w:name="_Toc45188569"/>
      <w:bookmarkStart w:id="811" w:name="_Toc51922692"/>
      <w:bookmarkStart w:id="812" w:name="_Toc59002918"/>
      <w:bookmarkStart w:id="813" w:name="_Toc138362083"/>
      <w:r w:rsidRPr="00800DA2">
        <w:t>9</w:t>
      </w:r>
      <w:r w:rsidRPr="00A07E7A">
        <w:tab/>
      </w:r>
      <w:r>
        <w:t xml:space="preserve">IWF </w:t>
      </w:r>
      <w:r w:rsidRPr="00A07E7A">
        <w:t>Short Data Service (SDS)</w:t>
      </w:r>
      <w:bookmarkEnd w:id="558"/>
      <w:bookmarkEnd w:id="807"/>
      <w:bookmarkEnd w:id="808"/>
      <w:bookmarkEnd w:id="809"/>
      <w:bookmarkEnd w:id="810"/>
      <w:bookmarkEnd w:id="811"/>
      <w:bookmarkEnd w:id="812"/>
      <w:bookmarkEnd w:id="813"/>
    </w:p>
    <w:p w14:paraId="59F4EB11" w14:textId="77777777" w:rsidR="00DC712D" w:rsidRDefault="00DC712D" w:rsidP="00DC712D">
      <w:pPr>
        <w:pStyle w:val="Heading2"/>
      </w:pPr>
      <w:bookmarkStart w:id="814" w:name="_Toc533145775"/>
      <w:bookmarkStart w:id="815" w:name="_Toc9497463"/>
      <w:bookmarkStart w:id="816" w:name="_Toc24562340"/>
      <w:bookmarkStart w:id="817" w:name="_Toc26195561"/>
      <w:bookmarkStart w:id="818" w:name="_Toc34396976"/>
      <w:bookmarkStart w:id="819" w:name="_Toc45188570"/>
      <w:bookmarkStart w:id="820" w:name="_Toc51922693"/>
      <w:bookmarkStart w:id="821" w:name="_Toc59002919"/>
      <w:bookmarkStart w:id="822" w:name="_Toc138362084"/>
      <w:r w:rsidRPr="00A07E7A">
        <w:t>9.1</w:t>
      </w:r>
      <w:r w:rsidRPr="00A07E7A">
        <w:tab/>
        <w:t>General</w:t>
      </w:r>
      <w:bookmarkEnd w:id="814"/>
      <w:bookmarkEnd w:id="815"/>
      <w:bookmarkEnd w:id="816"/>
      <w:bookmarkEnd w:id="817"/>
      <w:bookmarkEnd w:id="818"/>
      <w:bookmarkEnd w:id="819"/>
      <w:bookmarkEnd w:id="820"/>
      <w:bookmarkEnd w:id="821"/>
      <w:bookmarkEnd w:id="822"/>
    </w:p>
    <w:p w14:paraId="23EABFEC" w14:textId="77777777" w:rsidR="00AC37CF" w:rsidRDefault="00AC37CF" w:rsidP="00AC37CF">
      <w:pPr>
        <w:rPr>
          <w:lang w:eastAsia="ko-KR"/>
        </w:rPr>
      </w:pPr>
      <w:bookmarkStart w:id="823" w:name="_Toc11397587"/>
      <w:bookmarkStart w:id="824"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lastRenderedPageBreak/>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25" w:name="_Toc11397537"/>
      <w:bookmarkStart w:id="826" w:name="_Toc24562341"/>
      <w:bookmarkStart w:id="827" w:name="_Toc26195562"/>
      <w:bookmarkStart w:id="828" w:name="_Toc34396977"/>
      <w:bookmarkStart w:id="829" w:name="_Toc45188571"/>
      <w:bookmarkStart w:id="830" w:name="_Toc51922694"/>
      <w:bookmarkStart w:id="831" w:name="_Toc59002920"/>
      <w:bookmarkStart w:id="832" w:name="_Toc138362085"/>
      <w:r w:rsidRPr="00A07E7A">
        <w:t>9.2</w:t>
      </w:r>
      <w:r w:rsidRPr="00A07E7A">
        <w:tab/>
        <w:t>On-network SDS</w:t>
      </w:r>
      <w:bookmarkEnd w:id="825"/>
      <w:bookmarkEnd w:id="826"/>
      <w:bookmarkEnd w:id="827"/>
      <w:bookmarkEnd w:id="828"/>
      <w:bookmarkEnd w:id="829"/>
      <w:bookmarkEnd w:id="830"/>
      <w:bookmarkEnd w:id="831"/>
      <w:bookmarkEnd w:id="832"/>
    </w:p>
    <w:p w14:paraId="2637EDF6" w14:textId="77777777" w:rsidR="00CA0B5C" w:rsidRDefault="00CA0B5C" w:rsidP="00CA0B5C">
      <w:pPr>
        <w:pStyle w:val="Heading3"/>
        <w:rPr>
          <w:rFonts w:eastAsia="SimSun"/>
        </w:rPr>
      </w:pPr>
      <w:bookmarkStart w:id="833" w:name="_Toc11397538"/>
      <w:bookmarkStart w:id="834" w:name="_Toc24562342"/>
      <w:bookmarkStart w:id="835" w:name="_Toc26195563"/>
      <w:bookmarkStart w:id="836" w:name="_Toc34396978"/>
      <w:bookmarkStart w:id="837" w:name="_Toc45188572"/>
      <w:bookmarkStart w:id="838" w:name="_Toc51922695"/>
      <w:bookmarkStart w:id="839" w:name="_Toc59002921"/>
      <w:bookmarkStart w:id="840" w:name="_Toc138362086"/>
      <w:r w:rsidRPr="00A07E7A">
        <w:rPr>
          <w:rFonts w:eastAsia="SimSun"/>
        </w:rPr>
        <w:t>9.2.1</w:t>
      </w:r>
      <w:r w:rsidRPr="00A07E7A">
        <w:rPr>
          <w:rFonts w:eastAsia="SimSun"/>
        </w:rPr>
        <w:tab/>
        <w:t>General</w:t>
      </w:r>
      <w:bookmarkEnd w:id="833"/>
      <w:bookmarkEnd w:id="834"/>
      <w:bookmarkEnd w:id="835"/>
      <w:bookmarkEnd w:id="836"/>
      <w:bookmarkEnd w:id="837"/>
      <w:bookmarkEnd w:id="838"/>
      <w:bookmarkEnd w:id="839"/>
      <w:bookmarkEnd w:id="840"/>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41" w:name="_Toc11397542"/>
      <w:bookmarkStart w:id="842" w:name="_Toc18561861"/>
      <w:bookmarkStart w:id="843" w:name="_Toc24562343"/>
      <w:bookmarkStart w:id="844" w:name="_Toc26195564"/>
      <w:bookmarkStart w:id="845" w:name="_Toc34396979"/>
      <w:bookmarkStart w:id="846" w:name="_Toc45188573"/>
      <w:bookmarkStart w:id="847" w:name="_Toc51922696"/>
      <w:bookmarkStart w:id="848" w:name="_Toc59002922"/>
      <w:bookmarkStart w:id="849" w:name="_Toc138362087"/>
      <w:r w:rsidRPr="00800DA2">
        <w:rPr>
          <w:rFonts w:eastAsia="SimSun"/>
        </w:rPr>
        <w:t>9</w:t>
      </w:r>
      <w:r w:rsidRPr="00A07E7A">
        <w:rPr>
          <w:rFonts w:eastAsia="SimSun"/>
        </w:rPr>
        <w:t>.2.2</w:t>
      </w:r>
      <w:r w:rsidRPr="00A07E7A">
        <w:rPr>
          <w:rFonts w:eastAsia="SimSun"/>
        </w:rPr>
        <w:tab/>
        <w:t>Standalone SDS using signalling control plane</w:t>
      </w:r>
      <w:bookmarkEnd w:id="841"/>
      <w:bookmarkEnd w:id="842"/>
      <w:bookmarkEnd w:id="843"/>
      <w:bookmarkEnd w:id="844"/>
      <w:bookmarkEnd w:id="845"/>
      <w:bookmarkEnd w:id="846"/>
      <w:bookmarkEnd w:id="847"/>
      <w:bookmarkEnd w:id="848"/>
      <w:bookmarkEnd w:id="849"/>
    </w:p>
    <w:p w14:paraId="65094498" w14:textId="77777777" w:rsidR="00CA0B5C" w:rsidRPr="00A07E7A" w:rsidRDefault="00CA0B5C" w:rsidP="00CA0B5C">
      <w:pPr>
        <w:pStyle w:val="Heading4"/>
        <w:rPr>
          <w:rFonts w:eastAsia="Malgun Gothic"/>
        </w:rPr>
      </w:pPr>
      <w:bookmarkStart w:id="850" w:name="_Toc11397543"/>
      <w:bookmarkStart w:id="851" w:name="_Toc18561862"/>
      <w:bookmarkStart w:id="852" w:name="_Toc24562344"/>
      <w:bookmarkStart w:id="853" w:name="_Toc26195565"/>
      <w:bookmarkStart w:id="854" w:name="_Toc34396980"/>
      <w:bookmarkStart w:id="855" w:name="_Toc45188574"/>
      <w:bookmarkStart w:id="856" w:name="_Toc51922697"/>
      <w:bookmarkStart w:id="857" w:name="_Toc59002923"/>
      <w:bookmarkStart w:id="858" w:name="_Toc138362088"/>
      <w:r w:rsidRPr="00A07E7A">
        <w:rPr>
          <w:rFonts w:eastAsia="Malgun Gothic"/>
        </w:rPr>
        <w:t>9.2.2.1</w:t>
      </w:r>
      <w:r w:rsidRPr="00A07E7A">
        <w:rPr>
          <w:rFonts w:eastAsia="Malgun Gothic"/>
        </w:rPr>
        <w:tab/>
        <w:t>General</w:t>
      </w:r>
      <w:bookmarkEnd w:id="850"/>
      <w:bookmarkEnd w:id="851"/>
      <w:bookmarkEnd w:id="852"/>
      <w:bookmarkEnd w:id="853"/>
      <w:bookmarkEnd w:id="854"/>
      <w:bookmarkEnd w:id="855"/>
      <w:bookmarkEnd w:id="856"/>
      <w:bookmarkEnd w:id="857"/>
      <w:bookmarkEnd w:id="858"/>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59" w:name="_Toc11397544"/>
      <w:bookmarkStart w:id="860" w:name="_Toc18561863"/>
      <w:bookmarkStart w:id="861" w:name="_Toc24562345"/>
      <w:bookmarkStart w:id="862" w:name="_Toc26195566"/>
      <w:bookmarkStart w:id="863" w:name="_Toc34396981"/>
      <w:bookmarkStart w:id="864" w:name="_Toc45188575"/>
      <w:bookmarkStart w:id="865" w:name="_Toc51922698"/>
      <w:bookmarkStart w:id="866" w:name="_Toc59002924"/>
      <w:bookmarkStart w:id="867" w:name="_Toc138362089"/>
      <w:r w:rsidRPr="00A07E7A">
        <w:rPr>
          <w:rFonts w:eastAsia="Malgun Gothic"/>
        </w:rPr>
        <w:t>9.2.2.2</w:t>
      </w:r>
      <w:r w:rsidRPr="00A07E7A">
        <w:rPr>
          <w:rFonts w:eastAsia="Malgun Gothic"/>
        </w:rPr>
        <w:tab/>
      </w:r>
      <w:r>
        <w:rPr>
          <w:rFonts w:eastAsia="Malgun Gothic"/>
        </w:rPr>
        <w:t>Procedures used by the IWF for users homed in the IWF</w:t>
      </w:r>
      <w:bookmarkEnd w:id="859"/>
      <w:bookmarkEnd w:id="860"/>
      <w:bookmarkEnd w:id="861"/>
      <w:bookmarkEnd w:id="862"/>
      <w:bookmarkEnd w:id="863"/>
      <w:bookmarkEnd w:id="864"/>
      <w:bookmarkEnd w:id="865"/>
      <w:bookmarkEnd w:id="866"/>
      <w:bookmarkEnd w:id="867"/>
    </w:p>
    <w:p w14:paraId="1336B4C1" w14:textId="77777777" w:rsidR="00CA0B5C" w:rsidRPr="00A07E7A" w:rsidRDefault="00CA0B5C" w:rsidP="00CA0B5C">
      <w:pPr>
        <w:pStyle w:val="Heading5"/>
        <w:rPr>
          <w:rFonts w:eastAsia="Malgun Gothic"/>
        </w:rPr>
      </w:pPr>
      <w:bookmarkStart w:id="868" w:name="_Toc11397545"/>
      <w:bookmarkStart w:id="869" w:name="_Toc18561864"/>
      <w:bookmarkStart w:id="870" w:name="_Toc24562346"/>
      <w:bookmarkStart w:id="871" w:name="_Toc26195567"/>
      <w:bookmarkStart w:id="872" w:name="_Toc34396982"/>
      <w:bookmarkStart w:id="873" w:name="_Toc45188576"/>
      <w:bookmarkStart w:id="874" w:name="_Toc51922699"/>
      <w:bookmarkStart w:id="875" w:name="_Toc59002925"/>
      <w:bookmarkStart w:id="876" w:name="_Toc138362090"/>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68"/>
      <w:bookmarkEnd w:id="869"/>
      <w:bookmarkEnd w:id="870"/>
      <w:bookmarkEnd w:id="871"/>
      <w:bookmarkEnd w:id="872"/>
      <w:bookmarkEnd w:id="873"/>
      <w:bookmarkEnd w:id="874"/>
      <w:bookmarkEnd w:id="875"/>
      <w:bookmarkEnd w:id="876"/>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lastRenderedPageBreak/>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77" w:name="_Toc11397546"/>
      <w:bookmarkStart w:id="878" w:name="_Toc18561865"/>
      <w:bookmarkStart w:id="879" w:name="_Toc24562347"/>
      <w:bookmarkStart w:id="880" w:name="_Toc26195568"/>
      <w:bookmarkStart w:id="881" w:name="_Toc34396983"/>
      <w:bookmarkStart w:id="882" w:name="_Toc45188577"/>
      <w:bookmarkStart w:id="883" w:name="_Toc51922700"/>
      <w:bookmarkStart w:id="884" w:name="_Toc59002926"/>
      <w:bookmarkStart w:id="885" w:name="_Toc138362091"/>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77"/>
      <w:bookmarkEnd w:id="878"/>
      <w:bookmarkEnd w:id="879"/>
      <w:bookmarkEnd w:id="880"/>
      <w:bookmarkEnd w:id="881"/>
      <w:bookmarkEnd w:id="882"/>
      <w:bookmarkEnd w:id="883"/>
      <w:bookmarkEnd w:id="884"/>
      <w:bookmarkEnd w:id="885"/>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886" w:name="_Toc533145786"/>
      <w:bookmarkStart w:id="887" w:name="_Toc18561866"/>
      <w:bookmarkStart w:id="888" w:name="_Toc24562348"/>
      <w:bookmarkStart w:id="889" w:name="_Toc26195569"/>
      <w:bookmarkStart w:id="890" w:name="_Toc34396984"/>
      <w:bookmarkStart w:id="891" w:name="_Toc45188578"/>
      <w:bookmarkStart w:id="892" w:name="_Toc51922701"/>
      <w:bookmarkStart w:id="893" w:name="_Toc59002927"/>
      <w:bookmarkStart w:id="894" w:name="_Toc138362092"/>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886"/>
      <w:bookmarkEnd w:id="887"/>
      <w:bookmarkEnd w:id="888"/>
      <w:bookmarkEnd w:id="889"/>
      <w:bookmarkEnd w:id="890"/>
      <w:bookmarkEnd w:id="891"/>
      <w:bookmarkEnd w:id="892"/>
      <w:bookmarkEnd w:id="893"/>
      <w:bookmarkEnd w:id="894"/>
    </w:p>
    <w:p w14:paraId="1F7738DD" w14:textId="77777777" w:rsidR="00CA0B5C" w:rsidRPr="00A07E7A" w:rsidRDefault="00CA0B5C" w:rsidP="00CA0B5C">
      <w:pPr>
        <w:pStyle w:val="Heading5"/>
        <w:rPr>
          <w:rFonts w:eastAsia="Malgun Gothic"/>
        </w:rPr>
      </w:pPr>
      <w:bookmarkStart w:id="895" w:name="_Toc533145787"/>
      <w:bookmarkStart w:id="896" w:name="_Toc18561867"/>
      <w:bookmarkStart w:id="897" w:name="_Toc24562349"/>
      <w:bookmarkStart w:id="898" w:name="_Toc26195570"/>
      <w:bookmarkStart w:id="899" w:name="_Toc34396985"/>
      <w:bookmarkStart w:id="900" w:name="_Toc45188579"/>
      <w:bookmarkStart w:id="901" w:name="_Toc51922702"/>
      <w:bookmarkStart w:id="902" w:name="_Toc59002928"/>
      <w:bookmarkStart w:id="903" w:name="_Toc138362093"/>
      <w:r w:rsidRPr="00A07E7A">
        <w:rPr>
          <w:rFonts w:eastAsia="Malgun Gothic"/>
        </w:rPr>
        <w:t>9.2.2.3.1</w:t>
      </w:r>
      <w:r w:rsidRPr="00A07E7A">
        <w:rPr>
          <w:rFonts w:eastAsia="Malgun Gothic"/>
        </w:rPr>
        <w:tab/>
        <w:t>Originating participating MCData function procedures</w:t>
      </w:r>
      <w:bookmarkEnd w:id="895"/>
      <w:bookmarkEnd w:id="896"/>
      <w:bookmarkEnd w:id="897"/>
      <w:bookmarkEnd w:id="898"/>
      <w:bookmarkEnd w:id="899"/>
      <w:bookmarkEnd w:id="900"/>
      <w:bookmarkEnd w:id="901"/>
      <w:bookmarkEnd w:id="902"/>
      <w:bookmarkEnd w:id="903"/>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lastRenderedPageBreak/>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04" w:name="_Toc533145788"/>
      <w:bookmarkStart w:id="905" w:name="_Toc18561868"/>
      <w:bookmarkStart w:id="906" w:name="_Toc24562350"/>
      <w:bookmarkStart w:id="907" w:name="_Toc26195571"/>
      <w:bookmarkStart w:id="908" w:name="_Toc34396986"/>
      <w:bookmarkStart w:id="909" w:name="_Toc45188580"/>
      <w:bookmarkStart w:id="910" w:name="_Toc51922703"/>
      <w:bookmarkStart w:id="911" w:name="_Toc59002929"/>
      <w:bookmarkStart w:id="912" w:name="_Toc138362094"/>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904"/>
      <w:bookmarkEnd w:id="905"/>
      <w:bookmarkEnd w:id="906"/>
      <w:bookmarkEnd w:id="907"/>
      <w:bookmarkEnd w:id="908"/>
      <w:bookmarkEnd w:id="909"/>
      <w:bookmarkEnd w:id="910"/>
      <w:bookmarkEnd w:id="911"/>
      <w:bookmarkEnd w:id="912"/>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lastRenderedPageBreak/>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13" w:name="_Toc11397550"/>
      <w:bookmarkStart w:id="914" w:name="_Toc18561869"/>
      <w:bookmarkStart w:id="915" w:name="_Toc24562351"/>
      <w:bookmarkStart w:id="916" w:name="_Toc26195572"/>
      <w:bookmarkStart w:id="917" w:name="_Toc34396987"/>
      <w:bookmarkStart w:id="918" w:name="_Toc45188581"/>
      <w:bookmarkStart w:id="919" w:name="_Toc51922704"/>
      <w:bookmarkStart w:id="920" w:name="_Toc59002930"/>
      <w:bookmarkStart w:id="921" w:name="_Toc138362095"/>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913"/>
      <w:bookmarkEnd w:id="914"/>
      <w:bookmarkEnd w:id="915"/>
      <w:bookmarkEnd w:id="916"/>
      <w:bookmarkEnd w:id="917"/>
      <w:bookmarkEnd w:id="918"/>
      <w:bookmarkEnd w:id="919"/>
      <w:bookmarkEnd w:id="920"/>
      <w:bookmarkEnd w:id="921"/>
    </w:p>
    <w:p w14:paraId="4437446B" w14:textId="77777777" w:rsidR="00CA0B5C" w:rsidRPr="00A07E7A" w:rsidRDefault="00CA0B5C" w:rsidP="00CA0B5C">
      <w:pPr>
        <w:pStyle w:val="Heading5"/>
        <w:rPr>
          <w:rFonts w:eastAsia="Malgun Gothic"/>
        </w:rPr>
      </w:pPr>
      <w:bookmarkStart w:id="922" w:name="_Toc11397551"/>
      <w:bookmarkStart w:id="923" w:name="_Toc18561870"/>
      <w:bookmarkStart w:id="924" w:name="_Toc24562352"/>
      <w:bookmarkStart w:id="925" w:name="_Toc26195573"/>
      <w:bookmarkStart w:id="926" w:name="_Toc34396988"/>
      <w:bookmarkStart w:id="927" w:name="_Toc45188582"/>
      <w:bookmarkStart w:id="928" w:name="_Toc51922705"/>
      <w:bookmarkStart w:id="929" w:name="_Toc59002931"/>
      <w:bookmarkStart w:id="930" w:name="_Toc138362096"/>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22"/>
      <w:bookmarkEnd w:id="923"/>
      <w:bookmarkEnd w:id="924"/>
      <w:bookmarkEnd w:id="925"/>
      <w:bookmarkEnd w:id="926"/>
      <w:bookmarkEnd w:id="927"/>
      <w:bookmarkEnd w:id="928"/>
      <w:bookmarkEnd w:id="929"/>
      <w:bookmarkEnd w:id="930"/>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31" w:name="_Toc11397552"/>
      <w:bookmarkStart w:id="932" w:name="_Toc18561871"/>
      <w:bookmarkStart w:id="933" w:name="_Toc24562353"/>
      <w:bookmarkStart w:id="934" w:name="_Toc26195574"/>
      <w:bookmarkStart w:id="935" w:name="_Toc34396989"/>
      <w:bookmarkStart w:id="936" w:name="_Toc45188583"/>
      <w:bookmarkStart w:id="937" w:name="_Toc51922706"/>
      <w:bookmarkStart w:id="938" w:name="_Toc59002932"/>
      <w:bookmarkStart w:id="939" w:name="_Toc138362097"/>
      <w:r w:rsidRPr="00A07E7A">
        <w:rPr>
          <w:rFonts w:eastAsia="Malgun Gothic"/>
        </w:rPr>
        <w:lastRenderedPageBreak/>
        <w:t>9.2.2.4.2</w:t>
      </w:r>
      <w:r w:rsidRPr="00A07E7A">
        <w:rPr>
          <w:rFonts w:eastAsia="Malgun Gothic"/>
        </w:rPr>
        <w:tab/>
        <w:t>Terminating controlling MCData function procedures</w:t>
      </w:r>
      <w:bookmarkEnd w:id="931"/>
      <w:bookmarkEnd w:id="932"/>
      <w:bookmarkEnd w:id="933"/>
      <w:bookmarkEnd w:id="934"/>
      <w:bookmarkEnd w:id="935"/>
      <w:bookmarkEnd w:id="936"/>
      <w:bookmarkEnd w:id="937"/>
      <w:bookmarkEnd w:id="938"/>
      <w:bookmarkEnd w:id="939"/>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940" w:name="_Toc11397553"/>
      <w:bookmarkStart w:id="941" w:name="_Toc18561872"/>
      <w:bookmarkStart w:id="942" w:name="_Toc24562354"/>
      <w:bookmarkStart w:id="943" w:name="_Toc26195575"/>
      <w:bookmarkStart w:id="944" w:name="_Toc34396990"/>
      <w:bookmarkStart w:id="945" w:name="_Toc45188584"/>
      <w:bookmarkStart w:id="946" w:name="_Toc51922707"/>
      <w:bookmarkStart w:id="947" w:name="_Toc59002933"/>
      <w:bookmarkStart w:id="948" w:name="_Toc138362098"/>
      <w:r w:rsidRPr="00A07E7A">
        <w:rPr>
          <w:rFonts w:eastAsia="SimSun"/>
        </w:rPr>
        <w:lastRenderedPageBreak/>
        <w:t>9.2.3</w:t>
      </w:r>
      <w:r w:rsidRPr="00A07E7A">
        <w:rPr>
          <w:rFonts w:eastAsia="SimSun"/>
        </w:rPr>
        <w:tab/>
        <w:t>Standalone SDS using media plane</w:t>
      </w:r>
      <w:bookmarkEnd w:id="940"/>
      <w:bookmarkEnd w:id="941"/>
      <w:bookmarkEnd w:id="942"/>
      <w:bookmarkEnd w:id="943"/>
      <w:bookmarkEnd w:id="944"/>
      <w:bookmarkEnd w:id="945"/>
      <w:bookmarkEnd w:id="946"/>
      <w:bookmarkEnd w:id="947"/>
      <w:bookmarkEnd w:id="948"/>
    </w:p>
    <w:p w14:paraId="79B08338" w14:textId="77777777" w:rsidR="00A8451B" w:rsidRPr="00A07E7A" w:rsidRDefault="00A8451B" w:rsidP="00A8451B">
      <w:pPr>
        <w:pStyle w:val="Heading4"/>
        <w:rPr>
          <w:rFonts w:eastAsia="Malgun Gothic"/>
        </w:rPr>
      </w:pPr>
      <w:bookmarkStart w:id="949" w:name="_Toc20215590"/>
      <w:bookmarkStart w:id="950" w:name="_Toc27496057"/>
      <w:bookmarkStart w:id="951" w:name="_Toc36107798"/>
      <w:bookmarkStart w:id="952" w:name="_Toc44598550"/>
      <w:bookmarkStart w:id="953" w:name="_Toc44602405"/>
      <w:bookmarkStart w:id="954" w:name="_Toc45197582"/>
      <w:bookmarkStart w:id="955" w:name="_Toc45695615"/>
      <w:bookmarkStart w:id="956" w:name="_Toc51922708"/>
      <w:bookmarkStart w:id="957" w:name="_Toc59002934"/>
      <w:bookmarkStart w:id="958" w:name="_Toc138362099"/>
      <w:r w:rsidRPr="00A07E7A">
        <w:rPr>
          <w:rFonts w:eastAsia="Malgun Gothic"/>
        </w:rPr>
        <w:t>9.2.3.1</w:t>
      </w:r>
      <w:r w:rsidRPr="00A07E7A">
        <w:rPr>
          <w:rFonts w:eastAsia="Malgun Gothic"/>
        </w:rPr>
        <w:tab/>
        <w:t>General</w:t>
      </w:r>
      <w:bookmarkEnd w:id="949"/>
      <w:bookmarkEnd w:id="950"/>
      <w:bookmarkEnd w:id="951"/>
      <w:bookmarkEnd w:id="952"/>
      <w:bookmarkEnd w:id="953"/>
      <w:bookmarkEnd w:id="954"/>
      <w:bookmarkEnd w:id="955"/>
      <w:bookmarkEnd w:id="956"/>
      <w:bookmarkEnd w:id="957"/>
      <w:bookmarkEnd w:id="958"/>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959" w:name="_Toc27496058"/>
      <w:bookmarkStart w:id="960" w:name="_Toc36107799"/>
      <w:bookmarkStart w:id="961" w:name="_Toc44598551"/>
      <w:bookmarkStart w:id="962" w:name="_Toc44602406"/>
      <w:bookmarkStart w:id="963" w:name="_Toc45197583"/>
      <w:bookmarkStart w:id="964" w:name="_Toc45695616"/>
      <w:bookmarkStart w:id="965" w:name="_Toc51922709"/>
      <w:bookmarkStart w:id="966" w:name="_Toc59002935"/>
      <w:bookmarkStart w:id="967" w:name="_Toc11397570"/>
      <w:bookmarkStart w:id="968" w:name="_Toc18561873"/>
      <w:bookmarkStart w:id="969" w:name="_Toc24562355"/>
      <w:bookmarkStart w:id="970" w:name="_Toc26195576"/>
      <w:bookmarkStart w:id="971" w:name="_Toc34396991"/>
      <w:bookmarkStart w:id="972"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973" w:name="_Toc138362100"/>
      <w:r w:rsidRPr="00A07E7A">
        <w:rPr>
          <w:rFonts w:eastAsia="Malgun Gothic"/>
        </w:rPr>
        <w:t>9.2.3.2</w:t>
      </w:r>
      <w:r w:rsidRPr="00A07E7A">
        <w:rPr>
          <w:rFonts w:eastAsia="Malgun Gothic"/>
        </w:rPr>
        <w:tab/>
      </w:r>
      <w:bookmarkEnd w:id="959"/>
      <w:bookmarkEnd w:id="960"/>
      <w:bookmarkEnd w:id="961"/>
      <w:bookmarkEnd w:id="962"/>
      <w:bookmarkEnd w:id="963"/>
      <w:bookmarkEnd w:id="964"/>
      <w:r>
        <w:rPr>
          <w:rFonts w:eastAsia="Malgun Gothic"/>
        </w:rPr>
        <w:t>Procedures used by the IWF for users homed in the IWF</w:t>
      </w:r>
      <w:bookmarkEnd w:id="965"/>
      <w:bookmarkEnd w:id="966"/>
      <w:bookmarkEnd w:id="973"/>
    </w:p>
    <w:p w14:paraId="650E87E1" w14:textId="77777777" w:rsidR="00810FF4" w:rsidRPr="00A07E7A" w:rsidRDefault="00810FF4" w:rsidP="00810FF4">
      <w:pPr>
        <w:pStyle w:val="Heading5"/>
        <w:rPr>
          <w:rFonts w:eastAsia="Malgun Gothic"/>
        </w:rPr>
      </w:pPr>
      <w:bookmarkStart w:id="974" w:name="_Toc20215592"/>
      <w:bookmarkStart w:id="975" w:name="_Toc27496059"/>
      <w:bookmarkStart w:id="976" w:name="_Toc36107800"/>
      <w:bookmarkStart w:id="977" w:name="_Toc44598552"/>
      <w:bookmarkStart w:id="978" w:name="_Toc44602407"/>
      <w:bookmarkStart w:id="979" w:name="_Toc45197584"/>
      <w:bookmarkStart w:id="980" w:name="_Toc45695617"/>
      <w:bookmarkStart w:id="981" w:name="_Toc51922710"/>
      <w:bookmarkStart w:id="982" w:name="_Toc59002936"/>
      <w:bookmarkStart w:id="983" w:name="_Toc138362101"/>
      <w:r w:rsidRPr="00A07E7A">
        <w:rPr>
          <w:rFonts w:eastAsia="Malgun Gothic"/>
        </w:rPr>
        <w:t>9.2.3.2.1</w:t>
      </w:r>
      <w:r w:rsidRPr="00A07E7A">
        <w:rPr>
          <w:rFonts w:eastAsia="Malgun Gothic"/>
        </w:rPr>
        <w:tab/>
        <w:t>SDP offer generation</w:t>
      </w:r>
      <w:bookmarkEnd w:id="974"/>
      <w:bookmarkEnd w:id="975"/>
      <w:bookmarkEnd w:id="976"/>
      <w:bookmarkEnd w:id="977"/>
      <w:bookmarkEnd w:id="978"/>
      <w:bookmarkEnd w:id="979"/>
      <w:bookmarkEnd w:id="980"/>
      <w:bookmarkEnd w:id="981"/>
      <w:bookmarkEnd w:id="982"/>
      <w:bookmarkEnd w:id="983"/>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984" w:name="MCCQCTEMPBM_00000019"/>
      <w:r w:rsidRPr="00A07E7A">
        <w:t xml:space="preserve"> section </w:t>
      </w:r>
      <w:bookmarkEnd w:id="984"/>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985" w:name="_Toc20215593"/>
      <w:bookmarkStart w:id="986" w:name="_Toc27496060"/>
      <w:bookmarkStart w:id="987" w:name="_Toc36107801"/>
      <w:bookmarkStart w:id="988" w:name="_Toc44598553"/>
      <w:bookmarkStart w:id="989" w:name="_Toc44602408"/>
      <w:bookmarkStart w:id="990" w:name="_Toc45197585"/>
      <w:bookmarkStart w:id="991" w:name="_Toc45695618"/>
      <w:bookmarkStart w:id="992" w:name="_Toc51922711"/>
      <w:bookmarkStart w:id="993" w:name="_Toc59002937"/>
      <w:bookmarkStart w:id="994" w:name="_Toc138362102"/>
      <w:r w:rsidRPr="00A07E7A">
        <w:rPr>
          <w:rFonts w:eastAsia="Malgun Gothic"/>
        </w:rPr>
        <w:t>9.2.3.2.2</w:t>
      </w:r>
      <w:r w:rsidRPr="00A07E7A">
        <w:rPr>
          <w:rFonts w:eastAsia="Malgun Gothic"/>
        </w:rPr>
        <w:tab/>
        <w:t>SDP answer generation</w:t>
      </w:r>
      <w:bookmarkEnd w:id="985"/>
      <w:bookmarkEnd w:id="986"/>
      <w:bookmarkEnd w:id="987"/>
      <w:bookmarkEnd w:id="988"/>
      <w:bookmarkEnd w:id="989"/>
      <w:bookmarkEnd w:id="990"/>
      <w:bookmarkEnd w:id="991"/>
      <w:bookmarkEnd w:id="992"/>
      <w:bookmarkEnd w:id="993"/>
      <w:bookmarkEnd w:id="994"/>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995" w:name="_Toc20215594"/>
      <w:bookmarkStart w:id="996" w:name="_Toc27496061"/>
      <w:bookmarkStart w:id="997" w:name="_Toc36107802"/>
      <w:bookmarkStart w:id="998" w:name="_Toc44598554"/>
      <w:bookmarkStart w:id="999" w:name="_Toc44602409"/>
      <w:bookmarkStart w:id="1000" w:name="_Toc45197586"/>
      <w:bookmarkStart w:id="1001" w:name="_Toc45695619"/>
      <w:bookmarkStart w:id="1002" w:name="_Toc51922712"/>
      <w:bookmarkStart w:id="1003" w:name="_Toc59002938"/>
      <w:bookmarkStart w:id="1004" w:name="_Toc138362103"/>
      <w:r w:rsidRPr="00A07E7A">
        <w:rPr>
          <w:rFonts w:eastAsia="Malgun Gothic"/>
        </w:rPr>
        <w:lastRenderedPageBreak/>
        <w:t>9.2.3.2.3</w:t>
      </w:r>
      <w:r w:rsidRPr="00A07E7A">
        <w:rPr>
          <w:rFonts w:eastAsia="Malgun Gothic"/>
        </w:rPr>
        <w:tab/>
      </w:r>
      <w:r>
        <w:rPr>
          <w:rFonts w:eastAsia="Malgun Gothic"/>
        </w:rPr>
        <w:t>O</w:t>
      </w:r>
      <w:r w:rsidRPr="00A07E7A">
        <w:rPr>
          <w:rFonts w:eastAsia="Malgun Gothic"/>
        </w:rPr>
        <w:t>riginating procedures</w:t>
      </w:r>
      <w:bookmarkEnd w:id="995"/>
      <w:bookmarkEnd w:id="996"/>
      <w:bookmarkEnd w:id="997"/>
      <w:bookmarkEnd w:id="998"/>
      <w:bookmarkEnd w:id="999"/>
      <w:bookmarkEnd w:id="1000"/>
      <w:bookmarkEnd w:id="1001"/>
      <w:bookmarkEnd w:id="1002"/>
      <w:bookmarkEnd w:id="1003"/>
      <w:bookmarkEnd w:id="1004"/>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lastRenderedPageBreak/>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05" w:name="_Toc51922713"/>
      <w:bookmarkStart w:id="1006" w:name="_Toc59002939"/>
      <w:bookmarkStart w:id="1007" w:name="_Toc138362104"/>
      <w:r>
        <w:rPr>
          <w:noProof/>
        </w:rPr>
        <w:t>9.2.3.2.4</w:t>
      </w:r>
      <w:r>
        <w:rPr>
          <w:noProof/>
        </w:rPr>
        <w:tab/>
        <w:t>Terminating procedures</w:t>
      </w:r>
      <w:bookmarkEnd w:id="1005"/>
      <w:bookmarkEnd w:id="1006"/>
      <w:bookmarkEnd w:id="1007"/>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08" w:name="_Toc20215596"/>
      <w:bookmarkStart w:id="1009" w:name="_Toc27496063"/>
      <w:bookmarkStart w:id="1010" w:name="_Toc36107804"/>
      <w:bookmarkStart w:id="1011" w:name="_Toc44598556"/>
      <w:bookmarkStart w:id="1012" w:name="_Toc44602411"/>
      <w:bookmarkStart w:id="1013" w:name="_Toc45197588"/>
      <w:bookmarkStart w:id="1014" w:name="_Toc45695621"/>
      <w:bookmarkStart w:id="1015" w:name="_Toc51851077"/>
      <w:bookmarkStart w:id="1016" w:name="_Toc59002940"/>
      <w:bookmarkStart w:id="1017" w:name="_Toc51922714"/>
      <w:bookmarkStart w:id="1018" w:name="_Toc138362105"/>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008"/>
      <w:bookmarkEnd w:id="1009"/>
      <w:bookmarkEnd w:id="1010"/>
      <w:bookmarkEnd w:id="1011"/>
      <w:bookmarkEnd w:id="1012"/>
      <w:bookmarkEnd w:id="1013"/>
      <w:bookmarkEnd w:id="1014"/>
      <w:bookmarkEnd w:id="1015"/>
      <w:bookmarkEnd w:id="1016"/>
      <w:bookmarkEnd w:id="1018"/>
    </w:p>
    <w:p w14:paraId="79AB997D" w14:textId="77777777" w:rsidR="00213643" w:rsidRPr="00A07E7A" w:rsidRDefault="00213643" w:rsidP="00213643">
      <w:pPr>
        <w:pStyle w:val="Heading5"/>
        <w:rPr>
          <w:rFonts w:eastAsia="Malgun Gothic"/>
        </w:rPr>
      </w:pPr>
      <w:bookmarkStart w:id="1019" w:name="_Toc20215597"/>
      <w:bookmarkStart w:id="1020" w:name="_Toc27496064"/>
      <w:bookmarkStart w:id="1021" w:name="_Toc36107805"/>
      <w:bookmarkStart w:id="1022" w:name="_Toc44598557"/>
      <w:bookmarkStart w:id="1023" w:name="_Toc44602412"/>
      <w:bookmarkStart w:id="1024" w:name="_Toc45197589"/>
      <w:bookmarkStart w:id="1025" w:name="_Toc45695622"/>
      <w:bookmarkStart w:id="1026" w:name="_Toc51851078"/>
      <w:bookmarkStart w:id="1027" w:name="_Toc59002941"/>
      <w:bookmarkStart w:id="1028" w:name="_Toc138362106"/>
      <w:r w:rsidRPr="00A07E7A">
        <w:rPr>
          <w:rFonts w:eastAsia="Malgun Gothic"/>
        </w:rPr>
        <w:t>9.2.3.3.1</w:t>
      </w:r>
      <w:r w:rsidRPr="00A07E7A">
        <w:rPr>
          <w:rFonts w:eastAsia="Malgun Gothic"/>
        </w:rPr>
        <w:tab/>
        <w:t>SDP offer generation</w:t>
      </w:r>
      <w:bookmarkEnd w:id="1019"/>
      <w:bookmarkEnd w:id="1020"/>
      <w:bookmarkEnd w:id="1021"/>
      <w:bookmarkEnd w:id="1022"/>
      <w:bookmarkEnd w:id="1023"/>
      <w:bookmarkEnd w:id="1024"/>
      <w:bookmarkEnd w:id="1025"/>
      <w:bookmarkEnd w:id="1026"/>
      <w:bookmarkEnd w:id="1027"/>
      <w:bookmarkEnd w:id="1028"/>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29" w:name="_Toc20215598"/>
      <w:bookmarkStart w:id="1030" w:name="_Toc27496065"/>
      <w:bookmarkStart w:id="1031" w:name="_Toc36107806"/>
      <w:bookmarkStart w:id="1032" w:name="_Toc44598558"/>
      <w:bookmarkStart w:id="1033" w:name="_Toc44602413"/>
      <w:bookmarkStart w:id="1034" w:name="_Toc45197590"/>
      <w:bookmarkStart w:id="1035" w:name="_Toc45695623"/>
      <w:bookmarkStart w:id="1036" w:name="_Toc51851079"/>
      <w:bookmarkStart w:id="1037" w:name="_Toc59002942"/>
      <w:bookmarkStart w:id="1038" w:name="_Toc138362107"/>
      <w:r w:rsidRPr="00800DA2">
        <w:rPr>
          <w:rFonts w:eastAsia="Malgun Gothic"/>
        </w:rPr>
        <w:t>9.2.3.3.2</w:t>
      </w:r>
      <w:r w:rsidRPr="00800DA2">
        <w:rPr>
          <w:rFonts w:eastAsia="Malgun Gothic"/>
        </w:rPr>
        <w:tab/>
        <w:t>SDP answer generation</w:t>
      </w:r>
      <w:bookmarkEnd w:id="1029"/>
      <w:bookmarkEnd w:id="1030"/>
      <w:bookmarkEnd w:id="1031"/>
      <w:bookmarkEnd w:id="1032"/>
      <w:bookmarkEnd w:id="1033"/>
      <w:bookmarkEnd w:id="1034"/>
      <w:bookmarkEnd w:id="1035"/>
      <w:bookmarkEnd w:id="1036"/>
      <w:bookmarkEnd w:id="1037"/>
      <w:bookmarkEnd w:id="1038"/>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39" w:name="_Toc20215599"/>
      <w:bookmarkStart w:id="1040" w:name="_Toc27496066"/>
      <w:bookmarkStart w:id="1041" w:name="_Toc36107807"/>
      <w:bookmarkStart w:id="1042" w:name="_Toc44598559"/>
      <w:bookmarkStart w:id="1043" w:name="_Toc44602414"/>
      <w:bookmarkStart w:id="1044" w:name="_Toc45197591"/>
      <w:bookmarkStart w:id="1045" w:name="_Toc45695624"/>
      <w:bookmarkStart w:id="1046" w:name="_Toc51851080"/>
      <w:bookmarkStart w:id="1047" w:name="_Toc59002943"/>
      <w:bookmarkStart w:id="1048" w:name="_Toc138362108"/>
      <w:r w:rsidRPr="00800DA2">
        <w:rPr>
          <w:rFonts w:eastAsia="Malgun Gothic"/>
        </w:rPr>
        <w:t>9.2.3.3.3</w:t>
      </w:r>
      <w:r w:rsidRPr="00800DA2">
        <w:rPr>
          <w:rFonts w:eastAsia="Malgun Gothic"/>
        </w:rPr>
        <w:tab/>
        <w:t>Originating participating MCData function procedures</w:t>
      </w:r>
      <w:bookmarkEnd w:id="1039"/>
      <w:bookmarkEnd w:id="1040"/>
      <w:bookmarkEnd w:id="1041"/>
      <w:bookmarkEnd w:id="1042"/>
      <w:bookmarkEnd w:id="1043"/>
      <w:bookmarkEnd w:id="1044"/>
      <w:bookmarkEnd w:id="1045"/>
      <w:bookmarkEnd w:id="1046"/>
      <w:bookmarkEnd w:id="1047"/>
      <w:bookmarkEnd w:id="1048"/>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lastRenderedPageBreak/>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49" w:name="_Toc59002944"/>
      <w:bookmarkStart w:id="1050" w:name="_Toc138362109"/>
      <w:r w:rsidRPr="00BA10C5">
        <w:rPr>
          <w:noProof/>
        </w:rPr>
        <w:t>9.2.3.3.4</w:t>
      </w:r>
      <w:r w:rsidRPr="00BA10C5">
        <w:rPr>
          <w:noProof/>
        </w:rPr>
        <w:tab/>
        <w:t>Terminating participating MCData function procedures</w:t>
      </w:r>
      <w:bookmarkEnd w:id="1050"/>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lastRenderedPageBreak/>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51" w:name="_Toc138362110"/>
      <w:r w:rsidRPr="00A07E7A">
        <w:rPr>
          <w:rFonts w:eastAsia="SimSun"/>
        </w:rPr>
        <w:t>9.2.4</w:t>
      </w:r>
      <w:r w:rsidRPr="00A07E7A">
        <w:rPr>
          <w:rFonts w:eastAsia="SimSun"/>
        </w:rPr>
        <w:tab/>
        <w:t>SDS session</w:t>
      </w:r>
      <w:bookmarkEnd w:id="967"/>
      <w:bookmarkEnd w:id="968"/>
      <w:bookmarkEnd w:id="969"/>
      <w:bookmarkEnd w:id="970"/>
      <w:bookmarkEnd w:id="971"/>
      <w:bookmarkEnd w:id="972"/>
      <w:bookmarkEnd w:id="1017"/>
      <w:bookmarkEnd w:id="1049"/>
      <w:bookmarkEnd w:id="1051"/>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52" w:name="_Toc24562356"/>
      <w:bookmarkStart w:id="1053" w:name="_Toc26195577"/>
      <w:bookmarkStart w:id="1054" w:name="_Toc34396992"/>
      <w:bookmarkStart w:id="1055" w:name="_Toc45188586"/>
      <w:bookmarkStart w:id="1056" w:name="_Toc51922715"/>
      <w:bookmarkStart w:id="1057" w:name="_Toc59002945"/>
      <w:bookmarkStart w:id="1058" w:name="_Toc138362111"/>
      <w:r w:rsidRPr="00800DA2">
        <w:t>9</w:t>
      </w:r>
      <w:r w:rsidRPr="00A07E7A">
        <w:t>.3</w:t>
      </w:r>
      <w:r w:rsidRPr="00A07E7A">
        <w:tab/>
        <w:t>Off-network SDS</w:t>
      </w:r>
      <w:bookmarkEnd w:id="823"/>
      <w:bookmarkEnd w:id="824"/>
      <w:bookmarkEnd w:id="1052"/>
      <w:bookmarkEnd w:id="1053"/>
      <w:bookmarkEnd w:id="1054"/>
      <w:bookmarkEnd w:id="1055"/>
      <w:bookmarkEnd w:id="1056"/>
      <w:bookmarkEnd w:id="1057"/>
      <w:bookmarkEnd w:id="1058"/>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59" w:name="_Toc11397598"/>
      <w:bookmarkStart w:id="1060" w:name="_Toc18561875"/>
      <w:bookmarkStart w:id="1061" w:name="_Toc24562357"/>
      <w:bookmarkStart w:id="1062" w:name="_Toc26195578"/>
      <w:bookmarkStart w:id="1063" w:name="_Toc34396993"/>
      <w:bookmarkStart w:id="1064" w:name="_Toc45188587"/>
      <w:bookmarkStart w:id="1065" w:name="_Toc51922716"/>
      <w:bookmarkStart w:id="1066" w:name="_Toc59002946"/>
      <w:bookmarkStart w:id="1067" w:name="_Toc138362112"/>
      <w:r w:rsidRPr="00A07E7A">
        <w:t>10</w:t>
      </w:r>
      <w:r w:rsidRPr="00A07E7A">
        <w:tab/>
        <w:t>File Distribution (FD)</w:t>
      </w:r>
      <w:bookmarkEnd w:id="1059"/>
      <w:bookmarkEnd w:id="1060"/>
      <w:bookmarkEnd w:id="1061"/>
      <w:bookmarkEnd w:id="1062"/>
      <w:bookmarkEnd w:id="1063"/>
      <w:bookmarkEnd w:id="1064"/>
      <w:bookmarkEnd w:id="1065"/>
      <w:bookmarkEnd w:id="1066"/>
      <w:bookmarkEnd w:id="1067"/>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68" w:name="_Toc24562358"/>
      <w:bookmarkStart w:id="1069" w:name="_Toc26195579"/>
      <w:bookmarkStart w:id="1070" w:name="_Toc34396994"/>
      <w:bookmarkStart w:id="1071" w:name="_Toc45188588"/>
      <w:bookmarkStart w:id="1072" w:name="_Toc51922717"/>
      <w:bookmarkStart w:id="1073" w:name="_Toc59002947"/>
      <w:bookmarkStart w:id="1074" w:name="_Toc138362113"/>
      <w:r>
        <w:lastRenderedPageBreak/>
        <w:t>11</w:t>
      </w:r>
      <w:r>
        <w:tab/>
        <w:t>Transmission and reception control</w:t>
      </w:r>
      <w:bookmarkEnd w:id="1068"/>
      <w:bookmarkEnd w:id="1069"/>
      <w:bookmarkEnd w:id="1070"/>
      <w:bookmarkEnd w:id="1071"/>
      <w:bookmarkEnd w:id="1072"/>
      <w:bookmarkEnd w:id="1073"/>
      <w:bookmarkEnd w:id="1074"/>
    </w:p>
    <w:p w14:paraId="3EB7F510" w14:textId="77777777" w:rsidR="00EB0B1F" w:rsidRDefault="00EB0B1F" w:rsidP="00EB0B1F">
      <w:pPr>
        <w:pStyle w:val="Heading2"/>
      </w:pPr>
      <w:bookmarkStart w:id="1075" w:name="_Toc24562359"/>
      <w:bookmarkStart w:id="1076" w:name="_Toc26195580"/>
      <w:bookmarkStart w:id="1077" w:name="_Toc34396995"/>
      <w:bookmarkStart w:id="1078" w:name="_Toc45188589"/>
      <w:bookmarkStart w:id="1079" w:name="_Toc51922718"/>
      <w:bookmarkStart w:id="1080" w:name="_Toc59002948"/>
      <w:bookmarkStart w:id="1081" w:name="_Toc138362114"/>
      <w:r>
        <w:t>11.1</w:t>
      </w:r>
      <w:r>
        <w:tab/>
        <w:t>General</w:t>
      </w:r>
      <w:bookmarkEnd w:id="1075"/>
      <w:bookmarkEnd w:id="1076"/>
      <w:bookmarkEnd w:id="1077"/>
      <w:bookmarkEnd w:id="1078"/>
      <w:bookmarkEnd w:id="1079"/>
      <w:bookmarkEnd w:id="1080"/>
      <w:bookmarkEnd w:id="1081"/>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082" w:name="14f4399e2adfb55a__Toc427698223"/>
      <w:bookmarkStart w:id="1083" w:name="14f4399e2adfb55a__Toc427695823"/>
      <w:bookmarkStart w:id="1084" w:name="14f4399e2adfb55a__Toc427696223"/>
      <w:bookmarkStart w:id="1085" w:name="14f4399e2adfb55a__Toc427696622"/>
      <w:bookmarkStart w:id="1086" w:name="14f4399e2adfb55a__Toc427698224"/>
      <w:bookmarkStart w:id="1087" w:name="_Toc11397648"/>
      <w:bookmarkStart w:id="1088" w:name="_Toc18561878"/>
      <w:bookmarkStart w:id="1089" w:name="_Toc24562360"/>
      <w:bookmarkStart w:id="1090" w:name="_Toc26195581"/>
      <w:bookmarkStart w:id="1091" w:name="_Toc34396996"/>
      <w:bookmarkStart w:id="1092" w:name="_Toc45188590"/>
      <w:bookmarkStart w:id="1093" w:name="_Toc51922719"/>
      <w:bookmarkStart w:id="1094" w:name="_Toc59002949"/>
      <w:bookmarkStart w:id="1095" w:name="_Toc138362115"/>
      <w:bookmarkEnd w:id="1082"/>
      <w:bookmarkEnd w:id="1083"/>
      <w:bookmarkEnd w:id="1084"/>
      <w:bookmarkEnd w:id="1085"/>
      <w:bookmarkEnd w:id="1086"/>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87"/>
      <w:bookmarkEnd w:id="1088"/>
      <w:bookmarkEnd w:id="1089"/>
      <w:bookmarkEnd w:id="1090"/>
      <w:bookmarkEnd w:id="1091"/>
      <w:bookmarkEnd w:id="1092"/>
      <w:bookmarkEnd w:id="1093"/>
      <w:bookmarkEnd w:id="1094"/>
      <w:bookmarkEnd w:id="1095"/>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096" w:name="_Toc11397649"/>
      <w:bookmarkStart w:id="1097" w:name="_Toc18561879"/>
      <w:bookmarkStart w:id="1098" w:name="_Toc24562361"/>
      <w:bookmarkStart w:id="1099" w:name="_Toc26195582"/>
      <w:bookmarkStart w:id="1100" w:name="_Toc34396997"/>
      <w:bookmarkStart w:id="1101" w:name="_Toc45188591"/>
      <w:bookmarkStart w:id="1102" w:name="_Toc51922720"/>
      <w:bookmarkStart w:id="1103" w:name="_Toc59002950"/>
      <w:bookmarkStart w:id="1104" w:name="_Toc138362116"/>
      <w:r w:rsidRPr="00A07E7A">
        <w:t>1</w:t>
      </w:r>
      <w:r>
        <w:rPr>
          <w:lang w:val="en-US"/>
        </w:rPr>
        <w:t>1</w:t>
      </w:r>
      <w:r w:rsidRPr="00A07E7A">
        <w:t>.</w:t>
      </w:r>
      <w:r>
        <w:rPr>
          <w:lang w:val="en-US"/>
        </w:rPr>
        <w:t>3</w:t>
      </w:r>
      <w:r w:rsidRPr="00A07E7A">
        <w:tab/>
      </w:r>
      <w:r>
        <w:t>Accessing list of deferred data group communications</w:t>
      </w:r>
      <w:bookmarkEnd w:id="1096"/>
      <w:bookmarkEnd w:id="1097"/>
      <w:bookmarkEnd w:id="1098"/>
      <w:bookmarkEnd w:id="1099"/>
      <w:bookmarkEnd w:id="1100"/>
      <w:bookmarkEnd w:id="1101"/>
      <w:bookmarkEnd w:id="1102"/>
      <w:bookmarkEnd w:id="1103"/>
      <w:bookmarkEnd w:id="1104"/>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05" w:name="_Toc9497467"/>
      <w:bookmarkStart w:id="1106" w:name="_Toc24562362"/>
      <w:bookmarkStart w:id="1107" w:name="_Toc26195583"/>
      <w:bookmarkStart w:id="1108" w:name="_Toc34396998"/>
      <w:bookmarkStart w:id="1109" w:name="_Toc45188592"/>
      <w:bookmarkStart w:id="1110" w:name="_Toc51922721"/>
      <w:bookmarkStart w:id="1111" w:name="_Toc59002951"/>
      <w:bookmarkStart w:id="1112" w:name="_Toc138362117"/>
      <w:r w:rsidRPr="00A07E7A">
        <w:t>12</w:t>
      </w:r>
      <w:r w:rsidRPr="00A07E7A">
        <w:tab/>
        <w:t>Dispositions and Notifications</w:t>
      </w:r>
      <w:bookmarkEnd w:id="1105"/>
      <w:bookmarkEnd w:id="1106"/>
      <w:bookmarkEnd w:id="1107"/>
      <w:bookmarkEnd w:id="1108"/>
      <w:bookmarkEnd w:id="1109"/>
      <w:bookmarkEnd w:id="1110"/>
      <w:bookmarkEnd w:id="1111"/>
      <w:bookmarkEnd w:id="1112"/>
    </w:p>
    <w:p w14:paraId="4CE5782E" w14:textId="77777777" w:rsidR="00DC712D" w:rsidRDefault="00DC712D" w:rsidP="00DC712D">
      <w:pPr>
        <w:pStyle w:val="Heading2"/>
      </w:pPr>
      <w:bookmarkStart w:id="1113" w:name="_Toc525220007"/>
      <w:bookmarkStart w:id="1114" w:name="_Toc9497468"/>
      <w:bookmarkStart w:id="1115" w:name="_Toc24562363"/>
      <w:bookmarkStart w:id="1116" w:name="_Toc26195584"/>
      <w:bookmarkStart w:id="1117" w:name="_Toc34396999"/>
      <w:bookmarkStart w:id="1118" w:name="_Toc45188593"/>
      <w:bookmarkStart w:id="1119" w:name="_Toc51922722"/>
      <w:bookmarkStart w:id="1120" w:name="_Toc59002952"/>
      <w:bookmarkStart w:id="1121" w:name="_Toc138362118"/>
      <w:r w:rsidRPr="00A07E7A">
        <w:t>12.1</w:t>
      </w:r>
      <w:r w:rsidRPr="00A07E7A">
        <w:tab/>
        <w:t>General</w:t>
      </w:r>
      <w:bookmarkEnd w:id="1113"/>
      <w:bookmarkEnd w:id="1114"/>
      <w:bookmarkEnd w:id="1115"/>
      <w:bookmarkEnd w:id="1116"/>
      <w:bookmarkEnd w:id="1117"/>
      <w:bookmarkEnd w:id="1118"/>
      <w:bookmarkEnd w:id="1119"/>
      <w:bookmarkEnd w:id="1120"/>
      <w:bookmarkEnd w:id="1121"/>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22" w:name="_Toc24562364"/>
      <w:bookmarkStart w:id="1123" w:name="_Toc26195585"/>
      <w:bookmarkStart w:id="1124" w:name="_Toc34397000"/>
      <w:bookmarkStart w:id="1125" w:name="_Toc45188594"/>
      <w:bookmarkStart w:id="1126" w:name="_Toc51922723"/>
      <w:bookmarkStart w:id="1127" w:name="_Toc59002953"/>
      <w:bookmarkStart w:id="1128" w:name="_Toc138362119"/>
      <w:r>
        <w:t>12.2</w:t>
      </w:r>
      <w:r>
        <w:tab/>
      </w:r>
      <w:r w:rsidR="00E26767">
        <w:t>D</w:t>
      </w:r>
      <w:r w:rsidR="00E26767" w:rsidRPr="00A07E7A">
        <w:t>isposition</w:t>
      </w:r>
      <w:r w:rsidR="00E26767">
        <w:t xml:space="preserve"> notifications</w:t>
      </w:r>
      <w:bookmarkEnd w:id="1122"/>
      <w:bookmarkEnd w:id="1123"/>
      <w:bookmarkEnd w:id="1124"/>
      <w:bookmarkEnd w:id="1125"/>
      <w:bookmarkEnd w:id="1126"/>
      <w:bookmarkEnd w:id="1127"/>
      <w:bookmarkEnd w:id="1128"/>
    </w:p>
    <w:p w14:paraId="110AF4DC" w14:textId="77777777" w:rsidR="00E26767" w:rsidRPr="00A07E7A" w:rsidRDefault="00E26767" w:rsidP="00E26767">
      <w:pPr>
        <w:pStyle w:val="Heading3"/>
        <w:rPr>
          <w:rFonts w:eastAsia="SimSun"/>
        </w:rPr>
      </w:pPr>
      <w:bookmarkStart w:id="1129" w:name="_Toc11397660"/>
      <w:bookmarkStart w:id="1130" w:name="_Toc18561883"/>
      <w:bookmarkStart w:id="1131" w:name="_Toc24562365"/>
      <w:bookmarkStart w:id="1132" w:name="_Toc26195586"/>
      <w:bookmarkStart w:id="1133" w:name="_Toc34397001"/>
      <w:bookmarkStart w:id="1134" w:name="_Toc45188595"/>
      <w:bookmarkStart w:id="1135" w:name="_Toc51922724"/>
      <w:bookmarkStart w:id="1136" w:name="_Toc59002954"/>
      <w:bookmarkStart w:id="1137" w:name="_Toc525220154"/>
      <w:bookmarkStart w:id="1138" w:name="_Toc9497474"/>
      <w:bookmarkStart w:id="1139" w:name="_Toc138362120"/>
      <w:r w:rsidRPr="00A07E7A">
        <w:rPr>
          <w:rFonts w:eastAsia="SimSun"/>
        </w:rPr>
        <w:t>12.2.1</w:t>
      </w:r>
      <w:r w:rsidRPr="00A07E7A">
        <w:rPr>
          <w:rFonts w:eastAsia="SimSun"/>
        </w:rPr>
        <w:tab/>
      </w:r>
      <w:r>
        <w:rPr>
          <w:rFonts w:eastAsia="SimSun"/>
        </w:rPr>
        <w:t xml:space="preserve">IWF performing the </w:t>
      </w:r>
      <w:bookmarkEnd w:id="1129"/>
      <w:r>
        <w:rPr>
          <w:rFonts w:eastAsia="SimSun"/>
        </w:rPr>
        <w:t>MCData participating role</w:t>
      </w:r>
      <w:bookmarkEnd w:id="1130"/>
      <w:bookmarkEnd w:id="1131"/>
      <w:bookmarkEnd w:id="1132"/>
      <w:bookmarkEnd w:id="1133"/>
      <w:bookmarkEnd w:id="1134"/>
      <w:bookmarkEnd w:id="1135"/>
      <w:bookmarkEnd w:id="1136"/>
      <w:bookmarkEnd w:id="1139"/>
    </w:p>
    <w:p w14:paraId="6C605E15" w14:textId="77777777" w:rsidR="00E26767" w:rsidRPr="00A07E7A" w:rsidRDefault="00E26767" w:rsidP="00E26767">
      <w:pPr>
        <w:pStyle w:val="Heading4"/>
        <w:rPr>
          <w:rFonts w:eastAsia="Malgun Gothic"/>
        </w:rPr>
      </w:pPr>
      <w:bookmarkStart w:id="1140" w:name="_Toc525220013"/>
      <w:bookmarkStart w:id="1141" w:name="_Toc18561886"/>
      <w:bookmarkStart w:id="1142" w:name="_Toc24562366"/>
      <w:bookmarkStart w:id="1143" w:name="_Toc26195587"/>
      <w:bookmarkStart w:id="1144" w:name="_Toc34397002"/>
      <w:bookmarkStart w:id="1145" w:name="_Toc45188596"/>
      <w:bookmarkStart w:id="1146" w:name="_Toc51922725"/>
      <w:bookmarkStart w:id="1147" w:name="_Toc59002955"/>
      <w:bookmarkStart w:id="1148" w:name="_Toc138362121"/>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40"/>
      <w:bookmarkEnd w:id="1141"/>
      <w:bookmarkEnd w:id="1142"/>
      <w:bookmarkEnd w:id="1143"/>
      <w:bookmarkEnd w:id="1144"/>
      <w:bookmarkEnd w:id="1145"/>
      <w:bookmarkEnd w:id="1146"/>
      <w:bookmarkEnd w:id="1147"/>
      <w:bookmarkEnd w:id="1148"/>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49" w:name="_Toc11397661"/>
      <w:bookmarkStart w:id="1150" w:name="_Toc18561884"/>
      <w:bookmarkStart w:id="1151" w:name="_Toc24562367"/>
      <w:bookmarkStart w:id="1152" w:name="_Toc26195588"/>
      <w:bookmarkStart w:id="1153" w:name="_Toc34397003"/>
      <w:bookmarkStart w:id="1154" w:name="_Toc45188597"/>
      <w:bookmarkStart w:id="1155" w:name="_Toc51922726"/>
      <w:bookmarkStart w:id="1156" w:name="_Toc59002956"/>
      <w:bookmarkStart w:id="1157" w:name="_Toc525220014"/>
      <w:bookmarkStart w:id="1158" w:name="_Toc18561887"/>
      <w:bookmarkStart w:id="1159" w:name="_Toc138362122"/>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49"/>
      <w:bookmarkEnd w:id="1150"/>
      <w:bookmarkEnd w:id="1151"/>
      <w:bookmarkEnd w:id="1152"/>
      <w:bookmarkEnd w:id="1153"/>
      <w:bookmarkEnd w:id="1154"/>
      <w:bookmarkEnd w:id="1155"/>
      <w:bookmarkEnd w:id="1156"/>
      <w:bookmarkEnd w:id="1159"/>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lastRenderedPageBreak/>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60" w:name="_Toc24562368"/>
      <w:bookmarkStart w:id="1161" w:name="_Toc26195589"/>
      <w:bookmarkStart w:id="1162" w:name="_Toc34397004"/>
      <w:bookmarkStart w:id="1163" w:name="_Toc45188598"/>
      <w:bookmarkStart w:id="1164" w:name="_Toc51922727"/>
      <w:bookmarkStart w:id="1165" w:name="_Toc59002957"/>
      <w:bookmarkStart w:id="1166" w:name="_Toc138362123"/>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57"/>
      <w:bookmarkEnd w:id="1158"/>
      <w:bookmarkEnd w:id="1160"/>
      <w:bookmarkEnd w:id="1161"/>
      <w:bookmarkEnd w:id="1162"/>
      <w:bookmarkEnd w:id="1163"/>
      <w:bookmarkEnd w:id="1164"/>
      <w:bookmarkEnd w:id="1165"/>
      <w:bookmarkEnd w:id="1166"/>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lastRenderedPageBreak/>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167" w:name="_Toc525220015"/>
      <w:bookmarkStart w:id="1168" w:name="_Toc18561888"/>
      <w:bookmarkStart w:id="1169" w:name="_Toc24562369"/>
      <w:bookmarkStart w:id="1170" w:name="_Toc26195590"/>
      <w:bookmarkStart w:id="1171" w:name="_Toc34397005"/>
      <w:bookmarkStart w:id="1172" w:name="_Toc45188599"/>
      <w:bookmarkStart w:id="1173" w:name="_Toc51922728"/>
      <w:bookmarkStart w:id="1174" w:name="_Toc59002958"/>
      <w:bookmarkStart w:id="1175" w:name="_Toc138362124"/>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67"/>
      <w:r>
        <w:rPr>
          <w:rFonts w:eastAsia="Malgun Gothic"/>
        </w:rPr>
        <w:t>role</w:t>
      </w:r>
      <w:bookmarkEnd w:id="1168"/>
      <w:bookmarkEnd w:id="1169"/>
      <w:bookmarkEnd w:id="1170"/>
      <w:bookmarkEnd w:id="1171"/>
      <w:bookmarkEnd w:id="1172"/>
      <w:bookmarkEnd w:id="1173"/>
      <w:bookmarkEnd w:id="1174"/>
      <w:bookmarkEnd w:id="1175"/>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lastRenderedPageBreak/>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176" w:name="_Toc24562370"/>
      <w:bookmarkStart w:id="1177" w:name="_Toc26195591"/>
      <w:bookmarkStart w:id="1178" w:name="_Toc34397006"/>
      <w:bookmarkStart w:id="1179" w:name="_Toc45188600"/>
      <w:bookmarkStart w:id="1180" w:name="_Toc51922729"/>
      <w:bookmarkStart w:id="1181" w:name="_Toc59002959"/>
      <w:bookmarkStart w:id="1182" w:name="_Toc138362125"/>
      <w:r>
        <w:t>12.3</w:t>
      </w:r>
      <w:r w:rsidR="00DC712D" w:rsidRPr="00A07E7A">
        <w:tab/>
        <w:t>On-network disposition</w:t>
      </w:r>
      <w:r w:rsidR="00DC712D">
        <w:t xml:space="preserve"> notifications</w:t>
      </w:r>
      <w:bookmarkEnd w:id="1176"/>
      <w:bookmarkEnd w:id="1177"/>
      <w:bookmarkEnd w:id="1178"/>
      <w:bookmarkEnd w:id="1179"/>
      <w:bookmarkEnd w:id="1180"/>
      <w:bookmarkEnd w:id="1181"/>
      <w:bookmarkEnd w:id="1182"/>
    </w:p>
    <w:p w14:paraId="5CB47D87" w14:textId="77777777" w:rsidR="00EB0B1F" w:rsidRPr="00EB0B1F" w:rsidRDefault="00EB0B1F" w:rsidP="00EB0B1F">
      <w:pPr>
        <w:pStyle w:val="Heading1"/>
        <w:rPr>
          <w:rFonts w:eastAsia="Malgun Gothic"/>
        </w:rPr>
      </w:pPr>
      <w:bookmarkStart w:id="1183" w:name="_Toc24562371"/>
      <w:bookmarkStart w:id="1184" w:name="_Toc26195592"/>
      <w:bookmarkStart w:id="1185" w:name="_Toc34397007"/>
      <w:bookmarkStart w:id="1186" w:name="_Toc45188601"/>
      <w:bookmarkStart w:id="1187" w:name="_Toc51922730"/>
      <w:bookmarkStart w:id="1188" w:name="_Toc59002960"/>
      <w:bookmarkStart w:id="1189" w:name="_Toc138362126"/>
      <w:r w:rsidRPr="00EB0B1F">
        <w:rPr>
          <w:rFonts w:eastAsia="Malgun Gothic"/>
        </w:rPr>
        <w:t>13</w:t>
      </w:r>
      <w:r w:rsidRPr="00EB0B1F">
        <w:rPr>
          <w:rFonts w:eastAsia="Malgun Gothic"/>
        </w:rPr>
        <w:tab/>
        <w:t>Communication Release</w:t>
      </w:r>
      <w:bookmarkEnd w:id="1183"/>
      <w:bookmarkEnd w:id="1184"/>
      <w:bookmarkEnd w:id="1185"/>
      <w:bookmarkEnd w:id="1186"/>
      <w:bookmarkEnd w:id="1187"/>
      <w:bookmarkEnd w:id="1188"/>
      <w:bookmarkEnd w:id="1189"/>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190" w:name="_Toc24562372"/>
      <w:bookmarkStart w:id="1191" w:name="_Toc26195593"/>
      <w:bookmarkStart w:id="1192" w:name="_Toc34397008"/>
      <w:bookmarkStart w:id="1193" w:name="_Toc45188602"/>
      <w:bookmarkStart w:id="1194" w:name="_Toc51922731"/>
      <w:bookmarkStart w:id="1195" w:name="_Toc59002961"/>
      <w:bookmarkStart w:id="1196" w:name="MCCQCTEMPBM_00000021"/>
      <w:bookmarkStart w:id="1197" w:name="_Toc138362127"/>
      <w:r w:rsidRPr="00A07E7A">
        <w:rPr>
          <w:rFonts w:eastAsia="Malgun Gothic"/>
        </w:rPr>
        <w:lastRenderedPageBreak/>
        <w:t>14</w:t>
      </w:r>
      <w:r w:rsidRPr="00A07E7A">
        <w:rPr>
          <w:rFonts w:eastAsia="Malgun Gothic"/>
        </w:rPr>
        <w:tab/>
        <w:t>Enhanced Status (ES)</w:t>
      </w:r>
      <w:bookmarkEnd w:id="1137"/>
      <w:bookmarkEnd w:id="1138"/>
      <w:bookmarkEnd w:id="1190"/>
      <w:bookmarkEnd w:id="1191"/>
      <w:bookmarkEnd w:id="1192"/>
      <w:bookmarkEnd w:id="1193"/>
      <w:bookmarkEnd w:id="1194"/>
      <w:bookmarkEnd w:id="1195"/>
      <w:bookmarkEnd w:id="1197"/>
    </w:p>
    <w:p w14:paraId="0FBD12D8" w14:textId="77777777" w:rsidR="00DC712D" w:rsidRPr="00A07E7A" w:rsidRDefault="00DC712D" w:rsidP="00DC712D">
      <w:pPr>
        <w:pStyle w:val="Heading2"/>
      </w:pPr>
      <w:bookmarkStart w:id="1198" w:name="_Toc525220155"/>
      <w:bookmarkStart w:id="1199" w:name="_Toc9497475"/>
      <w:bookmarkStart w:id="1200" w:name="_Toc24562373"/>
      <w:bookmarkStart w:id="1201" w:name="_Toc26195594"/>
      <w:bookmarkStart w:id="1202" w:name="_Toc34397009"/>
      <w:bookmarkStart w:id="1203" w:name="_Toc45188603"/>
      <w:bookmarkStart w:id="1204" w:name="_Toc51922732"/>
      <w:bookmarkStart w:id="1205" w:name="_Toc59002962"/>
      <w:bookmarkStart w:id="1206" w:name="_Toc138362128"/>
      <w:bookmarkEnd w:id="1196"/>
      <w:r w:rsidRPr="00A07E7A">
        <w:t>14.1</w:t>
      </w:r>
      <w:r w:rsidRPr="00A07E7A">
        <w:tab/>
        <w:t>General</w:t>
      </w:r>
      <w:bookmarkEnd w:id="1198"/>
      <w:bookmarkEnd w:id="1199"/>
      <w:bookmarkEnd w:id="1200"/>
      <w:bookmarkEnd w:id="1201"/>
      <w:bookmarkEnd w:id="1202"/>
      <w:bookmarkEnd w:id="1203"/>
      <w:bookmarkEnd w:id="1204"/>
      <w:bookmarkEnd w:id="1205"/>
      <w:bookmarkEnd w:id="1206"/>
    </w:p>
    <w:p w14:paraId="63889486" w14:textId="77777777" w:rsidR="00DC712D" w:rsidRDefault="00DC712D" w:rsidP="00DC712D">
      <w:pPr>
        <w:pStyle w:val="Heading2"/>
      </w:pPr>
      <w:bookmarkStart w:id="1207" w:name="_Toc525220156"/>
      <w:bookmarkStart w:id="1208" w:name="_Toc9497476"/>
      <w:bookmarkStart w:id="1209" w:name="_Toc24562374"/>
      <w:bookmarkStart w:id="1210" w:name="_Toc26195595"/>
      <w:bookmarkStart w:id="1211" w:name="_Toc34397010"/>
      <w:bookmarkStart w:id="1212" w:name="_Toc45188604"/>
      <w:bookmarkStart w:id="1213" w:name="_Toc51922733"/>
      <w:bookmarkStart w:id="1214" w:name="_Toc59002963"/>
      <w:bookmarkStart w:id="1215" w:name="_Toc138362129"/>
      <w:r w:rsidRPr="00A07E7A">
        <w:t>14.2</w:t>
      </w:r>
      <w:r w:rsidRPr="00A07E7A">
        <w:tab/>
        <w:t>On-network ES</w:t>
      </w:r>
      <w:bookmarkEnd w:id="1207"/>
      <w:bookmarkEnd w:id="1208"/>
      <w:bookmarkEnd w:id="1209"/>
      <w:bookmarkEnd w:id="1210"/>
      <w:bookmarkEnd w:id="1211"/>
      <w:bookmarkEnd w:id="1212"/>
      <w:bookmarkEnd w:id="1213"/>
      <w:bookmarkEnd w:id="1214"/>
      <w:bookmarkEnd w:id="1215"/>
    </w:p>
    <w:p w14:paraId="09B6D165" w14:textId="77777777" w:rsidR="00524492" w:rsidRDefault="00524492" w:rsidP="00A63027">
      <w:pPr>
        <w:pStyle w:val="Heading3"/>
        <w:rPr>
          <w:rFonts w:eastAsia="Malgun Gothic"/>
        </w:rPr>
      </w:pPr>
      <w:bookmarkStart w:id="1216" w:name="_Toc24562375"/>
      <w:bookmarkStart w:id="1217" w:name="_Toc26195596"/>
      <w:bookmarkStart w:id="1218" w:name="_Toc34397011"/>
      <w:bookmarkStart w:id="1219" w:name="_Toc45188605"/>
      <w:bookmarkStart w:id="1220" w:name="_Toc51922734"/>
      <w:bookmarkStart w:id="1221" w:name="_Toc59002964"/>
      <w:bookmarkStart w:id="1222" w:name="_Toc138362130"/>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16"/>
      <w:bookmarkEnd w:id="1217"/>
      <w:bookmarkEnd w:id="1218"/>
      <w:bookmarkEnd w:id="1219"/>
      <w:bookmarkEnd w:id="1220"/>
      <w:bookmarkEnd w:id="1221"/>
      <w:bookmarkEnd w:id="1222"/>
    </w:p>
    <w:p w14:paraId="458BB4B5" w14:textId="77777777" w:rsidR="00524492" w:rsidRDefault="00524492" w:rsidP="00524492">
      <w:pPr>
        <w:pStyle w:val="Heading3"/>
        <w:rPr>
          <w:rFonts w:eastAsia="Malgun Gothic"/>
        </w:rPr>
      </w:pPr>
      <w:bookmarkStart w:id="1223" w:name="_Toc525220160"/>
      <w:bookmarkStart w:id="1224" w:name="_Toc18561893"/>
      <w:bookmarkStart w:id="1225" w:name="_Toc24562376"/>
      <w:bookmarkStart w:id="1226" w:name="_Toc26195597"/>
      <w:bookmarkStart w:id="1227" w:name="_Toc34397012"/>
      <w:bookmarkStart w:id="1228" w:name="_Toc45188606"/>
      <w:bookmarkStart w:id="1229" w:name="_Toc51922735"/>
      <w:bookmarkStart w:id="1230" w:name="_Toc59002965"/>
      <w:bookmarkStart w:id="1231" w:name="_Toc138362131"/>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23"/>
      <w:bookmarkEnd w:id="1224"/>
      <w:bookmarkEnd w:id="1225"/>
      <w:bookmarkEnd w:id="1226"/>
      <w:bookmarkEnd w:id="1227"/>
      <w:bookmarkEnd w:id="1228"/>
      <w:bookmarkEnd w:id="1229"/>
      <w:bookmarkEnd w:id="1230"/>
      <w:bookmarkEnd w:id="1231"/>
    </w:p>
    <w:p w14:paraId="1BA05341" w14:textId="77777777" w:rsidR="00524492" w:rsidRDefault="00524492" w:rsidP="00524492">
      <w:pPr>
        <w:pStyle w:val="Heading4"/>
        <w:rPr>
          <w:rFonts w:eastAsia="Malgun Gothic"/>
        </w:rPr>
      </w:pPr>
      <w:bookmarkStart w:id="1232" w:name="_Toc525220161"/>
      <w:bookmarkStart w:id="1233" w:name="_Toc18561894"/>
      <w:bookmarkStart w:id="1234" w:name="_Toc24562377"/>
      <w:bookmarkStart w:id="1235" w:name="_Toc26195598"/>
      <w:bookmarkStart w:id="1236" w:name="_Toc34397013"/>
      <w:bookmarkStart w:id="1237" w:name="_Toc45188607"/>
      <w:bookmarkStart w:id="1238" w:name="_Toc51922736"/>
      <w:bookmarkStart w:id="1239" w:name="_Toc59002966"/>
      <w:bookmarkStart w:id="1240" w:name="_Toc138362132"/>
      <w:r w:rsidRPr="00A07E7A">
        <w:t>14</w:t>
      </w:r>
      <w:r w:rsidRPr="00A07E7A">
        <w:rPr>
          <w:rFonts w:eastAsia="Malgun Gothic"/>
        </w:rPr>
        <w:t>.2.2.1</w:t>
      </w:r>
      <w:r w:rsidRPr="00A07E7A">
        <w:rPr>
          <w:rFonts w:eastAsia="Malgun Gothic"/>
        </w:rPr>
        <w:tab/>
        <w:t>Originating participating MCData function procedures</w:t>
      </w:r>
      <w:bookmarkEnd w:id="1232"/>
      <w:bookmarkEnd w:id="1233"/>
      <w:bookmarkEnd w:id="1234"/>
      <w:bookmarkEnd w:id="1235"/>
      <w:bookmarkEnd w:id="1236"/>
      <w:bookmarkEnd w:id="1237"/>
      <w:bookmarkEnd w:id="1238"/>
      <w:bookmarkEnd w:id="1239"/>
      <w:bookmarkEnd w:id="1240"/>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41" w:name="_Toc525220162"/>
      <w:bookmarkStart w:id="1242" w:name="_Toc18561895"/>
      <w:bookmarkStart w:id="1243" w:name="_Toc24562378"/>
      <w:bookmarkStart w:id="1244" w:name="_Toc26195599"/>
      <w:bookmarkStart w:id="1245" w:name="_Toc34397014"/>
      <w:bookmarkStart w:id="1246" w:name="_Toc45188608"/>
      <w:bookmarkStart w:id="1247" w:name="_Toc51922737"/>
      <w:bookmarkStart w:id="1248" w:name="_Toc59002967"/>
      <w:bookmarkStart w:id="1249" w:name="_Toc138362133"/>
      <w:r w:rsidRPr="00A07E7A">
        <w:t>14</w:t>
      </w:r>
      <w:r w:rsidRPr="00A07E7A">
        <w:rPr>
          <w:rFonts w:eastAsia="Malgun Gothic"/>
        </w:rPr>
        <w:t>.2.2.2</w:t>
      </w:r>
      <w:r w:rsidRPr="00A07E7A">
        <w:rPr>
          <w:rFonts w:eastAsia="Malgun Gothic"/>
        </w:rPr>
        <w:tab/>
        <w:t>Terminating participating MCData function procedures</w:t>
      </w:r>
      <w:bookmarkEnd w:id="1241"/>
      <w:bookmarkEnd w:id="1242"/>
      <w:bookmarkEnd w:id="1243"/>
      <w:bookmarkEnd w:id="1244"/>
      <w:bookmarkEnd w:id="1245"/>
      <w:bookmarkEnd w:id="1246"/>
      <w:bookmarkEnd w:id="1247"/>
      <w:bookmarkEnd w:id="1248"/>
      <w:bookmarkEnd w:id="1249"/>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50" w:name="_Toc525220163"/>
      <w:bookmarkStart w:id="1251" w:name="_Toc18561896"/>
      <w:bookmarkStart w:id="1252" w:name="_Toc24562379"/>
      <w:bookmarkStart w:id="1253" w:name="_Toc26195600"/>
      <w:bookmarkStart w:id="1254" w:name="_Toc34397015"/>
      <w:bookmarkStart w:id="1255" w:name="_Toc45188609"/>
      <w:bookmarkStart w:id="1256" w:name="_Toc51922738"/>
      <w:bookmarkStart w:id="1257" w:name="_Toc59002968"/>
      <w:bookmarkStart w:id="1258" w:name="_Toc138362134"/>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50"/>
      <w:bookmarkEnd w:id="1251"/>
      <w:bookmarkEnd w:id="1252"/>
      <w:bookmarkEnd w:id="1253"/>
      <w:bookmarkEnd w:id="1254"/>
      <w:bookmarkEnd w:id="1255"/>
      <w:bookmarkEnd w:id="1256"/>
      <w:bookmarkEnd w:id="1257"/>
      <w:bookmarkEnd w:id="1258"/>
    </w:p>
    <w:p w14:paraId="149C66FB" w14:textId="77777777" w:rsidR="00524492" w:rsidRDefault="00524492" w:rsidP="00524492">
      <w:pPr>
        <w:pStyle w:val="Heading4"/>
        <w:rPr>
          <w:rFonts w:eastAsia="Malgun Gothic"/>
        </w:rPr>
      </w:pPr>
      <w:bookmarkStart w:id="1259" w:name="_Toc525220164"/>
      <w:bookmarkStart w:id="1260" w:name="_Toc18561897"/>
      <w:bookmarkStart w:id="1261" w:name="_Toc24562380"/>
      <w:bookmarkStart w:id="1262" w:name="_Toc26195601"/>
      <w:bookmarkStart w:id="1263" w:name="_Toc34397016"/>
      <w:bookmarkStart w:id="1264" w:name="_Toc45188610"/>
      <w:bookmarkStart w:id="1265" w:name="_Toc51922739"/>
      <w:bookmarkStart w:id="1266" w:name="_Toc59002969"/>
      <w:bookmarkStart w:id="1267" w:name="_Toc138362135"/>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59"/>
      <w:bookmarkEnd w:id="1260"/>
      <w:bookmarkEnd w:id="1261"/>
      <w:bookmarkEnd w:id="1262"/>
      <w:bookmarkEnd w:id="1263"/>
      <w:bookmarkEnd w:id="1264"/>
      <w:bookmarkEnd w:id="1265"/>
      <w:bookmarkEnd w:id="1266"/>
      <w:bookmarkEnd w:id="1267"/>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68" w:name="_Toc525220165"/>
      <w:bookmarkStart w:id="1269" w:name="_Toc18561898"/>
      <w:bookmarkStart w:id="1270" w:name="_Toc24562381"/>
      <w:bookmarkStart w:id="1271" w:name="_Toc26195602"/>
      <w:bookmarkStart w:id="1272" w:name="_Toc34397017"/>
      <w:bookmarkStart w:id="1273" w:name="_Toc45188611"/>
      <w:bookmarkStart w:id="1274" w:name="_Toc51922740"/>
      <w:bookmarkStart w:id="1275" w:name="_Toc59002970"/>
      <w:bookmarkStart w:id="1276" w:name="_Toc138362136"/>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268"/>
      <w:bookmarkEnd w:id="1269"/>
      <w:bookmarkEnd w:id="1270"/>
      <w:bookmarkEnd w:id="1271"/>
      <w:bookmarkEnd w:id="1272"/>
      <w:bookmarkEnd w:id="1273"/>
      <w:bookmarkEnd w:id="1274"/>
      <w:bookmarkEnd w:id="1275"/>
      <w:bookmarkEnd w:id="1276"/>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77" w:name="_Toc9497483"/>
      <w:bookmarkStart w:id="1278" w:name="_Toc24562382"/>
      <w:bookmarkStart w:id="1279" w:name="_Toc26195603"/>
      <w:bookmarkStart w:id="1280" w:name="_Toc34397018"/>
      <w:bookmarkStart w:id="1281" w:name="_Toc45188612"/>
      <w:bookmarkStart w:id="1282" w:name="_Toc51922741"/>
      <w:bookmarkStart w:id="1283" w:name="_Toc59002971"/>
      <w:bookmarkStart w:id="1284" w:name="_Toc138362137"/>
      <w:r w:rsidRPr="00A07E7A">
        <w:t>15</w:t>
      </w:r>
      <w:r w:rsidRPr="00A07E7A">
        <w:tab/>
        <w:t>Message Formats</w:t>
      </w:r>
      <w:bookmarkEnd w:id="1277"/>
      <w:bookmarkEnd w:id="1278"/>
      <w:bookmarkEnd w:id="1279"/>
      <w:bookmarkEnd w:id="1280"/>
      <w:bookmarkEnd w:id="1281"/>
      <w:bookmarkEnd w:id="1282"/>
      <w:bookmarkEnd w:id="1283"/>
      <w:bookmarkEnd w:id="1284"/>
    </w:p>
    <w:p w14:paraId="0B5DB256" w14:textId="77777777" w:rsidR="00DC712D" w:rsidRPr="00A07E7A" w:rsidRDefault="00DC712D" w:rsidP="00EB0B1F">
      <w:pPr>
        <w:pStyle w:val="Heading2"/>
      </w:pPr>
      <w:bookmarkStart w:id="1285" w:name="_Toc525220170"/>
      <w:bookmarkStart w:id="1286" w:name="_Toc9497484"/>
      <w:bookmarkStart w:id="1287" w:name="_Toc24562383"/>
      <w:bookmarkStart w:id="1288" w:name="_Toc26195604"/>
      <w:bookmarkStart w:id="1289" w:name="_Toc34397019"/>
      <w:bookmarkStart w:id="1290" w:name="_Toc45188613"/>
      <w:bookmarkStart w:id="1291" w:name="_Toc51922742"/>
      <w:bookmarkStart w:id="1292" w:name="_Toc59002972"/>
      <w:bookmarkStart w:id="1293" w:name="_Toc138362138"/>
      <w:r w:rsidRPr="00A07E7A">
        <w:t>15.1</w:t>
      </w:r>
      <w:r w:rsidRPr="00A07E7A">
        <w:tab/>
      </w:r>
      <w:r w:rsidR="00264159">
        <w:t>IWF</w:t>
      </w:r>
      <w:r w:rsidR="00264159" w:rsidRPr="00A07E7A">
        <w:t xml:space="preserve"> </w:t>
      </w:r>
      <w:r w:rsidRPr="00A07E7A">
        <w:t>message functional definitions and contents</w:t>
      </w:r>
      <w:bookmarkEnd w:id="1285"/>
      <w:bookmarkEnd w:id="1286"/>
      <w:bookmarkEnd w:id="1287"/>
      <w:bookmarkEnd w:id="1288"/>
      <w:bookmarkEnd w:id="1289"/>
      <w:bookmarkEnd w:id="1290"/>
      <w:bookmarkEnd w:id="1291"/>
      <w:bookmarkEnd w:id="1292"/>
      <w:bookmarkEnd w:id="1293"/>
    </w:p>
    <w:p w14:paraId="248F5639" w14:textId="77777777" w:rsidR="00264159" w:rsidRPr="00A07E7A" w:rsidRDefault="00264159" w:rsidP="00264159">
      <w:pPr>
        <w:pStyle w:val="Heading3"/>
      </w:pPr>
      <w:bookmarkStart w:id="1294" w:name="_Toc525220171"/>
      <w:bookmarkStart w:id="1295" w:name="_Toc18561901"/>
      <w:bookmarkStart w:id="1296" w:name="_Toc24562384"/>
      <w:bookmarkStart w:id="1297" w:name="_Toc26195605"/>
      <w:bookmarkStart w:id="1298" w:name="_Toc34397020"/>
      <w:bookmarkStart w:id="1299" w:name="_Toc45188614"/>
      <w:bookmarkStart w:id="1300" w:name="_Toc51922743"/>
      <w:bookmarkStart w:id="1301" w:name="_Toc59002973"/>
      <w:bookmarkStart w:id="1302" w:name="_Toc9497494"/>
      <w:bookmarkStart w:id="1303" w:name="_Toc138362139"/>
      <w:r w:rsidRPr="00A07E7A">
        <w:rPr>
          <w:lang w:eastAsia="ko-KR"/>
        </w:rPr>
        <w:t>15.1.1</w:t>
      </w:r>
      <w:r w:rsidRPr="00A07E7A">
        <w:tab/>
        <w:t>General</w:t>
      </w:r>
      <w:bookmarkEnd w:id="1294"/>
      <w:bookmarkEnd w:id="1295"/>
      <w:bookmarkEnd w:id="1296"/>
      <w:bookmarkEnd w:id="1297"/>
      <w:bookmarkEnd w:id="1298"/>
      <w:bookmarkEnd w:id="1299"/>
      <w:bookmarkEnd w:id="1300"/>
      <w:bookmarkEnd w:id="1301"/>
      <w:bookmarkEnd w:id="1303"/>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w:t>
      </w:r>
      <w:r w:rsidRPr="00A07E7A">
        <w:rPr>
          <w:noProof/>
        </w:rPr>
        <w:lastRenderedPageBreak/>
        <w:t xml:space="preserve">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04" w:name="_Toc525220172"/>
      <w:bookmarkStart w:id="1305" w:name="_Toc18561902"/>
      <w:bookmarkStart w:id="1306" w:name="_Toc24562385"/>
      <w:bookmarkStart w:id="1307" w:name="_Toc26195606"/>
      <w:bookmarkStart w:id="1308" w:name="_Toc34397021"/>
      <w:bookmarkStart w:id="1309" w:name="_Toc45188615"/>
      <w:bookmarkStart w:id="1310" w:name="_Toc51922744"/>
      <w:bookmarkStart w:id="1311" w:name="_Toc59002974"/>
      <w:bookmarkStart w:id="1312" w:name="_Toc138362140"/>
      <w:r w:rsidRPr="00A07E7A">
        <w:rPr>
          <w:lang w:eastAsia="ko-KR"/>
        </w:rPr>
        <w:t>15.1.2</w:t>
      </w:r>
      <w:r w:rsidRPr="00A07E7A">
        <w:tab/>
        <w:t>SDS SIGNALLING PAYLOAD</w:t>
      </w:r>
      <w:r w:rsidRPr="00A07E7A">
        <w:rPr>
          <w:lang w:eastAsia="ko-KR"/>
        </w:rPr>
        <w:t xml:space="preserve"> message</w:t>
      </w:r>
      <w:bookmarkEnd w:id="1304"/>
      <w:bookmarkEnd w:id="1305"/>
      <w:bookmarkEnd w:id="1306"/>
      <w:bookmarkEnd w:id="1307"/>
      <w:bookmarkEnd w:id="1308"/>
      <w:bookmarkEnd w:id="1309"/>
      <w:bookmarkEnd w:id="1310"/>
      <w:bookmarkEnd w:id="1311"/>
      <w:bookmarkEnd w:id="1312"/>
    </w:p>
    <w:p w14:paraId="21BF2964" w14:textId="77777777" w:rsidR="00264159" w:rsidRPr="00A07E7A" w:rsidRDefault="00264159" w:rsidP="00264159">
      <w:pPr>
        <w:pStyle w:val="Heading4"/>
        <w:rPr>
          <w:lang w:eastAsia="zh-CN"/>
        </w:rPr>
      </w:pPr>
      <w:bookmarkStart w:id="1313" w:name="_Toc525220173"/>
      <w:bookmarkStart w:id="1314" w:name="_Toc18561903"/>
      <w:bookmarkStart w:id="1315" w:name="_Toc24562386"/>
      <w:bookmarkStart w:id="1316" w:name="_Toc26195607"/>
      <w:bookmarkStart w:id="1317" w:name="_Toc34397022"/>
      <w:bookmarkStart w:id="1318" w:name="_Toc45188616"/>
      <w:bookmarkStart w:id="1319" w:name="_Toc51922745"/>
      <w:bookmarkStart w:id="1320" w:name="_Toc59002975"/>
      <w:bookmarkStart w:id="1321" w:name="_Toc138362141"/>
      <w:r w:rsidRPr="00A07E7A">
        <w:rPr>
          <w:lang w:eastAsia="zh-CN"/>
        </w:rPr>
        <w:t>15.1.2.1</w:t>
      </w:r>
      <w:r w:rsidRPr="00A07E7A">
        <w:rPr>
          <w:lang w:eastAsia="zh-CN"/>
        </w:rPr>
        <w:tab/>
        <w:t>Message definition</w:t>
      </w:r>
      <w:bookmarkEnd w:id="1313"/>
      <w:bookmarkEnd w:id="1314"/>
      <w:bookmarkEnd w:id="1315"/>
      <w:bookmarkEnd w:id="1316"/>
      <w:bookmarkEnd w:id="1317"/>
      <w:bookmarkEnd w:id="1318"/>
      <w:bookmarkEnd w:id="1319"/>
      <w:bookmarkEnd w:id="1320"/>
      <w:bookmarkEnd w:id="1321"/>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22" w:name="_Toc11397825"/>
      <w:bookmarkStart w:id="1323" w:name="_Toc24562387"/>
      <w:bookmarkStart w:id="1324" w:name="_Toc26195608"/>
      <w:bookmarkStart w:id="1325" w:name="_Toc34397023"/>
      <w:bookmarkStart w:id="1326" w:name="_Toc45188617"/>
      <w:bookmarkStart w:id="1327" w:name="_Toc51922746"/>
      <w:bookmarkStart w:id="1328" w:name="_Toc59002976"/>
      <w:bookmarkStart w:id="1329" w:name="_Toc18561904"/>
      <w:bookmarkStart w:id="1330" w:name="_Toc138362142"/>
      <w:r w:rsidRPr="00A07E7A">
        <w:rPr>
          <w:lang w:eastAsia="ko-KR"/>
        </w:rPr>
        <w:t>15.1.3</w:t>
      </w:r>
      <w:r w:rsidRPr="00A07E7A">
        <w:tab/>
        <w:t>FD SIGNALLING PAYLOAD</w:t>
      </w:r>
      <w:r w:rsidRPr="00A07E7A">
        <w:rPr>
          <w:lang w:eastAsia="ko-KR"/>
        </w:rPr>
        <w:t xml:space="preserve"> message</w:t>
      </w:r>
      <w:bookmarkEnd w:id="1322"/>
      <w:bookmarkEnd w:id="1323"/>
      <w:bookmarkEnd w:id="1324"/>
      <w:bookmarkEnd w:id="1325"/>
      <w:bookmarkEnd w:id="1326"/>
      <w:bookmarkEnd w:id="1327"/>
      <w:bookmarkEnd w:id="1328"/>
      <w:bookmarkEnd w:id="1330"/>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31" w:name="_Toc24562388"/>
      <w:bookmarkStart w:id="1332" w:name="_Toc26195609"/>
      <w:bookmarkStart w:id="1333" w:name="_Toc34397024"/>
      <w:bookmarkStart w:id="1334" w:name="_Toc45188618"/>
      <w:bookmarkStart w:id="1335" w:name="_Toc51922747"/>
      <w:bookmarkStart w:id="1336" w:name="_Toc59002977"/>
      <w:bookmarkStart w:id="1337" w:name="_Toc138362143"/>
      <w:r w:rsidRPr="00A07E7A">
        <w:rPr>
          <w:lang w:eastAsia="ko-KR"/>
        </w:rPr>
        <w:t>15.1.4</w:t>
      </w:r>
      <w:r w:rsidRPr="00A07E7A">
        <w:tab/>
        <w:t>DATA PAYLOAD</w:t>
      </w:r>
      <w:r w:rsidRPr="00A07E7A">
        <w:rPr>
          <w:lang w:eastAsia="ko-KR"/>
        </w:rPr>
        <w:t xml:space="preserve"> message</w:t>
      </w:r>
      <w:bookmarkEnd w:id="1329"/>
      <w:bookmarkEnd w:id="1331"/>
      <w:bookmarkEnd w:id="1332"/>
      <w:bookmarkEnd w:id="1333"/>
      <w:bookmarkEnd w:id="1334"/>
      <w:bookmarkEnd w:id="1335"/>
      <w:bookmarkEnd w:id="1336"/>
      <w:bookmarkEnd w:id="1337"/>
    </w:p>
    <w:p w14:paraId="0A4404A3" w14:textId="77777777" w:rsidR="00264159" w:rsidRPr="00A07E7A" w:rsidRDefault="00264159" w:rsidP="00264159">
      <w:pPr>
        <w:pStyle w:val="Heading4"/>
        <w:rPr>
          <w:lang w:eastAsia="zh-CN"/>
        </w:rPr>
      </w:pPr>
      <w:bookmarkStart w:id="1338" w:name="_Toc525220177"/>
      <w:bookmarkStart w:id="1339" w:name="_Toc18561905"/>
      <w:bookmarkStart w:id="1340" w:name="_Toc24562389"/>
      <w:bookmarkStart w:id="1341" w:name="_Toc26195610"/>
      <w:bookmarkStart w:id="1342" w:name="_Toc34397025"/>
      <w:bookmarkStart w:id="1343" w:name="_Toc45188619"/>
      <w:bookmarkStart w:id="1344" w:name="_Toc51922748"/>
      <w:bookmarkStart w:id="1345" w:name="_Toc59002978"/>
      <w:bookmarkStart w:id="1346" w:name="_Toc138362144"/>
      <w:r w:rsidRPr="00A07E7A">
        <w:rPr>
          <w:lang w:eastAsia="zh-CN"/>
        </w:rPr>
        <w:t>15.1.4.1</w:t>
      </w:r>
      <w:r w:rsidRPr="00A07E7A">
        <w:rPr>
          <w:lang w:eastAsia="zh-CN"/>
        </w:rPr>
        <w:tab/>
        <w:t>Message definition</w:t>
      </w:r>
      <w:bookmarkEnd w:id="1338"/>
      <w:bookmarkEnd w:id="1339"/>
      <w:bookmarkEnd w:id="1340"/>
      <w:bookmarkEnd w:id="1341"/>
      <w:bookmarkEnd w:id="1342"/>
      <w:bookmarkEnd w:id="1343"/>
      <w:bookmarkEnd w:id="1344"/>
      <w:bookmarkEnd w:id="1345"/>
      <w:bookmarkEnd w:id="1346"/>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t>Direction:</w:t>
      </w:r>
      <w:r w:rsidR="006143E8">
        <w:tab/>
      </w:r>
      <w:r w:rsidRPr="00A07E7A">
        <w:tab/>
      </w:r>
      <w:r>
        <w:t>MCData server to IWF and IWF to MCData server</w:t>
      </w:r>
    </w:p>
    <w:p w14:paraId="42B80137" w14:textId="77777777" w:rsidR="00264159" w:rsidRPr="00A07E7A" w:rsidRDefault="00264159" w:rsidP="00264159">
      <w:pPr>
        <w:pStyle w:val="TH"/>
      </w:pPr>
      <w:r w:rsidRPr="00A07E7A">
        <w:lastRenderedPageBreak/>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47" w:name="_Toc525220178"/>
      <w:bookmarkStart w:id="1348" w:name="_Toc18561906"/>
      <w:bookmarkStart w:id="1349" w:name="_Toc24562390"/>
      <w:bookmarkStart w:id="1350" w:name="_Toc26195611"/>
      <w:bookmarkStart w:id="1351" w:name="_Toc34397026"/>
      <w:bookmarkStart w:id="1352" w:name="_Toc45188620"/>
      <w:bookmarkStart w:id="1353" w:name="_Toc51922749"/>
      <w:bookmarkStart w:id="1354" w:name="_Toc59002979"/>
      <w:bookmarkStart w:id="1355" w:name="_Toc138362145"/>
      <w:r w:rsidRPr="00A07E7A">
        <w:rPr>
          <w:lang w:eastAsia="ko-KR"/>
        </w:rPr>
        <w:t>15.1.5</w:t>
      </w:r>
      <w:r w:rsidRPr="00A07E7A">
        <w:tab/>
        <w:t>SDS NOTIFICATION</w:t>
      </w:r>
      <w:r w:rsidRPr="00A07E7A">
        <w:rPr>
          <w:lang w:eastAsia="ko-KR"/>
        </w:rPr>
        <w:t xml:space="preserve"> message</w:t>
      </w:r>
      <w:bookmarkEnd w:id="1347"/>
      <w:bookmarkEnd w:id="1348"/>
      <w:bookmarkEnd w:id="1349"/>
      <w:bookmarkEnd w:id="1350"/>
      <w:bookmarkEnd w:id="1351"/>
      <w:bookmarkEnd w:id="1352"/>
      <w:bookmarkEnd w:id="1353"/>
      <w:bookmarkEnd w:id="1354"/>
      <w:bookmarkEnd w:id="1355"/>
    </w:p>
    <w:p w14:paraId="7E1C8B58" w14:textId="77777777" w:rsidR="00264159" w:rsidRPr="00A07E7A" w:rsidRDefault="00264159" w:rsidP="00264159">
      <w:pPr>
        <w:pStyle w:val="Heading4"/>
        <w:rPr>
          <w:lang w:eastAsia="zh-CN"/>
        </w:rPr>
      </w:pPr>
      <w:bookmarkStart w:id="1356" w:name="_Toc525220179"/>
      <w:bookmarkStart w:id="1357" w:name="_Toc18561907"/>
      <w:bookmarkStart w:id="1358" w:name="_Toc24562391"/>
      <w:bookmarkStart w:id="1359" w:name="_Toc26195612"/>
      <w:bookmarkStart w:id="1360" w:name="_Toc34397027"/>
      <w:bookmarkStart w:id="1361" w:name="_Toc45188621"/>
      <w:bookmarkStart w:id="1362" w:name="_Toc51922750"/>
      <w:bookmarkStart w:id="1363" w:name="_Toc59002980"/>
      <w:bookmarkStart w:id="1364" w:name="_Toc138362146"/>
      <w:r w:rsidRPr="00A07E7A">
        <w:rPr>
          <w:lang w:eastAsia="zh-CN"/>
        </w:rPr>
        <w:t>15.1.5.1</w:t>
      </w:r>
      <w:r w:rsidRPr="00A07E7A">
        <w:rPr>
          <w:lang w:eastAsia="zh-CN"/>
        </w:rPr>
        <w:tab/>
        <w:t>Message definition</w:t>
      </w:r>
      <w:bookmarkEnd w:id="1356"/>
      <w:bookmarkEnd w:id="1357"/>
      <w:bookmarkEnd w:id="1358"/>
      <w:bookmarkEnd w:id="1359"/>
      <w:bookmarkEnd w:id="1360"/>
      <w:bookmarkEnd w:id="1361"/>
      <w:bookmarkEnd w:id="1362"/>
      <w:bookmarkEnd w:id="1363"/>
      <w:bookmarkEnd w:id="1364"/>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65" w:name="_Toc11397831"/>
      <w:bookmarkStart w:id="1366" w:name="_Toc24562392"/>
      <w:bookmarkStart w:id="1367" w:name="_Toc26195613"/>
      <w:bookmarkStart w:id="1368" w:name="_Toc34397028"/>
      <w:bookmarkStart w:id="1369" w:name="_Toc45188622"/>
      <w:bookmarkStart w:id="1370" w:name="_Toc51922751"/>
      <w:bookmarkStart w:id="1371" w:name="_Toc59002981"/>
      <w:bookmarkStart w:id="1372" w:name="_Toc18561908"/>
      <w:bookmarkStart w:id="1373" w:name="_Toc138362147"/>
      <w:r w:rsidRPr="00A07E7A">
        <w:rPr>
          <w:lang w:eastAsia="ko-KR"/>
        </w:rPr>
        <w:t>15.1.6</w:t>
      </w:r>
      <w:r w:rsidRPr="00A07E7A">
        <w:tab/>
        <w:t>FD NOTIFICATION</w:t>
      </w:r>
      <w:r w:rsidRPr="00A07E7A">
        <w:rPr>
          <w:lang w:eastAsia="ko-KR"/>
        </w:rPr>
        <w:t xml:space="preserve"> message</w:t>
      </w:r>
      <w:bookmarkEnd w:id="1365"/>
      <w:bookmarkEnd w:id="1366"/>
      <w:bookmarkEnd w:id="1367"/>
      <w:bookmarkEnd w:id="1368"/>
      <w:bookmarkEnd w:id="1369"/>
      <w:bookmarkEnd w:id="1370"/>
      <w:bookmarkEnd w:id="1371"/>
      <w:bookmarkEnd w:id="1373"/>
    </w:p>
    <w:p w14:paraId="263F5989" w14:textId="77777777" w:rsidR="00264159" w:rsidRPr="00B562AE" w:rsidRDefault="00264159" w:rsidP="00264159">
      <w:pPr>
        <w:rPr>
          <w:lang w:eastAsia="ko-KR"/>
        </w:rPr>
      </w:pPr>
      <w:bookmarkStart w:id="1374"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75" w:name="_Toc24562393"/>
      <w:bookmarkStart w:id="1376" w:name="_Toc26195614"/>
      <w:bookmarkStart w:id="1377" w:name="_Toc34397029"/>
      <w:bookmarkStart w:id="1378" w:name="_Toc45188623"/>
      <w:bookmarkStart w:id="1379" w:name="_Toc51922752"/>
      <w:bookmarkStart w:id="1380" w:name="_Toc59002982"/>
      <w:bookmarkStart w:id="1381" w:name="_Toc138362148"/>
      <w:r w:rsidRPr="00A07E7A">
        <w:rPr>
          <w:lang w:eastAsia="ko-KR"/>
        </w:rPr>
        <w:t>15.1.7</w:t>
      </w:r>
      <w:r w:rsidRPr="00A07E7A">
        <w:tab/>
        <w:t>SDS OFF-NETWORK MESSAGE</w:t>
      </w:r>
      <w:bookmarkEnd w:id="1374"/>
      <w:bookmarkEnd w:id="1375"/>
      <w:bookmarkEnd w:id="1376"/>
      <w:bookmarkEnd w:id="1377"/>
      <w:bookmarkEnd w:id="1378"/>
      <w:bookmarkEnd w:id="1379"/>
      <w:bookmarkEnd w:id="1380"/>
      <w:bookmarkEnd w:id="1381"/>
    </w:p>
    <w:p w14:paraId="19034B0F" w14:textId="77777777" w:rsidR="00264159" w:rsidRPr="00B562AE" w:rsidRDefault="00264159" w:rsidP="00264159">
      <w:pPr>
        <w:rPr>
          <w:lang w:eastAsia="ko-KR"/>
        </w:rPr>
      </w:pPr>
      <w:bookmarkStart w:id="1382"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383" w:name="_Toc24562394"/>
      <w:bookmarkStart w:id="1384" w:name="_Toc26195615"/>
      <w:bookmarkStart w:id="1385" w:name="_Toc34397030"/>
      <w:bookmarkStart w:id="1386" w:name="_Toc45188624"/>
      <w:bookmarkStart w:id="1387" w:name="_Toc51922753"/>
      <w:bookmarkStart w:id="1388" w:name="_Toc59002983"/>
      <w:bookmarkStart w:id="1389" w:name="_Toc138362149"/>
      <w:r w:rsidRPr="00A07E7A">
        <w:rPr>
          <w:lang w:eastAsia="ko-KR"/>
        </w:rPr>
        <w:lastRenderedPageBreak/>
        <w:t>15.1.8</w:t>
      </w:r>
      <w:r w:rsidRPr="00A07E7A">
        <w:tab/>
        <w:t xml:space="preserve">SDS OFF-NETWORK NOTIFICATION </w:t>
      </w:r>
      <w:r w:rsidRPr="00A07E7A">
        <w:rPr>
          <w:lang w:eastAsia="ko-KR"/>
        </w:rPr>
        <w:t>message</w:t>
      </w:r>
      <w:bookmarkEnd w:id="1382"/>
      <w:bookmarkEnd w:id="1383"/>
      <w:bookmarkEnd w:id="1384"/>
      <w:bookmarkEnd w:id="1385"/>
      <w:bookmarkEnd w:id="1386"/>
      <w:bookmarkEnd w:id="1387"/>
      <w:bookmarkEnd w:id="1388"/>
      <w:bookmarkEnd w:id="1389"/>
    </w:p>
    <w:p w14:paraId="32DA7098" w14:textId="77777777" w:rsidR="00264159" w:rsidRPr="00B562AE" w:rsidRDefault="00264159" w:rsidP="00264159">
      <w:pPr>
        <w:rPr>
          <w:lang w:eastAsia="ko-KR"/>
        </w:rPr>
      </w:pPr>
      <w:bookmarkStart w:id="1390"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391" w:name="_Toc24562395"/>
      <w:bookmarkStart w:id="1392" w:name="_Toc26195616"/>
      <w:bookmarkStart w:id="1393" w:name="_Toc34397031"/>
      <w:bookmarkStart w:id="1394" w:name="_Toc45188625"/>
      <w:bookmarkStart w:id="1395" w:name="_Toc51922754"/>
      <w:bookmarkStart w:id="1396" w:name="_Toc59002984"/>
      <w:bookmarkStart w:id="1397" w:name="_Toc138362150"/>
      <w:r w:rsidRPr="00A07E7A">
        <w:t>15.1.9</w:t>
      </w:r>
      <w:r w:rsidRPr="00A07E7A">
        <w:tab/>
        <w:t>FD NETWORK NOTIFICATION message</w:t>
      </w:r>
      <w:bookmarkEnd w:id="1390"/>
      <w:bookmarkEnd w:id="1391"/>
      <w:bookmarkEnd w:id="1392"/>
      <w:bookmarkEnd w:id="1393"/>
      <w:bookmarkEnd w:id="1394"/>
      <w:bookmarkEnd w:id="1395"/>
      <w:bookmarkEnd w:id="1396"/>
      <w:bookmarkEnd w:id="1397"/>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398" w:name="_Toc24562396"/>
      <w:bookmarkStart w:id="1399" w:name="_Toc26195617"/>
      <w:bookmarkStart w:id="1400" w:name="_Toc34397032"/>
      <w:bookmarkStart w:id="1401" w:name="_Toc45188626"/>
      <w:bookmarkStart w:id="1402" w:name="_Toc51922755"/>
      <w:bookmarkStart w:id="1403" w:name="_Toc59002985"/>
      <w:bookmarkStart w:id="1404" w:name="_Toc138362151"/>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72"/>
      <w:bookmarkEnd w:id="1398"/>
      <w:bookmarkEnd w:id="1399"/>
      <w:bookmarkEnd w:id="1400"/>
      <w:bookmarkEnd w:id="1401"/>
      <w:bookmarkEnd w:id="1402"/>
      <w:bookmarkEnd w:id="1403"/>
      <w:bookmarkEnd w:id="1404"/>
    </w:p>
    <w:p w14:paraId="7EEEACB9" w14:textId="77777777" w:rsidR="00264159" w:rsidRPr="00A07E7A" w:rsidRDefault="00264159" w:rsidP="00264159">
      <w:pPr>
        <w:pStyle w:val="Heading4"/>
        <w:rPr>
          <w:lang w:eastAsia="zh-CN"/>
        </w:rPr>
      </w:pPr>
      <w:bookmarkStart w:id="1405" w:name="_Toc525220189"/>
      <w:bookmarkStart w:id="1406" w:name="_Toc18561909"/>
      <w:bookmarkStart w:id="1407" w:name="_Toc24562397"/>
      <w:bookmarkStart w:id="1408" w:name="_Toc26195618"/>
      <w:bookmarkStart w:id="1409" w:name="_Toc34397033"/>
      <w:bookmarkStart w:id="1410" w:name="_Toc45188627"/>
      <w:bookmarkStart w:id="1411" w:name="_Toc51922756"/>
      <w:bookmarkStart w:id="1412" w:name="_Toc59002986"/>
      <w:bookmarkStart w:id="1413" w:name="_Toc138362152"/>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05"/>
      <w:bookmarkEnd w:id="1406"/>
      <w:bookmarkEnd w:id="1407"/>
      <w:bookmarkEnd w:id="1408"/>
      <w:bookmarkEnd w:id="1409"/>
      <w:bookmarkEnd w:id="1410"/>
      <w:bookmarkEnd w:id="1411"/>
      <w:bookmarkEnd w:id="1412"/>
      <w:bookmarkEnd w:id="1413"/>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14" w:name="_Toc11397841"/>
      <w:bookmarkStart w:id="1415" w:name="_Toc24562398"/>
      <w:bookmarkStart w:id="1416" w:name="_Toc26195619"/>
      <w:bookmarkStart w:id="1417" w:name="_Toc34397034"/>
      <w:bookmarkStart w:id="1418" w:name="_Toc45188628"/>
      <w:bookmarkStart w:id="1419" w:name="_Toc51922757"/>
      <w:bookmarkStart w:id="1420" w:name="_Toc59002987"/>
      <w:bookmarkStart w:id="1421" w:name="_Toc138362153"/>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14"/>
      <w:bookmarkEnd w:id="1415"/>
      <w:bookmarkEnd w:id="1416"/>
      <w:bookmarkEnd w:id="1417"/>
      <w:bookmarkEnd w:id="1418"/>
      <w:bookmarkEnd w:id="1419"/>
      <w:bookmarkEnd w:id="1420"/>
      <w:bookmarkEnd w:id="1421"/>
    </w:p>
    <w:p w14:paraId="7B4C50F2" w14:textId="77777777" w:rsidR="00264159" w:rsidRPr="00B562AE" w:rsidRDefault="00264159" w:rsidP="00264159">
      <w:pPr>
        <w:rPr>
          <w:lang w:eastAsia="ko-KR"/>
        </w:rPr>
      </w:pPr>
      <w:bookmarkStart w:id="1422"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23" w:name="_Toc24562399"/>
      <w:bookmarkStart w:id="1424" w:name="_Toc26195620"/>
      <w:bookmarkStart w:id="1425" w:name="_Toc34397035"/>
      <w:bookmarkStart w:id="1426" w:name="_Toc45188629"/>
      <w:bookmarkStart w:id="1427" w:name="_Toc51922758"/>
      <w:bookmarkStart w:id="1428" w:name="_Toc59002988"/>
      <w:bookmarkStart w:id="1429" w:name="_Toc138362154"/>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22"/>
      <w:bookmarkEnd w:id="1423"/>
      <w:bookmarkEnd w:id="1424"/>
      <w:bookmarkEnd w:id="1425"/>
      <w:bookmarkEnd w:id="1426"/>
      <w:bookmarkEnd w:id="1427"/>
      <w:bookmarkEnd w:id="1428"/>
      <w:bookmarkEnd w:id="1429"/>
    </w:p>
    <w:p w14:paraId="239682CD" w14:textId="77777777" w:rsidR="00264159" w:rsidRPr="00B562AE" w:rsidRDefault="00264159" w:rsidP="00264159">
      <w:pPr>
        <w:rPr>
          <w:lang w:eastAsia="ko-KR"/>
        </w:rPr>
      </w:pPr>
      <w:bookmarkStart w:id="1430"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31" w:name="_Toc24562400"/>
      <w:bookmarkStart w:id="1432" w:name="_Toc26195621"/>
      <w:bookmarkStart w:id="1433" w:name="_Toc34397036"/>
      <w:bookmarkStart w:id="1434" w:name="_Toc45188630"/>
      <w:bookmarkStart w:id="1435" w:name="_Toc51922759"/>
      <w:bookmarkStart w:id="1436" w:name="_Toc59002989"/>
      <w:bookmarkStart w:id="1437" w:name="_Toc138362155"/>
      <w:r w:rsidRPr="00403E54">
        <w:t>15.1.1</w:t>
      </w:r>
      <w:r w:rsidRPr="00DA046C">
        <w:t>3</w:t>
      </w:r>
      <w:r w:rsidRPr="00403E54">
        <w:tab/>
        <w:t>FD HTTP TERMINATION</w:t>
      </w:r>
      <w:bookmarkEnd w:id="1430"/>
      <w:bookmarkEnd w:id="1431"/>
      <w:bookmarkEnd w:id="1432"/>
      <w:bookmarkEnd w:id="1433"/>
      <w:bookmarkEnd w:id="1434"/>
      <w:bookmarkEnd w:id="1435"/>
      <w:bookmarkEnd w:id="1436"/>
      <w:bookmarkEnd w:id="1437"/>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38" w:name="_Toc24562401"/>
      <w:bookmarkStart w:id="1439" w:name="_Toc26195622"/>
      <w:bookmarkStart w:id="1440" w:name="_Toc34397037"/>
      <w:bookmarkStart w:id="1441" w:name="_Toc45188631"/>
      <w:bookmarkStart w:id="1442" w:name="_Toc51922760"/>
      <w:bookmarkStart w:id="1443" w:name="_Toc59002990"/>
      <w:bookmarkStart w:id="1444" w:name="_Toc138362156"/>
      <w:r w:rsidRPr="00A07E7A">
        <w:t>15.2</w:t>
      </w:r>
      <w:r w:rsidRPr="00A07E7A">
        <w:tab/>
        <w:t>General message format and information elements coding</w:t>
      </w:r>
      <w:bookmarkEnd w:id="1302"/>
      <w:bookmarkEnd w:id="1438"/>
      <w:bookmarkEnd w:id="1439"/>
      <w:bookmarkEnd w:id="1440"/>
      <w:bookmarkEnd w:id="1441"/>
      <w:bookmarkEnd w:id="1442"/>
      <w:bookmarkEnd w:id="1443"/>
      <w:bookmarkEnd w:id="1444"/>
    </w:p>
    <w:p w14:paraId="4B96C563" w14:textId="77777777" w:rsidR="00D66ECE" w:rsidRPr="00A07E7A" w:rsidRDefault="00D66ECE" w:rsidP="00D66ECE">
      <w:pPr>
        <w:pStyle w:val="Heading3"/>
        <w:rPr>
          <w:lang w:eastAsia="ko-KR"/>
        </w:rPr>
      </w:pPr>
      <w:bookmarkStart w:id="1445" w:name="_Toc11397848"/>
      <w:bookmarkStart w:id="1446" w:name="_Toc24562402"/>
      <w:bookmarkStart w:id="1447" w:name="_Toc26195623"/>
      <w:bookmarkStart w:id="1448" w:name="_Toc34397038"/>
      <w:bookmarkStart w:id="1449" w:name="_Toc45188632"/>
      <w:bookmarkStart w:id="1450" w:name="_Toc51922761"/>
      <w:bookmarkStart w:id="1451" w:name="_Toc59002991"/>
      <w:bookmarkStart w:id="1452" w:name="_Toc138362157"/>
      <w:r w:rsidRPr="00A07E7A">
        <w:t>15.2.1</w:t>
      </w:r>
      <w:r w:rsidRPr="00A07E7A">
        <w:rPr>
          <w:lang w:eastAsia="ko-KR"/>
        </w:rPr>
        <w:tab/>
        <w:t>General</w:t>
      </w:r>
      <w:bookmarkEnd w:id="1445"/>
      <w:bookmarkEnd w:id="1446"/>
      <w:bookmarkEnd w:id="1447"/>
      <w:bookmarkEnd w:id="1448"/>
      <w:bookmarkEnd w:id="1449"/>
      <w:bookmarkEnd w:id="1450"/>
      <w:bookmarkEnd w:id="1451"/>
      <w:bookmarkEnd w:id="1452"/>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53" w:name="_Toc11397849"/>
      <w:bookmarkStart w:id="1454" w:name="_Toc24562403"/>
      <w:bookmarkStart w:id="1455" w:name="_Toc26195624"/>
      <w:bookmarkStart w:id="1456" w:name="_Toc34397039"/>
      <w:bookmarkStart w:id="1457" w:name="_Toc45188633"/>
      <w:bookmarkStart w:id="1458" w:name="_Toc51922762"/>
      <w:bookmarkStart w:id="1459" w:name="_Toc59002992"/>
      <w:bookmarkStart w:id="1460" w:name="_Toc525220205"/>
      <w:bookmarkStart w:id="1461" w:name="_Toc138362158"/>
      <w:r w:rsidRPr="004E2A23">
        <w:lastRenderedPageBreak/>
        <w:t>15.2.2</w:t>
      </w:r>
      <w:r w:rsidRPr="004E2A23">
        <w:rPr>
          <w:lang w:eastAsia="ko-KR"/>
        </w:rPr>
        <w:tab/>
      </w:r>
      <w:r w:rsidRPr="00A63027">
        <w:t>Message</w:t>
      </w:r>
      <w:r w:rsidRPr="004E2A23">
        <w:rPr>
          <w:lang w:eastAsia="ko-KR"/>
        </w:rPr>
        <w:t xml:space="preserve"> type</w:t>
      </w:r>
      <w:bookmarkEnd w:id="1453"/>
      <w:bookmarkEnd w:id="1454"/>
      <w:bookmarkEnd w:id="1455"/>
      <w:bookmarkEnd w:id="1456"/>
      <w:bookmarkEnd w:id="1457"/>
      <w:bookmarkEnd w:id="1458"/>
      <w:bookmarkEnd w:id="1459"/>
      <w:bookmarkEnd w:id="1461"/>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62" w:name="_Toc24562404"/>
      <w:bookmarkStart w:id="1463" w:name="_Toc26195625"/>
      <w:bookmarkStart w:id="1464" w:name="_Toc34397040"/>
      <w:bookmarkStart w:id="1465" w:name="_Toc45188634"/>
      <w:bookmarkStart w:id="1466" w:name="_Toc51922763"/>
      <w:bookmarkStart w:id="1467" w:name="_Toc59002993"/>
      <w:bookmarkStart w:id="1468" w:name="_Toc18561911"/>
      <w:bookmarkStart w:id="1469" w:name="_Toc138362159"/>
      <w:r w:rsidRPr="004E2A23">
        <w:t>15.2.</w:t>
      </w:r>
      <w:r>
        <w:rPr>
          <w:lang w:val="en-US"/>
        </w:rPr>
        <w:t>3</w:t>
      </w:r>
      <w:r w:rsidRPr="004E2A23">
        <w:rPr>
          <w:lang w:eastAsia="ko-KR"/>
        </w:rPr>
        <w:tab/>
      </w:r>
      <w:r>
        <w:rPr>
          <w:lang w:val="en-US" w:eastAsia="ko-KR"/>
        </w:rPr>
        <w:t>Void</w:t>
      </w:r>
      <w:bookmarkEnd w:id="1462"/>
      <w:bookmarkEnd w:id="1463"/>
      <w:bookmarkEnd w:id="1464"/>
      <w:bookmarkEnd w:id="1465"/>
      <w:bookmarkEnd w:id="1466"/>
      <w:bookmarkEnd w:id="1467"/>
      <w:bookmarkEnd w:id="1469"/>
    </w:p>
    <w:p w14:paraId="7082ECDB" w14:textId="77777777" w:rsidR="00D66ECE" w:rsidRPr="00067A4D" w:rsidRDefault="00D66ECE" w:rsidP="00A63027">
      <w:pPr>
        <w:pStyle w:val="Heading3"/>
        <w:rPr>
          <w:lang w:eastAsia="ko-KR"/>
        </w:rPr>
      </w:pPr>
      <w:bookmarkStart w:id="1470" w:name="_Toc24562405"/>
      <w:bookmarkStart w:id="1471" w:name="_Toc26195626"/>
      <w:bookmarkStart w:id="1472" w:name="_Toc34397041"/>
      <w:bookmarkStart w:id="1473" w:name="_Toc45188635"/>
      <w:bookmarkStart w:id="1474" w:name="_Toc51922764"/>
      <w:bookmarkStart w:id="1475" w:name="_Toc59002994"/>
      <w:bookmarkStart w:id="1476" w:name="_Toc138362160"/>
      <w:r>
        <w:t>15.2.4</w:t>
      </w:r>
      <w:r w:rsidRPr="004E2A23">
        <w:rPr>
          <w:lang w:eastAsia="ko-KR"/>
        </w:rPr>
        <w:tab/>
      </w:r>
      <w:r>
        <w:rPr>
          <w:lang w:val="en-US" w:eastAsia="ko-KR"/>
        </w:rPr>
        <w:t>Void</w:t>
      </w:r>
      <w:bookmarkEnd w:id="1470"/>
      <w:bookmarkEnd w:id="1471"/>
      <w:bookmarkEnd w:id="1472"/>
      <w:bookmarkEnd w:id="1473"/>
      <w:bookmarkEnd w:id="1474"/>
      <w:bookmarkEnd w:id="1475"/>
      <w:bookmarkEnd w:id="1476"/>
    </w:p>
    <w:p w14:paraId="69C57555" w14:textId="77777777" w:rsidR="00D66ECE" w:rsidRPr="00067A4D" w:rsidRDefault="00D66ECE" w:rsidP="00A63027">
      <w:pPr>
        <w:pStyle w:val="Heading3"/>
        <w:rPr>
          <w:lang w:eastAsia="ko-KR"/>
        </w:rPr>
      </w:pPr>
      <w:bookmarkStart w:id="1477" w:name="_Toc24562406"/>
      <w:bookmarkStart w:id="1478" w:name="_Toc26195627"/>
      <w:bookmarkStart w:id="1479" w:name="_Toc34397042"/>
      <w:bookmarkStart w:id="1480" w:name="_Toc45188636"/>
      <w:bookmarkStart w:id="1481" w:name="_Toc51922765"/>
      <w:bookmarkStart w:id="1482" w:name="_Toc59002995"/>
      <w:bookmarkStart w:id="1483" w:name="_Toc138362161"/>
      <w:r>
        <w:t>15.2.5</w:t>
      </w:r>
      <w:r w:rsidRPr="004E2A23">
        <w:rPr>
          <w:lang w:eastAsia="ko-KR"/>
        </w:rPr>
        <w:tab/>
      </w:r>
      <w:r>
        <w:rPr>
          <w:lang w:val="en-US" w:eastAsia="ko-KR"/>
        </w:rPr>
        <w:t>Void</w:t>
      </w:r>
      <w:bookmarkEnd w:id="1477"/>
      <w:bookmarkEnd w:id="1478"/>
      <w:bookmarkEnd w:id="1479"/>
      <w:bookmarkEnd w:id="1480"/>
      <w:bookmarkEnd w:id="1481"/>
      <w:bookmarkEnd w:id="1482"/>
      <w:bookmarkEnd w:id="1483"/>
    </w:p>
    <w:p w14:paraId="57332DBF" w14:textId="77777777" w:rsidR="00D66ECE" w:rsidRPr="00067A4D" w:rsidRDefault="00D66ECE" w:rsidP="00A63027">
      <w:pPr>
        <w:pStyle w:val="Heading3"/>
        <w:rPr>
          <w:lang w:eastAsia="ko-KR"/>
        </w:rPr>
      </w:pPr>
      <w:bookmarkStart w:id="1484" w:name="_Toc24562407"/>
      <w:bookmarkStart w:id="1485" w:name="_Toc26195628"/>
      <w:bookmarkStart w:id="1486" w:name="_Toc34397043"/>
      <w:bookmarkStart w:id="1487" w:name="_Toc45188637"/>
      <w:bookmarkStart w:id="1488" w:name="_Toc51922766"/>
      <w:bookmarkStart w:id="1489" w:name="_Toc59002996"/>
      <w:bookmarkStart w:id="1490" w:name="_Toc138362162"/>
      <w:r>
        <w:t>15.2.6</w:t>
      </w:r>
      <w:r w:rsidRPr="004E2A23">
        <w:rPr>
          <w:lang w:eastAsia="ko-KR"/>
        </w:rPr>
        <w:tab/>
      </w:r>
      <w:r w:rsidRPr="00A63027">
        <w:t>Void</w:t>
      </w:r>
      <w:bookmarkEnd w:id="1484"/>
      <w:bookmarkEnd w:id="1485"/>
      <w:bookmarkEnd w:id="1486"/>
      <w:bookmarkEnd w:id="1487"/>
      <w:bookmarkEnd w:id="1488"/>
      <w:bookmarkEnd w:id="1489"/>
      <w:bookmarkEnd w:id="1490"/>
    </w:p>
    <w:p w14:paraId="616ED97E" w14:textId="77777777" w:rsidR="00D66ECE" w:rsidRPr="00067A4D" w:rsidRDefault="00D66ECE" w:rsidP="00A63027">
      <w:pPr>
        <w:pStyle w:val="Heading3"/>
        <w:rPr>
          <w:lang w:eastAsia="ko-KR"/>
        </w:rPr>
      </w:pPr>
      <w:bookmarkStart w:id="1491" w:name="_Toc24562408"/>
      <w:bookmarkStart w:id="1492" w:name="_Toc26195629"/>
      <w:bookmarkStart w:id="1493" w:name="_Toc34397044"/>
      <w:bookmarkStart w:id="1494" w:name="_Toc45188638"/>
      <w:bookmarkStart w:id="1495" w:name="_Toc51922767"/>
      <w:bookmarkStart w:id="1496" w:name="_Toc59002997"/>
      <w:bookmarkStart w:id="1497" w:name="_Toc138362163"/>
      <w:r>
        <w:t>15.2.7</w:t>
      </w:r>
      <w:r w:rsidRPr="004E2A23">
        <w:rPr>
          <w:lang w:eastAsia="ko-KR"/>
        </w:rPr>
        <w:tab/>
      </w:r>
      <w:r>
        <w:rPr>
          <w:lang w:val="en-US" w:eastAsia="ko-KR"/>
        </w:rPr>
        <w:t>Void</w:t>
      </w:r>
      <w:bookmarkEnd w:id="1491"/>
      <w:bookmarkEnd w:id="1492"/>
      <w:bookmarkEnd w:id="1493"/>
      <w:bookmarkEnd w:id="1494"/>
      <w:bookmarkEnd w:id="1495"/>
      <w:bookmarkEnd w:id="1496"/>
      <w:bookmarkEnd w:id="1497"/>
    </w:p>
    <w:p w14:paraId="749AA032" w14:textId="77777777" w:rsidR="00D66ECE" w:rsidRPr="00067A4D" w:rsidRDefault="00D66ECE" w:rsidP="00CE0E9D">
      <w:pPr>
        <w:pStyle w:val="Heading3"/>
        <w:rPr>
          <w:lang w:eastAsia="ko-KR"/>
        </w:rPr>
      </w:pPr>
      <w:bookmarkStart w:id="1498" w:name="_Toc24562409"/>
      <w:bookmarkStart w:id="1499" w:name="_Toc26195630"/>
      <w:bookmarkStart w:id="1500" w:name="_Toc34397045"/>
      <w:bookmarkStart w:id="1501" w:name="_Toc45188639"/>
      <w:bookmarkStart w:id="1502" w:name="_Toc51922768"/>
      <w:bookmarkStart w:id="1503" w:name="_Toc59002998"/>
      <w:bookmarkStart w:id="1504" w:name="_Toc138362164"/>
      <w:r>
        <w:t>15.2.8</w:t>
      </w:r>
      <w:r w:rsidRPr="004E2A23">
        <w:rPr>
          <w:lang w:eastAsia="ko-KR"/>
        </w:rPr>
        <w:tab/>
      </w:r>
      <w:r>
        <w:rPr>
          <w:lang w:val="en-US" w:eastAsia="ko-KR"/>
        </w:rPr>
        <w:t>Void</w:t>
      </w:r>
      <w:bookmarkEnd w:id="1498"/>
      <w:bookmarkEnd w:id="1499"/>
      <w:bookmarkEnd w:id="1500"/>
      <w:bookmarkEnd w:id="1501"/>
      <w:bookmarkEnd w:id="1502"/>
      <w:bookmarkEnd w:id="1503"/>
      <w:bookmarkEnd w:id="1504"/>
    </w:p>
    <w:p w14:paraId="6B008DCE" w14:textId="77777777" w:rsidR="00D66ECE" w:rsidRPr="00F520A8" w:rsidRDefault="00D66ECE" w:rsidP="00D66ECE">
      <w:pPr>
        <w:pStyle w:val="Heading3"/>
      </w:pPr>
      <w:bookmarkStart w:id="1505" w:name="_Toc24562410"/>
      <w:bookmarkStart w:id="1506" w:name="_Toc26195631"/>
      <w:bookmarkStart w:id="1507" w:name="_Toc34397046"/>
      <w:bookmarkStart w:id="1508" w:name="_Toc45188640"/>
      <w:bookmarkStart w:id="1509" w:name="_Toc51922769"/>
      <w:bookmarkStart w:id="1510" w:name="_Toc59002999"/>
      <w:bookmarkStart w:id="1511" w:name="_Toc138362165"/>
      <w:r w:rsidRPr="00F520A8">
        <w:t>15.2.9</w:t>
      </w:r>
      <w:r w:rsidRPr="00F520A8">
        <w:tab/>
        <w:t>Conversation ID</w:t>
      </w:r>
      <w:bookmarkEnd w:id="1460"/>
      <w:bookmarkEnd w:id="1468"/>
      <w:bookmarkEnd w:id="1505"/>
      <w:bookmarkEnd w:id="1506"/>
      <w:bookmarkEnd w:id="1507"/>
      <w:bookmarkEnd w:id="1508"/>
      <w:bookmarkEnd w:id="1509"/>
      <w:bookmarkEnd w:id="1510"/>
      <w:bookmarkEnd w:id="1511"/>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512"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512"/>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513"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513"/>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14" w:name="_Toc525220206"/>
      <w:bookmarkStart w:id="1515" w:name="_Toc18561912"/>
      <w:bookmarkStart w:id="1516" w:name="_Toc24562411"/>
      <w:bookmarkStart w:id="1517" w:name="_Toc26195632"/>
      <w:bookmarkStart w:id="1518" w:name="_Toc34397047"/>
      <w:bookmarkStart w:id="1519" w:name="_Toc45188641"/>
      <w:bookmarkStart w:id="1520" w:name="_Toc51922770"/>
      <w:bookmarkStart w:id="1521" w:name="_Toc59003000"/>
      <w:bookmarkStart w:id="1522" w:name="_Toc138362166"/>
      <w:r w:rsidRPr="00A07E7A">
        <w:lastRenderedPageBreak/>
        <w:t>15.2.10</w:t>
      </w:r>
      <w:r w:rsidRPr="00A07E7A">
        <w:tab/>
      </w:r>
      <w:r w:rsidRPr="00A07E7A">
        <w:rPr>
          <w:lang w:eastAsia="zh-CN"/>
        </w:rPr>
        <w:t>Message ID</w:t>
      </w:r>
      <w:bookmarkEnd w:id="1514"/>
      <w:bookmarkEnd w:id="1515"/>
      <w:bookmarkEnd w:id="1516"/>
      <w:bookmarkEnd w:id="1517"/>
      <w:bookmarkEnd w:id="1518"/>
      <w:bookmarkEnd w:id="1519"/>
      <w:bookmarkEnd w:id="1520"/>
      <w:bookmarkEnd w:id="1521"/>
      <w:bookmarkEnd w:id="1522"/>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523"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523"/>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524"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524"/>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525"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525"/>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26" w:name="_Toc24562412"/>
      <w:bookmarkStart w:id="1527" w:name="_Toc26195633"/>
      <w:bookmarkStart w:id="1528" w:name="_Toc34397048"/>
      <w:bookmarkStart w:id="1529" w:name="_Toc45188642"/>
      <w:bookmarkStart w:id="1530" w:name="_Toc51922771"/>
      <w:bookmarkStart w:id="1531" w:name="_Toc59003001"/>
      <w:bookmarkStart w:id="1532" w:name="_Toc525220209"/>
      <w:bookmarkStart w:id="1533" w:name="_Toc18561913"/>
      <w:bookmarkStart w:id="1534" w:name="_Toc138362167"/>
      <w:r>
        <w:lastRenderedPageBreak/>
        <w:t>15.2.11</w:t>
      </w:r>
      <w:r w:rsidRPr="004E2A23">
        <w:rPr>
          <w:lang w:eastAsia="ko-KR"/>
        </w:rPr>
        <w:tab/>
      </w:r>
      <w:r>
        <w:rPr>
          <w:lang w:val="en-US" w:eastAsia="ko-KR"/>
        </w:rPr>
        <w:t>Void</w:t>
      </w:r>
      <w:bookmarkEnd w:id="1526"/>
      <w:bookmarkEnd w:id="1527"/>
      <w:bookmarkEnd w:id="1528"/>
      <w:bookmarkEnd w:id="1529"/>
      <w:bookmarkEnd w:id="1530"/>
      <w:bookmarkEnd w:id="1531"/>
      <w:bookmarkEnd w:id="1534"/>
    </w:p>
    <w:p w14:paraId="06B4AEBA" w14:textId="77777777" w:rsidR="00D66ECE" w:rsidRPr="00067A4D" w:rsidRDefault="00D66ECE" w:rsidP="00A63027">
      <w:pPr>
        <w:pStyle w:val="Heading3"/>
        <w:rPr>
          <w:lang w:eastAsia="ko-KR"/>
        </w:rPr>
      </w:pPr>
      <w:bookmarkStart w:id="1535" w:name="_Toc24562413"/>
      <w:bookmarkStart w:id="1536" w:name="_Toc26195634"/>
      <w:bookmarkStart w:id="1537" w:name="_Toc34397049"/>
      <w:bookmarkStart w:id="1538" w:name="_Toc45188643"/>
      <w:bookmarkStart w:id="1539" w:name="_Toc51922772"/>
      <w:bookmarkStart w:id="1540" w:name="_Toc59003002"/>
      <w:bookmarkStart w:id="1541" w:name="_Toc138362168"/>
      <w:r>
        <w:t>15.2.12</w:t>
      </w:r>
      <w:r w:rsidRPr="004E2A23">
        <w:rPr>
          <w:lang w:eastAsia="ko-KR"/>
        </w:rPr>
        <w:tab/>
      </w:r>
      <w:r>
        <w:rPr>
          <w:lang w:val="en-US" w:eastAsia="ko-KR"/>
        </w:rPr>
        <w:t>Void</w:t>
      </w:r>
      <w:bookmarkEnd w:id="1535"/>
      <w:bookmarkEnd w:id="1536"/>
      <w:bookmarkEnd w:id="1537"/>
      <w:bookmarkEnd w:id="1538"/>
      <w:bookmarkEnd w:id="1539"/>
      <w:bookmarkEnd w:id="1540"/>
      <w:bookmarkEnd w:id="1541"/>
    </w:p>
    <w:p w14:paraId="5C9FCC91" w14:textId="77777777" w:rsidR="00D66ECE" w:rsidRPr="00A07E7A" w:rsidRDefault="00D66ECE" w:rsidP="00D66ECE">
      <w:pPr>
        <w:pStyle w:val="Heading3"/>
        <w:rPr>
          <w:lang w:eastAsia="ko-KR"/>
        </w:rPr>
      </w:pPr>
      <w:bookmarkStart w:id="1542" w:name="_Toc24562414"/>
      <w:bookmarkStart w:id="1543" w:name="_Toc26195635"/>
      <w:bookmarkStart w:id="1544" w:name="_Toc34397050"/>
      <w:bookmarkStart w:id="1545" w:name="_Toc45188644"/>
      <w:bookmarkStart w:id="1546" w:name="_Toc51922773"/>
      <w:bookmarkStart w:id="1547" w:name="_Toc59003003"/>
      <w:bookmarkStart w:id="1548" w:name="_Toc138362169"/>
      <w:r w:rsidRPr="00A07E7A">
        <w:t>15.2.13</w:t>
      </w:r>
      <w:r w:rsidRPr="00A07E7A">
        <w:rPr>
          <w:lang w:eastAsia="ko-KR"/>
        </w:rPr>
        <w:tab/>
        <w:t>Payload</w:t>
      </w:r>
      <w:bookmarkEnd w:id="1532"/>
      <w:bookmarkEnd w:id="1533"/>
      <w:bookmarkEnd w:id="1542"/>
      <w:bookmarkEnd w:id="1543"/>
      <w:bookmarkEnd w:id="1544"/>
      <w:bookmarkEnd w:id="1545"/>
      <w:bookmarkEnd w:id="1546"/>
      <w:bookmarkEnd w:id="1547"/>
      <w:bookmarkEnd w:id="1548"/>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549"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549"/>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550"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550"/>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551"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551"/>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552" w:name="_Toc24562415"/>
      <w:bookmarkStart w:id="1553" w:name="_Toc26195636"/>
      <w:bookmarkStart w:id="1554" w:name="_Toc34397051"/>
      <w:bookmarkStart w:id="1555" w:name="_Toc45188645"/>
      <w:bookmarkStart w:id="1556" w:name="_Toc51922774"/>
      <w:r w:rsidRPr="00A07E7A">
        <w:lastRenderedPageBreak/>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557"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557"/>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558"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558"/>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559" w:name="_Toc59003004"/>
      <w:bookmarkStart w:id="1560" w:name="MCCQCTEMPBM_00000022"/>
    </w:p>
    <w:p w14:paraId="0450D3A5" w14:textId="4534F81A" w:rsidR="00933693" w:rsidRPr="00A07E7A" w:rsidRDefault="00933693" w:rsidP="00933693">
      <w:pPr>
        <w:pStyle w:val="Heading1"/>
      </w:pPr>
      <w:bookmarkStart w:id="1561" w:name="_Toc138362170"/>
      <w:r>
        <w:t>16</w:t>
      </w:r>
      <w:r w:rsidRPr="00A07E7A">
        <w:tab/>
      </w:r>
      <w:r>
        <w:t>Media plane</w:t>
      </w:r>
      <w:bookmarkEnd w:id="1552"/>
      <w:bookmarkEnd w:id="1553"/>
      <w:bookmarkEnd w:id="1554"/>
      <w:bookmarkEnd w:id="1555"/>
      <w:bookmarkEnd w:id="1556"/>
      <w:bookmarkEnd w:id="1559"/>
      <w:bookmarkEnd w:id="1561"/>
    </w:p>
    <w:bookmarkEnd w:id="1560"/>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562" w:name="_Toc34397052"/>
      <w:bookmarkStart w:id="1563" w:name="_Toc45188646"/>
      <w:bookmarkStart w:id="1564" w:name="_Toc51922775"/>
      <w:bookmarkStart w:id="1565" w:name="_Toc59003005"/>
      <w:bookmarkStart w:id="1566" w:name="_Toc17962816"/>
      <w:bookmarkStart w:id="1567" w:name="_Toc24562416"/>
      <w:bookmarkStart w:id="1568" w:name="historyclause"/>
      <w:bookmarkStart w:id="1569" w:name="_Toc138362171"/>
      <w:r>
        <w:t>17</w:t>
      </w:r>
      <w:r w:rsidR="00B53E5A" w:rsidRPr="00B53E5A">
        <w:tab/>
        <w:t>Handling of Interworking Security Data messages</w:t>
      </w:r>
      <w:bookmarkEnd w:id="1562"/>
      <w:bookmarkEnd w:id="1563"/>
      <w:bookmarkEnd w:id="1564"/>
      <w:bookmarkEnd w:id="1565"/>
      <w:bookmarkEnd w:id="1569"/>
    </w:p>
    <w:p w14:paraId="0D36C00E" w14:textId="77777777" w:rsidR="00B53E5A" w:rsidRPr="00B53E5A" w:rsidRDefault="00D42E87" w:rsidP="00B53E5A">
      <w:pPr>
        <w:pStyle w:val="Heading2"/>
      </w:pPr>
      <w:bookmarkStart w:id="1570" w:name="_Toc34397053"/>
      <w:bookmarkStart w:id="1571" w:name="_Toc45188647"/>
      <w:bookmarkStart w:id="1572" w:name="_Toc51922776"/>
      <w:bookmarkStart w:id="1573" w:name="_Toc59003006"/>
      <w:bookmarkStart w:id="1574" w:name="_Toc138362172"/>
      <w:r>
        <w:t>17</w:t>
      </w:r>
      <w:r w:rsidR="00B53E5A" w:rsidRPr="00B53E5A">
        <w:t>.1</w:t>
      </w:r>
      <w:r w:rsidR="00B53E5A" w:rsidRPr="00B53E5A">
        <w:tab/>
        <w:t>IWF</w:t>
      </w:r>
      <w:bookmarkEnd w:id="1570"/>
      <w:bookmarkEnd w:id="1571"/>
      <w:bookmarkEnd w:id="1572"/>
      <w:bookmarkEnd w:id="1573"/>
      <w:bookmarkEnd w:id="1574"/>
    </w:p>
    <w:p w14:paraId="087285E6" w14:textId="77777777" w:rsidR="00B53E5A" w:rsidRPr="00B53E5A" w:rsidRDefault="00D42E87" w:rsidP="00A63027">
      <w:pPr>
        <w:pStyle w:val="Heading3"/>
      </w:pPr>
      <w:bookmarkStart w:id="1575" w:name="_Toc34397054"/>
      <w:bookmarkStart w:id="1576" w:name="_Toc45188648"/>
      <w:bookmarkStart w:id="1577" w:name="_Toc51922777"/>
      <w:bookmarkStart w:id="1578" w:name="_Toc59003007"/>
      <w:bookmarkStart w:id="1579" w:name="_Toc138362173"/>
      <w:r>
        <w:t>17</w:t>
      </w:r>
      <w:r w:rsidR="00B53E5A" w:rsidRPr="00B53E5A">
        <w:t>.1.1</w:t>
      </w:r>
      <w:r w:rsidR="00B53E5A" w:rsidRPr="00B53E5A">
        <w:tab/>
        <w:t xml:space="preserve">IWF </w:t>
      </w:r>
      <w:bookmarkEnd w:id="1566"/>
      <w:r w:rsidR="00B53E5A" w:rsidRPr="000A395E">
        <w:t>originates</w:t>
      </w:r>
      <w:r w:rsidR="00B53E5A" w:rsidRPr="00B53E5A">
        <w:t xml:space="preserve"> Interworking Security Data message</w:t>
      </w:r>
      <w:bookmarkEnd w:id="1575"/>
      <w:bookmarkEnd w:id="1576"/>
      <w:bookmarkEnd w:id="1577"/>
      <w:bookmarkEnd w:id="1578"/>
      <w:bookmarkEnd w:id="1579"/>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580" w:name="_Toc34397055"/>
      <w:bookmarkStart w:id="1581" w:name="_Toc45188649"/>
      <w:bookmarkStart w:id="1582" w:name="_Toc51922778"/>
      <w:bookmarkStart w:id="1583" w:name="_Toc59003008"/>
      <w:bookmarkStart w:id="1584" w:name="_Toc138362174"/>
      <w:r>
        <w:t>17</w:t>
      </w:r>
      <w:r w:rsidR="00B53E5A" w:rsidRPr="004D096C">
        <w:t>.1.2</w:t>
      </w:r>
      <w:r w:rsidR="00B53E5A" w:rsidRPr="004D096C">
        <w:tab/>
        <w:t xml:space="preserve">IWF receives </w:t>
      </w:r>
      <w:r w:rsidR="00B53E5A">
        <w:t xml:space="preserve">Interworking Security Data </w:t>
      </w:r>
      <w:r w:rsidR="00B53E5A" w:rsidRPr="004D096C">
        <w:t>message</w:t>
      </w:r>
      <w:bookmarkEnd w:id="1580"/>
      <w:bookmarkEnd w:id="1581"/>
      <w:bookmarkEnd w:id="1582"/>
      <w:bookmarkEnd w:id="1583"/>
      <w:bookmarkEnd w:id="1584"/>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.2, contains an opaque payload, the contents of which are out out of scope of the present document.</w:t>
      </w:r>
    </w:p>
    <w:p w14:paraId="349F5B99" w14:textId="77777777" w:rsidR="004C7A28" w:rsidRPr="004C7A28" w:rsidRDefault="00D42E87" w:rsidP="004C7A28">
      <w:pPr>
        <w:pStyle w:val="Heading2"/>
      </w:pPr>
      <w:bookmarkStart w:id="1585" w:name="_Toc34397056"/>
      <w:bookmarkStart w:id="1586" w:name="_Toc45188650"/>
      <w:bookmarkStart w:id="1587" w:name="_Toc51922779"/>
      <w:bookmarkStart w:id="1588" w:name="_Toc59003009"/>
      <w:bookmarkStart w:id="1589" w:name="_Toc138362175"/>
      <w:r>
        <w:lastRenderedPageBreak/>
        <w:t>17</w:t>
      </w:r>
      <w:r w:rsidR="004C7A28" w:rsidRPr="004C7A28">
        <w:t>.2</w:t>
      </w:r>
      <w:r w:rsidR="004C7A28" w:rsidRPr="004C7A28">
        <w:tab/>
        <w:t>Interworking Security Data message payload</w:t>
      </w:r>
      <w:bookmarkEnd w:id="1585"/>
      <w:bookmarkEnd w:id="1586"/>
      <w:bookmarkEnd w:id="1587"/>
      <w:bookmarkEnd w:id="1588"/>
      <w:bookmarkEnd w:id="1589"/>
    </w:p>
    <w:p w14:paraId="6089C2F0" w14:textId="77777777" w:rsidR="004C7A28" w:rsidRPr="004C7A28" w:rsidRDefault="00D42E87" w:rsidP="004C7A28">
      <w:pPr>
        <w:pStyle w:val="Heading3"/>
        <w:rPr>
          <w:lang w:eastAsia="zh-CN"/>
        </w:rPr>
      </w:pPr>
      <w:bookmarkStart w:id="1590" w:name="_Toc517281798"/>
      <w:bookmarkStart w:id="1591" w:name="_Toc34397057"/>
      <w:bookmarkStart w:id="1592" w:name="_Toc45188651"/>
      <w:bookmarkStart w:id="1593" w:name="_Toc51922780"/>
      <w:bookmarkStart w:id="1594" w:name="_Toc59003010"/>
      <w:bookmarkStart w:id="1595" w:name="_Toc138362176"/>
      <w:r>
        <w:rPr>
          <w:lang w:eastAsia="zh-CN"/>
        </w:rPr>
        <w:t>17</w:t>
      </w:r>
      <w:r w:rsidR="004C7A28" w:rsidRPr="004C7A28">
        <w:rPr>
          <w:lang w:eastAsia="zh-CN"/>
        </w:rPr>
        <w:t>.2.1</w:t>
      </w:r>
      <w:r w:rsidR="004C7A28" w:rsidRPr="004C7A28">
        <w:rPr>
          <w:lang w:eastAsia="zh-CN"/>
        </w:rPr>
        <w:tab/>
        <w:t>Message definition</w:t>
      </w:r>
      <w:bookmarkEnd w:id="1590"/>
      <w:bookmarkEnd w:id="1591"/>
      <w:bookmarkEnd w:id="1592"/>
      <w:bookmarkEnd w:id="1593"/>
      <w:bookmarkEnd w:id="1594"/>
      <w:bookmarkEnd w:id="1595"/>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596" w:name="_Toc517281826"/>
      <w:bookmarkStart w:id="1597" w:name="_Toc34397058"/>
      <w:bookmarkStart w:id="1598" w:name="_Toc45188652"/>
      <w:bookmarkStart w:id="1599" w:name="_Toc51922781"/>
      <w:bookmarkStart w:id="1600" w:name="_Toc59003011"/>
      <w:bookmarkStart w:id="1601" w:name="_Toc138362177"/>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596"/>
      <w:bookmarkEnd w:id="1597"/>
      <w:bookmarkEnd w:id="1598"/>
      <w:bookmarkEnd w:id="1599"/>
      <w:bookmarkEnd w:id="1600"/>
      <w:bookmarkEnd w:id="1601"/>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602"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602"/>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603"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603"/>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13D84E31" w14:textId="7B9D13EE" w:rsidR="00B37A91" w:rsidRDefault="00B37A91" w:rsidP="00B37A91">
      <w:pPr>
        <w:pStyle w:val="Heading1"/>
        <w:rPr>
          <w:rFonts w:eastAsia="Malgun Gothic"/>
        </w:rPr>
      </w:pPr>
      <w:bookmarkStart w:id="1604" w:name="_Toc25220017"/>
      <w:bookmarkStart w:id="1605" w:name="_Toc26196177"/>
      <w:bookmarkStart w:id="1606" w:name="_Toc27732147"/>
      <w:bookmarkStart w:id="1607" w:name="_Toc51921933"/>
      <w:bookmarkStart w:id="1608" w:name="_Toc51922249"/>
      <w:bookmarkStart w:id="1609" w:name="_Toc51922565"/>
      <w:bookmarkStart w:id="1610" w:name="_Toc106998400"/>
      <w:bookmarkStart w:id="1611" w:name="_Toc138362178"/>
      <w:r>
        <w:rPr>
          <w:rFonts w:eastAsia="Malgun Gothic"/>
        </w:rPr>
        <w:t>18</w:t>
      </w:r>
      <w:r w:rsidRPr="008361EC">
        <w:rPr>
          <w:rFonts w:eastAsia="Malgun Gothic"/>
        </w:rPr>
        <w:tab/>
        <w:t>Emergency alert</w:t>
      </w:r>
      <w:bookmarkEnd w:id="1604"/>
      <w:bookmarkEnd w:id="1605"/>
      <w:bookmarkEnd w:id="1606"/>
      <w:bookmarkEnd w:id="1607"/>
      <w:bookmarkEnd w:id="1608"/>
      <w:bookmarkEnd w:id="1609"/>
      <w:bookmarkEnd w:id="1610"/>
      <w:bookmarkEnd w:id="1611"/>
    </w:p>
    <w:p w14:paraId="6C3C6E9D" w14:textId="0BDBCBC1" w:rsidR="00B37A91" w:rsidRPr="001B7979" w:rsidRDefault="00B37A91" w:rsidP="00B37A91">
      <w:pPr>
        <w:pStyle w:val="Heading2"/>
        <w:rPr>
          <w:noProof/>
        </w:rPr>
      </w:pPr>
      <w:bookmarkStart w:id="1612" w:name="_Toc25220018"/>
      <w:bookmarkStart w:id="1613" w:name="_Toc26196178"/>
      <w:bookmarkStart w:id="1614" w:name="_Toc27732148"/>
      <w:bookmarkStart w:id="1615" w:name="_Toc51921934"/>
      <w:bookmarkStart w:id="1616" w:name="_Toc51922250"/>
      <w:bookmarkStart w:id="1617" w:name="_Toc51922566"/>
      <w:bookmarkStart w:id="1618" w:name="_Toc106998401"/>
      <w:bookmarkStart w:id="1619" w:name="_Toc138362179"/>
      <w:r>
        <w:rPr>
          <w:noProof/>
        </w:rPr>
        <w:t>18</w:t>
      </w:r>
      <w:r w:rsidRPr="001B7979">
        <w:rPr>
          <w:noProof/>
        </w:rPr>
        <w:t>.1</w:t>
      </w:r>
      <w:r w:rsidRPr="001B7979">
        <w:rPr>
          <w:noProof/>
        </w:rPr>
        <w:tab/>
        <w:t>IWF performing the participating role procedures</w:t>
      </w:r>
      <w:bookmarkEnd w:id="1612"/>
      <w:bookmarkEnd w:id="1613"/>
      <w:bookmarkEnd w:id="1614"/>
      <w:bookmarkEnd w:id="1615"/>
      <w:bookmarkEnd w:id="1616"/>
      <w:bookmarkEnd w:id="1617"/>
      <w:bookmarkEnd w:id="1618"/>
      <w:bookmarkEnd w:id="1619"/>
    </w:p>
    <w:p w14:paraId="656C5B71" w14:textId="2CBF1C1D" w:rsidR="00B37A91" w:rsidRPr="001B7979" w:rsidRDefault="00B37A91" w:rsidP="00B37A91">
      <w:pPr>
        <w:pStyle w:val="Heading3"/>
      </w:pPr>
      <w:bookmarkStart w:id="1620" w:name="_Toc25220019"/>
      <w:bookmarkStart w:id="1621" w:name="_Toc26196179"/>
      <w:bookmarkStart w:id="1622" w:name="_Toc27732149"/>
      <w:bookmarkStart w:id="1623" w:name="_Toc51921935"/>
      <w:bookmarkStart w:id="1624" w:name="_Toc51922251"/>
      <w:bookmarkStart w:id="1625" w:name="_Toc51922567"/>
      <w:bookmarkStart w:id="1626" w:name="_Toc106998402"/>
      <w:bookmarkStart w:id="1627" w:name="_Toc138362180"/>
      <w:r>
        <w:t>18.1.1</w:t>
      </w:r>
      <w:r w:rsidRPr="001B7979">
        <w:tab/>
        <w:t>IWF to send SIP MESSAGE request for emergency notification</w:t>
      </w:r>
      <w:bookmarkEnd w:id="1620"/>
      <w:bookmarkEnd w:id="1621"/>
      <w:bookmarkEnd w:id="1622"/>
      <w:bookmarkEnd w:id="1623"/>
      <w:bookmarkEnd w:id="1624"/>
      <w:bookmarkEnd w:id="1625"/>
      <w:bookmarkEnd w:id="1626"/>
      <w:bookmarkEnd w:id="1627"/>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lastRenderedPageBreak/>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628" w:name="_Toc25220020"/>
      <w:bookmarkStart w:id="1629" w:name="_Toc26196180"/>
      <w:bookmarkStart w:id="1630" w:name="_Toc27732150"/>
      <w:bookmarkStart w:id="1631" w:name="_Toc51921936"/>
      <w:bookmarkStart w:id="1632" w:name="_Toc51922252"/>
      <w:bookmarkStart w:id="1633" w:name="_Toc51922568"/>
      <w:bookmarkStart w:id="1634" w:name="_Toc106998403"/>
      <w:bookmarkStart w:id="1635" w:name="_Toc138362181"/>
      <w:r>
        <w:t>18.1.2</w:t>
      </w:r>
      <w:r w:rsidRPr="001B7979">
        <w:tab/>
        <w:t>Receipt of a SIP MESSAGE request for emergency notification for terminating LMR user</w:t>
      </w:r>
      <w:bookmarkEnd w:id="1628"/>
      <w:bookmarkEnd w:id="1629"/>
      <w:bookmarkEnd w:id="1630"/>
      <w:bookmarkEnd w:id="1631"/>
      <w:bookmarkEnd w:id="1632"/>
      <w:bookmarkEnd w:id="1633"/>
      <w:bookmarkEnd w:id="1634"/>
      <w:bookmarkEnd w:id="1635"/>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&lt;emergency-ind&gt;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&lt;alert-ind&gt; element of the application/vnd.3gpp.mc</w:t>
      </w:r>
      <w:r>
        <w:t>data</w:t>
      </w:r>
      <w:r w:rsidRPr="001B7979">
        <w:t>-info+xml MIME body.</w:t>
      </w:r>
    </w:p>
    <w:p w14:paraId="661792EE" w14:textId="77777777" w:rsidR="00B37A91" w:rsidRPr="001B7979" w:rsidRDefault="00B37A91" w:rsidP="00B37A91">
      <w:pPr>
        <w:rPr>
          <w:noProof/>
        </w:rPr>
      </w:pPr>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lastRenderedPageBreak/>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636" w:name="_Toc25220021"/>
      <w:bookmarkStart w:id="1637" w:name="_Toc26196181"/>
      <w:bookmarkStart w:id="1638" w:name="_Toc27732151"/>
      <w:bookmarkStart w:id="1639" w:name="_Toc51921937"/>
      <w:bookmarkStart w:id="1640" w:name="_Toc51922253"/>
      <w:bookmarkStart w:id="1641" w:name="_Toc51922569"/>
      <w:bookmarkStart w:id="1642" w:name="_Toc106998404"/>
      <w:bookmarkStart w:id="1643" w:name="_Toc138362182"/>
      <w:r>
        <w:t>18.1.3</w:t>
      </w:r>
      <w:r w:rsidRPr="001B7979">
        <w:tab/>
        <w:t>Receipt of a SIP MESSAGE request indicating successful delivery of emergency notification</w:t>
      </w:r>
      <w:bookmarkEnd w:id="1636"/>
      <w:bookmarkEnd w:id="1637"/>
      <w:bookmarkEnd w:id="1638"/>
      <w:bookmarkEnd w:id="1639"/>
      <w:bookmarkEnd w:id="1640"/>
      <w:bookmarkEnd w:id="1641"/>
      <w:bookmarkEnd w:id="1642"/>
      <w:bookmarkEnd w:id="1643"/>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644" w:name="_Toc25220022"/>
      <w:bookmarkStart w:id="1645" w:name="_Toc26196182"/>
      <w:bookmarkStart w:id="1646" w:name="_Toc27732152"/>
      <w:bookmarkStart w:id="1647" w:name="_Toc51921938"/>
      <w:bookmarkStart w:id="1648" w:name="_Toc51922254"/>
      <w:bookmarkStart w:id="1649" w:name="_Toc51922570"/>
      <w:bookmarkStart w:id="1650" w:name="_Toc106998405"/>
      <w:bookmarkStart w:id="1651" w:name="_Toc138362183"/>
      <w:r>
        <w:rPr>
          <w:noProof/>
        </w:rPr>
        <w:t>18</w:t>
      </w:r>
      <w:r w:rsidRPr="001B7979">
        <w:rPr>
          <w:noProof/>
        </w:rPr>
        <w:t>.</w:t>
      </w:r>
      <w:r>
        <w:rPr>
          <w:noProof/>
        </w:rPr>
        <w:t>2</w:t>
      </w:r>
      <w:r w:rsidRPr="001B7979">
        <w:rPr>
          <w:noProof/>
        </w:rPr>
        <w:tab/>
        <w:t>IWF controlling role procedures</w:t>
      </w:r>
      <w:bookmarkEnd w:id="1644"/>
      <w:bookmarkEnd w:id="1645"/>
      <w:bookmarkEnd w:id="1646"/>
      <w:bookmarkEnd w:id="1647"/>
      <w:bookmarkEnd w:id="1648"/>
      <w:bookmarkEnd w:id="1649"/>
      <w:bookmarkEnd w:id="1650"/>
      <w:bookmarkEnd w:id="1651"/>
    </w:p>
    <w:p w14:paraId="7D023C8B" w14:textId="60C66D66" w:rsidR="00B37A91" w:rsidRPr="001B7979" w:rsidRDefault="00B37A91" w:rsidP="00B37A91">
      <w:pPr>
        <w:pStyle w:val="Heading3"/>
      </w:pPr>
      <w:bookmarkStart w:id="1652" w:name="_Toc25220023"/>
      <w:bookmarkStart w:id="1653" w:name="_Toc26196183"/>
      <w:bookmarkStart w:id="1654" w:name="_Toc27732153"/>
      <w:bookmarkStart w:id="1655" w:name="_Toc51921939"/>
      <w:bookmarkStart w:id="1656" w:name="_Toc51922255"/>
      <w:bookmarkStart w:id="1657" w:name="_Toc51922571"/>
      <w:bookmarkStart w:id="1658" w:name="_Toc106998406"/>
      <w:bookmarkStart w:id="1659" w:name="_Toc138362184"/>
      <w:r>
        <w:t>18.2.1</w:t>
      </w:r>
      <w:r w:rsidRPr="001B7979">
        <w:tab/>
        <w:t>Handling of a SIP MESSAGE request for emergency notification</w:t>
      </w:r>
      <w:bookmarkEnd w:id="1652"/>
      <w:bookmarkEnd w:id="1653"/>
      <w:bookmarkEnd w:id="1654"/>
      <w:bookmarkEnd w:id="1655"/>
      <w:bookmarkEnd w:id="1656"/>
      <w:bookmarkEnd w:id="1657"/>
      <w:bookmarkEnd w:id="1658"/>
      <w:bookmarkEnd w:id="1659"/>
      <w:r w:rsidRPr="001B7979">
        <w:t xml:space="preserve"> </w:t>
      </w:r>
    </w:p>
    <w:p w14:paraId="59D9ACB0" w14:textId="77777777" w:rsidR="00B37A91" w:rsidRDefault="00B37A91" w:rsidP="00B37A91">
      <w:r w:rsidRPr="001B7979">
        <w:t>Upon receipt of a "SIP MESSAGE request for emergency notification for controlling MC</w:t>
      </w:r>
      <w:r>
        <w:t>Data</w:t>
      </w:r>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&lt;alert-ind&gt;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if the received SIP MESSAGE request is an authorised request for an MC</w:t>
      </w:r>
      <w:r>
        <w:t>Data</w:t>
      </w:r>
      <w:r w:rsidRPr="001B7979">
        <w:t xml:space="preserve"> emergency alert as specified in </w:t>
      </w:r>
      <w:r>
        <w:t>3GPP TS 24.282 [82] clause 6.3.7.2.1:</w:t>
      </w:r>
    </w:p>
    <w:p w14:paraId="4DAB8AB6" w14:textId="77777777" w:rsidR="00B37A91" w:rsidRPr="001B7979" w:rsidRDefault="00B37A91" w:rsidP="00B37A91">
      <w:pPr>
        <w:pStyle w:val="B3"/>
      </w:pPr>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lastRenderedPageBreak/>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shall cache the information that the MC</w:t>
      </w:r>
      <w:r>
        <w:t>Data</w:t>
      </w:r>
      <w:r w:rsidRPr="001B7979">
        <w:t xml:space="preserve"> user has initiated an MC</w:t>
      </w:r>
      <w:r>
        <w:t>Data</w:t>
      </w:r>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6E80A720" w14:textId="77777777" w:rsidR="00B37A91" w:rsidRPr="001B7979" w:rsidRDefault="00B37A91" w:rsidP="00B37A91">
      <w:pPr>
        <w:pStyle w:val="B4"/>
      </w:pPr>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660" w:name="_Toc25220024"/>
      <w:bookmarkStart w:id="1661" w:name="_Toc26196184"/>
      <w:bookmarkStart w:id="1662" w:name="_Toc27732154"/>
      <w:bookmarkStart w:id="1663" w:name="_Toc51921940"/>
      <w:bookmarkStart w:id="1664" w:name="_Toc51922256"/>
      <w:bookmarkStart w:id="1665" w:name="_Toc51922572"/>
      <w:bookmarkStart w:id="1666" w:name="_Toc106998407"/>
      <w:bookmarkStart w:id="1667" w:name="_Toc138362185"/>
      <w:r>
        <w:t>18.2.2</w:t>
      </w:r>
      <w:r w:rsidRPr="001B7979">
        <w:tab/>
        <w:t>Handling of a SIP MESSAGE request for emergency alert cancellation</w:t>
      </w:r>
      <w:bookmarkEnd w:id="1660"/>
      <w:bookmarkEnd w:id="1661"/>
      <w:bookmarkEnd w:id="1662"/>
      <w:bookmarkEnd w:id="1663"/>
      <w:bookmarkEnd w:id="1664"/>
      <w:bookmarkEnd w:id="1665"/>
      <w:bookmarkEnd w:id="1666"/>
      <w:bookmarkEnd w:id="1667"/>
    </w:p>
    <w:p w14:paraId="6D223E86" w14:textId="77777777" w:rsidR="00B37A91" w:rsidRPr="001B7979" w:rsidRDefault="00B37A91" w:rsidP="00B37A91">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p>
    <w:p w14:paraId="55C58886" w14:textId="77777777" w:rsidR="00B37A91" w:rsidRPr="001B7979" w:rsidRDefault="00B37A91" w:rsidP="00B37A91">
      <w:pPr>
        <w:pStyle w:val="B1"/>
      </w:pPr>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p>
    <w:p w14:paraId="58D3E41E" w14:textId="77777777" w:rsidR="00B37A91" w:rsidRPr="001B7979" w:rsidRDefault="00B37A91" w:rsidP="00B37A91">
      <w:pPr>
        <w:pStyle w:val="B3"/>
      </w:pPr>
      <w:r w:rsidRPr="001B7979">
        <w:lastRenderedPageBreak/>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p>
    <w:p w14:paraId="7109347F" w14:textId="77777777" w:rsidR="00B37A91" w:rsidRPr="001B7979" w:rsidRDefault="00B37A91" w:rsidP="00B37A91">
      <w:pPr>
        <w:pStyle w:val="B3"/>
      </w:pPr>
      <w:r w:rsidRPr="001B7979">
        <w:t>i)</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p>
    <w:p w14:paraId="0E65391D" w14:textId="77777777" w:rsidR="00B37A91" w:rsidRPr="001B7979" w:rsidRDefault="00B37A91" w:rsidP="00B37A91">
      <w:pPr>
        <w:pStyle w:val="B3"/>
      </w:pPr>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&lt;alert-ind&gt;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110FEB01" w14:textId="77777777" w:rsidR="00B37A91" w:rsidRPr="001B7979" w:rsidRDefault="00B37A91" w:rsidP="00B37A91">
      <w:pPr>
        <w:pStyle w:val="B4"/>
      </w:pPr>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lastRenderedPageBreak/>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p>
    <w:p w14:paraId="4E499E29" w14:textId="77777777" w:rsidR="00B37A91" w:rsidRPr="001B7979" w:rsidRDefault="00B37A91" w:rsidP="00B37A91">
      <w:pPr>
        <w:pStyle w:val="B2"/>
      </w:pPr>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r w:rsidRPr="001B7979">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p>
    <w:p w14:paraId="54C6FC23" w14:textId="77777777" w:rsidR="00B37A91" w:rsidRPr="001B7979" w:rsidRDefault="00B37A91" w:rsidP="00B37A91">
      <w:pPr>
        <w:pStyle w:val="B3"/>
      </w:pPr>
      <w:r w:rsidRPr="001B7979">
        <w:t>i)</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cache the information that the MC</w:t>
      </w:r>
      <w:r>
        <w:t>Data</w:t>
      </w:r>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p>
    <w:p w14:paraId="0139A6A7"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w:t>
      </w:r>
      <w:bookmarkStart w:id="1668" w:name="_Hlk127792960"/>
      <w:r w:rsidRPr="005D5BEB">
        <w:t>3GPP</w:t>
      </w:r>
      <w:r>
        <w:t> </w:t>
      </w:r>
      <w:r w:rsidRPr="005D5BEB">
        <w:t>TS</w:t>
      </w:r>
      <w:r>
        <w:t> </w:t>
      </w:r>
      <w:r w:rsidRPr="005D5BEB">
        <w:t>24.282</w:t>
      </w:r>
      <w:r>
        <w:t> </w:t>
      </w:r>
      <w:r w:rsidRPr="005D5BEB">
        <w:t xml:space="preserve">[82], </w:t>
      </w:r>
      <w:bookmarkEnd w:id="1668"/>
      <w:r w:rsidRPr="005D5BEB">
        <w:t>clause 6.3.</w:t>
      </w:r>
      <w:r>
        <w:t>7.1.2</w:t>
      </w:r>
      <w:r w:rsidRPr="001B7979">
        <w:t xml:space="preserve"> with the IWF acting as the controlling MC</w:t>
      </w:r>
      <w:r>
        <w:t>Data</w:t>
      </w:r>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&lt;alert-ind&gt; element set to a value of "false";</w:t>
      </w:r>
    </w:p>
    <w:p w14:paraId="0109C2CD" w14:textId="77777777" w:rsidR="00B37A91" w:rsidRDefault="00B37A91" w:rsidP="00B37A91">
      <w:pPr>
        <w:pStyle w:val="B4"/>
      </w:pPr>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lastRenderedPageBreak/>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p>
    <w:p w14:paraId="1EC26D7C" w14:textId="77777777" w:rsidR="00B37A91" w:rsidRPr="001B7979" w:rsidRDefault="00B37A91" w:rsidP="00B37A91">
      <w:pPr>
        <w:pStyle w:val="B2"/>
      </w:pPr>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p>
    <w:p w14:paraId="1EF55BDA" w14:textId="77777777" w:rsidR="00B37A91" w:rsidRPr="001B7979" w:rsidRDefault="00B37A91" w:rsidP="00B37A91">
      <w:pPr>
        <w:pStyle w:val="B3"/>
      </w:pPr>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r>
        <w:br w:type="page"/>
      </w:r>
      <w:bookmarkStart w:id="1669" w:name="_Toc26195637"/>
      <w:bookmarkStart w:id="1670" w:name="_Toc34397059"/>
      <w:bookmarkStart w:id="1671" w:name="_Toc45188653"/>
      <w:bookmarkStart w:id="1672" w:name="_Toc51922782"/>
      <w:bookmarkStart w:id="1673" w:name="_Toc59003012"/>
      <w:bookmarkStart w:id="1674" w:name="_Toc138362186"/>
      <w:r w:rsidR="00EB0B1F">
        <w:lastRenderedPageBreak/>
        <w:t>Annex A</w:t>
      </w:r>
      <w:r w:rsidR="00EB0B1F" w:rsidRPr="004D3578">
        <w:t xml:space="preserve"> (informative):</w:t>
      </w:r>
      <w:r w:rsidR="00EB0B1F" w:rsidRPr="004D3578">
        <w:br/>
      </w:r>
      <w:r w:rsidR="00EB0B1F">
        <w:t>Signalling flows</w:t>
      </w:r>
      <w:bookmarkEnd w:id="1567"/>
      <w:bookmarkEnd w:id="1669"/>
      <w:bookmarkEnd w:id="1670"/>
      <w:bookmarkEnd w:id="1671"/>
      <w:bookmarkEnd w:id="1672"/>
      <w:bookmarkEnd w:id="1673"/>
      <w:bookmarkEnd w:id="1674"/>
    </w:p>
    <w:p w14:paraId="312F4476" w14:textId="77777777" w:rsidR="00AE4E49" w:rsidRPr="00AE4E49" w:rsidRDefault="00AE4E49" w:rsidP="00AE4E49"/>
    <w:p w14:paraId="7D622720" w14:textId="77777777" w:rsidR="00EB0B1F" w:rsidRPr="004D3578" w:rsidRDefault="00DA046C" w:rsidP="00EB0B1F">
      <w:pPr>
        <w:pStyle w:val="Heading8"/>
      </w:pPr>
      <w:bookmarkStart w:id="1675" w:name="_Toc24562417"/>
      <w:r>
        <w:br w:type="page"/>
      </w:r>
      <w:bookmarkStart w:id="1676" w:name="_Toc26195638"/>
      <w:bookmarkStart w:id="1677" w:name="_Toc34397060"/>
      <w:bookmarkStart w:id="1678" w:name="_Toc45188654"/>
      <w:bookmarkStart w:id="1679" w:name="_Toc51922783"/>
      <w:bookmarkStart w:id="1680" w:name="_Toc59003013"/>
      <w:bookmarkStart w:id="1681" w:name="_Toc138362187"/>
      <w:r w:rsidR="00EB0B1F">
        <w:lastRenderedPageBreak/>
        <w:t>Annex B</w:t>
      </w:r>
      <w:r w:rsidR="00EB0B1F" w:rsidRPr="004D3578">
        <w:t xml:space="preserve"> (</w:t>
      </w:r>
      <w:r w:rsidR="00EB0B1F">
        <w:t>normative):</w:t>
      </w:r>
      <w:r w:rsidR="00EB0B1F">
        <w:br/>
        <w:t>Timers</w:t>
      </w:r>
      <w:bookmarkEnd w:id="1675"/>
      <w:bookmarkEnd w:id="1676"/>
      <w:bookmarkEnd w:id="1677"/>
      <w:bookmarkEnd w:id="1678"/>
      <w:bookmarkEnd w:id="1679"/>
      <w:bookmarkEnd w:id="1680"/>
      <w:bookmarkEnd w:id="1681"/>
    </w:p>
    <w:p w14:paraId="3983E2AC" w14:textId="77777777" w:rsidR="00AE4E49" w:rsidRPr="00AE4E49" w:rsidRDefault="00AE4E49" w:rsidP="00AE4E49"/>
    <w:p w14:paraId="139BB7A1" w14:textId="77777777" w:rsidR="00EB0B1F" w:rsidRPr="004D3578" w:rsidRDefault="00DA046C" w:rsidP="00EB0B1F">
      <w:pPr>
        <w:pStyle w:val="Heading8"/>
      </w:pPr>
      <w:bookmarkStart w:id="1682" w:name="_Toc24562418"/>
      <w:r>
        <w:br w:type="page"/>
      </w:r>
      <w:bookmarkStart w:id="1683" w:name="_Toc26195639"/>
      <w:bookmarkStart w:id="1684" w:name="_Toc34397061"/>
      <w:bookmarkStart w:id="1685" w:name="_Toc45188655"/>
      <w:bookmarkStart w:id="1686" w:name="_Toc51922784"/>
      <w:bookmarkStart w:id="1687" w:name="_Toc59003014"/>
      <w:bookmarkStart w:id="1688" w:name="_Toc138362188"/>
      <w:r w:rsidR="00EB0B1F">
        <w:lastRenderedPageBreak/>
        <w:t>Annex C</w:t>
      </w:r>
      <w:r w:rsidR="00EB0B1F" w:rsidRPr="004D3578">
        <w:t xml:space="preserve"> (</w:t>
      </w:r>
      <w:r w:rsidR="00EB0B1F">
        <w:t>normative):</w:t>
      </w:r>
      <w:r w:rsidR="00EB0B1F">
        <w:br/>
        <w:t>Counters</w:t>
      </w:r>
      <w:bookmarkEnd w:id="1682"/>
      <w:bookmarkEnd w:id="1683"/>
      <w:bookmarkEnd w:id="1684"/>
      <w:bookmarkEnd w:id="1685"/>
      <w:bookmarkEnd w:id="1686"/>
      <w:bookmarkEnd w:id="1687"/>
      <w:bookmarkEnd w:id="1688"/>
    </w:p>
    <w:p w14:paraId="57E0587B" w14:textId="77777777" w:rsidR="004C227F" w:rsidRPr="00AE4E49" w:rsidRDefault="004C227F" w:rsidP="00AE4E49"/>
    <w:p w14:paraId="54AF3AFA" w14:textId="77777777" w:rsidR="004C227F" w:rsidRPr="00A07E7A" w:rsidRDefault="004C227F" w:rsidP="004C227F">
      <w:pPr>
        <w:pStyle w:val="Heading8"/>
      </w:pPr>
      <w:bookmarkStart w:id="1689" w:name="_Toc20215955"/>
      <w:bookmarkStart w:id="1690" w:name="_Toc27496511"/>
      <w:bookmarkStart w:id="1691" w:name="_Toc24562419"/>
      <w:r>
        <w:br w:type="page"/>
      </w:r>
      <w:bookmarkStart w:id="1692" w:name="_Toc34397062"/>
      <w:bookmarkStart w:id="1693" w:name="_Toc45188656"/>
      <w:bookmarkStart w:id="1694" w:name="_Toc51922785"/>
      <w:bookmarkStart w:id="1695" w:name="_Toc59003015"/>
      <w:bookmarkStart w:id="1696" w:name="_Toc138362189"/>
      <w:r>
        <w:lastRenderedPageBreak/>
        <w:t>Annex D</w:t>
      </w:r>
      <w:r w:rsidRPr="00A07E7A">
        <w:t xml:space="preserve"> (normative):</w:t>
      </w:r>
      <w:r w:rsidRPr="00A07E7A">
        <w:br/>
        <w:t>XML schemas</w:t>
      </w:r>
      <w:bookmarkEnd w:id="1689"/>
      <w:bookmarkEnd w:id="1690"/>
      <w:bookmarkEnd w:id="1692"/>
      <w:bookmarkEnd w:id="1693"/>
      <w:bookmarkEnd w:id="1694"/>
      <w:bookmarkEnd w:id="1695"/>
      <w:bookmarkEnd w:id="1696"/>
    </w:p>
    <w:p w14:paraId="61766FEC" w14:textId="77777777" w:rsidR="004C227F" w:rsidRPr="00A07E7A" w:rsidRDefault="004C227F" w:rsidP="004C227F">
      <w:pPr>
        <w:pStyle w:val="Heading1"/>
      </w:pPr>
      <w:bookmarkStart w:id="1697" w:name="_Toc20215956"/>
      <w:bookmarkStart w:id="1698" w:name="_Toc27496512"/>
      <w:bookmarkStart w:id="1699" w:name="_Toc34397063"/>
      <w:bookmarkStart w:id="1700" w:name="_Toc45188657"/>
      <w:bookmarkStart w:id="1701" w:name="_Toc51922786"/>
      <w:bookmarkStart w:id="1702" w:name="_Toc59003016"/>
      <w:bookmarkStart w:id="1703" w:name="_Toc138362190"/>
      <w:r>
        <w:t>D</w:t>
      </w:r>
      <w:r w:rsidRPr="00A07E7A">
        <w:t>.1</w:t>
      </w:r>
      <w:r w:rsidRPr="00A07E7A">
        <w:tab/>
        <w:t>XML schema for transporting MCData identities and general services information</w:t>
      </w:r>
      <w:bookmarkEnd w:id="1697"/>
      <w:bookmarkEnd w:id="1698"/>
      <w:bookmarkEnd w:id="1699"/>
      <w:bookmarkEnd w:id="1700"/>
      <w:bookmarkEnd w:id="1701"/>
      <w:bookmarkEnd w:id="1702"/>
      <w:bookmarkEnd w:id="1703"/>
    </w:p>
    <w:p w14:paraId="17B0882E" w14:textId="77777777" w:rsidR="004C227F" w:rsidRPr="00A07E7A" w:rsidRDefault="004C227F" w:rsidP="004C227F">
      <w:pPr>
        <w:pStyle w:val="Heading2"/>
      </w:pPr>
      <w:bookmarkStart w:id="1704" w:name="_Toc20215957"/>
      <w:bookmarkStart w:id="1705" w:name="_Toc27496513"/>
      <w:bookmarkStart w:id="1706" w:name="_Toc34397064"/>
      <w:bookmarkStart w:id="1707" w:name="_Toc45188658"/>
      <w:bookmarkStart w:id="1708" w:name="_Toc51922787"/>
      <w:bookmarkStart w:id="1709" w:name="_Toc59003017"/>
      <w:bookmarkStart w:id="1710" w:name="_Toc138362191"/>
      <w:r>
        <w:rPr>
          <w:lang w:eastAsia="zh-CN"/>
        </w:rPr>
        <w:t>D</w:t>
      </w:r>
      <w:r w:rsidRPr="00A07E7A">
        <w:t>.</w:t>
      </w:r>
      <w:r w:rsidRPr="00A07E7A">
        <w:rPr>
          <w:lang w:eastAsia="zh-CN"/>
        </w:rPr>
        <w:t>1</w:t>
      </w:r>
      <w:r w:rsidRPr="00A07E7A">
        <w:t>.1</w:t>
      </w:r>
      <w:r w:rsidRPr="00A07E7A">
        <w:tab/>
        <w:t>General</w:t>
      </w:r>
      <w:bookmarkEnd w:id="1704"/>
      <w:bookmarkEnd w:id="1705"/>
      <w:bookmarkEnd w:id="1706"/>
      <w:bookmarkEnd w:id="1707"/>
      <w:bookmarkEnd w:id="1708"/>
      <w:bookmarkEnd w:id="1709"/>
      <w:bookmarkEnd w:id="1710"/>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711" w:name="_Toc20215958"/>
      <w:bookmarkStart w:id="1712" w:name="_Toc27496514"/>
      <w:bookmarkStart w:id="1713" w:name="_Toc34397065"/>
      <w:bookmarkStart w:id="1714" w:name="_Toc45188659"/>
      <w:bookmarkStart w:id="1715" w:name="_Toc51922788"/>
      <w:bookmarkStart w:id="1716" w:name="_Toc59003018"/>
      <w:bookmarkStart w:id="1717" w:name="_Toc138362192"/>
      <w:r>
        <w:rPr>
          <w:lang w:eastAsia="zh-CN"/>
        </w:rPr>
        <w:t>D</w:t>
      </w:r>
      <w:r w:rsidRPr="00A07E7A">
        <w:t>.</w:t>
      </w:r>
      <w:r w:rsidRPr="00A07E7A">
        <w:rPr>
          <w:lang w:eastAsia="zh-CN"/>
        </w:rPr>
        <w:t>1</w:t>
      </w:r>
      <w:r w:rsidRPr="00A07E7A">
        <w:t>.2</w:t>
      </w:r>
      <w:r w:rsidRPr="00A07E7A">
        <w:tab/>
        <w:t>XML schema</w:t>
      </w:r>
      <w:bookmarkEnd w:id="1711"/>
      <w:bookmarkEnd w:id="1712"/>
      <w:bookmarkEnd w:id="1713"/>
      <w:bookmarkEnd w:id="1714"/>
      <w:bookmarkEnd w:id="1715"/>
      <w:bookmarkEnd w:id="1716"/>
      <w:bookmarkEnd w:id="1717"/>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718" w:name="_Toc20215959"/>
      <w:bookmarkStart w:id="1719"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18"/>
      <w:bookmarkEnd w:id="1719"/>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r>
        <w:br w:type="page"/>
      </w:r>
      <w:bookmarkStart w:id="1720" w:name="_Toc26195640"/>
      <w:bookmarkStart w:id="1721" w:name="_Toc34397066"/>
      <w:bookmarkStart w:id="1722" w:name="_Toc45188660"/>
      <w:bookmarkStart w:id="1723" w:name="_Toc51922789"/>
      <w:bookmarkStart w:id="1724" w:name="_Toc59003019"/>
      <w:bookmarkStart w:id="1725" w:name="_Toc138362193"/>
      <w:r w:rsidR="00EB0B1F">
        <w:lastRenderedPageBreak/>
        <w:t xml:space="preserve">Annex </w:t>
      </w:r>
      <w:r w:rsidR="004C227F">
        <w:t>E</w:t>
      </w:r>
      <w:r w:rsidR="00080512" w:rsidRPr="004D3578">
        <w:t xml:space="preserve"> (informative):</w:t>
      </w:r>
      <w:r w:rsidR="00080512" w:rsidRPr="004D3578">
        <w:br/>
        <w:t>Change history</w:t>
      </w:r>
      <w:bookmarkEnd w:id="1691"/>
      <w:bookmarkEnd w:id="1720"/>
      <w:bookmarkEnd w:id="1721"/>
      <w:bookmarkEnd w:id="1722"/>
      <w:bookmarkEnd w:id="1723"/>
      <w:bookmarkEnd w:id="1724"/>
      <w:bookmarkEnd w:id="1725"/>
    </w:p>
    <w:bookmarkEnd w:id="1568"/>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000000"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000000" w:rsidP="00C53931">
            <w:pPr>
              <w:pStyle w:val="TAL"/>
            </w:pPr>
            <w:fldSimple w:instr=" DOCPROPERTY  CrTitle  \* MERGEFORMAT ">
              <w:r w:rsidR="00000EFC">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000000"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000000"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000000"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423F92" w14:textId="01C1E3E7" w:rsidR="00A479DD" w:rsidRDefault="007C0D21" w:rsidP="00C37F08">
            <w:pPr>
              <w:pStyle w:val="TAL"/>
            </w:pPr>
            <w:r w:rsidRPr="007C0D21">
              <w:t>Introduction of Emergency Alert for MCData plane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r w:rsidR="00B54F1D" w:rsidRPr="00B54F1D" w14:paraId="41D2430D"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3DD32CD" w14:textId="72069B2A" w:rsidR="00B54F1D" w:rsidRPr="00B54F1D" w:rsidRDefault="00B54F1D" w:rsidP="00C37F08">
            <w:pPr>
              <w:pStyle w:val="TAC"/>
              <w:rPr>
                <w:sz w:val="16"/>
                <w:szCs w:val="16"/>
              </w:rPr>
            </w:pPr>
            <w:r w:rsidRPr="00E034CE">
              <w:rPr>
                <w:sz w:val="16"/>
                <w:szCs w:val="16"/>
              </w:rPr>
              <w:t>2023-0</w:t>
            </w:r>
            <w:r w:rsidRPr="00B54F1D">
              <w:rPr>
                <w:sz w:val="16"/>
                <w:szCs w:val="16"/>
              </w:rPr>
              <w:t>6</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7F2CFB8" w14:textId="0DE85D5F" w:rsidR="00B54F1D" w:rsidRPr="00B54F1D" w:rsidRDefault="00B54F1D" w:rsidP="00C37F08">
            <w:pPr>
              <w:pStyle w:val="TAC"/>
              <w:jc w:val="left"/>
              <w:rPr>
                <w:sz w:val="16"/>
                <w:szCs w:val="16"/>
              </w:rPr>
            </w:pPr>
            <w:r w:rsidRPr="00B54F1D">
              <w:rPr>
                <w:sz w:val="16"/>
                <w:szCs w:val="16"/>
              </w:rPr>
              <w:t>CT-100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D25FA57" w14:textId="77777777" w:rsidR="00B54F1D" w:rsidRPr="002F197A" w:rsidRDefault="00B54F1D" w:rsidP="00B54F1D">
            <w:pPr>
              <w:spacing w:after="0"/>
              <w:jc w:val="center"/>
              <w:rPr>
                <w:rFonts w:ascii="Arial" w:hAnsi="Arial" w:cs="Arial"/>
                <w:b/>
                <w:bCs/>
                <w:color w:val="808080"/>
                <w:sz w:val="16"/>
                <w:szCs w:val="16"/>
                <w:lang w:eastAsia="en-GB"/>
              </w:rPr>
            </w:pPr>
            <w:r w:rsidRPr="002F197A">
              <w:rPr>
                <w:rFonts w:ascii="Arial" w:hAnsi="Arial" w:cs="Arial"/>
                <w:b/>
                <w:bCs/>
                <w:color w:val="808080"/>
                <w:sz w:val="16"/>
                <w:szCs w:val="16"/>
              </w:rPr>
              <w:t>CP-231254</w:t>
            </w:r>
          </w:p>
          <w:p w14:paraId="7917993C" w14:textId="77777777" w:rsidR="00B54F1D" w:rsidRPr="00B54F1D" w:rsidRDefault="00B54F1D" w:rsidP="00C37F08">
            <w:pPr>
              <w:spacing w:after="0"/>
              <w:jc w:val="center"/>
              <w:rPr>
                <w:rFonts w:ascii="Arial"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E995F" w14:textId="77E00736" w:rsidR="00B54F1D" w:rsidRPr="00B54F1D" w:rsidRDefault="00B54F1D" w:rsidP="00C37F08">
            <w:pPr>
              <w:pStyle w:val="TAL"/>
              <w:rPr>
                <w:sz w:val="16"/>
                <w:szCs w:val="16"/>
              </w:rPr>
            </w:pPr>
            <w:r w:rsidRPr="00B54F1D">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E8DAD" w14:textId="4E0E7508" w:rsidR="00B54F1D" w:rsidRPr="00B54F1D" w:rsidRDefault="00B54F1D" w:rsidP="00C37F08">
            <w:pPr>
              <w:pStyle w:val="TAR"/>
              <w:rPr>
                <w:sz w:val="16"/>
                <w:szCs w:val="16"/>
              </w:rPr>
            </w:pPr>
            <w:r w:rsidRPr="00B54F1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2094" w14:textId="48CBE745" w:rsidR="00B54F1D" w:rsidRPr="00B54F1D" w:rsidRDefault="00B54F1D" w:rsidP="00C37F08">
            <w:pPr>
              <w:pStyle w:val="TAC"/>
              <w:rPr>
                <w:sz w:val="16"/>
                <w:szCs w:val="16"/>
              </w:rPr>
            </w:pPr>
            <w:r w:rsidRPr="00B54F1D">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4BBD5" w14:textId="6EE67EDF" w:rsidR="00B54F1D" w:rsidRPr="002F197A" w:rsidRDefault="00B54F1D" w:rsidP="00C37F08">
            <w:pPr>
              <w:pStyle w:val="TAL"/>
              <w:rPr>
                <w:sz w:val="16"/>
                <w:szCs w:val="16"/>
              </w:rPr>
            </w:pPr>
            <w:r w:rsidRPr="002F197A">
              <w:rPr>
                <w:sz w:val="16"/>
                <w:szCs w:val="16"/>
              </w:rPr>
              <w:t>Warning codes &amp; warning text to handle interworking application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6D40F" w14:textId="33245F4B" w:rsidR="00B54F1D" w:rsidRPr="00B54F1D" w:rsidRDefault="00B54F1D" w:rsidP="00C37F08">
            <w:pPr>
              <w:pStyle w:val="TAC"/>
              <w:rPr>
                <w:sz w:val="16"/>
                <w:szCs w:val="16"/>
              </w:rPr>
            </w:pPr>
            <w:r w:rsidRPr="00B54F1D">
              <w:rPr>
                <w:sz w:val="16"/>
                <w:szCs w:val="16"/>
              </w:rPr>
              <w:t>17.5.0</w:t>
            </w:r>
          </w:p>
        </w:tc>
      </w:tr>
    </w:tbl>
    <w:p w14:paraId="3AFF5CED" w14:textId="77777777" w:rsidR="00000EFC" w:rsidRPr="002F197A" w:rsidRDefault="00000EFC" w:rsidP="00000EFC">
      <w:pPr>
        <w:rPr>
          <w:sz w:val="16"/>
          <w:szCs w:val="16"/>
        </w:rPr>
      </w:pPr>
    </w:p>
    <w:sectPr w:rsidR="00000EFC" w:rsidRPr="002F19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1F11" w14:textId="77777777" w:rsidR="00B85B7D" w:rsidRDefault="00B85B7D">
      <w:r>
        <w:separator/>
      </w:r>
    </w:p>
  </w:endnote>
  <w:endnote w:type="continuationSeparator" w:id="0">
    <w:p w14:paraId="4456824E" w14:textId="77777777" w:rsidR="00B85B7D" w:rsidRDefault="00B8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8CF4D" w14:textId="77777777" w:rsidR="00B85B7D" w:rsidRDefault="00B85B7D">
      <w:r>
        <w:separator/>
      </w:r>
    </w:p>
  </w:footnote>
  <w:footnote w:type="continuationSeparator" w:id="0">
    <w:p w14:paraId="2818848C" w14:textId="77777777" w:rsidR="00B85B7D" w:rsidRDefault="00B8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0CEAFB75"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97A">
      <w:rPr>
        <w:rFonts w:ascii="Arial" w:hAnsi="Arial" w:cs="Arial"/>
        <w:b/>
        <w:noProof/>
        <w:sz w:val="18"/>
        <w:szCs w:val="18"/>
      </w:rPr>
      <w:t>3GPP TS 29.582 V17.5.0 (2023-06)</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58F7173F"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97A">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FC"/>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559C2"/>
    <w:rsid w:val="00264159"/>
    <w:rsid w:val="002675F0"/>
    <w:rsid w:val="002906AB"/>
    <w:rsid w:val="002B6339"/>
    <w:rsid w:val="002C51C0"/>
    <w:rsid w:val="002D7EFF"/>
    <w:rsid w:val="002E00EE"/>
    <w:rsid w:val="002E1B4A"/>
    <w:rsid w:val="002E4B97"/>
    <w:rsid w:val="002F197A"/>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52F01"/>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1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37A91"/>
    <w:rsid w:val="00B41BB2"/>
    <w:rsid w:val="00B53E5A"/>
    <w:rsid w:val="00B54F1D"/>
    <w:rsid w:val="00B55459"/>
    <w:rsid w:val="00B65BA5"/>
    <w:rsid w:val="00B7123A"/>
    <w:rsid w:val="00B75DFE"/>
    <w:rsid w:val="00B85B7D"/>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7329">
      <w:bodyDiv w:val="1"/>
      <w:marLeft w:val="0"/>
      <w:marRight w:val="0"/>
      <w:marTop w:val="0"/>
      <w:marBottom w:val="0"/>
      <w:divBdr>
        <w:top w:val="none" w:sz="0" w:space="0" w:color="auto"/>
        <w:left w:val="none" w:sz="0" w:space="0" w:color="auto"/>
        <w:bottom w:val="none" w:sz="0" w:space="0" w:color="auto"/>
        <w:right w:val="none" w:sz="0" w:space="0" w:color="auto"/>
      </w:divBdr>
    </w:div>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3.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4.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71</Pages>
  <Words>28464</Words>
  <Characters>162246</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190330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correction</cp:lastModifiedBy>
  <cp:revision>2</cp:revision>
  <cp:lastPrinted>2019-02-25T08:05:00Z</cp:lastPrinted>
  <dcterms:created xsi:type="dcterms:W3CDTF">2023-06-22T19:33:00Z</dcterms:created>
  <dcterms:modified xsi:type="dcterms:W3CDTF">2023-06-22T19:33:00Z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.582%Rel-17%0011%29.582%Rel-17%0013%29.582%Rel-17%0015%29.582%Rel-17%0017%29.582%Rel-17%0018%29.582%Rel-17%0019%29.582%Rel-17%0021%</vt:lpwstr>
  </property>
</Properties>
</file>