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02CA092A"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F72078">
              <w:t>1</w:t>
            </w:r>
            <w:r w:rsidR="00722A8E">
              <w:t>4</w:t>
            </w:r>
            <w:r w:rsidRPr="003B2883">
              <w:t>.</w:t>
            </w:r>
            <w:r>
              <w:t>0</w:t>
            </w:r>
            <w:r w:rsidRPr="003B2883">
              <w:t xml:space="preserve"> </w:t>
            </w:r>
            <w:r w:rsidRPr="003B2883">
              <w:rPr>
                <w:sz w:val="32"/>
              </w:rPr>
              <w:t>(20</w:t>
            </w:r>
            <w:r>
              <w:rPr>
                <w:sz w:val="32"/>
              </w:rPr>
              <w:t>2</w:t>
            </w:r>
            <w:r w:rsidR="007C44DF">
              <w:rPr>
                <w:sz w:val="32"/>
              </w:rPr>
              <w:t>4</w:t>
            </w:r>
            <w:r w:rsidRPr="003B2883">
              <w:rPr>
                <w:sz w:val="32"/>
              </w:rPr>
              <w:t>-</w:t>
            </w:r>
            <w:r w:rsidR="007C44DF">
              <w:rPr>
                <w:sz w:val="32"/>
              </w:rPr>
              <w:t>0</w:t>
            </w:r>
            <w:r w:rsidR="00722A8E">
              <w:rPr>
                <w:sz w:val="32"/>
              </w:rPr>
              <w:t>6</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shd w:val="clear" w:color="auto" w:fill="auto"/>
          </w:tcPr>
          <w:p w14:paraId="3B72058B" w14:textId="77777777" w:rsidR="007C36F1" w:rsidRDefault="00000000"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45pt;height:67.9pt">
                  <v:imagedata r:id="rId9" o:title="5G-logo_175px"/>
                </v:shape>
              </w:pict>
            </w:r>
          </w:p>
        </w:tc>
        <w:tc>
          <w:tcPr>
            <w:tcW w:w="5540" w:type="dxa"/>
            <w:shd w:val="clear" w:color="auto" w:fill="auto"/>
          </w:tcPr>
          <w:p w14:paraId="204B7526" w14:textId="77777777" w:rsidR="007C36F1" w:rsidRDefault="00000000" w:rsidP="007C36F1">
            <w:pPr>
              <w:jc w:val="right"/>
            </w:pPr>
            <w:bookmarkStart w:id="2" w:name="logos"/>
            <w:r>
              <w:pict w14:anchorId="13D306F9">
                <v:shape id="_x0000_i1026" type="#_x0000_t75" style="width:127pt;height:73.35pt">
                  <v:imagedata r:id="rId10" o:title="3GPP-logo_web"/>
                </v:shape>
              </w:pict>
            </w:r>
            <w:bookmarkEnd w:id="2"/>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69260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4"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5A3C8B6C"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7C44DF">
              <w:rPr>
                <w:noProof/>
                <w:sz w:val="18"/>
              </w:rPr>
              <w:t>4</w:t>
            </w:r>
            <w:r w:rsidRPr="00133525">
              <w:rPr>
                <w:noProof/>
                <w:sz w:val="18"/>
              </w:rPr>
              <w:t>, 3GPP Organizational Partners (ARIB, ATIS, CCSA, ETSI, TSDSI, TTA, TTC).</w:t>
            </w:r>
            <w:bookmarkStart w:id="7" w:name="copyrightaddon"/>
            <w:bookmarkEnd w:id="7"/>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26FA0DA" w14:textId="77777777" w:rsidR="00E16509" w:rsidRDefault="00E16509" w:rsidP="00133525"/>
        </w:tc>
      </w:tr>
      <w:bookmarkEnd w:id="4"/>
    </w:tbl>
    <w:p w14:paraId="1B31C8F3" w14:textId="77777777" w:rsidR="00080512" w:rsidRPr="004D3578" w:rsidRDefault="00080512">
      <w:pPr>
        <w:pStyle w:val="TT"/>
      </w:pPr>
      <w:r w:rsidRPr="004D3578">
        <w:br w:type="page"/>
      </w:r>
      <w:bookmarkStart w:id="8" w:name="tableOfContents"/>
      <w:bookmarkEnd w:id="8"/>
      <w:r w:rsidRPr="004D3578">
        <w:lastRenderedPageBreak/>
        <w:t>Contents</w:t>
      </w:r>
    </w:p>
    <w:p w14:paraId="6E3DF849" w14:textId="7CF70F28" w:rsidR="00A6151D" w:rsidRDefault="00722A8E">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"1-7" </w:instrText>
      </w:r>
      <w:r>
        <w:fldChar w:fldCharType="separate"/>
      </w:r>
      <w:r w:rsidR="00A6151D">
        <w:rPr>
          <w:noProof/>
        </w:rPr>
        <w:t>Foreword</w:t>
      </w:r>
      <w:r w:rsidR="00A6151D">
        <w:rPr>
          <w:noProof/>
        </w:rPr>
        <w:tab/>
      </w:r>
      <w:r w:rsidR="00A6151D">
        <w:rPr>
          <w:noProof/>
        </w:rPr>
        <w:fldChar w:fldCharType="begin" w:fldLock="1"/>
      </w:r>
      <w:r w:rsidR="00A6151D">
        <w:rPr>
          <w:noProof/>
        </w:rPr>
        <w:instrText xml:space="preserve"> PAGEREF _Toc169687349 \h </w:instrText>
      </w:r>
      <w:r w:rsidR="00A6151D">
        <w:rPr>
          <w:noProof/>
        </w:rPr>
      </w:r>
      <w:r w:rsidR="00A6151D">
        <w:rPr>
          <w:noProof/>
        </w:rPr>
        <w:fldChar w:fldCharType="separate"/>
      </w:r>
      <w:r w:rsidR="00A6151D">
        <w:rPr>
          <w:noProof/>
        </w:rPr>
        <w:t>15</w:t>
      </w:r>
      <w:r w:rsidR="00A6151D">
        <w:rPr>
          <w:noProof/>
        </w:rPr>
        <w:fldChar w:fldCharType="end"/>
      </w:r>
    </w:p>
    <w:p w14:paraId="5A6AECC6" w14:textId="7AA8C383" w:rsidR="00A6151D" w:rsidRDefault="00A6151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_Toc169687350 \h </w:instrText>
      </w:r>
      <w:r>
        <w:rPr>
          <w:noProof/>
        </w:rPr>
      </w:r>
      <w:r>
        <w:rPr>
          <w:noProof/>
        </w:rPr>
        <w:fldChar w:fldCharType="separate"/>
      </w:r>
      <w:r>
        <w:rPr>
          <w:noProof/>
        </w:rPr>
        <w:t>16</w:t>
      </w:r>
      <w:r>
        <w:rPr>
          <w:noProof/>
        </w:rPr>
        <w:fldChar w:fldCharType="end"/>
      </w:r>
    </w:p>
    <w:p w14:paraId="530A4344" w14:textId="4268C162" w:rsidR="00A6151D" w:rsidRDefault="00A6151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_Toc169687351 \h </w:instrText>
      </w:r>
      <w:r>
        <w:rPr>
          <w:noProof/>
        </w:rPr>
      </w:r>
      <w:r>
        <w:rPr>
          <w:noProof/>
        </w:rPr>
        <w:fldChar w:fldCharType="separate"/>
      </w:r>
      <w:r>
        <w:rPr>
          <w:noProof/>
        </w:rPr>
        <w:t>16</w:t>
      </w:r>
      <w:r>
        <w:rPr>
          <w:noProof/>
        </w:rPr>
        <w:fldChar w:fldCharType="end"/>
      </w:r>
    </w:p>
    <w:p w14:paraId="4BC371A7" w14:textId="694CE2CF" w:rsidR="00A6151D" w:rsidRDefault="00A6151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_Toc169687352 \h </w:instrText>
      </w:r>
      <w:r>
        <w:rPr>
          <w:noProof/>
        </w:rPr>
      </w:r>
      <w:r>
        <w:rPr>
          <w:noProof/>
        </w:rPr>
        <w:fldChar w:fldCharType="separate"/>
      </w:r>
      <w:r>
        <w:rPr>
          <w:noProof/>
        </w:rPr>
        <w:t>18</w:t>
      </w:r>
      <w:r>
        <w:rPr>
          <w:noProof/>
        </w:rPr>
        <w:fldChar w:fldCharType="end"/>
      </w:r>
    </w:p>
    <w:p w14:paraId="23EBE75D" w14:textId="68268613" w:rsidR="00A6151D" w:rsidRDefault="00A6151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_Toc169687353 \h </w:instrText>
      </w:r>
      <w:r>
        <w:rPr>
          <w:noProof/>
        </w:rPr>
      </w:r>
      <w:r>
        <w:rPr>
          <w:noProof/>
        </w:rPr>
        <w:fldChar w:fldCharType="separate"/>
      </w:r>
      <w:r>
        <w:rPr>
          <w:noProof/>
        </w:rPr>
        <w:t>18</w:t>
      </w:r>
      <w:r>
        <w:rPr>
          <w:noProof/>
        </w:rPr>
        <w:fldChar w:fldCharType="end"/>
      </w:r>
    </w:p>
    <w:p w14:paraId="2C17B081" w14:textId="6C105E0D" w:rsidR="00A6151D" w:rsidRDefault="00A6151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_Toc169687354 \h </w:instrText>
      </w:r>
      <w:r>
        <w:rPr>
          <w:noProof/>
        </w:rPr>
      </w:r>
      <w:r>
        <w:rPr>
          <w:noProof/>
        </w:rPr>
        <w:fldChar w:fldCharType="separate"/>
      </w:r>
      <w:r>
        <w:rPr>
          <w:noProof/>
        </w:rPr>
        <w:t>18</w:t>
      </w:r>
      <w:r>
        <w:rPr>
          <w:noProof/>
        </w:rPr>
        <w:fldChar w:fldCharType="end"/>
      </w:r>
    </w:p>
    <w:p w14:paraId="23DB16E9" w14:textId="6B4EA8B3" w:rsidR="00A6151D" w:rsidRDefault="00A6151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_Toc169687355 \h </w:instrText>
      </w:r>
      <w:r>
        <w:rPr>
          <w:noProof/>
        </w:rPr>
      </w:r>
      <w:r>
        <w:rPr>
          <w:noProof/>
        </w:rPr>
        <w:fldChar w:fldCharType="separate"/>
      </w:r>
      <w:r>
        <w:rPr>
          <w:noProof/>
        </w:rPr>
        <w:t>19</w:t>
      </w:r>
      <w:r>
        <w:rPr>
          <w:noProof/>
        </w:rPr>
        <w:fldChar w:fldCharType="end"/>
      </w:r>
    </w:p>
    <w:p w14:paraId="270ABE84" w14:textId="2219B468" w:rsidR="00A6151D" w:rsidRDefault="00A6151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_Toc169687356 \h </w:instrText>
      </w:r>
      <w:r>
        <w:rPr>
          <w:noProof/>
        </w:rPr>
      </w:r>
      <w:r>
        <w:rPr>
          <w:noProof/>
        </w:rPr>
        <w:fldChar w:fldCharType="separate"/>
      </w:r>
      <w:r>
        <w:rPr>
          <w:noProof/>
        </w:rPr>
        <w:t>19</w:t>
      </w:r>
      <w:r>
        <w:rPr>
          <w:noProof/>
        </w:rPr>
        <w:fldChar w:fldCharType="end"/>
      </w:r>
    </w:p>
    <w:p w14:paraId="623B8792" w14:textId="4B65BF62" w:rsidR="00A6151D" w:rsidRDefault="00A6151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_Toc169687357 \h </w:instrText>
      </w:r>
      <w:r>
        <w:rPr>
          <w:noProof/>
        </w:rPr>
      </w:r>
      <w:r>
        <w:rPr>
          <w:noProof/>
        </w:rPr>
        <w:fldChar w:fldCharType="separate"/>
      </w:r>
      <w:r>
        <w:rPr>
          <w:noProof/>
        </w:rPr>
        <w:t>20</w:t>
      </w:r>
      <w:r>
        <w:rPr>
          <w:noProof/>
        </w:rPr>
        <w:fldChar w:fldCharType="end"/>
      </w:r>
    </w:p>
    <w:p w14:paraId="20CCE008" w14:textId="0252B000" w:rsidR="00A6151D" w:rsidRDefault="00A6151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_Toc169687358 \h </w:instrText>
      </w:r>
      <w:r>
        <w:rPr>
          <w:noProof/>
        </w:rPr>
      </w:r>
      <w:r>
        <w:rPr>
          <w:noProof/>
        </w:rPr>
        <w:fldChar w:fldCharType="separate"/>
      </w:r>
      <w:r>
        <w:rPr>
          <w:noProof/>
        </w:rPr>
        <w:t>20</w:t>
      </w:r>
      <w:r>
        <w:rPr>
          <w:noProof/>
        </w:rPr>
        <w:fldChar w:fldCharType="end"/>
      </w:r>
    </w:p>
    <w:p w14:paraId="6EBB4D46" w14:textId="2F97BA92" w:rsidR="00A6151D" w:rsidRDefault="00A6151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_Toc169687359 \h </w:instrText>
      </w:r>
      <w:r>
        <w:rPr>
          <w:noProof/>
        </w:rPr>
      </w:r>
      <w:r>
        <w:rPr>
          <w:noProof/>
        </w:rPr>
        <w:fldChar w:fldCharType="separate"/>
      </w:r>
      <w:r>
        <w:rPr>
          <w:noProof/>
        </w:rPr>
        <w:t>22</w:t>
      </w:r>
      <w:r>
        <w:rPr>
          <w:noProof/>
        </w:rPr>
        <w:fldChar w:fldCharType="end"/>
      </w:r>
    </w:p>
    <w:p w14:paraId="22906361" w14:textId="1769CA2F"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_Toc169687360 \h </w:instrText>
      </w:r>
      <w:r>
        <w:rPr>
          <w:noProof/>
        </w:rPr>
      </w:r>
      <w:r>
        <w:rPr>
          <w:noProof/>
        </w:rPr>
        <w:fldChar w:fldCharType="separate"/>
      </w:r>
      <w:r>
        <w:rPr>
          <w:noProof/>
        </w:rPr>
        <w:t>22</w:t>
      </w:r>
      <w:r>
        <w:rPr>
          <w:noProof/>
        </w:rPr>
        <w:fldChar w:fldCharType="end"/>
      </w:r>
    </w:p>
    <w:p w14:paraId="184137EA" w14:textId="2C6FA0B5"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_Toc169687361 \h </w:instrText>
      </w:r>
      <w:r>
        <w:rPr>
          <w:noProof/>
        </w:rPr>
      </w:r>
      <w:r>
        <w:rPr>
          <w:noProof/>
        </w:rPr>
        <w:fldChar w:fldCharType="separate"/>
      </w:r>
      <w:r>
        <w:rPr>
          <w:noProof/>
        </w:rPr>
        <w:t>22</w:t>
      </w:r>
      <w:r>
        <w:rPr>
          <w:noProof/>
        </w:rPr>
        <w:fldChar w:fldCharType="end"/>
      </w:r>
    </w:p>
    <w:p w14:paraId="190ABDEA" w14:textId="3FDBBCB5"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_Toc169687362 \h </w:instrText>
      </w:r>
      <w:r>
        <w:rPr>
          <w:noProof/>
        </w:rPr>
      </w:r>
      <w:r>
        <w:rPr>
          <w:noProof/>
        </w:rPr>
        <w:fldChar w:fldCharType="separate"/>
      </w:r>
      <w:r>
        <w:rPr>
          <w:noProof/>
        </w:rPr>
        <w:t>22</w:t>
      </w:r>
      <w:r>
        <w:rPr>
          <w:noProof/>
        </w:rPr>
        <w:fldChar w:fldCharType="end"/>
      </w:r>
    </w:p>
    <w:p w14:paraId="4C246C6F" w14:textId="4FD501BE"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fldLock="1"/>
      </w:r>
      <w:r>
        <w:rPr>
          <w:noProof/>
        </w:rPr>
        <w:instrText xml:space="preserve"> PAGEREF _Toc169687363 \h </w:instrText>
      </w:r>
      <w:r>
        <w:rPr>
          <w:noProof/>
        </w:rPr>
      </w:r>
      <w:r>
        <w:rPr>
          <w:noProof/>
        </w:rPr>
        <w:fldChar w:fldCharType="separate"/>
      </w:r>
      <w:r>
        <w:rPr>
          <w:noProof/>
        </w:rPr>
        <w:t>23</w:t>
      </w:r>
      <w:r>
        <w:rPr>
          <w:noProof/>
        </w:rPr>
        <w:fldChar w:fldCharType="end"/>
      </w:r>
    </w:p>
    <w:p w14:paraId="2C60C188" w14:textId="5EE9E772"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fldLock="1"/>
      </w:r>
      <w:r>
        <w:rPr>
          <w:noProof/>
        </w:rPr>
        <w:instrText xml:space="preserve"> PAGEREF _Toc169687364 \h </w:instrText>
      </w:r>
      <w:r>
        <w:rPr>
          <w:noProof/>
        </w:rPr>
      </w:r>
      <w:r>
        <w:rPr>
          <w:noProof/>
        </w:rPr>
        <w:fldChar w:fldCharType="separate"/>
      </w:r>
      <w:r>
        <w:rPr>
          <w:noProof/>
        </w:rPr>
        <w:t>23</w:t>
      </w:r>
      <w:r>
        <w:rPr>
          <w:noProof/>
        </w:rPr>
        <w:fldChar w:fldCharType="end"/>
      </w:r>
    </w:p>
    <w:p w14:paraId="16ED44C4" w14:textId="0235931B"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_Toc169687365 \h </w:instrText>
      </w:r>
      <w:r>
        <w:rPr>
          <w:noProof/>
        </w:rPr>
      </w:r>
      <w:r>
        <w:rPr>
          <w:noProof/>
        </w:rPr>
        <w:fldChar w:fldCharType="separate"/>
      </w:r>
      <w:r>
        <w:rPr>
          <w:noProof/>
        </w:rPr>
        <w:t>23</w:t>
      </w:r>
      <w:r>
        <w:rPr>
          <w:noProof/>
        </w:rPr>
        <w:fldChar w:fldCharType="end"/>
      </w:r>
    </w:p>
    <w:p w14:paraId="2773DC2F" w14:textId="5FE679F8"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Retrieve UE Context after successful UE authentication</w:t>
      </w:r>
      <w:r>
        <w:rPr>
          <w:noProof/>
        </w:rPr>
        <w:tab/>
      </w:r>
      <w:r>
        <w:rPr>
          <w:noProof/>
        </w:rPr>
        <w:fldChar w:fldCharType="begin" w:fldLock="1"/>
      </w:r>
      <w:r>
        <w:rPr>
          <w:noProof/>
        </w:rPr>
        <w:instrText xml:space="preserve"> PAGEREF _Toc169687366 \h </w:instrText>
      </w:r>
      <w:r>
        <w:rPr>
          <w:noProof/>
        </w:rPr>
      </w:r>
      <w:r>
        <w:rPr>
          <w:noProof/>
        </w:rPr>
        <w:fldChar w:fldCharType="separate"/>
      </w:r>
      <w:r>
        <w:rPr>
          <w:noProof/>
        </w:rPr>
        <w:t>25</w:t>
      </w:r>
      <w:r>
        <w:rPr>
          <w:noProof/>
        </w:rPr>
        <w:fldChar w:fldCharType="end"/>
      </w:r>
    </w:p>
    <w:p w14:paraId="22D2CDC5" w14:textId="34CF42A0"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_Toc169687367 \h </w:instrText>
      </w:r>
      <w:r>
        <w:rPr>
          <w:noProof/>
        </w:rPr>
      </w:r>
      <w:r>
        <w:rPr>
          <w:noProof/>
        </w:rPr>
        <w:fldChar w:fldCharType="separate"/>
      </w:r>
      <w:r>
        <w:rPr>
          <w:noProof/>
        </w:rPr>
        <w:t>26</w:t>
      </w:r>
      <w:r>
        <w:rPr>
          <w:noProof/>
        </w:rPr>
        <w:fldChar w:fldCharType="end"/>
      </w:r>
    </w:p>
    <w:p w14:paraId="0C2CB81D" w14:textId="7CF3C539"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_Toc169687368 \h </w:instrText>
      </w:r>
      <w:r>
        <w:rPr>
          <w:noProof/>
        </w:rPr>
      </w:r>
      <w:r>
        <w:rPr>
          <w:noProof/>
        </w:rPr>
        <w:fldChar w:fldCharType="separate"/>
      </w:r>
      <w:r>
        <w:rPr>
          <w:noProof/>
        </w:rPr>
        <w:t>26</w:t>
      </w:r>
      <w:r>
        <w:rPr>
          <w:noProof/>
        </w:rPr>
        <w:fldChar w:fldCharType="end"/>
      </w:r>
    </w:p>
    <w:p w14:paraId="2A9FF732" w14:textId="641DC6BF"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fldLock="1"/>
      </w:r>
      <w:r>
        <w:rPr>
          <w:noProof/>
        </w:rPr>
        <w:instrText xml:space="preserve"> PAGEREF _Toc169687369 \h </w:instrText>
      </w:r>
      <w:r>
        <w:rPr>
          <w:noProof/>
        </w:rPr>
      </w:r>
      <w:r>
        <w:rPr>
          <w:noProof/>
        </w:rPr>
        <w:fldChar w:fldCharType="separate"/>
      </w:r>
      <w:r>
        <w:rPr>
          <w:noProof/>
        </w:rPr>
        <w:t>27</w:t>
      </w:r>
      <w:r>
        <w:rPr>
          <w:noProof/>
        </w:rPr>
        <w:fldChar w:fldCharType="end"/>
      </w:r>
    </w:p>
    <w:p w14:paraId="55DAF7A7" w14:textId="0DFE6DB4"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sidRPr="00762140">
        <w:rPr>
          <w:noProof/>
        </w:rPr>
        <w:t>5.2.2.2.3.1</w:t>
      </w:r>
      <w:r>
        <w:rPr>
          <w:rFonts w:asciiTheme="minorHAnsi" w:eastAsiaTheme="minorEastAsia" w:hAnsiTheme="minorHAnsi" w:cstheme="minorBidi"/>
          <w:noProof/>
          <w:kern w:val="2"/>
          <w:sz w:val="24"/>
          <w:szCs w:val="24"/>
          <w:lang w:eastAsia="en-GB"/>
          <w14:ligatures w14:val="standardContextual"/>
        </w:rPr>
        <w:tab/>
      </w:r>
      <w:r w:rsidRPr="00762140">
        <w:rPr>
          <w:noProof/>
        </w:rPr>
        <w:t>General</w:t>
      </w:r>
      <w:r>
        <w:rPr>
          <w:noProof/>
        </w:rPr>
        <w:tab/>
      </w:r>
      <w:r>
        <w:rPr>
          <w:noProof/>
        </w:rPr>
        <w:fldChar w:fldCharType="begin" w:fldLock="1"/>
      </w:r>
      <w:r>
        <w:rPr>
          <w:noProof/>
        </w:rPr>
        <w:instrText xml:space="preserve"> PAGEREF _Toc169687370 \h </w:instrText>
      </w:r>
      <w:r>
        <w:rPr>
          <w:noProof/>
        </w:rPr>
      </w:r>
      <w:r>
        <w:rPr>
          <w:noProof/>
        </w:rPr>
        <w:fldChar w:fldCharType="separate"/>
      </w:r>
      <w:r>
        <w:rPr>
          <w:noProof/>
        </w:rPr>
        <w:t>27</w:t>
      </w:r>
      <w:r>
        <w:rPr>
          <w:noProof/>
        </w:rPr>
        <w:fldChar w:fldCharType="end"/>
      </w:r>
    </w:p>
    <w:p w14:paraId="4C5BAE3D" w14:textId="2BF8DE96"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sidRPr="00762140">
        <w:rPr>
          <w:noProof/>
        </w:rPr>
        <w:t>5.2.2.2.3.2</w:t>
      </w:r>
      <w:r>
        <w:rPr>
          <w:rFonts w:asciiTheme="minorHAnsi" w:eastAsiaTheme="minorEastAsia" w:hAnsiTheme="minorHAnsi" w:cstheme="minorBidi"/>
          <w:noProof/>
          <w:kern w:val="2"/>
          <w:sz w:val="24"/>
          <w:szCs w:val="24"/>
          <w:lang w:eastAsia="en-GB"/>
          <w14:ligatures w14:val="standardContextual"/>
        </w:rPr>
        <w:tab/>
      </w:r>
      <w:r w:rsidRPr="00762140">
        <w:rPr>
          <w:noProof/>
        </w:rPr>
        <w:t>Create UE Context with AMF Relocation</w:t>
      </w:r>
      <w:r>
        <w:rPr>
          <w:noProof/>
        </w:rPr>
        <w:tab/>
      </w:r>
      <w:r>
        <w:rPr>
          <w:noProof/>
        </w:rPr>
        <w:fldChar w:fldCharType="begin" w:fldLock="1"/>
      </w:r>
      <w:r>
        <w:rPr>
          <w:noProof/>
        </w:rPr>
        <w:instrText xml:space="preserve"> PAGEREF _Toc169687371 \h </w:instrText>
      </w:r>
      <w:r>
        <w:rPr>
          <w:noProof/>
        </w:rPr>
      </w:r>
      <w:r>
        <w:rPr>
          <w:noProof/>
        </w:rPr>
        <w:fldChar w:fldCharType="separate"/>
      </w:r>
      <w:r>
        <w:rPr>
          <w:noProof/>
        </w:rPr>
        <w:t>29</w:t>
      </w:r>
      <w:r>
        <w:rPr>
          <w:noProof/>
        </w:rPr>
        <w:fldChar w:fldCharType="end"/>
      </w:r>
    </w:p>
    <w:p w14:paraId="74383B90" w14:textId="7874EE75"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fldLock="1"/>
      </w:r>
      <w:r>
        <w:rPr>
          <w:noProof/>
        </w:rPr>
        <w:instrText xml:space="preserve"> PAGEREF _Toc169687372 \h </w:instrText>
      </w:r>
      <w:r>
        <w:rPr>
          <w:noProof/>
        </w:rPr>
      </w:r>
      <w:r>
        <w:rPr>
          <w:noProof/>
        </w:rPr>
        <w:fldChar w:fldCharType="separate"/>
      </w:r>
      <w:r>
        <w:rPr>
          <w:noProof/>
        </w:rPr>
        <w:t>30</w:t>
      </w:r>
      <w:r>
        <w:rPr>
          <w:noProof/>
        </w:rPr>
        <w:fldChar w:fldCharType="end"/>
      </w:r>
    </w:p>
    <w:p w14:paraId="2C52089D" w14:textId="7668A81B"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sidRPr="00762140">
        <w:rPr>
          <w:noProof/>
        </w:rPr>
        <w:t>5.2.2.2.4.1</w:t>
      </w:r>
      <w:r>
        <w:rPr>
          <w:rFonts w:asciiTheme="minorHAnsi" w:eastAsiaTheme="minorEastAsia" w:hAnsiTheme="minorHAnsi" w:cstheme="minorBidi"/>
          <w:noProof/>
          <w:kern w:val="2"/>
          <w:sz w:val="24"/>
          <w:szCs w:val="24"/>
          <w:lang w:eastAsia="en-GB"/>
          <w14:ligatures w14:val="standardContextual"/>
        </w:rPr>
        <w:tab/>
      </w:r>
      <w:r w:rsidRPr="00762140">
        <w:rPr>
          <w:noProof/>
        </w:rPr>
        <w:t>General</w:t>
      </w:r>
      <w:r>
        <w:rPr>
          <w:noProof/>
        </w:rPr>
        <w:tab/>
      </w:r>
      <w:r>
        <w:rPr>
          <w:noProof/>
        </w:rPr>
        <w:fldChar w:fldCharType="begin" w:fldLock="1"/>
      </w:r>
      <w:r>
        <w:rPr>
          <w:noProof/>
        </w:rPr>
        <w:instrText xml:space="preserve"> PAGEREF _Toc169687373 \h </w:instrText>
      </w:r>
      <w:r>
        <w:rPr>
          <w:noProof/>
        </w:rPr>
      </w:r>
      <w:r>
        <w:rPr>
          <w:noProof/>
        </w:rPr>
        <w:fldChar w:fldCharType="separate"/>
      </w:r>
      <w:r>
        <w:rPr>
          <w:noProof/>
        </w:rPr>
        <w:t>30</w:t>
      </w:r>
      <w:r>
        <w:rPr>
          <w:noProof/>
        </w:rPr>
        <w:fldChar w:fldCharType="end"/>
      </w:r>
    </w:p>
    <w:p w14:paraId="622127E7" w14:textId="196B6819"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_Toc169687374 \h </w:instrText>
      </w:r>
      <w:r>
        <w:rPr>
          <w:noProof/>
        </w:rPr>
      </w:r>
      <w:r>
        <w:rPr>
          <w:noProof/>
        </w:rPr>
        <w:fldChar w:fldCharType="separate"/>
      </w:r>
      <w:r>
        <w:rPr>
          <w:noProof/>
        </w:rPr>
        <w:t>30</w:t>
      </w:r>
      <w:r>
        <w:rPr>
          <w:noProof/>
        </w:rPr>
        <w:fldChar w:fldCharType="end"/>
      </w:r>
    </w:p>
    <w:p w14:paraId="2D04C3F4" w14:textId="12381321"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sidRPr="00762140">
        <w:rPr>
          <w:noProof/>
        </w:rPr>
        <w:t>5.2.2.2.5.1</w:t>
      </w:r>
      <w:r>
        <w:rPr>
          <w:rFonts w:asciiTheme="minorHAnsi" w:eastAsiaTheme="minorEastAsia" w:hAnsiTheme="minorHAnsi" w:cstheme="minorBidi"/>
          <w:noProof/>
          <w:kern w:val="2"/>
          <w:sz w:val="24"/>
          <w:szCs w:val="24"/>
          <w:lang w:eastAsia="en-GB"/>
          <w14:ligatures w14:val="standardContextual"/>
        </w:rPr>
        <w:tab/>
      </w:r>
      <w:r w:rsidRPr="00762140">
        <w:rPr>
          <w:noProof/>
        </w:rPr>
        <w:t>General</w:t>
      </w:r>
      <w:r>
        <w:rPr>
          <w:noProof/>
        </w:rPr>
        <w:tab/>
      </w:r>
      <w:r>
        <w:rPr>
          <w:noProof/>
        </w:rPr>
        <w:fldChar w:fldCharType="begin" w:fldLock="1"/>
      </w:r>
      <w:r>
        <w:rPr>
          <w:noProof/>
        </w:rPr>
        <w:instrText xml:space="preserve"> PAGEREF _Toc169687375 \h </w:instrText>
      </w:r>
      <w:r>
        <w:rPr>
          <w:noProof/>
        </w:rPr>
      </w:r>
      <w:r>
        <w:rPr>
          <w:noProof/>
        </w:rPr>
        <w:fldChar w:fldCharType="separate"/>
      </w:r>
      <w:r>
        <w:rPr>
          <w:noProof/>
        </w:rPr>
        <w:t>30</w:t>
      </w:r>
      <w:r>
        <w:rPr>
          <w:noProof/>
        </w:rPr>
        <w:fldChar w:fldCharType="end"/>
      </w:r>
    </w:p>
    <w:p w14:paraId="2ADE24DC" w14:textId="2967A91D"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fldLock="1"/>
      </w:r>
      <w:r>
        <w:rPr>
          <w:noProof/>
        </w:rPr>
        <w:instrText xml:space="preserve"> PAGEREF _Toc169687376 \h </w:instrText>
      </w:r>
      <w:r>
        <w:rPr>
          <w:noProof/>
        </w:rPr>
      </w:r>
      <w:r>
        <w:rPr>
          <w:noProof/>
        </w:rPr>
        <w:fldChar w:fldCharType="separate"/>
      </w:r>
      <w:r>
        <w:rPr>
          <w:noProof/>
        </w:rPr>
        <w:t>31</w:t>
      </w:r>
      <w:r>
        <w:rPr>
          <w:noProof/>
        </w:rPr>
        <w:fldChar w:fldCharType="end"/>
      </w:r>
    </w:p>
    <w:p w14:paraId="2738CEC2" w14:textId="2F18712E"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_Toc169687377 \h </w:instrText>
      </w:r>
      <w:r>
        <w:rPr>
          <w:noProof/>
        </w:rPr>
      </w:r>
      <w:r>
        <w:rPr>
          <w:noProof/>
        </w:rPr>
        <w:fldChar w:fldCharType="separate"/>
      </w:r>
      <w:r>
        <w:rPr>
          <w:noProof/>
        </w:rPr>
        <w:t>31</w:t>
      </w:r>
      <w:r>
        <w:rPr>
          <w:noProof/>
        </w:rPr>
        <w:fldChar w:fldCharType="end"/>
      </w:r>
    </w:p>
    <w:p w14:paraId="4960C337" w14:textId="5A72BC39"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_Toc169687378 \h </w:instrText>
      </w:r>
      <w:r>
        <w:rPr>
          <w:noProof/>
        </w:rPr>
      </w:r>
      <w:r>
        <w:rPr>
          <w:noProof/>
        </w:rPr>
        <w:fldChar w:fldCharType="separate"/>
      </w:r>
      <w:r>
        <w:rPr>
          <w:noProof/>
        </w:rPr>
        <w:t>32</w:t>
      </w:r>
      <w:r>
        <w:rPr>
          <w:noProof/>
        </w:rPr>
        <w:fldChar w:fldCharType="end"/>
      </w:r>
    </w:p>
    <w:p w14:paraId="202DED8C" w14:textId="452EC0F5"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fldLock="1"/>
      </w:r>
      <w:r>
        <w:rPr>
          <w:noProof/>
        </w:rPr>
        <w:instrText xml:space="preserve"> PAGEREF _Toc169687379 \h </w:instrText>
      </w:r>
      <w:r>
        <w:rPr>
          <w:noProof/>
        </w:rPr>
      </w:r>
      <w:r>
        <w:rPr>
          <w:noProof/>
        </w:rPr>
        <w:fldChar w:fldCharType="separate"/>
      </w:r>
      <w:r>
        <w:rPr>
          <w:noProof/>
        </w:rPr>
        <w:t>32</w:t>
      </w:r>
      <w:r>
        <w:rPr>
          <w:noProof/>
        </w:rPr>
        <w:fldChar w:fldCharType="end"/>
      </w:r>
    </w:p>
    <w:p w14:paraId="1CFEE229" w14:textId="3710BC32"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_Toc169687380 \h </w:instrText>
      </w:r>
      <w:r>
        <w:rPr>
          <w:noProof/>
        </w:rPr>
      </w:r>
      <w:r>
        <w:rPr>
          <w:noProof/>
        </w:rPr>
        <w:fldChar w:fldCharType="separate"/>
      </w:r>
      <w:r>
        <w:rPr>
          <w:noProof/>
        </w:rPr>
        <w:t>32</w:t>
      </w:r>
      <w:r>
        <w:rPr>
          <w:noProof/>
        </w:rPr>
        <w:fldChar w:fldCharType="end"/>
      </w:r>
    </w:p>
    <w:p w14:paraId="7937119D" w14:textId="5A4FB646"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_Toc169687381 \h </w:instrText>
      </w:r>
      <w:r>
        <w:rPr>
          <w:noProof/>
        </w:rPr>
      </w:r>
      <w:r>
        <w:rPr>
          <w:noProof/>
        </w:rPr>
        <w:fldChar w:fldCharType="separate"/>
      </w:r>
      <w:r>
        <w:rPr>
          <w:noProof/>
        </w:rPr>
        <w:t>35</w:t>
      </w:r>
      <w:r>
        <w:rPr>
          <w:noProof/>
        </w:rPr>
        <w:fldChar w:fldCharType="end"/>
      </w:r>
    </w:p>
    <w:p w14:paraId="50ABA241" w14:textId="009A1225"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_Toc169687382 \h </w:instrText>
      </w:r>
      <w:r>
        <w:rPr>
          <w:noProof/>
        </w:rPr>
      </w:r>
      <w:r>
        <w:rPr>
          <w:noProof/>
        </w:rPr>
        <w:fldChar w:fldCharType="separate"/>
      </w:r>
      <w:r>
        <w:rPr>
          <w:noProof/>
        </w:rPr>
        <w:t>37</w:t>
      </w:r>
      <w:r>
        <w:rPr>
          <w:noProof/>
        </w:rPr>
        <w:fldChar w:fldCharType="end"/>
      </w:r>
    </w:p>
    <w:p w14:paraId="637C78F1" w14:textId="0C66BC02"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fldLock="1"/>
      </w:r>
      <w:r>
        <w:rPr>
          <w:noProof/>
        </w:rPr>
        <w:instrText xml:space="preserve"> PAGEREF _Toc169687383 \h </w:instrText>
      </w:r>
      <w:r>
        <w:rPr>
          <w:noProof/>
        </w:rPr>
      </w:r>
      <w:r>
        <w:rPr>
          <w:noProof/>
        </w:rPr>
        <w:fldChar w:fldCharType="separate"/>
      </w:r>
      <w:r>
        <w:rPr>
          <w:noProof/>
        </w:rPr>
        <w:t>38</w:t>
      </w:r>
      <w:r>
        <w:rPr>
          <w:noProof/>
        </w:rPr>
        <w:fldChar w:fldCharType="end"/>
      </w:r>
    </w:p>
    <w:p w14:paraId="3938B3E1" w14:textId="41BFBFD9"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_Toc169687384 \h </w:instrText>
      </w:r>
      <w:r>
        <w:rPr>
          <w:noProof/>
        </w:rPr>
      </w:r>
      <w:r>
        <w:rPr>
          <w:noProof/>
        </w:rPr>
        <w:fldChar w:fldCharType="separate"/>
      </w:r>
      <w:r>
        <w:rPr>
          <w:noProof/>
        </w:rPr>
        <w:t>38</w:t>
      </w:r>
      <w:r>
        <w:rPr>
          <w:noProof/>
        </w:rPr>
        <w:fldChar w:fldCharType="end"/>
      </w:r>
    </w:p>
    <w:p w14:paraId="4F59A205" w14:textId="28979695"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fldLock="1"/>
      </w:r>
      <w:r>
        <w:rPr>
          <w:noProof/>
        </w:rPr>
        <w:instrText xml:space="preserve"> PAGEREF _Toc169687385 \h </w:instrText>
      </w:r>
      <w:r>
        <w:rPr>
          <w:noProof/>
        </w:rPr>
      </w:r>
      <w:r>
        <w:rPr>
          <w:noProof/>
        </w:rPr>
        <w:fldChar w:fldCharType="separate"/>
      </w:r>
      <w:r>
        <w:rPr>
          <w:noProof/>
        </w:rPr>
        <w:t>39</w:t>
      </w:r>
      <w:r>
        <w:rPr>
          <w:noProof/>
        </w:rPr>
        <w:fldChar w:fldCharType="end"/>
      </w:r>
    </w:p>
    <w:p w14:paraId="3CA96725" w14:textId="35DFB9D0"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_Toc169687386 \h </w:instrText>
      </w:r>
      <w:r>
        <w:rPr>
          <w:noProof/>
        </w:rPr>
      </w:r>
      <w:r>
        <w:rPr>
          <w:noProof/>
        </w:rPr>
        <w:fldChar w:fldCharType="separate"/>
      </w:r>
      <w:r>
        <w:rPr>
          <w:noProof/>
        </w:rPr>
        <w:t>39</w:t>
      </w:r>
      <w:r>
        <w:rPr>
          <w:noProof/>
        </w:rPr>
        <w:fldChar w:fldCharType="end"/>
      </w:r>
    </w:p>
    <w:p w14:paraId="49E6BB4D" w14:textId="7954C1D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fldLock="1"/>
      </w:r>
      <w:r>
        <w:rPr>
          <w:noProof/>
        </w:rPr>
        <w:instrText xml:space="preserve"> PAGEREF _Toc169687387 \h </w:instrText>
      </w:r>
      <w:r>
        <w:rPr>
          <w:noProof/>
        </w:rPr>
      </w:r>
      <w:r>
        <w:rPr>
          <w:noProof/>
        </w:rPr>
        <w:fldChar w:fldCharType="separate"/>
      </w:r>
      <w:r>
        <w:rPr>
          <w:noProof/>
        </w:rPr>
        <w:t>39</w:t>
      </w:r>
      <w:r>
        <w:rPr>
          <w:noProof/>
        </w:rPr>
        <w:fldChar w:fldCharType="end"/>
      </w:r>
    </w:p>
    <w:p w14:paraId="33AC500A" w14:textId="18E719C8"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_Toc169687388 \h </w:instrText>
      </w:r>
      <w:r>
        <w:rPr>
          <w:noProof/>
        </w:rPr>
      </w:r>
      <w:r>
        <w:rPr>
          <w:noProof/>
        </w:rPr>
        <w:fldChar w:fldCharType="separate"/>
      </w:r>
      <w:r>
        <w:rPr>
          <w:noProof/>
        </w:rPr>
        <w:t>39</w:t>
      </w:r>
      <w:r>
        <w:rPr>
          <w:noProof/>
        </w:rPr>
        <w:fldChar w:fldCharType="end"/>
      </w:r>
    </w:p>
    <w:p w14:paraId="74876C04" w14:textId="1697B33D"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Registration with AMF Re-allocation Procedure</w:t>
      </w:r>
      <w:r>
        <w:rPr>
          <w:noProof/>
        </w:rPr>
        <w:tab/>
      </w:r>
      <w:r>
        <w:rPr>
          <w:noProof/>
        </w:rPr>
        <w:fldChar w:fldCharType="begin" w:fldLock="1"/>
      </w:r>
      <w:r>
        <w:rPr>
          <w:noProof/>
        </w:rPr>
        <w:instrText xml:space="preserve"> PAGEREF _Toc169687389 \h </w:instrText>
      </w:r>
      <w:r>
        <w:rPr>
          <w:noProof/>
        </w:rPr>
      </w:r>
      <w:r>
        <w:rPr>
          <w:noProof/>
        </w:rPr>
        <w:fldChar w:fldCharType="separate"/>
      </w:r>
      <w:r>
        <w:rPr>
          <w:noProof/>
        </w:rPr>
        <w:t>40</w:t>
      </w:r>
      <w:r>
        <w:rPr>
          <w:noProof/>
        </w:rPr>
        <w:fldChar w:fldCharType="end"/>
      </w:r>
    </w:p>
    <w:p w14:paraId="0A47D43C" w14:textId="5F211017"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5.2.2.3.5.3</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Assisted and UE Based Positioning Procedure</w:t>
      </w:r>
      <w:r>
        <w:rPr>
          <w:noProof/>
        </w:rPr>
        <w:tab/>
      </w:r>
      <w:r>
        <w:rPr>
          <w:noProof/>
        </w:rPr>
        <w:fldChar w:fldCharType="begin" w:fldLock="1"/>
      </w:r>
      <w:r>
        <w:rPr>
          <w:noProof/>
        </w:rPr>
        <w:instrText xml:space="preserve"> PAGEREF _Toc169687390 \h </w:instrText>
      </w:r>
      <w:r>
        <w:rPr>
          <w:noProof/>
        </w:rPr>
      </w:r>
      <w:r>
        <w:rPr>
          <w:noProof/>
        </w:rPr>
        <w:fldChar w:fldCharType="separate"/>
      </w:r>
      <w:r>
        <w:rPr>
          <w:noProof/>
        </w:rPr>
        <w:t>40</w:t>
      </w:r>
      <w:r>
        <w:rPr>
          <w:noProof/>
        </w:rPr>
        <w:fldChar w:fldCharType="end"/>
      </w:r>
    </w:p>
    <w:p w14:paraId="00A5C22A" w14:textId="78575443"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5.2.2.3.5.4</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_Toc169687391 \h </w:instrText>
      </w:r>
      <w:r>
        <w:rPr>
          <w:noProof/>
        </w:rPr>
      </w:r>
      <w:r>
        <w:rPr>
          <w:noProof/>
        </w:rPr>
        <w:fldChar w:fldCharType="separate"/>
      </w:r>
      <w:r>
        <w:rPr>
          <w:noProof/>
        </w:rPr>
        <w:t>41</w:t>
      </w:r>
      <w:r>
        <w:rPr>
          <w:noProof/>
        </w:rPr>
        <w:fldChar w:fldCharType="end"/>
      </w:r>
    </w:p>
    <w:p w14:paraId="721679DB" w14:textId="66820C94"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_Toc169687392 \h </w:instrText>
      </w:r>
      <w:r>
        <w:rPr>
          <w:noProof/>
        </w:rPr>
      </w:r>
      <w:r>
        <w:rPr>
          <w:noProof/>
        </w:rPr>
        <w:fldChar w:fldCharType="separate"/>
      </w:r>
      <w:r>
        <w:rPr>
          <w:noProof/>
        </w:rPr>
        <w:t>41</w:t>
      </w:r>
      <w:r>
        <w:rPr>
          <w:noProof/>
        </w:rPr>
        <w:fldChar w:fldCharType="end"/>
      </w:r>
    </w:p>
    <w:p w14:paraId="634DB407" w14:textId="68BC0B37"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_Toc169687393 \h </w:instrText>
      </w:r>
      <w:r>
        <w:rPr>
          <w:noProof/>
        </w:rPr>
      </w:r>
      <w:r>
        <w:rPr>
          <w:noProof/>
        </w:rPr>
        <w:fldChar w:fldCharType="separate"/>
      </w:r>
      <w:r>
        <w:rPr>
          <w:noProof/>
        </w:rPr>
        <w:t>41</w:t>
      </w:r>
      <w:r>
        <w:rPr>
          <w:noProof/>
        </w:rPr>
        <w:fldChar w:fldCharType="end"/>
      </w:r>
    </w:p>
    <w:p w14:paraId="37006475" w14:textId="281C89D8"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fldLock="1"/>
      </w:r>
      <w:r>
        <w:rPr>
          <w:noProof/>
        </w:rPr>
        <w:instrText xml:space="preserve"> PAGEREF _Toc169687394 \h </w:instrText>
      </w:r>
      <w:r>
        <w:rPr>
          <w:noProof/>
        </w:rPr>
      </w:r>
      <w:r>
        <w:rPr>
          <w:noProof/>
        </w:rPr>
        <w:fldChar w:fldCharType="separate"/>
      </w:r>
      <w:r>
        <w:rPr>
          <w:noProof/>
        </w:rPr>
        <w:t>42</w:t>
      </w:r>
      <w:r>
        <w:rPr>
          <w:noProof/>
        </w:rPr>
        <w:fldChar w:fldCharType="end"/>
      </w:r>
    </w:p>
    <w:p w14:paraId="251AB645" w14:textId="31163E3F"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_Toc169687395 \h </w:instrText>
      </w:r>
      <w:r>
        <w:rPr>
          <w:noProof/>
        </w:rPr>
      </w:r>
      <w:r>
        <w:rPr>
          <w:noProof/>
        </w:rPr>
        <w:fldChar w:fldCharType="separate"/>
      </w:r>
      <w:r>
        <w:rPr>
          <w:noProof/>
        </w:rPr>
        <w:t>42</w:t>
      </w:r>
      <w:r>
        <w:rPr>
          <w:noProof/>
        </w:rPr>
        <w:fldChar w:fldCharType="end"/>
      </w:r>
    </w:p>
    <w:p w14:paraId="0CCF3FC6" w14:textId="780A7678"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5.2.2.3.6.2</w:t>
      </w:r>
      <w:r>
        <w:rPr>
          <w:rFonts w:asciiTheme="minorHAnsi" w:eastAsiaTheme="minorEastAsia" w:hAnsiTheme="minorHAnsi" w:cstheme="minorBidi"/>
          <w:noProof/>
          <w:kern w:val="2"/>
          <w:sz w:val="24"/>
          <w:szCs w:val="24"/>
          <w:lang w:eastAsia="en-GB"/>
          <w14:ligatures w14:val="standardContextual"/>
        </w:rPr>
        <w:tab/>
      </w:r>
      <w:r>
        <w:rPr>
          <w:noProof/>
        </w:rPr>
        <w:t>Using N2InfoNotify during Inter NG-RAN node N2 based handover procedure</w:t>
      </w:r>
      <w:r>
        <w:rPr>
          <w:noProof/>
        </w:rPr>
        <w:tab/>
      </w:r>
      <w:r>
        <w:rPr>
          <w:noProof/>
        </w:rPr>
        <w:fldChar w:fldCharType="begin" w:fldLock="1"/>
      </w:r>
      <w:r>
        <w:rPr>
          <w:noProof/>
        </w:rPr>
        <w:instrText xml:space="preserve"> PAGEREF _Toc169687396 \h </w:instrText>
      </w:r>
      <w:r>
        <w:rPr>
          <w:noProof/>
        </w:rPr>
      </w:r>
      <w:r>
        <w:rPr>
          <w:noProof/>
        </w:rPr>
        <w:fldChar w:fldCharType="separate"/>
      </w:r>
      <w:r>
        <w:rPr>
          <w:noProof/>
        </w:rPr>
        <w:t>42</w:t>
      </w:r>
      <w:r>
        <w:rPr>
          <w:noProof/>
        </w:rPr>
        <w:fldChar w:fldCharType="end"/>
      </w:r>
    </w:p>
    <w:p w14:paraId="05CE4615" w14:textId="4498AA90"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5.2.2.3.6.3</w:t>
      </w:r>
      <w:r>
        <w:rPr>
          <w:rFonts w:asciiTheme="minorHAnsi" w:eastAsiaTheme="minorEastAsia" w:hAnsiTheme="minorHAnsi" w:cstheme="minorBidi"/>
          <w:noProof/>
          <w:kern w:val="2"/>
          <w:sz w:val="24"/>
          <w:szCs w:val="24"/>
          <w:lang w:eastAsia="en-GB"/>
          <w14:ligatures w14:val="standardContextual"/>
        </w:rPr>
        <w:tab/>
      </w:r>
      <w:r>
        <w:rPr>
          <w:noProof/>
        </w:rPr>
        <w:t>Using N2InfoNotify during Location Services procedures</w:t>
      </w:r>
      <w:r>
        <w:rPr>
          <w:noProof/>
        </w:rPr>
        <w:tab/>
      </w:r>
      <w:r>
        <w:rPr>
          <w:noProof/>
        </w:rPr>
        <w:fldChar w:fldCharType="begin" w:fldLock="1"/>
      </w:r>
      <w:r>
        <w:rPr>
          <w:noProof/>
        </w:rPr>
        <w:instrText xml:space="preserve"> PAGEREF _Toc169687397 \h </w:instrText>
      </w:r>
      <w:r>
        <w:rPr>
          <w:noProof/>
        </w:rPr>
      </w:r>
      <w:r>
        <w:rPr>
          <w:noProof/>
        </w:rPr>
        <w:fldChar w:fldCharType="separate"/>
      </w:r>
      <w:r>
        <w:rPr>
          <w:noProof/>
        </w:rPr>
        <w:t>44</w:t>
      </w:r>
      <w:r>
        <w:rPr>
          <w:noProof/>
        </w:rPr>
        <w:fldChar w:fldCharType="end"/>
      </w:r>
    </w:p>
    <w:p w14:paraId="55633B1D" w14:textId="1F7AC4BF"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_Toc169687398 \h </w:instrText>
      </w:r>
      <w:r>
        <w:rPr>
          <w:noProof/>
        </w:rPr>
      </w:r>
      <w:r>
        <w:rPr>
          <w:noProof/>
        </w:rPr>
        <w:fldChar w:fldCharType="separate"/>
      </w:r>
      <w:r>
        <w:rPr>
          <w:noProof/>
        </w:rPr>
        <w:t>44</w:t>
      </w:r>
      <w:r>
        <w:rPr>
          <w:noProof/>
        </w:rPr>
        <w:fldChar w:fldCharType="end"/>
      </w:r>
    </w:p>
    <w:p w14:paraId="5ADFBD2C" w14:textId="0E55C582"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_Toc169687399 \h </w:instrText>
      </w:r>
      <w:r>
        <w:rPr>
          <w:noProof/>
        </w:rPr>
      </w:r>
      <w:r>
        <w:rPr>
          <w:noProof/>
        </w:rPr>
        <w:fldChar w:fldCharType="separate"/>
      </w:r>
      <w:r>
        <w:rPr>
          <w:noProof/>
        </w:rPr>
        <w:t>44</w:t>
      </w:r>
      <w:r>
        <w:rPr>
          <w:noProof/>
        </w:rPr>
        <w:fldChar w:fldCharType="end"/>
      </w:r>
    </w:p>
    <w:p w14:paraId="54692191" w14:textId="4FE1949F"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fldLock="1"/>
      </w:r>
      <w:r>
        <w:rPr>
          <w:noProof/>
        </w:rPr>
        <w:instrText xml:space="preserve"> PAGEREF _Toc169687400 \h </w:instrText>
      </w:r>
      <w:r>
        <w:rPr>
          <w:noProof/>
        </w:rPr>
      </w:r>
      <w:r>
        <w:rPr>
          <w:noProof/>
        </w:rPr>
        <w:fldChar w:fldCharType="separate"/>
      </w:r>
      <w:r>
        <w:rPr>
          <w:noProof/>
        </w:rPr>
        <w:t>44</w:t>
      </w:r>
      <w:r>
        <w:rPr>
          <w:noProof/>
        </w:rPr>
        <w:fldChar w:fldCharType="end"/>
      </w:r>
    </w:p>
    <w:p w14:paraId="603996AF" w14:textId="510A38DC"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_Toc169687401 \h </w:instrText>
      </w:r>
      <w:r>
        <w:rPr>
          <w:noProof/>
        </w:rPr>
      </w:r>
      <w:r>
        <w:rPr>
          <w:noProof/>
        </w:rPr>
        <w:fldChar w:fldCharType="separate"/>
      </w:r>
      <w:r>
        <w:rPr>
          <w:noProof/>
        </w:rPr>
        <w:t>44</w:t>
      </w:r>
      <w:r>
        <w:rPr>
          <w:noProof/>
        </w:rPr>
        <w:fldChar w:fldCharType="end"/>
      </w:r>
    </w:p>
    <w:p w14:paraId="1C569DB4" w14:textId="14658942"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5.2.2.4.1.2</w:t>
      </w:r>
      <w:r>
        <w:rPr>
          <w:rFonts w:asciiTheme="minorHAnsi" w:eastAsiaTheme="minorEastAsia" w:hAnsiTheme="minorHAnsi" w:cstheme="minorBidi"/>
          <w:noProof/>
          <w:kern w:val="2"/>
          <w:sz w:val="24"/>
          <w:szCs w:val="24"/>
          <w:lang w:eastAsia="en-GB"/>
          <w14:ligatures w14:val="standardContextual"/>
        </w:rPr>
        <w:tab/>
      </w:r>
      <w:r>
        <w:rPr>
          <w:noProof/>
        </w:rPr>
        <w:t>Obtaining Non UE Associated Network Assistance Data Procedure</w:t>
      </w:r>
      <w:r>
        <w:rPr>
          <w:noProof/>
        </w:rPr>
        <w:tab/>
      </w:r>
      <w:r>
        <w:rPr>
          <w:noProof/>
        </w:rPr>
        <w:fldChar w:fldCharType="begin" w:fldLock="1"/>
      </w:r>
      <w:r>
        <w:rPr>
          <w:noProof/>
        </w:rPr>
        <w:instrText xml:space="preserve"> PAGEREF _Toc169687402 \h </w:instrText>
      </w:r>
      <w:r>
        <w:rPr>
          <w:noProof/>
        </w:rPr>
      </w:r>
      <w:r>
        <w:rPr>
          <w:noProof/>
        </w:rPr>
        <w:fldChar w:fldCharType="separate"/>
      </w:r>
      <w:r>
        <w:rPr>
          <w:noProof/>
        </w:rPr>
        <w:t>45</w:t>
      </w:r>
      <w:r>
        <w:rPr>
          <w:noProof/>
        </w:rPr>
        <w:fldChar w:fldCharType="end"/>
      </w:r>
    </w:p>
    <w:p w14:paraId="41ECCBF8" w14:textId="0A1B433F"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5.2.2.4.1.3</w:t>
      </w:r>
      <w:r>
        <w:rPr>
          <w:rFonts w:asciiTheme="minorHAnsi" w:eastAsiaTheme="minorEastAsia" w:hAnsiTheme="minorHAnsi" w:cstheme="minorBidi"/>
          <w:noProof/>
          <w:kern w:val="2"/>
          <w:sz w:val="24"/>
          <w:szCs w:val="24"/>
          <w:lang w:eastAsia="en-GB"/>
          <w14:ligatures w14:val="standardContextual"/>
        </w:rPr>
        <w:tab/>
      </w:r>
      <w:r>
        <w:rPr>
          <w:noProof/>
        </w:rPr>
        <w:t>Warning Request Transfer Procedure</w:t>
      </w:r>
      <w:r>
        <w:rPr>
          <w:noProof/>
        </w:rPr>
        <w:tab/>
      </w:r>
      <w:r>
        <w:rPr>
          <w:noProof/>
        </w:rPr>
        <w:fldChar w:fldCharType="begin" w:fldLock="1"/>
      </w:r>
      <w:r>
        <w:rPr>
          <w:noProof/>
        </w:rPr>
        <w:instrText xml:space="preserve"> PAGEREF _Toc169687403 \h </w:instrText>
      </w:r>
      <w:r>
        <w:rPr>
          <w:noProof/>
        </w:rPr>
      </w:r>
      <w:r>
        <w:rPr>
          <w:noProof/>
        </w:rPr>
        <w:fldChar w:fldCharType="separate"/>
      </w:r>
      <w:r>
        <w:rPr>
          <w:noProof/>
        </w:rPr>
        <w:t>45</w:t>
      </w:r>
      <w:r>
        <w:rPr>
          <w:noProof/>
        </w:rPr>
        <w:fldChar w:fldCharType="end"/>
      </w:r>
    </w:p>
    <w:p w14:paraId="3459D12C" w14:textId="0400586A"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5.2.2.4.1.4</w:t>
      </w:r>
      <w:r>
        <w:rPr>
          <w:rFonts w:asciiTheme="minorHAnsi" w:eastAsiaTheme="minorEastAsia" w:hAnsiTheme="minorHAnsi" w:cstheme="minorBidi"/>
          <w:noProof/>
          <w:kern w:val="2"/>
          <w:sz w:val="24"/>
          <w:szCs w:val="24"/>
          <w:lang w:eastAsia="en-GB"/>
          <w14:ligatures w14:val="standardContextual"/>
        </w:rPr>
        <w:tab/>
      </w:r>
      <w:r>
        <w:rPr>
          <w:noProof/>
        </w:rPr>
        <w:t>Configuration Transfer Procedure</w:t>
      </w:r>
      <w:r>
        <w:rPr>
          <w:noProof/>
        </w:rPr>
        <w:tab/>
      </w:r>
      <w:r>
        <w:rPr>
          <w:noProof/>
        </w:rPr>
        <w:fldChar w:fldCharType="begin" w:fldLock="1"/>
      </w:r>
      <w:r>
        <w:rPr>
          <w:noProof/>
        </w:rPr>
        <w:instrText xml:space="preserve"> PAGEREF _Toc169687404 \h </w:instrText>
      </w:r>
      <w:r>
        <w:rPr>
          <w:noProof/>
        </w:rPr>
      </w:r>
      <w:r>
        <w:rPr>
          <w:noProof/>
        </w:rPr>
        <w:fldChar w:fldCharType="separate"/>
      </w:r>
      <w:r>
        <w:rPr>
          <w:noProof/>
        </w:rPr>
        <w:t>46</w:t>
      </w:r>
      <w:r>
        <w:rPr>
          <w:noProof/>
        </w:rPr>
        <w:fldChar w:fldCharType="end"/>
      </w:r>
    </w:p>
    <w:p w14:paraId="74BA43EC" w14:textId="44DD7589"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5.2.2.4.1.5</w:t>
      </w:r>
      <w:r>
        <w:rPr>
          <w:rFonts w:asciiTheme="minorHAnsi" w:eastAsiaTheme="minorEastAsia" w:hAnsiTheme="minorHAnsi" w:cstheme="minorBidi"/>
          <w:noProof/>
          <w:kern w:val="2"/>
          <w:sz w:val="24"/>
          <w:szCs w:val="24"/>
          <w:lang w:eastAsia="en-GB"/>
          <w14:ligatures w14:val="standardContextual"/>
        </w:rPr>
        <w:tab/>
      </w:r>
      <w:r>
        <w:rPr>
          <w:noProof/>
        </w:rPr>
        <w:t>RIM Information Transfer Procedures</w:t>
      </w:r>
      <w:r>
        <w:rPr>
          <w:noProof/>
        </w:rPr>
        <w:tab/>
      </w:r>
      <w:r>
        <w:rPr>
          <w:noProof/>
        </w:rPr>
        <w:fldChar w:fldCharType="begin" w:fldLock="1"/>
      </w:r>
      <w:r>
        <w:rPr>
          <w:noProof/>
        </w:rPr>
        <w:instrText xml:space="preserve"> PAGEREF _Toc169687405 \h </w:instrText>
      </w:r>
      <w:r>
        <w:rPr>
          <w:noProof/>
        </w:rPr>
      </w:r>
      <w:r>
        <w:rPr>
          <w:noProof/>
        </w:rPr>
        <w:fldChar w:fldCharType="separate"/>
      </w:r>
      <w:r>
        <w:rPr>
          <w:noProof/>
        </w:rPr>
        <w:t>46</w:t>
      </w:r>
      <w:r>
        <w:rPr>
          <w:noProof/>
        </w:rPr>
        <w:fldChar w:fldCharType="end"/>
      </w:r>
    </w:p>
    <w:p w14:paraId="28CCA4C1" w14:textId="0782C976"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5.2.2.4.1.6</w:t>
      </w:r>
      <w:r>
        <w:rPr>
          <w:rFonts w:asciiTheme="minorHAnsi" w:eastAsiaTheme="minorEastAsia" w:hAnsiTheme="minorHAnsi" w:cstheme="minorBidi"/>
          <w:noProof/>
          <w:kern w:val="2"/>
          <w:sz w:val="24"/>
          <w:szCs w:val="24"/>
          <w:lang w:eastAsia="en-GB"/>
          <w14:ligatures w14:val="standardContextual"/>
        </w:rPr>
        <w:tab/>
      </w:r>
      <w:r>
        <w:rPr>
          <w:noProof/>
        </w:rPr>
        <w:t>Broadcast of Assistance Data by an LMF</w:t>
      </w:r>
      <w:r>
        <w:rPr>
          <w:noProof/>
        </w:rPr>
        <w:tab/>
      </w:r>
      <w:r>
        <w:rPr>
          <w:noProof/>
        </w:rPr>
        <w:fldChar w:fldCharType="begin" w:fldLock="1"/>
      </w:r>
      <w:r>
        <w:rPr>
          <w:noProof/>
        </w:rPr>
        <w:instrText xml:space="preserve"> PAGEREF _Toc169687406 \h </w:instrText>
      </w:r>
      <w:r>
        <w:rPr>
          <w:noProof/>
        </w:rPr>
      </w:r>
      <w:r>
        <w:rPr>
          <w:noProof/>
        </w:rPr>
        <w:fldChar w:fldCharType="separate"/>
      </w:r>
      <w:r>
        <w:rPr>
          <w:noProof/>
        </w:rPr>
        <w:t>46</w:t>
      </w:r>
      <w:r>
        <w:rPr>
          <w:noProof/>
        </w:rPr>
        <w:fldChar w:fldCharType="end"/>
      </w:r>
    </w:p>
    <w:p w14:paraId="4DD948DE" w14:textId="404127D3"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fldLock="1"/>
      </w:r>
      <w:r>
        <w:rPr>
          <w:noProof/>
        </w:rPr>
        <w:instrText xml:space="preserve"> PAGEREF _Toc169687407 \h </w:instrText>
      </w:r>
      <w:r>
        <w:rPr>
          <w:noProof/>
        </w:rPr>
      </w:r>
      <w:r>
        <w:rPr>
          <w:noProof/>
        </w:rPr>
        <w:fldChar w:fldCharType="separate"/>
      </w:r>
      <w:r>
        <w:rPr>
          <w:noProof/>
        </w:rPr>
        <w:t>46</w:t>
      </w:r>
      <w:r>
        <w:rPr>
          <w:noProof/>
        </w:rPr>
        <w:fldChar w:fldCharType="end"/>
      </w:r>
    </w:p>
    <w:p w14:paraId="23CD54CD" w14:textId="7C40160C"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_Toc169687408 \h </w:instrText>
      </w:r>
      <w:r>
        <w:rPr>
          <w:noProof/>
        </w:rPr>
      </w:r>
      <w:r>
        <w:rPr>
          <w:noProof/>
        </w:rPr>
        <w:fldChar w:fldCharType="separate"/>
      </w:r>
      <w:r>
        <w:rPr>
          <w:noProof/>
        </w:rPr>
        <w:t>46</w:t>
      </w:r>
      <w:r>
        <w:rPr>
          <w:noProof/>
        </w:rPr>
        <w:fldChar w:fldCharType="end"/>
      </w:r>
    </w:p>
    <w:p w14:paraId="173B0262" w14:textId="77884D24"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fldLock="1"/>
      </w:r>
      <w:r>
        <w:rPr>
          <w:noProof/>
        </w:rPr>
        <w:instrText xml:space="preserve"> PAGEREF _Toc169687409 \h </w:instrText>
      </w:r>
      <w:r>
        <w:rPr>
          <w:noProof/>
        </w:rPr>
      </w:r>
      <w:r>
        <w:rPr>
          <w:noProof/>
        </w:rPr>
        <w:fldChar w:fldCharType="separate"/>
      </w:r>
      <w:r>
        <w:rPr>
          <w:noProof/>
        </w:rPr>
        <w:t>47</w:t>
      </w:r>
      <w:r>
        <w:rPr>
          <w:noProof/>
        </w:rPr>
        <w:fldChar w:fldCharType="end"/>
      </w:r>
    </w:p>
    <w:p w14:paraId="4DD72F22" w14:textId="77978405"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_Toc169687410 \h </w:instrText>
      </w:r>
      <w:r>
        <w:rPr>
          <w:noProof/>
        </w:rPr>
      </w:r>
      <w:r>
        <w:rPr>
          <w:noProof/>
        </w:rPr>
        <w:fldChar w:fldCharType="separate"/>
      </w:r>
      <w:r>
        <w:rPr>
          <w:noProof/>
        </w:rPr>
        <w:t>47</w:t>
      </w:r>
      <w:r>
        <w:rPr>
          <w:noProof/>
        </w:rPr>
        <w:fldChar w:fldCharType="end"/>
      </w:r>
    </w:p>
    <w:p w14:paraId="53381AC5" w14:textId="6142EC62"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fldLock="1"/>
      </w:r>
      <w:r>
        <w:rPr>
          <w:noProof/>
        </w:rPr>
        <w:instrText xml:space="preserve"> PAGEREF _Toc169687411 \h </w:instrText>
      </w:r>
      <w:r>
        <w:rPr>
          <w:noProof/>
        </w:rPr>
      </w:r>
      <w:r>
        <w:rPr>
          <w:noProof/>
        </w:rPr>
        <w:fldChar w:fldCharType="separate"/>
      </w:r>
      <w:r>
        <w:rPr>
          <w:noProof/>
        </w:rPr>
        <w:t>48</w:t>
      </w:r>
      <w:r>
        <w:rPr>
          <w:noProof/>
        </w:rPr>
        <w:fldChar w:fldCharType="end"/>
      </w:r>
    </w:p>
    <w:p w14:paraId="2A67D53A" w14:textId="7707842B"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_Toc169687412 \h </w:instrText>
      </w:r>
      <w:r>
        <w:rPr>
          <w:noProof/>
        </w:rPr>
      </w:r>
      <w:r>
        <w:rPr>
          <w:noProof/>
        </w:rPr>
        <w:fldChar w:fldCharType="separate"/>
      </w:r>
      <w:r>
        <w:rPr>
          <w:noProof/>
        </w:rPr>
        <w:t>48</w:t>
      </w:r>
      <w:r>
        <w:rPr>
          <w:noProof/>
        </w:rPr>
        <w:fldChar w:fldCharType="end"/>
      </w:r>
    </w:p>
    <w:p w14:paraId="6C6BEDDB" w14:textId="674CE861"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5.2.2.4.4.2</w:t>
      </w:r>
      <w:r>
        <w:rPr>
          <w:rFonts w:asciiTheme="minorHAnsi" w:eastAsiaTheme="minorEastAsia" w:hAnsiTheme="minorHAnsi" w:cstheme="minorBidi"/>
          <w:noProof/>
          <w:kern w:val="2"/>
          <w:sz w:val="24"/>
          <w:szCs w:val="24"/>
          <w:lang w:eastAsia="en-GB"/>
          <w14:ligatures w14:val="standardContextual"/>
        </w:rPr>
        <w:tab/>
      </w:r>
      <w:r>
        <w:rPr>
          <w:noProof/>
        </w:rPr>
        <w:t>Using NonUeN2InfoNotify during Location Services procedures</w:t>
      </w:r>
      <w:r>
        <w:rPr>
          <w:noProof/>
        </w:rPr>
        <w:tab/>
      </w:r>
      <w:r>
        <w:rPr>
          <w:noProof/>
        </w:rPr>
        <w:fldChar w:fldCharType="begin" w:fldLock="1"/>
      </w:r>
      <w:r>
        <w:rPr>
          <w:noProof/>
        </w:rPr>
        <w:instrText xml:space="preserve"> PAGEREF _Toc169687413 \h </w:instrText>
      </w:r>
      <w:r>
        <w:rPr>
          <w:noProof/>
        </w:rPr>
      </w:r>
      <w:r>
        <w:rPr>
          <w:noProof/>
        </w:rPr>
        <w:fldChar w:fldCharType="separate"/>
      </w:r>
      <w:r>
        <w:rPr>
          <w:noProof/>
        </w:rPr>
        <w:t>48</w:t>
      </w:r>
      <w:r>
        <w:rPr>
          <w:noProof/>
        </w:rPr>
        <w:fldChar w:fldCharType="end"/>
      </w:r>
    </w:p>
    <w:p w14:paraId="0390D7F5" w14:textId="6448EF30"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5.2.2.4.4.3</w:t>
      </w:r>
      <w:r>
        <w:rPr>
          <w:rFonts w:asciiTheme="minorHAnsi" w:eastAsiaTheme="minorEastAsia" w:hAnsiTheme="minorHAnsi" w:cstheme="minorBidi"/>
          <w:noProof/>
          <w:kern w:val="2"/>
          <w:sz w:val="24"/>
          <w:szCs w:val="24"/>
          <w:lang w:eastAsia="en-GB"/>
          <w14:ligatures w14:val="standardContextual"/>
        </w:rPr>
        <w:tab/>
      </w:r>
      <w:r>
        <w:rPr>
          <w:noProof/>
        </w:rPr>
        <w:t>Use of NonUeN2InfoNotify for PWS related events</w:t>
      </w:r>
      <w:r>
        <w:rPr>
          <w:noProof/>
        </w:rPr>
        <w:tab/>
      </w:r>
      <w:r>
        <w:rPr>
          <w:noProof/>
        </w:rPr>
        <w:fldChar w:fldCharType="begin" w:fldLock="1"/>
      </w:r>
      <w:r>
        <w:rPr>
          <w:noProof/>
        </w:rPr>
        <w:instrText xml:space="preserve"> PAGEREF _Toc169687414 \h </w:instrText>
      </w:r>
      <w:r>
        <w:rPr>
          <w:noProof/>
        </w:rPr>
      </w:r>
      <w:r>
        <w:rPr>
          <w:noProof/>
        </w:rPr>
        <w:fldChar w:fldCharType="separate"/>
      </w:r>
      <w:r>
        <w:rPr>
          <w:noProof/>
        </w:rPr>
        <w:t>48</w:t>
      </w:r>
      <w:r>
        <w:rPr>
          <w:noProof/>
        </w:rPr>
        <w:fldChar w:fldCharType="end"/>
      </w:r>
    </w:p>
    <w:p w14:paraId="66B98CF8" w14:textId="78BEA6D8"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_Toc169687415 \h </w:instrText>
      </w:r>
      <w:r>
        <w:rPr>
          <w:noProof/>
        </w:rPr>
      </w:r>
      <w:r>
        <w:rPr>
          <w:noProof/>
        </w:rPr>
        <w:fldChar w:fldCharType="separate"/>
      </w:r>
      <w:r>
        <w:rPr>
          <w:noProof/>
        </w:rPr>
        <w:t>49</w:t>
      </w:r>
      <w:r>
        <w:rPr>
          <w:noProof/>
        </w:rPr>
        <w:fldChar w:fldCharType="end"/>
      </w:r>
    </w:p>
    <w:p w14:paraId="7762046B" w14:textId="06BB1A21"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_Toc169687416 \h </w:instrText>
      </w:r>
      <w:r>
        <w:rPr>
          <w:noProof/>
        </w:rPr>
      </w:r>
      <w:r>
        <w:rPr>
          <w:noProof/>
        </w:rPr>
        <w:fldChar w:fldCharType="separate"/>
      </w:r>
      <w:r>
        <w:rPr>
          <w:noProof/>
        </w:rPr>
        <w:t>49</w:t>
      </w:r>
      <w:r>
        <w:rPr>
          <w:noProof/>
        </w:rPr>
        <w:fldChar w:fldCharType="end"/>
      </w:r>
    </w:p>
    <w:p w14:paraId="06508685" w14:textId="057BE6FD"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_Toc169687417 \h </w:instrText>
      </w:r>
      <w:r>
        <w:rPr>
          <w:noProof/>
        </w:rPr>
      </w:r>
      <w:r>
        <w:rPr>
          <w:noProof/>
        </w:rPr>
        <w:fldChar w:fldCharType="separate"/>
      </w:r>
      <w:r>
        <w:rPr>
          <w:noProof/>
        </w:rPr>
        <w:t>49</w:t>
      </w:r>
      <w:r>
        <w:rPr>
          <w:noProof/>
        </w:rPr>
        <w:fldChar w:fldCharType="end"/>
      </w:r>
    </w:p>
    <w:p w14:paraId="5A45435A" w14:textId="3E054D14"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5.2.2.5.1.2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_Toc169687418 \h </w:instrText>
      </w:r>
      <w:r>
        <w:rPr>
          <w:noProof/>
        </w:rPr>
      </w:r>
      <w:r>
        <w:rPr>
          <w:noProof/>
        </w:rPr>
        <w:fldChar w:fldCharType="separate"/>
      </w:r>
      <w:r>
        <w:rPr>
          <w:noProof/>
        </w:rPr>
        <w:t>49</w:t>
      </w:r>
      <w:r>
        <w:rPr>
          <w:noProof/>
        </w:rPr>
        <w:fldChar w:fldCharType="end"/>
      </w:r>
    </w:p>
    <w:p w14:paraId="2E35C5E3" w14:textId="10AC37E0"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5.2.2.5.1.3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_Toc169687419 \h </w:instrText>
      </w:r>
      <w:r>
        <w:rPr>
          <w:noProof/>
        </w:rPr>
      </w:r>
      <w:r>
        <w:rPr>
          <w:noProof/>
        </w:rPr>
        <w:fldChar w:fldCharType="separate"/>
      </w:r>
      <w:r>
        <w:rPr>
          <w:noProof/>
        </w:rPr>
        <w:t>50</w:t>
      </w:r>
      <w:r>
        <w:rPr>
          <w:noProof/>
        </w:rPr>
        <w:fldChar w:fldCharType="end"/>
      </w:r>
    </w:p>
    <w:p w14:paraId="5FF56869" w14:textId="62F32B7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_Toc169687420 \h </w:instrText>
      </w:r>
      <w:r>
        <w:rPr>
          <w:noProof/>
        </w:rPr>
      </w:r>
      <w:r>
        <w:rPr>
          <w:noProof/>
        </w:rPr>
        <w:fldChar w:fldCharType="separate"/>
      </w:r>
      <w:r>
        <w:rPr>
          <w:noProof/>
        </w:rPr>
        <w:t>50</w:t>
      </w:r>
      <w:r>
        <w:rPr>
          <w:noProof/>
        </w:rPr>
        <w:fldChar w:fldCharType="end"/>
      </w:r>
    </w:p>
    <w:p w14:paraId="64B360E7" w14:textId="4BFF325E"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_Toc169687421 \h </w:instrText>
      </w:r>
      <w:r>
        <w:rPr>
          <w:noProof/>
        </w:rPr>
      </w:r>
      <w:r>
        <w:rPr>
          <w:noProof/>
        </w:rPr>
        <w:fldChar w:fldCharType="separate"/>
      </w:r>
      <w:r>
        <w:rPr>
          <w:noProof/>
        </w:rPr>
        <w:t>50</w:t>
      </w:r>
      <w:r>
        <w:rPr>
          <w:noProof/>
        </w:rPr>
        <w:fldChar w:fldCharType="end"/>
      </w:r>
    </w:p>
    <w:p w14:paraId="5099792D" w14:textId="67153677"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_Toc169687422 \h </w:instrText>
      </w:r>
      <w:r>
        <w:rPr>
          <w:noProof/>
        </w:rPr>
      </w:r>
      <w:r>
        <w:rPr>
          <w:noProof/>
        </w:rPr>
        <w:fldChar w:fldCharType="separate"/>
      </w:r>
      <w:r>
        <w:rPr>
          <w:noProof/>
        </w:rPr>
        <w:t>51</w:t>
      </w:r>
      <w:r>
        <w:rPr>
          <w:noProof/>
        </w:rPr>
        <w:fldChar w:fldCharType="end"/>
      </w:r>
    </w:p>
    <w:p w14:paraId="2ACA8578" w14:textId="287E09A9"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5.2.2.5.3.1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_Toc169687423 \h </w:instrText>
      </w:r>
      <w:r>
        <w:rPr>
          <w:noProof/>
        </w:rPr>
      </w:r>
      <w:r>
        <w:rPr>
          <w:noProof/>
        </w:rPr>
        <w:fldChar w:fldCharType="separate"/>
      </w:r>
      <w:r>
        <w:rPr>
          <w:noProof/>
        </w:rPr>
        <w:t>51</w:t>
      </w:r>
      <w:r>
        <w:rPr>
          <w:noProof/>
        </w:rPr>
        <w:fldChar w:fldCharType="end"/>
      </w:r>
    </w:p>
    <w:p w14:paraId="366F296E" w14:textId="14C88320"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fldLock="1"/>
      </w:r>
      <w:r>
        <w:rPr>
          <w:noProof/>
        </w:rPr>
        <w:instrText xml:space="preserve"> PAGEREF _Toc169687424 \h </w:instrText>
      </w:r>
      <w:r>
        <w:rPr>
          <w:noProof/>
        </w:rPr>
      </w:r>
      <w:r>
        <w:rPr>
          <w:noProof/>
        </w:rPr>
        <w:fldChar w:fldCharType="separate"/>
      </w:r>
      <w:r>
        <w:rPr>
          <w:noProof/>
        </w:rPr>
        <w:t>52</w:t>
      </w:r>
      <w:r>
        <w:rPr>
          <w:noProof/>
        </w:rPr>
        <w:fldChar w:fldCharType="end"/>
      </w:r>
    </w:p>
    <w:p w14:paraId="61953CD2" w14:textId="1A2FC219"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_Toc169687425 \h </w:instrText>
      </w:r>
      <w:r>
        <w:rPr>
          <w:noProof/>
        </w:rPr>
      </w:r>
      <w:r>
        <w:rPr>
          <w:noProof/>
        </w:rPr>
        <w:fldChar w:fldCharType="separate"/>
      </w:r>
      <w:r>
        <w:rPr>
          <w:noProof/>
        </w:rPr>
        <w:t>52</w:t>
      </w:r>
      <w:r>
        <w:rPr>
          <w:noProof/>
        </w:rPr>
        <w:fldChar w:fldCharType="end"/>
      </w:r>
    </w:p>
    <w:p w14:paraId="354B38A7" w14:textId="35E64A9E" w:rsidR="00A6151D" w:rsidRDefault="00A6151D">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_Toc169687426 \h </w:instrText>
      </w:r>
      <w:r>
        <w:rPr>
          <w:noProof/>
        </w:rPr>
      </w:r>
      <w:r>
        <w:rPr>
          <w:noProof/>
        </w:rPr>
        <w:fldChar w:fldCharType="separate"/>
      </w:r>
      <w:r>
        <w:rPr>
          <w:noProof/>
        </w:rPr>
        <w:t>53</w:t>
      </w:r>
      <w:r>
        <w:rPr>
          <w:noProof/>
        </w:rPr>
        <w:fldChar w:fldCharType="end"/>
      </w:r>
    </w:p>
    <w:p w14:paraId="21C93BE2" w14:textId="1892BDC5"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_Toc169687427 \h </w:instrText>
      </w:r>
      <w:r>
        <w:rPr>
          <w:noProof/>
        </w:rPr>
      </w:r>
      <w:r>
        <w:rPr>
          <w:noProof/>
        </w:rPr>
        <w:fldChar w:fldCharType="separate"/>
      </w:r>
      <w:r>
        <w:rPr>
          <w:noProof/>
        </w:rPr>
        <w:t>53</w:t>
      </w:r>
      <w:r>
        <w:rPr>
          <w:noProof/>
        </w:rPr>
        <w:fldChar w:fldCharType="end"/>
      </w:r>
    </w:p>
    <w:p w14:paraId="400AFF14" w14:textId="6046DE5B"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_Toc169687428 \h </w:instrText>
      </w:r>
      <w:r>
        <w:rPr>
          <w:noProof/>
        </w:rPr>
      </w:r>
      <w:r>
        <w:rPr>
          <w:noProof/>
        </w:rPr>
        <w:fldChar w:fldCharType="separate"/>
      </w:r>
      <w:r>
        <w:rPr>
          <w:noProof/>
        </w:rPr>
        <w:t>58</w:t>
      </w:r>
      <w:r>
        <w:rPr>
          <w:noProof/>
        </w:rPr>
        <w:fldChar w:fldCharType="end"/>
      </w:r>
    </w:p>
    <w:p w14:paraId="00E88207" w14:textId="25E33BA3"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_Toc169687429 \h </w:instrText>
      </w:r>
      <w:r>
        <w:rPr>
          <w:noProof/>
        </w:rPr>
      </w:r>
      <w:r>
        <w:rPr>
          <w:noProof/>
        </w:rPr>
        <w:fldChar w:fldCharType="separate"/>
      </w:r>
      <w:r>
        <w:rPr>
          <w:noProof/>
        </w:rPr>
        <w:t>58</w:t>
      </w:r>
      <w:r>
        <w:rPr>
          <w:noProof/>
        </w:rPr>
        <w:fldChar w:fldCharType="end"/>
      </w:r>
    </w:p>
    <w:p w14:paraId="72D0FF43" w14:textId="6A3551A8"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_Toc169687430 \h </w:instrText>
      </w:r>
      <w:r>
        <w:rPr>
          <w:noProof/>
        </w:rPr>
      </w:r>
      <w:r>
        <w:rPr>
          <w:noProof/>
        </w:rPr>
        <w:fldChar w:fldCharType="separate"/>
      </w:r>
      <w:r>
        <w:rPr>
          <w:noProof/>
        </w:rPr>
        <w:t>59</w:t>
      </w:r>
      <w:r>
        <w:rPr>
          <w:noProof/>
        </w:rPr>
        <w:fldChar w:fldCharType="end"/>
      </w:r>
    </w:p>
    <w:p w14:paraId="56DD9A6F" w14:textId="0FE0FE37"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_Toc169687431 \h </w:instrText>
      </w:r>
      <w:r>
        <w:rPr>
          <w:noProof/>
        </w:rPr>
      </w:r>
      <w:r>
        <w:rPr>
          <w:noProof/>
        </w:rPr>
        <w:fldChar w:fldCharType="separate"/>
      </w:r>
      <w:r>
        <w:rPr>
          <w:noProof/>
        </w:rPr>
        <w:t>59</w:t>
      </w:r>
      <w:r>
        <w:rPr>
          <w:noProof/>
        </w:rPr>
        <w:fldChar w:fldCharType="end"/>
      </w:r>
    </w:p>
    <w:p w14:paraId="0E7A8BB0" w14:textId="31E12628"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_Toc169687432 \h </w:instrText>
      </w:r>
      <w:r>
        <w:rPr>
          <w:noProof/>
        </w:rPr>
      </w:r>
      <w:r>
        <w:rPr>
          <w:noProof/>
        </w:rPr>
        <w:fldChar w:fldCharType="separate"/>
      </w:r>
      <w:r>
        <w:rPr>
          <w:noProof/>
        </w:rPr>
        <w:t>59</w:t>
      </w:r>
      <w:r>
        <w:rPr>
          <w:noProof/>
        </w:rPr>
        <w:fldChar w:fldCharType="end"/>
      </w:r>
    </w:p>
    <w:p w14:paraId="0E4D9FFB" w14:textId="149D5E84"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_Toc169687433 \h </w:instrText>
      </w:r>
      <w:r>
        <w:rPr>
          <w:noProof/>
        </w:rPr>
      </w:r>
      <w:r>
        <w:rPr>
          <w:noProof/>
        </w:rPr>
        <w:fldChar w:fldCharType="separate"/>
      </w:r>
      <w:r>
        <w:rPr>
          <w:noProof/>
        </w:rPr>
        <w:t>61</w:t>
      </w:r>
      <w:r>
        <w:rPr>
          <w:noProof/>
        </w:rPr>
        <w:fldChar w:fldCharType="end"/>
      </w:r>
    </w:p>
    <w:p w14:paraId="52FF06C5" w14:textId="03663568"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Remove or add group member UE(s) for a group subscription</w:t>
      </w:r>
      <w:r>
        <w:rPr>
          <w:noProof/>
        </w:rPr>
        <w:tab/>
      </w:r>
      <w:r>
        <w:rPr>
          <w:noProof/>
        </w:rPr>
        <w:fldChar w:fldCharType="begin" w:fldLock="1"/>
      </w:r>
      <w:r>
        <w:rPr>
          <w:noProof/>
        </w:rPr>
        <w:instrText xml:space="preserve"> PAGEREF _Toc169687434 \h </w:instrText>
      </w:r>
      <w:r>
        <w:rPr>
          <w:noProof/>
        </w:rPr>
      </w:r>
      <w:r>
        <w:rPr>
          <w:noProof/>
        </w:rPr>
        <w:fldChar w:fldCharType="separate"/>
      </w:r>
      <w:r>
        <w:rPr>
          <w:noProof/>
        </w:rPr>
        <w:t>62</w:t>
      </w:r>
      <w:r>
        <w:rPr>
          <w:noProof/>
        </w:rPr>
        <w:fldChar w:fldCharType="end"/>
      </w:r>
    </w:p>
    <w:p w14:paraId="1CB3A250" w14:textId="6B196F6F"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_Toc169687435 \h </w:instrText>
      </w:r>
      <w:r>
        <w:rPr>
          <w:noProof/>
        </w:rPr>
      </w:r>
      <w:r>
        <w:rPr>
          <w:noProof/>
        </w:rPr>
        <w:fldChar w:fldCharType="separate"/>
      </w:r>
      <w:r>
        <w:rPr>
          <w:noProof/>
        </w:rPr>
        <w:t>62</w:t>
      </w:r>
      <w:r>
        <w:rPr>
          <w:noProof/>
        </w:rPr>
        <w:fldChar w:fldCharType="end"/>
      </w:r>
    </w:p>
    <w:p w14:paraId="32669C5F" w14:textId="11DB13A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_Toc169687436 \h </w:instrText>
      </w:r>
      <w:r>
        <w:rPr>
          <w:noProof/>
        </w:rPr>
      </w:r>
      <w:r>
        <w:rPr>
          <w:noProof/>
        </w:rPr>
        <w:fldChar w:fldCharType="separate"/>
      </w:r>
      <w:r>
        <w:rPr>
          <w:noProof/>
        </w:rPr>
        <w:t>62</w:t>
      </w:r>
      <w:r>
        <w:rPr>
          <w:noProof/>
        </w:rPr>
        <w:fldChar w:fldCharType="end"/>
      </w:r>
    </w:p>
    <w:p w14:paraId="2589C307" w14:textId="5B3AC81F"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_Toc169687437 \h </w:instrText>
      </w:r>
      <w:r>
        <w:rPr>
          <w:noProof/>
        </w:rPr>
      </w:r>
      <w:r>
        <w:rPr>
          <w:noProof/>
        </w:rPr>
        <w:fldChar w:fldCharType="separate"/>
      </w:r>
      <w:r>
        <w:rPr>
          <w:noProof/>
        </w:rPr>
        <w:t>63</w:t>
      </w:r>
      <w:r>
        <w:rPr>
          <w:noProof/>
        </w:rPr>
        <w:fldChar w:fldCharType="end"/>
      </w:r>
    </w:p>
    <w:p w14:paraId="310BA734" w14:textId="4BEB6463"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_Toc169687438 \h </w:instrText>
      </w:r>
      <w:r>
        <w:rPr>
          <w:noProof/>
        </w:rPr>
      </w:r>
      <w:r>
        <w:rPr>
          <w:noProof/>
        </w:rPr>
        <w:fldChar w:fldCharType="separate"/>
      </w:r>
      <w:r>
        <w:rPr>
          <w:noProof/>
        </w:rPr>
        <w:t>63</w:t>
      </w:r>
      <w:r>
        <w:rPr>
          <w:noProof/>
        </w:rPr>
        <w:fldChar w:fldCharType="end"/>
      </w:r>
    </w:p>
    <w:p w14:paraId="271A508E" w14:textId="486AD3EC"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_Toc169687439 \h </w:instrText>
      </w:r>
      <w:r>
        <w:rPr>
          <w:noProof/>
        </w:rPr>
      </w:r>
      <w:r>
        <w:rPr>
          <w:noProof/>
        </w:rPr>
        <w:fldChar w:fldCharType="separate"/>
      </w:r>
      <w:r>
        <w:rPr>
          <w:noProof/>
        </w:rPr>
        <w:t>64</w:t>
      </w:r>
      <w:r>
        <w:rPr>
          <w:noProof/>
        </w:rPr>
        <w:fldChar w:fldCharType="end"/>
      </w:r>
    </w:p>
    <w:p w14:paraId="3791292F" w14:textId="2C392DBB" w:rsidR="00A6151D" w:rsidRDefault="00A6151D">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fldLock="1"/>
      </w:r>
      <w:r>
        <w:rPr>
          <w:noProof/>
        </w:rPr>
        <w:instrText xml:space="preserve"> PAGEREF _Toc169687440 \h </w:instrText>
      </w:r>
      <w:r>
        <w:rPr>
          <w:noProof/>
        </w:rPr>
      </w:r>
      <w:r>
        <w:rPr>
          <w:noProof/>
        </w:rPr>
        <w:fldChar w:fldCharType="separate"/>
      </w:r>
      <w:r>
        <w:rPr>
          <w:noProof/>
        </w:rPr>
        <w:t>64</w:t>
      </w:r>
      <w:r>
        <w:rPr>
          <w:noProof/>
        </w:rPr>
        <w:fldChar w:fldCharType="end"/>
      </w:r>
    </w:p>
    <w:p w14:paraId="56E5C27F" w14:textId="65FEEB77"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_Toc169687441 \h </w:instrText>
      </w:r>
      <w:r>
        <w:rPr>
          <w:noProof/>
        </w:rPr>
      </w:r>
      <w:r>
        <w:rPr>
          <w:noProof/>
        </w:rPr>
        <w:fldChar w:fldCharType="separate"/>
      </w:r>
      <w:r>
        <w:rPr>
          <w:noProof/>
        </w:rPr>
        <w:t>64</w:t>
      </w:r>
      <w:r>
        <w:rPr>
          <w:noProof/>
        </w:rPr>
        <w:fldChar w:fldCharType="end"/>
      </w:r>
    </w:p>
    <w:p w14:paraId="4763547C" w14:textId="0E5A2FB0"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_Toc169687442 \h </w:instrText>
      </w:r>
      <w:r>
        <w:rPr>
          <w:noProof/>
        </w:rPr>
      </w:r>
      <w:r>
        <w:rPr>
          <w:noProof/>
        </w:rPr>
        <w:fldChar w:fldCharType="separate"/>
      </w:r>
      <w:r>
        <w:rPr>
          <w:noProof/>
        </w:rPr>
        <w:t>65</w:t>
      </w:r>
      <w:r>
        <w:rPr>
          <w:noProof/>
        </w:rPr>
        <w:fldChar w:fldCharType="end"/>
      </w:r>
    </w:p>
    <w:p w14:paraId="48ACE46D" w14:textId="57867254"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_Toc169687443 \h </w:instrText>
      </w:r>
      <w:r>
        <w:rPr>
          <w:noProof/>
        </w:rPr>
      </w:r>
      <w:r>
        <w:rPr>
          <w:noProof/>
        </w:rPr>
        <w:fldChar w:fldCharType="separate"/>
      </w:r>
      <w:r>
        <w:rPr>
          <w:noProof/>
        </w:rPr>
        <w:t>65</w:t>
      </w:r>
      <w:r>
        <w:rPr>
          <w:noProof/>
        </w:rPr>
        <w:fldChar w:fldCharType="end"/>
      </w:r>
    </w:p>
    <w:p w14:paraId="2BC3F919" w14:textId="14EF0373"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fldLock="1"/>
      </w:r>
      <w:r>
        <w:rPr>
          <w:noProof/>
        </w:rPr>
        <w:instrText xml:space="preserve"> PAGEREF _Toc169687444 \h </w:instrText>
      </w:r>
      <w:r>
        <w:rPr>
          <w:noProof/>
        </w:rPr>
      </w:r>
      <w:r>
        <w:rPr>
          <w:noProof/>
        </w:rPr>
        <w:fldChar w:fldCharType="separate"/>
      </w:r>
      <w:r>
        <w:rPr>
          <w:noProof/>
        </w:rPr>
        <w:t>65</w:t>
      </w:r>
      <w:r>
        <w:rPr>
          <w:noProof/>
        </w:rPr>
        <w:fldChar w:fldCharType="end"/>
      </w:r>
    </w:p>
    <w:p w14:paraId="18380336" w14:textId="47A84C7D"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_Toc169687445 \h </w:instrText>
      </w:r>
      <w:r>
        <w:rPr>
          <w:noProof/>
        </w:rPr>
      </w:r>
      <w:r>
        <w:rPr>
          <w:noProof/>
        </w:rPr>
        <w:fldChar w:fldCharType="separate"/>
      </w:r>
      <w:r>
        <w:rPr>
          <w:noProof/>
        </w:rPr>
        <w:t>65</w:t>
      </w:r>
      <w:r>
        <w:rPr>
          <w:noProof/>
        </w:rPr>
        <w:fldChar w:fldCharType="end"/>
      </w:r>
    </w:p>
    <w:p w14:paraId="37DFDAE7" w14:textId="267D9AFA"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_Toc169687446 \h </w:instrText>
      </w:r>
      <w:r>
        <w:rPr>
          <w:noProof/>
        </w:rPr>
      </w:r>
      <w:r>
        <w:rPr>
          <w:noProof/>
        </w:rPr>
        <w:fldChar w:fldCharType="separate"/>
      </w:r>
      <w:r>
        <w:rPr>
          <w:noProof/>
        </w:rPr>
        <w:t>66</w:t>
      </w:r>
      <w:r>
        <w:rPr>
          <w:noProof/>
        </w:rPr>
        <w:fldChar w:fldCharType="end"/>
      </w:r>
    </w:p>
    <w:p w14:paraId="21DD90CF" w14:textId="21C3A9BD"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_Toc169687447 \h </w:instrText>
      </w:r>
      <w:r>
        <w:rPr>
          <w:noProof/>
        </w:rPr>
      </w:r>
      <w:r>
        <w:rPr>
          <w:noProof/>
        </w:rPr>
        <w:fldChar w:fldCharType="separate"/>
      </w:r>
      <w:r>
        <w:rPr>
          <w:noProof/>
        </w:rPr>
        <w:t>66</w:t>
      </w:r>
      <w:r>
        <w:rPr>
          <w:noProof/>
        </w:rPr>
        <w:fldChar w:fldCharType="end"/>
      </w:r>
    </w:p>
    <w:p w14:paraId="4C091437" w14:textId="57D9332C"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762140">
        <w:rPr>
          <w:noProof/>
          <w:lang w:val="en-US" w:eastAsia="zh-CN"/>
        </w:rPr>
        <w:t>EnableGroupReachability</w:t>
      </w:r>
      <w:r>
        <w:rPr>
          <w:noProof/>
        </w:rPr>
        <w:tab/>
      </w:r>
      <w:r>
        <w:rPr>
          <w:noProof/>
        </w:rPr>
        <w:fldChar w:fldCharType="begin" w:fldLock="1"/>
      </w:r>
      <w:r>
        <w:rPr>
          <w:noProof/>
        </w:rPr>
        <w:instrText xml:space="preserve"> PAGEREF _Toc169687448 \h </w:instrText>
      </w:r>
      <w:r>
        <w:rPr>
          <w:noProof/>
        </w:rPr>
      </w:r>
      <w:r>
        <w:rPr>
          <w:noProof/>
        </w:rPr>
        <w:fldChar w:fldCharType="separate"/>
      </w:r>
      <w:r>
        <w:rPr>
          <w:noProof/>
        </w:rPr>
        <w:t>67</w:t>
      </w:r>
      <w:r>
        <w:rPr>
          <w:noProof/>
        </w:rPr>
        <w:fldChar w:fldCharType="end"/>
      </w:r>
    </w:p>
    <w:p w14:paraId="1359529B" w14:textId="38BD4093"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_Toc169687449 \h </w:instrText>
      </w:r>
      <w:r>
        <w:rPr>
          <w:noProof/>
        </w:rPr>
      </w:r>
      <w:r>
        <w:rPr>
          <w:noProof/>
        </w:rPr>
        <w:fldChar w:fldCharType="separate"/>
      </w:r>
      <w:r>
        <w:rPr>
          <w:noProof/>
        </w:rPr>
        <w:t>67</w:t>
      </w:r>
      <w:r>
        <w:rPr>
          <w:noProof/>
        </w:rPr>
        <w:fldChar w:fldCharType="end"/>
      </w:r>
    </w:p>
    <w:p w14:paraId="64C2C8DE" w14:textId="57FFFA93"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762140">
        <w:rPr>
          <w:noProof/>
          <w:lang w:eastAsia="zh-CN"/>
        </w:rPr>
        <w:t>UEReachabilityInfoNotify</w:t>
      </w:r>
      <w:r>
        <w:rPr>
          <w:noProof/>
        </w:rPr>
        <w:tab/>
      </w:r>
      <w:r>
        <w:rPr>
          <w:noProof/>
        </w:rPr>
        <w:fldChar w:fldCharType="begin" w:fldLock="1"/>
      </w:r>
      <w:r>
        <w:rPr>
          <w:noProof/>
        </w:rPr>
        <w:instrText xml:space="preserve"> PAGEREF _Toc169687450 \h </w:instrText>
      </w:r>
      <w:r>
        <w:rPr>
          <w:noProof/>
        </w:rPr>
      </w:r>
      <w:r>
        <w:rPr>
          <w:noProof/>
        </w:rPr>
        <w:fldChar w:fldCharType="separate"/>
      </w:r>
      <w:r>
        <w:rPr>
          <w:noProof/>
        </w:rPr>
        <w:t>67</w:t>
      </w:r>
      <w:r>
        <w:rPr>
          <w:noProof/>
        </w:rPr>
        <w:fldChar w:fldCharType="end"/>
      </w:r>
    </w:p>
    <w:p w14:paraId="1FA0CE35" w14:textId="2F9D0FAC"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_Toc169687451 \h </w:instrText>
      </w:r>
      <w:r>
        <w:rPr>
          <w:noProof/>
        </w:rPr>
      </w:r>
      <w:r>
        <w:rPr>
          <w:noProof/>
        </w:rPr>
        <w:fldChar w:fldCharType="separate"/>
      </w:r>
      <w:r>
        <w:rPr>
          <w:noProof/>
        </w:rPr>
        <w:t>67</w:t>
      </w:r>
      <w:r>
        <w:rPr>
          <w:noProof/>
        </w:rPr>
        <w:fldChar w:fldCharType="end"/>
      </w:r>
    </w:p>
    <w:p w14:paraId="77138DC2" w14:textId="699F5888" w:rsidR="00A6151D" w:rsidRDefault="00A6151D">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fldLock="1"/>
      </w:r>
      <w:r>
        <w:rPr>
          <w:noProof/>
        </w:rPr>
        <w:instrText xml:space="preserve"> PAGEREF _Toc169687452 \h </w:instrText>
      </w:r>
      <w:r>
        <w:rPr>
          <w:noProof/>
        </w:rPr>
      </w:r>
      <w:r>
        <w:rPr>
          <w:noProof/>
        </w:rPr>
        <w:fldChar w:fldCharType="separate"/>
      </w:r>
      <w:r>
        <w:rPr>
          <w:noProof/>
        </w:rPr>
        <w:t>68</w:t>
      </w:r>
      <w:r>
        <w:rPr>
          <w:noProof/>
        </w:rPr>
        <w:fldChar w:fldCharType="end"/>
      </w:r>
    </w:p>
    <w:p w14:paraId="443248C2" w14:textId="1D5141CE"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_Toc169687453 \h </w:instrText>
      </w:r>
      <w:r>
        <w:rPr>
          <w:noProof/>
        </w:rPr>
      </w:r>
      <w:r>
        <w:rPr>
          <w:noProof/>
        </w:rPr>
        <w:fldChar w:fldCharType="separate"/>
      </w:r>
      <w:r>
        <w:rPr>
          <w:noProof/>
        </w:rPr>
        <w:t>68</w:t>
      </w:r>
      <w:r>
        <w:rPr>
          <w:noProof/>
        </w:rPr>
        <w:fldChar w:fldCharType="end"/>
      </w:r>
    </w:p>
    <w:p w14:paraId="581E08ED" w14:textId="76C5E0E8"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_Toc169687454 \h </w:instrText>
      </w:r>
      <w:r>
        <w:rPr>
          <w:noProof/>
        </w:rPr>
      </w:r>
      <w:r>
        <w:rPr>
          <w:noProof/>
        </w:rPr>
        <w:fldChar w:fldCharType="separate"/>
      </w:r>
      <w:r>
        <w:rPr>
          <w:noProof/>
        </w:rPr>
        <w:t>68</w:t>
      </w:r>
      <w:r>
        <w:rPr>
          <w:noProof/>
        </w:rPr>
        <w:fldChar w:fldCharType="end"/>
      </w:r>
    </w:p>
    <w:p w14:paraId="13494CC2" w14:textId="7DE2BA09"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_Toc169687455 \h </w:instrText>
      </w:r>
      <w:r>
        <w:rPr>
          <w:noProof/>
        </w:rPr>
      </w:r>
      <w:r>
        <w:rPr>
          <w:noProof/>
        </w:rPr>
        <w:fldChar w:fldCharType="separate"/>
      </w:r>
      <w:r>
        <w:rPr>
          <w:noProof/>
        </w:rPr>
        <w:t>68</w:t>
      </w:r>
      <w:r>
        <w:rPr>
          <w:noProof/>
        </w:rPr>
        <w:fldChar w:fldCharType="end"/>
      </w:r>
    </w:p>
    <w:p w14:paraId="7E126E16" w14:textId="3CBD1A7C"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fldLock="1"/>
      </w:r>
      <w:r>
        <w:rPr>
          <w:noProof/>
        </w:rPr>
        <w:instrText xml:space="preserve"> PAGEREF _Toc169687456 \h </w:instrText>
      </w:r>
      <w:r>
        <w:rPr>
          <w:noProof/>
        </w:rPr>
      </w:r>
      <w:r>
        <w:rPr>
          <w:noProof/>
        </w:rPr>
        <w:fldChar w:fldCharType="separate"/>
      </w:r>
      <w:r>
        <w:rPr>
          <w:noProof/>
        </w:rPr>
        <w:t>68</w:t>
      </w:r>
      <w:r>
        <w:rPr>
          <w:noProof/>
        </w:rPr>
        <w:fldChar w:fldCharType="end"/>
      </w:r>
    </w:p>
    <w:p w14:paraId="24164A5D" w14:textId="2B84DA2F"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_Toc169687457 \h </w:instrText>
      </w:r>
      <w:r>
        <w:rPr>
          <w:noProof/>
        </w:rPr>
      </w:r>
      <w:r>
        <w:rPr>
          <w:noProof/>
        </w:rPr>
        <w:fldChar w:fldCharType="separate"/>
      </w:r>
      <w:r>
        <w:rPr>
          <w:noProof/>
        </w:rPr>
        <w:t>68</w:t>
      </w:r>
      <w:r>
        <w:rPr>
          <w:noProof/>
        </w:rPr>
        <w:fldChar w:fldCharType="end"/>
      </w:r>
    </w:p>
    <w:p w14:paraId="062F9BBE" w14:textId="462EE3EF"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_Toc169687458 \h </w:instrText>
      </w:r>
      <w:r>
        <w:rPr>
          <w:noProof/>
        </w:rPr>
      </w:r>
      <w:r>
        <w:rPr>
          <w:noProof/>
        </w:rPr>
        <w:fldChar w:fldCharType="separate"/>
      </w:r>
      <w:r>
        <w:rPr>
          <w:noProof/>
        </w:rPr>
        <w:t>69</w:t>
      </w:r>
      <w:r>
        <w:rPr>
          <w:noProof/>
        </w:rPr>
        <w:fldChar w:fldCharType="end"/>
      </w:r>
    </w:p>
    <w:p w14:paraId="6B768636" w14:textId="4B2AAD07"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_Toc169687459 \h </w:instrText>
      </w:r>
      <w:r>
        <w:rPr>
          <w:noProof/>
        </w:rPr>
      </w:r>
      <w:r>
        <w:rPr>
          <w:noProof/>
        </w:rPr>
        <w:fldChar w:fldCharType="separate"/>
      </w:r>
      <w:r>
        <w:rPr>
          <w:noProof/>
        </w:rPr>
        <w:t>69</w:t>
      </w:r>
      <w:r>
        <w:rPr>
          <w:noProof/>
        </w:rPr>
        <w:fldChar w:fldCharType="end"/>
      </w:r>
    </w:p>
    <w:p w14:paraId="3D07BCAE" w14:textId="5EA33421"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fldLock="1"/>
      </w:r>
      <w:r>
        <w:rPr>
          <w:noProof/>
        </w:rPr>
        <w:instrText xml:space="preserve"> PAGEREF _Toc169687460 \h </w:instrText>
      </w:r>
      <w:r>
        <w:rPr>
          <w:noProof/>
        </w:rPr>
      </w:r>
      <w:r>
        <w:rPr>
          <w:noProof/>
        </w:rPr>
        <w:fldChar w:fldCharType="separate"/>
      </w:r>
      <w:r>
        <w:rPr>
          <w:noProof/>
        </w:rPr>
        <w:t>70</w:t>
      </w:r>
      <w:r>
        <w:rPr>
          <w:noProof/>
        </w:rPr>
        <w:fldChar w:fldCharType="end"/>
      </w:r>
    </w:p>
    <w:p w14:paraId="6CDE2AD0" w14:textId="16F5F7DB"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_Toc169687461 \h </w:instrText>
      </w:r>
      <w:r>
        <w:rPr>
          <w:noProof/>
        </w:rPr>
      </w:r>
      <w:r>
        <w:rPr>
          <w:noProof/>
        </w:rPr>
        <w:fldChar w:fldCharType="separate"/>
      </w:r>
      <w:r>
        <w:rPr>
          <w:noProof/>
        </w:rPr>
        <w:t>70</w:t>
      </w:r>
      <w:r>
        <w:rPr>
          <w:noProof/>
        </w:rPr>
        <w:fldChar w:fldCharType="end"/>
      </w:r>
    </w:p>
    <w:p w14:paraId="221D51F8" w14:textId="37710B7C"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_Toc169687462 \h </w:instrText>
      </w:r>
      <w:r>
        <w:rPr>
          <w:noProof/>
        </w:rPr>
      </w:r>
      <w:r>
        <w:rPr>
          <w:noProof/>
        </w:rPr>
        <w:fldChar w:fldCharType="separate"/>
      </w:r>
      <w:r>
        <w:rPr>
          <w:noProof/>
        </w:rPr>
        <w:t>71</w:t>
      </w:r>
      <w:r>
        <w:rPr>
          <w:noProof/>
        </w:rPr>
        <w:fldChar w:fldCharType="end"/>
      </w:r>
    </w:p>
    <w:p w14:paraId="59DE59DB" w14:textId="1D41D2B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_Toc169687463 \h </w:instrText>
      </w:r>
      <w:r>
        <w:rPr>
          <w:noProof/>
        </w:rPr>
      </w:r>
      <w:r>
        <w:rPr>
          <w:noProof/>
        </w:rPr>
        <w:fldChar w:fldCharType="separate"/>
      </w:r>
      <w:r>
        <w:rPr>
          <w:noProof/>
        </w:rPr>
        <w:t>71</w:t>
      </w:r>
      <w:r>
        <w:rPr>
          <w:noProof/>
        </w:rPr>
        <w:fldChar w:fldCharType="end"/>
      </w:r>
    </w:p>
    <w:p w14:paraId="4229FA54" w14:textId="01D8503A" w:rsidR="00A6151D" w:rsidRDefault="00A6151D">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Namf_MBSBroadcast Service</w:t>
      </w:r>
      <w:r>
        <w:rPr>
          <w:noProof/>
        </w:rPr>
        <w:tab/>
      </w:r>
      <w:r>
        <w:rPr>
          <w:noProof/>
        </w:rPr>
        <w:fldChar w:fldCharType="begin" w:fldLock="1"/>
      </w:r>
      <w:r>
        <w:rPr>
          <w:noProof/>
        </w:rPr>
        <w:instrText xml:space="preserve"> PAGEREF _Toc169687464 \h </w:instrText>
      </w:r>
      <w:r>
        <w:rPr>
          <w:noProof/>
        </w:rPr>
      </w:r>
      <w:r>
        <w:rPr>
          <w:noProof/>
        </w:rPr>
        <w:fldChar w:fldCharType="separate"/>
      </w:r>
      <w:r>
        <w:rPr>
          <w:noProof/>
        </w:rPr>
        <w:t>72</w:t>
      </w:r>
      <w:r>
        <w:rPr>
          <w:noProof/>
        </w:rPr>
        <w:fldChar w:fldCharType="end"/>
      </w:r>
    </w:p>
    <w:p w14:paraId="5F754533" w14:textId="42D077EB"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_Toc169687465 \h </w:instrText>
      </w:r>
      <w:r>
        <w:rPr>
          <w:noProof/>
        </w:rPr>
      </w:r>
      <w:r>
        <w:rPr>
          <w:noProof/>
        </w:rPr>
        <w:fldChar w:fldCharType="separate"/>
      </w:r>
      <w:r>
        <w:rPr>
          <w:noProof/>
        </w:rPr>
        <w:t>72</w:t>
      </w:r>
      <w:r>
        <w:rPr>
          <w:noProof/>
        </w:rPr>
        <w:fldChar w:fldCharType="end"/>
      </w:r>
    </w:p>
    <w:p w14:paraId="30ECA9D1" w14:textId="5E67F225"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_Toc169687466 \h </w:instrText>
      </w:r>
      <w:r>
        <w:rPr>
          <w:noProof/>
        </w:rPr>
      </w:r>
      <w:r>
        <w:rPr>
          <w:noProof/>
        </w:rPr>
        <w:fldChar w:fldCharType="separate"/>
      </w:r>
      <w:r>
        <w:rPr>
          <w:noProof/>
        </w:rPr>
        <w:t>72</w:t>
      </w:r>
      <w:r>
        <w:rPr>
          <w:noProof/>
        </w:rPr>
        <w:fldChar w:fldCharType="end"/>
      </w:r>
    </w:p>
    <w:p w14:paraId="023B8D2C" w14:textId="350D13BF"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_Toc169687467 \h </w:instrText>
      </w:r>
      <w:r>
        <w:rPr>
          <w:noProof/>
        </w:rPr>
      </w:r>
      <w:r>
        <w:rPr>
          <w:noProof/>
        </w:rPr>
        <w:fldChar w:fldCharType="separate"/>
      </w:r>
      <w:r>
        <w:rPr>
          <w:noProof/>
        </w:rPr>
        <w:t>72</w:t>
      </w:r>
      <w:r>
        <w:rPr>
          <w:noProof/>
        </w:rPr>
        <w:fldChar w:fldCharType="end"/>
      </w:r>
    </w:p>
    <w:p w14:paraId="41A38715" w14:textId="1C1C1401"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ContextCreate</w:t>
      </w:r>
      <w:r>
        <w:rPr>
          <w:noProof/>
        </w:rPr>
        <w:tab/>
      </w:r>
      <w:r>
        <w:rPr>
          <w:noProof/>
        </w:rPr>
        <w:fldChar w:fldCharType="begin" w:fldLock="1"/>
      </w:r>
      <w:r>
        <w:rPr>
          <w:noProof/>
        </w:rPr>
        <w:instrText xml:space="preserve"> PAGEREF _Toc169687468 \h </w:instrText>
      </w:r>
      <w:r>
        <w:rPr>
          <w:noProof/>
        </w:rPr>
      </w:r>
      <w:r>
        <w:rPr>
          <w:noProof/>
        </w:rPr>
        <w:fldChar w:fldCharType="separate"/>
      </w:r>
      <w:r>
        <w:rPr>
          <w:noProof/>
        </w:rPr>
        <w:t>72</w:t>
      </w:r>
      <w:r>
        <w:rPr>
          <w:noProof/>
        </w:rPr>
        <w:fldChar w:fldCharType="end"/>
      </w:r>
    </w:p>
    <w:p w14:paraId="39821004" w14:textId="4992EEB1"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ContextUpdate</w:t>
      </w:r>
      <w:r>
        <w:rPr>
          <w:noProof/>
        </w:rPr>
        <w:tab/>
      </w:r>
      <w:r>
        <w:rPr>
          <w:noProof/>
        </w:rPr>
        <w:fldChar w:fldCharType="begin" w:fldLock="1"/>
      </w:r>
      <w:r>
        <w:rPr>
          <w:noProof/>
        </w:rPr>
        <w:instrText xml:space="preserve"> PAGEREF _Toc169687469 \h </w:instrText>
      </w:r>
      <w:r>
        <w:rPr>
          <w:noProof/>
        </w:rPr>
      </w:r>
      <w:r>
        <w:rPr>
          <w:noProof/>
        </w:rPr>
        <w:fldChar w:fldCharType="separate"/>
      </w:r>
      <w:r>
        <w:rPr>
          <w:noProof/>
        </w:rPr>
        <w:t>74</w:t>
      </w:r>
      <w:r>
        <w:rPr>
          <w:noProof/>
        </w:rPr>
        <w:fldChar w:fldCharType="end"/>
      </w:r>
    </w:p>
    <w:p w14:paraId="4DAD3CB3" w14:textId="55126288"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ContextRelease</w:t>
      </w:r>
      <w:r>
        <w:rPr>
          <w:noProof/>
        </w:rPr>
        <w:tab/>
      </w:r>
      <w:r>
        <w:rPr>
          <w:noProof/>
        </w:rPr>
        <w:fldChar w:fldCharType="begin" w:fldLock="1"/>
      </w:r>
      <w:r>
        <w:rPr>
          <w:noProof/>
        </w:rPr>
        <w:instrText xml:space="preserve"> PAGEREF _Toc169687470 \h </w:instrText>
      </w:r>
      <w:r>
        <w:rPr>
          <w:noProof/>
        </w:rPr>
      </w:r>
      <w:r>
        <w:rPr>
          <w:noProof/>
        </w:rPr>
        <w:fldChar w:fldCharType="separate"/>
      </w:r>
      <w:r>
        <w:rPr>
          <w:noProof/>
        </w:rPr>
        <w:t>75</w:t>
      </w:r>
      <w:r>
        <w:rPr>
          <w:noProof/>
        </w:rPr>
        <w:fldChar w:fldCharType="end"/>
      </w:r>
    </w:p>
    <w:p w14:paraId="09FE714D" w14:textId="0D5AFE43"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ContextStatusNotify</w:t>
      </w:r>
      <w:r>
        <w:rPr>
          <w:noProof/>
        </w:rPr>
        <w:tab/>
      </w:r>
      <w:r>
        <w:rPr>
          <w:noProof/>
        </w:rPr>
        <w:fldChar w:fldCharType="begin" w:fldLock="1"/>
      </w:r>
      <w:r>
        <w:rPr>
          <w:noProof/>
        </w:rPr>
        <w:instrText xml:space="preserve"> PAGEREF _Toc169687471 \h </w:instrText>
      </w:r>
      <w:r>
        <w:rPr>
          <w:noProof/>
        </w:rPr>
      </w:r>
      <w:r>
        <w:rPr>
          <w:noProof/>
        </w:rPr>
        <w:fldChar w:fldCharType="separate"/>
      </w:r>
      <w:r>
        <w:rPr>
          <w:noProof/>
        </w:rPr>
        <w:t>76</w:t>
      </w:r>
      <w:r>
        <w:rPr>
          <w:noProof/>
        </w:rPr>
        <w:fldChar w:fldCharType="end"/>
      </w:r>
    </w:p>
    <w:p w14:paraId="014D5B63" w14:textId="22B1E388" w:rsidR="00A6151D" w:rsidRDefault="00A6151D">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w:t>
      </w:r>
      <w:r>
        <w:rPr>
          <w:noProof/>
        </w:rPr>
        <w:tab/>
      </w:r>
      <w:r>
        <w:rPr>
          <w:noProof/>
        </w:rPr>
        <w:fldChar w:fldCharType="begin" w:fldLock="1"/>
      </w:r>
      <w:r>
        <w:rPr>
          <w:noProof/>
        </w:rPr>
        <w:instrText xml:space="preserve"> PAGEREF _Toc169687472 \h </w:instrText>
      </w:r>
      <w:r>
        <w:rPr>
          <w:noProof/>
        </w:rPr>
      </w:r>
      <w:r>
        <w:rPr>
          <w:noProof/>
        </w:rPr>
        <w:fldChar w:fldCharType="separate"/>
      </w:r>
      <w:r>
        <w:rPr>
          <w:noProof/>
        </w:rPr>
        <w:t>78</w:t>
      </w:r>
      <w:r>
        <w:rPr>
          <w:noProof/>
        </w:rPr>
        <w:fldChar w:fldCharType="end"/>
      </w:r>
    </w:p>
    <w:p w14:paraId="0FB7923A" w14:textId="4551FC6C"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_Toc169687473 \h </w:instrText>
      </w:r>
      <w:r>
        <w:rPr>
          <w:noProof/>
        </w:rPr>
      </w:r>
      <w:r>
        <w:rPr>
          <w:noProof/>
        </w:rPr>
        <w:fldChar w:fldCharType="separate"/>
      </w:r>
      <w:r>
        <w:rPr>
          <w:noProof/>
        </w:rPr>
        <w:t>78</w:t>
      </w:r>
      <w:r>
        <w:rPr>
          <w:noProof/>
        </w:rPr>
        <w:fldChar w:fldCharType="end"/>
      </w:r>
    </w:p>
    <w:p w14:paraId="10716376" w14:textId="4701B84A"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_Toc169687474 \h </w:instrText>
      </w:r>
      <w:r>
        <w:rPr>
          <w:noProof/>
        </w:rPr>
      </w:r>
      <w:r>
        <w:rPr>
          <w:noProof/>
        </w:rPr>
        <w:fldChar w:fldCharType="separate"/>
      </w:r>
      <w:r>
        <w:rPr>
          <w:noProof/>
        </w:rPr>
        <w:t>78</w:t>
      </w:r>
      <w:r>
        <w:rPr>
          <w:noProof/>
        </w:rPr>
        <w:fldChar w:fldCharType="end"/>
      </w:r>
    </w:p>
    <w:p w14:paraId="6901612C" w14:textId="053E9008"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_Toc169687475 \h </w:instrText>
      </w:r>
      <w:r>
        <w:rPr>
          <w:noProof/>
        </w:rPr>
      </w:r>
      <w:r>
        <w:rPr>
          <w:noProof/>
        </w:rPr>
        <w:fldChar w:fldCharType="separate"/>
      </w:r>
      <w:r>
        <w:rPr>
          <w:noProof/>
        </w:rPr>
        <w:t>78</w:t>
      </w:r>
      <w:r>
        <w:rPr>
          <w:noProof/>
        </w:rPr>
        <w:fldChar w:fldCharType="end"/>
      </w:r>
    </w:p>
    <w:p w14:paraId="74F9B920" w14:textId="1FCF1538"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N2MessageTransfer</w:t>
      </w:r>
      <w:r>
        <w:rPr>
          <w:noProof/>
        </w:rPr>
        <w:tab/>
      </w:r>
      <w:r>
        <w:rPr>
          <w:noProof/>
        </w:rPr>
        <w:fldChar w:fldCharType="begin" w:fldLock="1"/>
      </w:r>
      <w:r>
        <w:rPr>
          <w:noProof/>
        </w:rPr>
        <w:instrText xml:space="preserve"> PAGEREF _Toc169687476 \h </w:instrText>
      </w:r>
      <w:r>
        <w:rPr>
          <w:noProof/>
        </w:rPr>
      </w:r>
      <w:r>
        <w:rPr>
          <w:noProof/>
        </w:rPr>
        <w:fldChar w:fldCharType="separate"/>
      </w:r>
      <w:r>
        <w:rPr>
          <w:noProof/>
        </w:rPr>
        <w:t>78</w:t>
      </w:r>
      <w:r>
        <w:rPr>
          <w:noProof/>
        </w:rPr>
        <w:fldChar w:fldCharType="end"/>
      </w:r>
    </w:p>
    <w:p w14:paraId="2B3FE495" w14:textId="39A657C1" w:rsidR="00A6151D" w:rsidRDefault="00A6151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_Toc169687477 \h </w:instrText>
      </w:r>
      <w:r>
        <w:rPr>
          <w:noProof/>
        </w:rPr>
      </w:r>
      <w:r>
        <w:rPr>
          <w:noProof/>
        </w:rPr>
        <w:fldChar w:fldCharType="separate"/>
      </w:r>
      <w:r>
        <w:rPr>
          <w:noProof/>
        </w:rPr>
        <w:t>79</w:t>
      </w:r>
      <w:r>
        <w:rPr>
          <w:noProof/>
        </w:rPr>
        <w:fldChar w:fldCharType="end"/>
      </w:r>
    </w:p>
    <w:p w14:paraId="4D30E798" w14:textId="29A18F53" w:rsidR="00A6151D" w:rsidRDefault="00A6151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_Toc169687478 \h </w:instrText>
      </w:r>
      <w:r>
        <w:rPr>
          <w:noProof/>
        </w:rPr>
      </w:r>
      <w:r>
        <w:rPr>
          <w:noProof/>
        </w:rPr>
        <w:fldChar w:fldCharType="separate"/>
      </w:r>
      <w:r>
        <w:rPr>
          <w:noProof/>
        </w:rPr>
        <w:t>79</w:t>
      </w:r>
      <w:r>
        <w:rPr>
          <w:noProof/>
        </w:rPr>
        <w:fldChar w:fldCharType="end"/>
      </w:r>
    </w:p>
    <w:p w14:paraId="68318649" w14:textId="34DA5B9F"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sidRPr="00762140">
        <w:rPr>
          <w:noProof/>
        </w:rPr>
        <w:t>6.1.1</w:t>
      </w:r>
      <w:r>
        <w:rPr>
          <w:rFonts w:asciiTheme="minorHAnsi" w:eastAsiaTheme="minorEastAsia" w:hAnsiTheme="minorHAnsi" w:cstheme="minorBidi"/>
          <w:noProof/>
          <w:kern w:val="2"/>
          <w:sz w:val="24"/>
          <w:szCs w:val="24"/>
          <w:lang w:eastAsia="en-GB"/>
          <w14:ligatures w14:val="standardContextual"/>
        </w:rPr>
        <w:tab/>
      </w:r>
      <w:r w:rsidRPr="00762140">
        <w:rPr>
          <w:noProof/>
        </w:rPr>
        <w:t>API URI</w:t>
      </w:r>
      <w:r>
        <w:rPr>
          <w:noProof/>
        </w:rPr>
        <w:tab/>
      </w:r>
      <w:r>
        <w:rPr>
          <w:noProof/>
        </w:rPr>
        <w:fldChar w:fldCharType="begin" w:fldLock="1"/>
      </w:r>
      <w:r>
        <w:rPr>
          <w:noProof/>
        </w:rPr>
        <w:instrText xml:space="preserve"> PAGEREF _Toc169687479 \h </w:instrText>
      </w:r>
      <w:r>
        <w:rPr>
          <w:noProof/>
        </w:rPr>
      </w:r>
      <w:r>
        <w:rPr>
          <w:noProof/>
        </w:rPr>
        <w:fldChar w:fldCharType="separate"/>
      </w:r>
      <w:r>
        <w:rPr>
          <w:noProof/>
        </w:rPr>
        <w:t>79</w:t>
      </w:r>
      <w:r>
        <w:rPr>
          <w:noProof/>
        </w:rPr>
        <w:fldChar w:fldCharType="end"/>
      </w:r>
    </w:p>
    <w:p w14:paraId="4EF99714" w14:textId="15B08960"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_Toc169687480 \h </w:instrText>
      </w:r>
      <w:r>
        <w:rPr>
          <w:noProof/>
        </w:rPr>
      </w:r>
      <w:r>
        <w:rPr>
          <w:noProof/>
        </w:rPr>
        <w:fldChar w:fldCharType="separate"/>
      </w:r>
      <w:r>
        <w:rPr>
          <w:noProof/>
        </w:rPr>
        <w:t>79</w:t>
      </w:r>
      <w:r>
        <w:rPr>
          <w:noProof/>
        </w:rPr>
        <w:fldChar w:fldCharType="end"/>
      </w:r>
    </w:p>
    <w:p w14:paraId="5825BE12" w14:textId="356AAEB0"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sidRPr="00762140">
        <w:rPr>
          <w:noProof/>
        </w:rPr>
        <w:t>6.1.2.1</w:t>
      </w:r>
      <w:r>
        <w:rPr>
          <w:rFonts w:asciiTheme="minorHAnsi" w:eastAsiaTheme="minorEastAsia" w:hAnsiTheme="minorHAnsi" w:cstheme="minorBidi"/>
          <w:noProof/>
          <w:kern w:val="2"/>
          <w:sz w:val="24"/>
          <w:szCs w:val="24"/>
          <w:lang w:eastAsia="en-GB"/>
          <w14:ligatures w14:val="standardContextual"/>
        </w:rPr>
        <w:tab/>
      </w:r>
      <w:r w:rsidRPr="00762140">
        <w:rPr>
          <w:noProof/>
        </w:rPr>
        <w:t>General</w:t>
      </w:r>
      <w:r>
        <w:rPr>
          <w:noProof/>
        </w:rPr>
        <w:tab/>
      </w:r>
      <w:r>
        <w:rPr>
          <w:noProof/>
        </w:rPr>
        <w:fldChar w:fldCharType="begin" w:fldLock="1"/>
      </w:r>
      <w:r>
        <w:rPr>
          <w:noProof/>
        </w:rPr>
        <w:instrText xml:space="preserve"> PAGEREF _Toc169687481 \h </w:instrText>
      </w:r>
      <w:r>
        <w:rPr>
          <w:noProof/>
        </w:rPr>
      </w:r>
      <w:r>
        <w:rPr>
          <w:noProof/>
        </w:rPr>
        <w:fldChar w:fldCharType="separate"/>
      </w:r>
      <w:r>
        <w:rPr>
          <w:noProof/>
        </w:rPr>
        <w:t>79</w:t>
      </w:r>
      <w:r>
        <w:rPr>
          <w:noProof/>
        </w:rPr>
        <w:fldChar w:fldCharType="end"/>
      </w:r>
    </w:p>
    <w:p w14:paraId="3AF99048" w14:textId="23A8A9A4"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_Toc169687482 \h </w:instrText>
      </w:r>
      <w:r>
        <w:rPr>
          <w:noProof/>
        </w:rPr>
      </w:r>
      <w:r>
        <w:rPr>
          <w:noProof/>
        </w:rPr>
        <w:fldChar w:fldCharType="separate"/>
      </w:r>
      <w:r>
        <w:rPr>
          <w:noProof/>
        </w:rPr>
        <w:t>79</w:t>
      </w:r>
      <w:r>
        <w:rPr>
          <w:noProof/>
        </w:rPr>
        <w:fldChar w:fldCharType="end"/>
      </w:r>
    </w:p>
    <w:p w14:paraId="1320E889" w14:textId="1819056A"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_Toc169687483 \h </w:instrText>
      </w:r>
      <w:r>
        <w:rPr>
          <w:noProof/>
        </w:rPr>
      </w:r>
      <w:r>
        <w:rPr>
          <w:noProof/>
        </w:rPr>
        <w:fldChar w:fldCharType="separate"/>
      </w:r>
      <w:r>
        <w:rPr>
          <w:noProof/>
        </w:rPr>
        <w:t>79</w:t>
      </w:r>
      <w:r>
        <w:rPr>
          <w:noProof/>
        </w:rPr>
        <w:fldChar w:fldCharType="end"/>
      </w:r>
    </w:p>
    <w:p w14:paraId="70858318" w14:textId="2E26395A"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_Toc169687484 \h </w:instrText>
      </w:r>
      <w:r>
        <w:rPr>
          <w:noProof/>
        </w:rPr>
      </w:r>
      <w:r>
        <w:rPr>
          <w:noProof/>
        </w:rPr>
        <w:fldChar w:fldCharType="separate"/>
      </w:r>
      <w:r>
        <w:rPr>
          <w:noProof/>
        </w:rPr>
        <w:t>79</w:t>
      </w:r>
      <w:r>
        <w:rPr>
          <w:noProof/>
        </w:rPr>
        <w:fldChar w:fldCharType="end"/>
      </w:r>
    </w:p>
    <w:p w14:paraId="4D0319D1" w14:textId="2144EA6E"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_Toc169687485 \h </w:instrText>
      </w:r>
      <w:r>
        <w:rPr>
          <w:noProof/>
        </w:rPr>
      </w:r>
      <w:r>
        <w:rPr>
          <w:noProof/>
        </w:rPr>
        <w:fldChar w:fldCharType="separate"/>
      </w:r>
      <w:r>
        <w:rPr>
          <w:noProof/>
        </w:rPr>
        <w:t>80</w:t>
      </w:r>
      <w:r>
        <w:rPr>
          <w:noProof/>
        </w:rPr>
        <w:fldChar w:fldCharType="end"/>
      </w:r>
    </w:p>
    <w:p w14:paraId="0B024890" w14:textId="7A0FE2D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_Toc169687486 \h </w:instrText>
      </w:r>
      <w:r>
        <w:rPr>
          <w:noProof/>
        </w:rPr>
      </w:r>
      <w:r>
        <w:rPr>
          <w:noProof/>
        </w:rPr>
        <w:fldChar w:fldCharType="separate"/>
      </w:r>
      <w:r>
        <w:rPr>
          <w:noProof/>
        </w:rPr>
        <w:t>80</w:t>
      </w:r>
      <w:r>
        <w:rPr>
          <w:noProof/>
        </w:rPr>
        <w:fldChar w:fldCharType="end"/>
      </w:r>
    </w:p>
    <w:p w14:paraId="71A6636C" w14:textId="44BAFB2A"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_Toc169687487 \h </w:instrText>
      </w:r>
      <w:r>
        <w:rPr>
          <w:noProof/>
        </w:rPr>
      </w:r>
      <w:r>
        <w:rPr>
          <w:noProof/>
        </w:rPr>
        <w:fldChar w:fldCharType="separate"/>
      </w:r>
      <w:r>
        <w:rPr>
          <w:noProof/>
        </w:rPr>
        <w:t>80</w:t>
      </w:r>
      <w:r>
        <w:rPr>
          <w:noProof/>
        </w:rPr>
        <w:fldChar w:fldCharType="end"/>
      </w:r>
    </w:p>
    <w:p w14:paraId="17411F65" w14:textId="577C8E36"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_Toc169687488 \h </w:instrText>
      </w:r>
      <w:r>
        <w:rPr>
          <w:noProof/>
        </w:rPr>
      </w:r>
      <w:r>
        <w:rPr>
          <w:noProof/>
        </w:rPr>
        <w:fldChar w:fldCharType="separate"/>
      </w:r>
      <w:r>
        <w:rPr>
          <w:noProof/>
        </w:rPr>
        <w:t>81</w:t>
      </w:r>
      <w:r>
        <w:rPr>
          <w:noProof/>
        </w:rPr>
        <w:fldChar w:fldCharType="end"/>
      </w:r>
    </w:p>
    <w:p w14:paraId="385E3497" w14:textId="2C3D1B4C"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_Toc169687489 \h </w:instrText>
      </w:r>
      <w:r>
        <w:rPr>
          <w:noProof/>
        </w:rPr>
      </w:r>
      <w:r>
        <w:rPr>
          <w:noProof/>
        </w:rPr>
        <w:fldChar w:fldCharType="separate"/>
      </w:r>
      <w:r>
        <w:rPr>
          <w:noProof/>
        </w:rPr>
        <w:t>81</w:t>
      </w:r>
      <w:r>
        <w:rPr>
          <w:noProof/>
        </w:rPr>
        <w:fldChar w:fldCharType="end"/>
      </w:r>
    </w:p>
    <w:p w14:paraId="111468F6" w14:textId="2464E1D7"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_Toc169687490 \h </w:instrText>
      </w:r>
      <w:r>
        <w:rPr>
          <w:noProof/>
        </w:rPr>
      </w:r>
      <w:r>
        <w:rPr>
          <w:noProof/>
        </w:rPr>
        <w:fldChar w:fldCharType="separate"/>
      </w:r>
      <w:r>
        <w:rPr>
          <w:noProof/>
        </w:rPr>
        <w:t>82</w:t>
      </w:r>
      <w:r>
        <w:rPr>
          <w:noProof/>
        </w:rPr>
        <w:fldChar w:fldCharType="end"/>
      </w:r>
    </w:p>
    <w:p w14:paraId="570B729E" w14:textId="67D4FC42"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_Toc169687491 \h </w:instrText>
      </w:r>
      <w:r>
        <w:rPr>
          <w:noProof/>
        </w:rPr>
      </w:r>
      <w:r>
        <w:rPr>
          <w:noProof/>
        </w:rPr>
        <w:fldChar w:fldCharType="separate"/>
      </w:r>
      <w:r>
        <w:rPr>
          <w:noProof/>
        </w:rPr>
        <w:t>82</w:t>
      </w:r>
      <w:r>
        <w:rPr>
          <w:noProof/>
        </w:rPr>
        <w:fldChar w:fldCharType="end"/>
      </w:r>
    </w:p>
    <w:p w14:paraId="6D38FBA6" w14:textId="02C440E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_Toc169687492 \h </w:instrText>
      </w:r>
      <w:r>
        <w:rPr>
          <w:noProof/>
        </w:rPr>
      </w:r>
      <w:r>
        <w:rPr>
          <w:noProof/>
        </w:rPr>
        <w:fldChar w:fldCharType="separate"/>
      </w:r>
      <w:r>
        <w:rPr>
          <w:noProof/>
        </w:rPr>
        <w:t>83</w:t>
      </w:r>
      <w:r>
        <w:rPr>
          <w:noProof/>
        </w:rPr>
        <w:fldChar w:fldCharType="end"/>
      </w:r>
    </w:p>
    <w:p w14:paraId="3E1B10DB" w14:textId="5D5D91A5"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_Toc169687493 \h </w:instrText>
      </w:r>
      <w:r>
        <w:rPr>
          <w:noProof/>
        </w:rPr>
      </w:r>
      <w:r>
        <w:rPr>
          <w:noProof/>
        </w:rPr>
        <w:fldChar w:fldCharType="separate"/>
      </w:r>
      <w:r>
        <w:rPr>
          <w:noProof/>
        </w:rPr>
        <w:t>83</w:t>
      </w:r>
      <w:r>
        <w:rPr>
          <w:noProof/>
        </w:rPr>
        <w:fldChar w:fldCharType="end"/>
      </w:r>
    </w:p>
    <w:p w14:paraId="2F627DA6" w14:textId="7B7FD684"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_Toc169687494 \h </w:instrText>
      </w:r>
      <w:r>
        <w:rPr>
          <w:noProof/>
        </w:rPr>
      </w:r>
      <w:r>
        <w:rPr>
          <w:noProof/>
        </w:rPr>
        <w:fldChar w:fldCharType="separate"/>
      </w:r>
      <w:r>
        <w:rPr>
          <w:noProof/>
        </w:rPr>
        <w:t>83</w:t>
      </w:r>
      <w:r>
        <w:rPr>
          <w:noProof/>
        </w:rPr>
        <w:fldChar w:fldCharType="end"/>
      </w:r>
    </w:p>
    <w:p w14:paraId="707B05D8" w14:textId="42163C3B"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_Toc169687495 \h </w:instrText>
      </w:r>
      <w:r>
        <w:rPr>
          <w:noProof/>
        </w:rPr>
      </w:r>
      <w:r>
        <w:rPr>
          <w:noProof/>
        </w:rPr>
        <w:fldChar w:fldCharType="separate"/>
      </w:r>
      <w:r>
        <w:rPr>
          <w:noProof/>
        </w:rPr>
        <w:t>85</w:t>
      </w:r>
      <w:r>
        <w:rPr>
          <w:noProof/>
        </w:rPr>
        <w:fldChar w:fldCharType="end"/>
      </w:r>
    </w:p>
    <w:p w14:paraId="3A9C26AE" w14:textId="194D23A2"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_Toc169687496 \h </w:instrText>
      </w:r>
      <w:r>
        <w:rPr>
          <w:noProof/>
        </w:rPr>
      </w:r>
      <w:r>
        <w:rPr>
          <w:noProof/>
        </w:rPr>
        <w:fldChar w:fldCharType="separate"/>
      </w:r>
      <w:r>
        <w:rPr>
          <w:noProof/>
        </w:rPr>
        <w:t>85</w:t>
      </w:r>
      <w:r>
        <w:rPr>
          <w:noProof/>
        </w:rPr>
        <w:fldChar w:fldCharType="end"/>
      </w:r>
    </w:p>
    <w:p w14:paraId="1384BAC1" w14:textId="6F8536C7"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_Toc169687497 \h </w:instrText>
      </w:r>
      <w:r>
        <w:rPr>
          <w:noProof/>
        </w:rPr>
      </w:r>
      <w:r>
        <w:rPr>
          <w:noProof/>
        </w:rPr>
        <w:fldChar w:fldCharType="separate"/>
      </w:r>
      <w:r>
        <w:rPr>
          <w:noProof/>
        </w:rPr>
        <w:t>85</w:t>
      </w:r>
      <w:r>
        <w:rPr>
          <w:noProof/>
        </w:rPr>
        <w:fldChar w:fldCharType="end"/>
      </w:r>
    </w:p>
    <w:p w14:paraId="65FD33E9" w14:textId="78117D39" w:rsidR="00A6151D" w:rsidRDefault="00A6151D">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_Toc169687498 \h </w:instrText>
      </w:r>
      <w:r>
        <w:rPr>
          <w:noProof/>
        </w:rPr>
      </w:r>
      <w:r>
        <w:rPr>
          <w:noProof/>
        </w:rPr>
        <w:fldChar w:fldCharType="separate"/>
      </w:r>
      <w:r>
        <w:rPr>
          <w:noProof/>
        </w:rPr>
        <w:t>85</w:t>
      </w:r>
      <w:r>
        <w:rPr>
          <w:noProof/>
        </w:rPr>
        <w:fldChar w:fldCharType="end"/>
      </w:r>
    </w:p>
    <w:p w14:paraId="3DBD5B85" w14:textId="04ADDED5" w:rsidR="00A6151D" w:rsidRDefault="00A6151D">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_Toc169687499 \h </w:instrText>
      </w:r>
      <w:r>
        <w:rPr>
          <w:noProof/>
        </w:rPr>
      </w:r>
      <w:r>
        <w:rPr>
          <w:noProof/>
        </w:rPr>
        <w:fldChar w:fldCharType="separate"/>
      </w:r>
      <w:r>
        <w:rPr>
          <w:noProof/>
        </w:rPr>
        <w:t>85</w:t>
      </w:r>
      <w:r>
        <w:rPr>
          <w:noProof/>
        </w:rPr>
        <w:fldChar w:fldCharType="end"/>
      </w:r>
    </w:p>
    <w:p w14:paraId="246CCA0C" w14:textId="7D932692"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_Toc169687500 \h </w:instrText>
      </w:r>
      <w:r>
        <w:rPr>
          <w:noProof/>
        </w:rPr>
      </w:r>
      <w:r>
        <w:rPr>
          <w:noProof/>
        </w:rPr>
        <w:fldChar w:fldCharType="separate"/>
      </w:r>
      <w:r>
        <w:rPr>
          <w:noProof/>
        </w:rPr>
        <w:t>87</w:t>
      </w:r>
      <w:r>
        <w:rPr>
          <w:noProof/>
        </w:rPr>
        <w:fldChar w:fldCharType="end"/>
      </w:r>
    </w:p>
    <w:p w14:paraId="7C8FE1D5" w14:textId="00B51344" w:rsidR="00A6151D" w:rsidRDefault="00A6151D">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_Toc169687501 \h </w:instrText>
      </w:r>
      <w:r>
        <w:rPr>
          <w:noProof/>
        </w:rPr>
      </w:r>
      <w:r>
        <w:rPr>
          <w:noProof/>
        </w:rPr>
        <w:fldChar w:fldCharType="separate"/>
      </w:r>
      <w:r>
        <w:rPr>
          <w:noProof/>
        </w:rPr>
        <w:t>87</w:t>
      </w:r>
      <w:r>
        <w:rPr>
          <w:noProof/>
        </w:rPr>
        <w:fldChar w:fldCharType="end"/>
      </w:r>
    </w:p>
    <w:p w14:paraId="36D7A06A" w14:textId="0A66FBEB" w:rsidR="00A6151D" w:rsidRDefault="00A6151D">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_Toc169687502 \h </w:instrText>
      </w:r>
      <w:r>
        <w:rPr>
          <w:noProof/>
        </w:rPr>
      </w:r>
      <w:r>
        <w:rPr>
          <w:noProof/>
        </w:rPr>
        <w:fldChar w:fldCharType="separate"/>
      </w:r>
      <w:r>
        <w:rPr>
          <w:noProof/>
        </w:rPr>
        <w:t>87</w:t>
      </w:r>
      <w:r>
        <w:rPr>
          <w:noProof/>
        </w:rPr>
        <w:fldChar w:fldCharType="end"/>
      </w:r>
    </w:p>
    <w:p w14:paraId="0931DC0D" w14:textId="1E728642"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_Toc169687503 \h </w:instrText>
      </w:r>
      <w:r>
        <w:rPr>
          <w:noProof/>
        </w:rPr>
      </w:r>
      <w:r>
        <w:rPr>
          <w:noProof/>
        </w:rPr>
        <w:fldChar w:fldCharType="separate"/>
      </w:r>
      <w:r>
        <w:rPr>
          <w:noProof/>
        </w:rPr>
        <w:t>89</w:t>
      </w:r>
      <w:r>
        <w:rPr>
          <w:noProof/>
        </w:rPr>
        <w:fldChar w:fldCharType="end"/>
      </w:r>
    </w:p>
    <w:p w14:paraId="58D39485" w14:textId="223CF8EA" w:rsidR="00A6151D" w:rsidRDefault="00A6151D">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_Toc169687504 \h </w:instrText>
      </w:r>
      <w:r>
        <w:rPr>
          <w:noProof/>
        </w:rPr>
      </w:r>
      <w:r>
        <w:rPr>
          <w:noProof/>
        </w:rPr>
        <w:fldChar w:fldCharType="separate"/>
      </w:r>
      <w:r>
        <w:rPr>
          <w:noProof/>
        </w:rPr>
        <w:t>89</w:t>
      </w:r>
      <w:r>
        <w:rPr>
          <w:noProof/>
        </w:rPr>
        <w:fldChar w:fldCharType="end"/>
      </w:r>
    </w:p>
    <w:p w14:paraId="47F59C31" w14:textId="3B4F90F5" w:rsidR="00A6151D" w:rsidRDefault="00A6151D">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_Toc169687505 \h </w:instrText>
      </w:r>
      <w:r>
        <w:rPr>
          <w:noProof/>
        </w:rPr>
      </w:r>
      <w:r>
        <w:rPr>
          <w:noProof/>
        </w:rPr>
        <w:fldChar w:fldCharType="separate"/>
      </w:r>
      <w:r>
        <w:rPr>
          <w:noProof/>
        </w:rPr>
        <w:t>89</w:t>
      </w:r>
      <w:r>
        <w:rPr>
          <w:noProof/>
        </w:rPr>
        <w:fldChar w:fldCharType="end"/>
      </w:r>
    </w:p>
    <w:p w14:paraId="3475D087" w14:textId="0F713B63"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_Toc169687506 \h </w:instrText>
      </w:r>
      <w:r>
        <w:rPr>
          <w:noProof/>
        </w:rPr>
      </w:r>
      <w:r>
        <w:rPr>
          <w:noProof/>
        </w:rPr>
        <w:fldChar w:fldCharType="separate"/>
      </w:r>
      <w:r>
        <w:rPr>
          <w:noProof/>
        </w:rPr>
        <w:t>91</w:t>
      </w:r>
      <w:r>
        <w:rPr>
          <w:noProof/>
        </w:rPr>
        <w:fldChar w:fldCharType="end"/>
      </w:r>
    </w:p>
    <w:p w14:paraId="26CDA4E2" w14:textId="410E3A54" w:rsidR="00A6151D" w:rsidRDefault="00A6151D">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_Toc169687507 \h </w:instrText>
      </w:r>
      <w:r>
        <w:rPr>
          <w:noProof/>
        </w:rPr>
      </w:r>
      <w:r>
        <w:rPr>
          <w:noProof/>
        </w:rPr>
        <w:fldChar w:fldCharType="separate"/>
      </w:r>
      <w:r>
        <w:rPr>
          <w:noProof/>
        </w:rPr>
        <w:t>91</w:t>
      </w:r>
      <w:r>
        <w:rPr>
          <w:noProof/>
        </w:rPr>
        <w:fldChar w:fldCharType="end"/>
      </w:r>
    </w:p>
    <w:p w14:paraId="3A3B43C6" w14:textId="4808AEF2" w:rsidR="00A6151D" w:rsidRDefault="00A6151D">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_Toc169687508 \h </w:instrText>
      </w:r>
      <w:r>
        <w:rPr>
          <w:noProof/>
        </w:rPr>
      </w:r>
      <w:r>
        <w:rPr>
          <w:noProof/>
        </w:rPr>
        <w:fldChar w:fldCharType="separate"/>
      </w:r>
      <w:r>
        <w:rPr>
          <w:noProof/>
        </w:rPr>
        <w:t>91</w:t>
      </w:r>
      <w:r>
        <w:rPr>
          <w:noProof/>
        </w:rPr>
        <w:fldChar w:fldCharType="end"/>
      </w:r>
    </w:p>
    <w:p w14:paraId="0EA3DC53" w14:textId="43A2777C"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_Toc169687509 \h </w:instrText>
      </w:r>
      <w:r>
        <w:rPr>
          <w:noProof/>
        </w:rPr>
      </w:r>
      <w:r>
        <w:rPr>
          <w:noProof/>
        </w:rPr>
        <w:fldChar w:fldCharType="separate"/>
      </w:r>
      <w:r>
        <w:rPr>
          <w:noProof/>
        </w:rPr>
        <w:t>92</w:t>
      </w:r>
      <w:r>
        <w:rPr>
          <w:noProof/>
        </w:rPr>
        <w:fldChar w:fldCharType="end"/>
      </w:r>
    </w:p>
    <w:p w14:paraId="3F480404" w14:textId="58ED8972" w:rsidR="00A6151D" w:rsidRDefault="00A6151D">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_Toc169687510 \h </w:instrText>
      </w:r>
      <w:r>
        <w:rPr>
          <w:noProof/>
        </w:rPr>
      </w:r>
      <w:r>
        <w:rPr>
          <w:noProof/>
        </w:rPr>
        <w:fldChar w:fldCharType="separate"/>
      </w:r>
      <w:r>
        <w:rPr>
          <w:noProof/>
        </w:rPr>
        <w:t>92</w:t>
      </w:r>
      <w:r>
        <w:rPr>
          <w:noProof/>
        </w:rPr>
        <w:fldChar w:fldCharType="end"/>
      </w:r>
    </w:p>
    <w:p w14:paraId="48CED935" w14:textId="05D7317A" w:rsidR="00A6151D" w:rsidRDefault="00A6151D">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_Toc169687511 \h </w:instrText>
      </w:r>
      <w:r>
        <w:rPr>
          <w:noProof/>
        </w:rPr>
      </w:r>
      <w:r>
        <w:rPr>
          <w:noProof/>
        </w:rPr>
        <w:fldChar w:fldCharType="separate"/>
      </w:r>
      <w:r>
        <w:rPr>
          <w:noProof/>
        </w:rPr>
        <w:t>92</w:t>
      </w:r>
      <w:r>
        <w:rPr>
          <w:noProof/>
        </w:rPr>
        <w:fldChar w:fldCharType="end"/>
      </w:r>
    </w:p>
    <w:p w14:paraId="426F923B" w14:textId="29A056D2"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_Toc169687512 \h </w:instrText>
      </w:r>
      <w:r>
        <w:rPr>
          <w:noProof/>
        </w:rPr>
      </w:r>
      <w:r>
        <w:rPr>
          <w:noProof/>
        </w:rPr>
        <w:fldChar w:fldCharType="separate"/>
      </w:r>
      <w:r>
        <w:rPr>
          <w:noProof/>
        </w:rPr>
        <w:t>93</w:t>
      </w:r>
      <w:r>
        <w:rPr>
          <w:noProof/>
        </w:rPr>
        <w:fldChar w:fldCharType="end"/>
      </w:r>
    </w:p>
    <w:p w14:paraId="4D49C251" w14:textId="5B57038E" w:rsidR="00A6151D" w:rsidRDefault="00A6151D">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_Toc169687513 \h </w:instrText>
      </w:r>
      <w:r>
        <w:rPr>
          <w:noProof/>
        </w:rPr>
      </w:r>
      <w:r>
        <w:rPr>
          <w:noProof/>
        </w:rPr>
        <w:fldChar w:fldCharType="separate"/>
      </w:r>
      <w:r>
        <w:rPr>
          <w:noProof/>
        </w:rPr>
        <w:t>93</w:t>
      </w:r>
      <w:r>
        <w:rPr>
          <w:noProof/>
        </w:rPr>
        <w:fldChar w:fldCharType="end"/>
      </w:r>
    </w:p>
    <w:p w14:paraId="21B071F2" w14:textId="74343D51" w:rsidR="00A6151D" w:rsidRDefault="00A6151D">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_Toc169687514 \h </w:instrText>
      </w:r>
      <w:r>
        <w:rPr>
          <w:noProof/>
        </w:rPr>
      </w:r>
      <w:r>
        <w:rPr>
          <w:noProof/>
        </w:rPr>
        <w:fldChar w:fldCharType="separate"/>
      </w:r>
      <w:r>
        <w:rPr>
          <w:noProof/>
        </w:rPr>
        <w:t>94</w:t>
      </w:r>
      <w:r>
        <w:rPr>
          <w:noProof/>
        </w:rPr>
        <w:fldChar w:fldCharType="end"/>
      </w:r>
    </w:p>
    <w:p w14:paraId="09102690" w14:textId="02E02068"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_Toc169687515 \h </w:instrText>
      </w:r>
      <w:r>
        <w:rPr>
          <w:noProof/>
        </w:rPr>
      </w:r>
      <w:r>
        <w:rPr>
          <w:noProof/>
        </w:rPr>
        <w:fldChar w:fldCharType="separate"/>
      </w:r>
      <w:r>
        <w:rPr>
          <w:noProof/>
        </w:rPr>
        <w:t>95</w:t>
      </w:r>
      <w:r>
        <w:rPr>
          <w:noProof/>
        </w:rPr>
        <w:fldChar w:fldCharType="end"/>
      </w:r>
    </w:p>
    <w:p w14:paraId="4BA40707" w14:textId="34549EC3"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_Toc169687516 \h </w:instrText>
      </w:r>
      <w:r>
        <w:rPr>
          <w:noProof/>
        </w:rPr>
      </w:r>
      <w:r>
        <w:rPr>
          <w:noProof/>
        </w:rPr>
        <w:fldChar w:fldCharType="separate"/>
      </w:r>
      <w:r>
        <w:rPr>
          <w:noProof/>
        </w:rPr>
        <w:t>95</w:t>
      </w:r>
      <w:r>
        <w:rPr>
          <w:noProof/>
        </w:rPr>
        <w:fldChar w:fldCharType="end"/>
      </w:r>
    </w:p>
    <w:p w14:paraId="6EAE7188" w14:textId="5CA4F582"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_Toc169687517 \h </w:instrText>
      </w:r>
      <w:r>
        <w:rPr>
          <w:noProof/>
        </w:rPr>
      </w:r>
      <w:r>
        <w:rPr>
          <w:noProof/>
        </w:rPr>
        <w:fldChar w:fldCharType="separate"/>
      </w:r>
      <w:r>
        <w:rPr>
          <w:noProof/>
        </w:rPr>
        <w:t>95</w:t>
      </w:r>
      <w:r>
        <w:rPr>
          <w:noProof/>
        </w:rPr>
        <w:fldChar w:fldCharType="end"/>
      </w:r>
    </w:p>
    <w:p w14:paraId="35464E04" w14:textId="61178A42"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sidRPr="00762140">
        <w:rPr>
          <w:rFonts w:cs="Arial"/>
          <w:noProof/>
        </w:rPr>
        <w:t>6.1.3.3.3</w:t>
      </w:r>
      <w:r>
        <w:rPr>
          <w:rFonts w:asciiTheme="minorHAnsi" w:eastAsiaTheme="minorEastAsia" w:hAnsiTheme="minorHAnsi" w:cstheme="minorBidi"/>
          <w:noProof/>
          <w:kern w:val="2"/>
          <w:sz w:val="24"/>
          <w:szCs w:val="24"/>
          <w:lang w:eastAsia="en-GB"/>
          <w14:ligatures w14:val="standardContextual"/>
        </w:rPr>
        <w:tab/>
      </w:r>
      <w:r w:rsidRPr="00762140">
        <w:rPr>
          <w:rFonts w:cs="Arial"/>
          <w:noProof/>
        </w:rPr>
        <w:t>Resource Standard Methods</w:t>
      </w:r>
      <w:r>
        <w:rPr>
          <w:noProof/>
        </w:rPr>
        <w:tab/>
      </w:r>
      <w:r>
        <w:rPr>
          <w:noProof/>
        </w:rPr>
        <w:fldChar w:fldCharType="begin" w:fldLock="1"/>
      </w:r>
      <w:r>
        <w:rPr>
          <w:noProof/>
        </w:rPr>
        <w:instrText xml:space="preserve"> PAGEREF _Toc169687518 \h </w:instrText>
      </w:r>
      <w:r>
        <w:rPr>
          <w:noProof/>
        </w:rPr>
      </w:r>
      <w:r>
        <w:rPr>
          <w:noProof/>
        </w:rPr>
        <w:fldChar w:fldCharType="separate"/>
      </w:r>
      <w:r>
        <w:rPr>
          <w:noProof/>
        </w:rPr>
        <w:t>95</w:t>
      </w:r>
      <w:r>
        <w:rPr>
          <w:noProof/>
        </w:rPr>
        <w:fldChar w:fldCharType="end"/>
      </w:r>
    </w:p>
    <w:p w14:paraId="652BC099" w14:textId="1B600119"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_Toc169687519 \h </w:instrText>
      </w:r>
      <w:r>
        <w:rPr>
          <w:noProof/>
        </w:rPr>
      </w:r>
      <w:r>
        <w:rPr>
          <w:noProof/>
        </w:rPr>
        <w:fldChar w:fldCharType="separate"/>
      </w:r>
      <w:r>
        <w:rPr>
          <w:noProof/>
        </w:rPr>
        <w:t>95</w:t>
      </w:r>
      <w:r>
        <w:rPr>
          <w:noProof/>
        </w:rPr>
        <w:fldChar w:fldCharType="end"/>
      </w:r>
    </w:p>
    <w:p w14:paraId="5A88A2EB" w14:textId="5847BEA9"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_Toc169687520 \h </w:instrText>
      </w:r>
      <w:r>
        <w:rPr>
          <w:noProof/>
        </w:rPr>
      </w:r>
      <w:r>
        <w:rPr>
          <w:noProof/>
        </w:rPr>
        <w:fldChar w:fldCharType="separate"/>
      </w:r>
      <w:r>
        <w:rPr>
          <w:noProof/>
        </w:rPr>
        <w:t>96</w:t>
      </w:r>
      <w:r>
        <w:rPr>
          <w:noProof/>
        </w:rPr>
        <w:fldChar w:fldCharType="end"/>
      </w:r>
    </w:p>
    <w:p w14:paraId="46DEFC72" w14:textId="394B77A6"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_Toc169687521 \h </w:instrText>
      </w:r>
      <w:r>
        <w:rPr>
          <w:noProof/>
        </w:rPr>
      </w:r>
      <w:r>
        <w:rPr>
          <w:noProof/>
        </w:rPr>
        <w:fldChar w:fldCharType="separate"/>
      </w:r>
      <w:r>
        <w:rPr>
          <w:noProof/>
        </w:rPr>
        <w:t>97</w:t>
      </w:r>
      <w:r>
        <w:rPr>
          <w:noProof/>
        </w:rPr>
        <w:fldChar w:fldCharType="end"/>
      </w:r>
    </w:p>
    <w:p w14:paraId="73876A8B" w14:textId="69A4BF87"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_Toc169687522 \h </w:instrText>
      </w:r>
      <w:r>
        <w:rPr>
          <w:noProof/>
        </w:rPr>
      </w:r>
      <w:r>
        <w:rPr>
          <w:noProof/>
        </w:rPr>
        <w:fldChar w:fldCharType="separate"/>
      </w:r>
      <w:r>
        <w:rPr>
          <w:noProof/>
        </w:rPr>
        <w:t>97</w:t>
      </w:r>
      <w:r>
        <w:rPr>
          <w:noProof/>
        </w:rPr>
        <w:fldChar w:fldCharType="end"/>
      </w:r>
    </w:p>
    <w:p w14:paraId="2D0F3B20" w14:textId="51E10078"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_Toc169687523 \h </w:instrText>
      </w:r>
      <w:r>
        <w:rPr>
          <w:noProof/>
        </w:rPr>
      </w:r>
      <w:r>
        <w:rPr>
          <w:noProof/>
        </w:rPr>
        <w:fldChar w:fldCharType="separate"/>
      </w:r>
      <w:r>
        <w:rPr>
          <w:noProof/>
        </w:rPr>
        <w:t>97</w:t>
      </w:r>
      <w:r>
        <w:rPr>
          <w:noProof/>
        </w:rPr>
        <w:fldChar w:fldCharType="end"/>
      </w:r>
    </w:p>
    <w:p w14:paraId="3C5C125E" w14:textId="4FA4AD8A"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sidRPr="00762140">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762140">
        <w:rPr>
          <w:rFonts w:cs="Arial"/>
          <w:noProof/>
        </w:rPr>
        <w:t>Resource Standard Methods</w:t>
      </w:r>
      <w:r>
        <w:rPr>
          <w:noProof/>
        </w:rPr>
        <w:tab/>
      </w:r>
      <w:r>
        <w:rPr>
          <w:noProof/>
        </w:rPr>
        <w:fldChar w:fldCharType="begin" w:fldLock="1"/>
      </w:r>
      <w:r>
        <w:rPr>
          <w:noProof/>
        </w:rPr>
        <w:instrText xml:space="preserve"> PAGEREF _Toc169687524 \h </w:instrText>
      </w:r>
      <w:r>
        <w:rPr>
          <w:noProof/>
        </w:rPr>
      </w:r>
      <w:r>
        <w:rPr>
          <w:noProof/>
        </w:rPr>
        <w:fldChar w:fldCharType="separate"/>
      </w:r>
      <w:r>
        <w:rPr>
          <w:noProof/>
        </w:rPr>
        <w:t>97</w:t>
      </w:r>
      <w:r>
        <w:rPr>
          <w:noProof/>
        </w:rPr>
        <w:fldChar w:fldCharType="end"/>
      </w:r>
    </w:p>
    <w:p w14:paraId="33396E86" w14:textId="27F279BA"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_Toc169687525 \h </w:instrText>
      </w:r>
      <w:r>
        <w:rPr>
          <w:noProof/>
        </w:rPr>
      </w:r>
      <w:r>
        <w:rPr>
          <w:noProof/>
        </w:rPr>
        <w:fldChar w:fldCharType="separate"/>
      </w:r>
      <w:r>
        <w:rPr>
          <w:noProof/>
        </w:rPr>
        <w:t>97</w:t>
      </w:r>
      <w:r>
        <w:rPr>
          <w:noProof/>
        </w:rPr>
        <w:fldChar w:fldCharType="end"/>
      </w:r>
    </w:p>
    <w:p w14:paraId="3D51E45F" w14:textId="001AE2FB"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_Toc169687526 \h </w:instrText>
      </w:r>
      <w:r>
        <w:rPr>
          <w:noProof/>
        </w:rPr>
      </w:r>
      <w:r>
        <w:rPr>
          <w:noProof/>
        </w:rPr>
        <w:fldChar w:fldCharType="separate"/>
      </w:r>
      <w:r>
        <w:rPr>
          <w:noProof/>
        </w:rPr>
        <w:t>98</w:t>
      </w:r>
      <w:r>
        <w:rPr>
          <w:noProof/>
        </w:rPr>
        <w:fldChar w:fldCharType="end"/>
      </w:r>
    </w:p>
    <w:p w14:paraId="09B2D440" w14:textId="37F3BD42"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_Toc169687527 \h </w:instrText>
      </w:r>
      <w:r>
        <w:rPr>
          <w:noProof/>
        </w:rPr>
      </w:r>
      <w:r>
        <w:rPr>
          <w:noProof/>
        </w:rPr>
        <w:fldChar w:fldCharType="separate"/>
      </w:r>
      <w:r>
        <w:rPr>
          <w:noProof/>
        </w:rPr>
        <w:t>98</w:t>
      </w:r>
      <w:r>
        <w:rPr>
          <w:noProof/>
        </w:rPr>
        <w:fldChar w:fldCharType="end"/>
      </w:r>
    </w:p>
    <w:p w14:paraId="2C855685" w14:textId="34500F5F"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_Toc169687528 \h </w:instrText>
      </w:r>
      <w:r>
        <w:rPr>
          <w:noProof/>
        </w:rPr>
      </w:r>
      <w:r>
        <w:rPr>
          <w:noProof/>
        </w:rPr>
        <w:fldChar w:fldCharType="separate"/>
      </w:r>
      <w:r>
        <w:rPr>
          <w:noProof/>
        </w:rPr>
        <w:t>98</w:t>
      </w:r>
      <w:r>
        <w:rPr>
          <w:noProof/>
        </w:rPr>
        <w:fldChar w:fldCharType="end"/>
      </w:r>
    </w:p>
    <w:p w14:paraId="1254F9CC" w14:textId="65BEB29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_Toc169687529 \h </w:instrText>
      </w:r>
      <w:r>
        <w:rPr>
          <w:noProof/>
        </w:rPr>
      </w:r>
      <w:r>
        <w:rPr>
          <w:noProof/>
        </w:rPr>
        <w:fldChar w:fldCharType="separate"/>
      </w:r>
      <w:r>
        <w:rPr>
          <w:noProof/>
        </w:rPr>
        <w:t>98</w:t>
      </w:r>
      <w:r>
        <w:rPr>
          <w:noProof/>
        </w:rPr>
        <w:fldChar w:fldCharType="end"/>
      </w:r>
    </w:p>
    <w:p w14:paraId="60FFB38A" w14:textId="0308FD5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_Toc169687530 \h </w:instrText>
      </w:r>
      <w:r>
        <w:rPr>
          <w:noProof/>
        </w:rPr>
      </w:r>
      <w:r>
        <w:rPr>
          <w:noProof/>
        </w:rPr>
        <w:fldChar w:fldCharType="separate"/>
      </w:r>
      <w:r>
        <w:rPr>
          <w:noProof/>
        </w:rPr>
        <w:t>99</w:t>
      </w:r>
      <w:r>
        <w:rPr>
          <w:noProof/>
        </w:rPr>
        <w:fldChar w:fldCharType="end"/>
      </w:r>
    </w:p>
    <w:p w14:paraId="4C97AA52" w14:textId="535D7FCF"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_Toc169687531 \h </w:instrText>
      </w:r>
      <w:r>
        <w:rPr>
          <w:noProof/>
        </w:rPr>
      </w:r>
      <w:r>
        <w:rPr>
          <w:noProof/>
        </w:rPr>
        <w:fldChar w:fldCharType="separate"/>
      </w:r>
      <w:r>
        <w:rPr>
          <w:noProof/>
        </w:rPr>
        <w:t>99</w:t>
      </w:r>
      <w:r>
        <w:rPr>
          <w:noProof/>
        </w:rPr>
        <w:fldChar w:fldCharType="end"/>
      </w:r>
    </w:p>
    <w:p w14:paraId="716DE8EC" w14:textId="3F106F45"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_Toc169687532 \h </w:instrText>
      </w:r>
      <w:r>
        <w:rPr>
          <w:noProof/>
        </w:rPr>
      </w:r>
      <w:r>
        <w:rPr>
          <w:noProof/>
        </w:rPr>
        <w:fldChar w:fldCharType="separate"/>
      </w:r>
      <w:r>
        <w:rPr>
          <w:noProof/>
        </w:rPr>
        <w:t>103</w:t>
      </w:r>
      <w:r>
        <w:rPr>
          <w:noProof/>
        </w:rPr>
        <w:fldChar w:fldCharType="end"/>
      </w:r>
    </w:p>
    <w:p w14:paraId="208D9D79" w14:textId="5DBCC0C1"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_Toc169687533 \h </w:instrText>
      </w:r>
      <w:r>
        <w:rPr>
          <w:noProof/>
        </w:rPr>
      </w:r>
      <w:r>
        <w:rPr>
          <w:noProof/>
        </w:rPr>
        <w:fldChar w:fldCharType="separate"/>
      </w:r>
      <w:r>
        <w:rPr>
          <w:noProof/>
        </w:rPr>
        <w:t>103</w:t>
      </w:r>
      <w:r>
        <w:rPr>
          <w:noProof/>
        </w:rPr>
        <w:fldChar w:fldCharType="end"/>
      </w:r>
    </w:p>
    <w:p w14:paraId="73DEE89F" w14:textId="7C56BE00"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_Toc169687534 \h </w:instrText>
      </w:r>
      <w:r>
        <w:rPr>
          <w:noProof/>
        </w:rPr>
      </w:r>
      <w:r>
        <w:rPr>
          <w:noProof/>
        </w:rPr>
        <w:fldChar w:fldCharType="separate"/>
      </w:r>
      <w:r>
        <w:rPr>
          <w:noProof/>
        </w:rPr>
        <w:t>103</w:t>
      </w:r>
      <w:r>
        <w:rPr>
          <w:noProof/>
        </w:rPr>
        <w:fldChar w:fldCharType="end"/>
      </w:r>
    </w:p>
    <w:p w14:paraId="498F0868" w14:textId="3CD32D42"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_Toc169687535 \h </w:instrText>
      </w:r>
      <w:r>
        <w:rPr>
          <w:noProof/>
        </w:rPr>
      </w:r>
      <w:r>
        <w:rPr>
          <w:noProof/>
        </w:rPr>
        <w:fldChar w:fldCharType="separate"/>
      </w:r>
      <w:r>
        <w:rPr>
          <w:noProof/>
        </w:rPr>
        <w:t>103</w:t>
      </w:r>
      <w:r>
        <w:rPr>
          <w:noProof/>
        </w:rPr>
        <w:fldChar w:fldCharType="end"/>
      </w:r>
    </w:p>
    <w:p w14:paraId="0F42664F" w14:textId="72972360"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_Toc169687536 \h </w:instrText>
      </w:r>
      <w:r>
        <w:rPr>
          <w:noProof/>
        </w:rPr>
      </w:r>
      <w:r>
        <w:rPr>
          <w:noProof/>
        </w:rPr>
        <w:fldChar w:fldCharType="separate"/>
      </w:r>
      <w:r>
        <w:rPr>
          <w:noProof/>
        </w:rPr>
        <w:t>103</w:t>
      </w:r>
      <w:r>
        <w:rPr>
          <w:noProof/>
        </w:rPr>
        <w:fldChar w:fldCharType="end"/>
      </w:r>
    </w:p>
    <w:p w14:paraId="015BA717" w14:textId="00D94A4F"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_Toc169687537 \h </w:instrText>
      </w:r>
      <w:r>
        <w:rPr>
          <w:noProof/>
        </w:rPr>
      </w:r>
      <w:r>
        <w:rPr>
          <w:noProof/>
        </w:rPr>
        <w:fldChar w:fldCharType="separate"/>
      </w:r>
      <w:r>
        <w:rPr>
          <w:noProof/>
        </w:rPr>
        <w:t>105</w:t>
      </w:r>
      <w:r>
        <w:rPr>
          <w:noProof/>
        </w:rPr>
        <w:fldChar w:fldCharType="end"/>
      </w:r>
    </w:p>
    <w:p w14:paraId="3425CE49" w14:textId="457DE39D"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_Toc169687538 \h </w:instrText>
      </w:r>
      <w:r>
        <w:rPr>
          <w:noProof/>
        </w:rPr>
      </w:r>
      <w:r>
        <w:rPr>
          <w:noProof/>
        </w:rPr>
        <w:fldChar w:fldCharType="separate"/>
      </w:r>
      <w:r>
        <w:rPr>
          <w:noProof/>
        </w:rPr>
        <w:t>105</w:t>
      </w:r>
      <w:r>
        <w:rPr>
          <w:noProof/>
        </w:rPr>
        <w:fldChar w:fldCharType="end"/>
      </w:r>
    </w:p>
    <w:p w14:paraId="29679173" w14:textId="28DF0FCD"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_Toc169687539 \h </w:instrText>
      </w:r>
      <w:r>
        <w:rPr>
          <w:noProof/>
        </w:rPr>
      </w:r>
      <w:r>
        <w:rPr>
          <w:noProof/>
        </w:rPr>
        <w:fldChar w:fldCharType="separate"/>
      </w:r>
      <w:r>
        <w:rPr>
          <w:noProof/>
        </w:rPr>
        <w:t>105</w:t>
      </w:r>
      <w:r>
        <w:rPr>
          <w:noProof/>
        </w:rPr>
        <w:fldChar w:fldCharType="end"/>
      </w:r>
    </w:p>
    <w:p w14:paraId="0543C056" w14:textId="2A8317D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_Toc169687540 \h </w:instrText>
      </w:r>
      <w:r>
        <w:rPr>
          <w:noProof/>
        </w:rPr>
      </w:r>
      <w:r>
        <w:rPr>
          <w:noProof/>
        </w:rPr>
        <w:fldChar w:fldCharType="separate"/>
      </w:r>
      <w:r>
        <w:rPr>
          <w:noProof/>
        </w:rPr>
        <w:t>105</w:t>
      </w:r>
      <w:r>
        <w:rPr>
          <w:noProof/>
        </w:rPr>
        <w:fldChar w:fldCharType="end"/>
      </w:r>
    </w:p>
    <w:p w14:paraId="13364D05" w14:textId="56CE37E7"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_Toc169687541 \h </w:instrText>
      </w:r>
      <w:r>
        <w:rPr>
          <w:noProof/>
        </w:rPr>
      </w:r>
      <w:r>
        <w:rPr>
          <w:noProof/>
        </w:rPr>
        <w:fldChar w:fldCharType="separate"/>
      </w:r>
      <w:r>
        <w:rPr>
          <w:noProof/>
        </w:rPr>
        <w:t>105</w:t>
      </w:r>
      <w:r>
        <w:rPr>
          <w:noProof/>
        </w:rPr>
        <w:fldChar w:fldCharType="end"/>
      </w:r>
    </w:p>
    <w:p w14:paraId="25356344" w14:textId="320A4B08"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_Toc169687542 \h </w:instrText>
      </w:r>
      <w:r>
        <w:rPr>
          <w:noProof/>
        </w:rPr>
      </w:r>
      <w:r>
        <w:rPr>
          <w:noProof/>
        </w:rPr>
        <w:fldChar w:fldCharType="separate"/>
      </w:r>
      <w:r>
        <w:rPr>
          <w:noProof/>
        </w:rPr>
        <w:t>106</w:t>
      </w:r>
      <w:r>
        <w:rPr>
          <w:noProof/>
        </w:rPr>
        <w:fldChar w:fldCharType="end"/>
      </w:r>
    </w:p>
    <w:p w14:paraId="0C2DEA81" w14:textId="02C440B7"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_Toc169687543 \h </w:instrText>
      </w:r>
      <w:r>
        <w:rPr>
          <w:noProof/>
        </w:rPr>
      </w:r>
      <w:r>
        <w:rPr>
          <w:noProof/>
        </w:rPr>
        <w:fldChar w:fldCharType="separate"/>
      </w:r>
      <w:r>
        <w:rPr>
          <w:noProof/>
        </w:rPr>
        <w:t>108</w:t>
      </w:r>
      <w:r>
        <w:rPr>
          <w:noProof/>
        </w:rPr>
        <w:fldChar w:fldCharType="end"/>
      </w:r>
    </w:p>
    <w:p w14:paraId="588A1AEF" w14:textId="3DBA9E92"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_Toc169687544 \h </w:instrText>
      </w:r>
      <w:r>
        <w:rPr>
          <w:noProof/>
        </w:rPr>
      </w:r>
      <w:r>
        <w:rPr>
          <w:noProof/>
        </w:rPr>
        <w:fldChar w:fldCharType="separate"/>
      </w:r>
      <w:r>
        <w:rPr>
          <w:noProof/>
        </w:rPr>
        <w:t>108</w:t>
      </w:r>
      <w:r>
        <w:rPr>
          <w:noProof/>
        </w:rPr>
        <w:fldChar w:fldCharType="end"/>
      </w:r>
    </w:p>
    <w:p w14:paraId="453830A2" w14:textId="7AFB1C59"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_Toc169687545 \h </w:instrText>
      </w:r>
      <w:r>
        <w:rPr>
          <w:noProof/>
        </w:rPr>
      </w:r>
      <w:r>
        <w:rPr>
          <w:noProof/>
        </w:rPr>
        <w:fldChar w:fldCharType="separate"/>
      </w:r>
      <w:r>
        <w:rPr>
          <w:noProof/>
        </w:rPr>
        <w:t>108</w:t>
      </w:r>
      <w:r>
        <w:rPr>
          <w:noProof/>
        </w:rPr>
        <w:fldChar w:fldCharType="end"/>
      </w:r>
    </w:p>
    <w:p w14:paraId="17AE84EE" w14:textId="150C7368"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_Toc169687546 \h </w:instrText>
      </w:r>
      <w:r>
        <w:rPr>
          <w:noProof/>
        </w:rPr>
      </w:r>
      <w:r>
        <w:rPr>
          <w:noProof/>
        </w:rPr>
        <w:fldChar w:fldCharType="separate"/>
      </w:r>
      <w:r>
        <w:rPr>
          <w:noProof/>
        </w:rPr>
        <w:t>108</w:t>
      </w:r>
      <w:r>
        <w:rPr>
          <w:noProof/>
        </w:rPr>
        <w:fldChar w:fldCharType="end"/>
      </w:r>
    </w:p>
    <w:p w14:paraId="1D2E5C47" w14:textId="14BFEA22"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_Toc169687547 \h </w:instrText>
      </w:r>
      <w:r>
        <w:rPr>
          <w:noProof/>
        </w:rPr>
      </w:r>
      <w:r>
        <w:rPr>
          <w:noProof/>
        </w:rPr>
        <w:fldChar w:fldCharType="separate"/>
      </w:r>
      <w:r>
        <w:rPr>
          <w:noProof/>
        </w:rPr>
        <w:t>108</w:t>
      </w:r>
      <w:r>
        <w:rPr>
          <w:noProof/>
        </w:rPr>
        <w:fldChar w:fldCharType="end"/>
      </w:r>
    </w:p>
    <w:p w14:paraId="1696E404" w14:textId="78B1B477"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_Toc169687548 \h </w:instrText>
      </w:r>
      <w:r>
        <w:rPr>
          <w:noProof/>
        </w:rPr>
      </w:r>
      <w:r>
        <w:rPr>
          <w:noProof/>
        </w:rPr>
        <w:fldChar w:fldCharType="separate"/>
      </w:r>
      <w:r>
        <w:rPr>
          <w:noProof/>
        </w:rPr>
        <w:t>108</w:t>
      </w:r>
      <w:r>
        <w:rPr>
          <w:noProof/>
        </w:rPr>
        <w:fldChar w:fldCharType="end"/>
      </w:r>
    </w:p>
    <w:p w14:paraId="35B62739" w14:textId="3248838D"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_Toc169687549 \h </w:instrText>
      </w:r>
      <w:r>
        <w:rPr>
          <w:noProof/>
        </w:rPr>
      </w:r>
      <w:r>
        <w:rPr>
          <w:noProof/>
        </w:rPr>
        <w:fldChar w:fldCharType="separate"/>
      </w:r>
      <w:r>
        <w:rPr>
          <w:noProof/>
        </w:rPr>
        <w:t>108</w:t>
      </w:r>
      <w:r>
        <w:rPr>
          <w:noProof/>
        </w:rPr>
        <w:fldChar w:fldCharType="end"/>
      </w:r>
    </w:p>
    <w:p w14:paraId="280B9145" w14:textId="485C30AF" w:rsidR="00A6151D" w:rsidRDefault="00A6151D">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_Toc169687550 \h </w:instrText>
      </w:r>
      <w:r>
        <w:rPr>
          <w:noProof/>
        </w:rPr>
      </w:r>
      <w:r>
        <w:rPr>
          <w:noProof/>
        </w:rPr>
        <w:fldChar w:fldCharType="separate"/>
      </w:r>
      <w:r>
        <w:rPr>
          <w:noProof/>
        </w:rPr>
        <w:t>108</w:t>
      </w:r>
      <w:r>
        <w:rPr>
          <w:noProof/>
        </w:rPr>
        <w:fldChar w:fldCharType="end"/>
      </w:r>
    </w:p>
    <w:p w14:paraId="5ED0DC8E" w14:textId="7469624E" w:rsidR="00A6151D" w:rsidRDefault="00A6151D">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_Toc169687551 \h </w:instrText>
      </w:r>
      <w:r>
        <w:rPr>
          <w:noProof/>
        </w:rPr>
      </w:r>
      <w:r>
        <w:rPr>
          <w:noProof/>
        </w:rPr>
        <w:fldChar w:fldCharType="separate"/>
      </w:r>
      <w:r>
        <w:rPr>
          <w:noProof/>
        </w:rPr>
        <w:t>108</w:t>
      </w:r>
      <w:r>
        <w:rPr>
          <w:noProof/>
        </w:rPr>
        <w:fldChar w:fldCharType="end"/>
      </w:r>
    </w:p>
    <w:p w14:paraId="0DAA2149" w14:textId="2A23BDD8"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_Toc169687552 \h </w:instrText>
      </w:r>
      <w:r>
        <w:rPr>
          <w:noProof/>
        </w:rPr>
      </w:r>
      <w:r>
        <w:rPr>
          <w:noProof/>
        </w:rPr>
        <w:fldChar w:fldCharType="separate"/>
      </w:r>
      <w:r>
        <w:rPr>
          <w:noProof/>
        </w:rPr>
        <w:t>110</w:t>
      </w:r>
      <w:r>
        <w:rPr>
          <w:noProof/>
        </w:rPr>
        <w:fldChar w:fldCharType="end"/>
      </w:r>
    </w:p>
    <w:p w14:paraId="52CB9DFF" w14:textId="47CC116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_Toc169687553 \h </w:instrText>
      </w:r>
      <w:r>
        <w:rPr>
          <w:noProof/>
        </w:rPr>
      </w:r>
      <w:r>
        <w:rPr>
          <w:noProof/>
        </w:rPr>
        <w:fldChar w:fldCharType="separate"/>
      </w:r>
      <w:r>
        <w:rPr>
          <w:noProof/>
        </w:rPr>
        <w:t>110</w:t>
      </w:r>
      <w:r>
        <w:rPr>
          <w:noProof/>
        </w:rPr>
        <w:fldChar w:fldCharType="end"/>
      </w:r>
    </w:p>
    <w:p w14:paraId="68792D7B" w14:textId="41F97833"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_Toc169687554 \h </w:instrText>
      </w:r>
      <w:r>
        <w:rPr>
          <w:noProof/>
        </w:rPr>
      </w:r>
      <w:r>
        <w:rPr>
          <w:noProof/>
        </w:rPr>
        <w:fldChar w:fldCharType="separate"/>
      </w:r>
      <w:r>
        <w:rPr>
          <w:noProof/>
        </w:rPr>
        <w:t>110</w:t>
      </w:r>
      <w:r>
        <w:rPr>
          <w:noProof/>
        </w:rPr>
        <w:fldChar w:fldCharType="end"/>
      </w:r>
    </w:p>
    <w:p w14:paraId="0BD2AC77" w14:textId="5C9642B8"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_Toc169687555 \h </w:instrText>
      </w:r>
      <w:r>
        <w:rPr>
          <w:noProof/>
        </w:rPr>
      </w:r>
      <w:r>
        <w:rPr>
          <w:noProof/>
        </w:rPr>
        <w:fldChar w:fldCharType="separate"/>
      </w:r>
      <w:r>
        <w:rPr>
          <w:noProof/>
        </w:rPr>
        <w:t>110</w:t>
      </w:r>
      <w:r>
        <w:rPr>
          <w:noProof/>
        </w:rPr>
        <w:fldChar w:fldCharType="end"/>
      </w:r>
    </w:p>
    <w:p w14:paraId="2C2F1079" w14:textId="0EF99278"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_Toc169687556 \h </w:instrText>
      </w:r>
      <w:r>
        <w:rPr>
          <w:noProof/>
        </w:rPr>
      </w:r>
      <w:r>
        <w:rPr>
          <w:noProof/>
        </w:rPr>
        <w:fldChar w:fldCharType="separate"/>
      </w:r>
      <w:r>
        <w:rPr>
          <w:noProof/>
        </w:rPr>
        <w:t>110</w:t>
      </w:r>
      <w:r>
        <w:rPr>
          <w:noProof/>
        </w:rPr>
        <w:fldChar w:fldCharType="end"/>
      </w:r>
    </w:p>
    <w:p w14:paraId="2497B120" w14:textId="5B6B08E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_Toc169687557 \h </w:instrText>
      </w:r>
      <w:r>
        <w:rPr>
          <w:noProof/>
        </w:rPr>
      </w:r>
      <w:r>
        <w:rPr>
          <w:noProof/>
        </w:rPr>
        <w:fldChar w:fldCharType="separate"/>
      </w:r>
      <w:r>
        <w:rPr>
          <w:noProof/>
        </w:rPr>
        <w:t>111</w:t>
      </w:r>
      <w:r>
        <w:rPr>
          <w:noProof/>
        </w:rPr>
        <w:fldChar w:fldCharType="end"/>
      </w:r>
    </w:p>
    <w:p w14:paraId="6A72D0D2" w14:textId="6714535E"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_Toc169687558 \h </w:instrText>
      </w:r>
      <w:r>
        <w:rPr>
          <w:noProof/>
        </w:rPr>
      </w:r>
      <w:r>
        <w:rPr>
          <w:noProof/>
        </w:rPr>
        <w:fldChar w:fldCharType="separate"/>
      </w:r>
      <w:r>
        <w:rPr>
          <w:noProof/>
        </w:rPr>
        <w:t>112</w:t>
      </w:r>
      <w:r>
        <w:rPr>
          <w:noProof/>
        </w:rPr>
        <w:fldChar w:fldCharType="end"/>
      </w:r>
    </w:p>
    <w:p w14:paraId="51C1EAF8" w14:textId="703F376A"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_Toc169687559 \h </w:instrText>
      </w:r>
      <w:r>
        <w:rPr>
          <w:noProof/>
        </w:rPr>
      </w:r>
      <w:r>
        <w:rPr>
          <w:noProof/>
        </w:rPr>
        <w:fldChar w:fldCharType="separate"/>
      </w:r>
      <w:r>
        <w:rPr>
          <w:noProof/>
        </w:rPr>
        <w:t>112</w:t>
      </w:r>
      <w:r>
        <w:rPr>
          <w:noProof/>
        </w:rPr>
        <w:fldChar w:fldCharType="end"/>
      </w:r>
    </w:p>
    <w:p w14:paraId="17600E67" w14:textId="61075A0A"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_Toc169687560 \h </w:instrText>
      </w:r>
      <w:r>
        <w:rPr>
          <w:noProof/>
        </w:rPr>
      </w:r>
      <w:r>
        <w:rPr>
          <w:noProof/>
        </w:rPr>
        <w:fldChar w:fldCharType="separate"/>
      </w:r>
      <w:r>
        <w:rPr>
          <w:noProof/>
        </w:rPr>
        <w:t>112</w:t>
      </w:r>
      <w:r>
        <w:rPr>
          <w:noProof/>
        </w:rPr>
        <w:fldChar w:fldCharType="end"/>
      </w:r>
    </w:p>
    <w:p w14:paraId="5B1544E2" w14:textId="624CC809"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_Toc169687561 \h </w:instrText>
      </w:r>
      <w:r>
        <w:rPr>
          <w:noProof/>
        </w:rPr>
      </w:r>
      <w:r>
        <w:rPr>
          <w:noProof/>
        </w:rPr>
        <w:fldChar w:fldCharType="separate"/>
      </w:r>
      <w:r>
        <w:rPr>
          <w:noProof/>
        </w:rPr>
        <w:t>112</w:t>
      </w:r>
      <w:r>
        <w:rPr>
          <w:noProof/>
        </w:rPr>
        <w:fldChar w:fldCharType="end"/>
      </w:r>
    </w:p>
    <w:p w14:paraId="5A00662B" w14:textId="1E4AF87B"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_Toc169687562 \h </w:instrText>
      </w:r>
      <w:r>
        <w:rPr>
          <w:noProof/>
        </w:rPr>
      </w:r>
      <w:r>
        <w:rPr>
          <w:noProof/>
        </w:rPr>
        <w:fldChar w:fldCharType="separate"/>
      </w:r>
      <w:r>
        <w:rPr>
          <w:noProof/>
        </w:rPr>
        <w:t>112</w:t>
      </w:r>
      <w:r>
        <w:rPr>
          <w:noProof/>
        </w:rPr>
        <w:fldChar w:fldCharType="end"/>
      </w:r>
    </w:p>
    <w:p w14:paraId="5C5C782E" w14:textId="3EB66013"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_Toc169687563 \h </w:instrText>
      </w:r>
      <w:r>
        <w:rPr>
          <w:noProof/>
        </w:rPr>
      </w:r>
      <w:r>
        <w:rPr>
          <w:noProof/>
        </w:rPr>
        <w:fldChar w:fldCharType="separate"/>
      </w:r>
      <w:r>
        <w:rPr>
          <w:noProof/>
        </w:rPr>
        <w:t>113</w:t>
      </w:r>
      <w:r>
        <w:rPr>
          <w:noProof/>
        </w:rPr>
        <w:fldChar w:fldCharType="end"/>
      </w:r>
    </w:p>
    <w:p w14:paraId="627B6083" w14:textId="1437D117"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_Toc169687564 \h </w:instrText>
      </w:r>
      <w:r>
        <w:rPr>
          <w:noProof/>
        </w:rPr>
      </w:r>
      <w:r>
        <w:rPr>
          <w:noProof/>
        </w:rPr>
        <w:fldChar w:fldCharType="separate"/>
      </w:r>
      <w:r>
        <w:rPr>
          <w:noProof/>
        </w:rPr>
        <w:t>113</w:t>
      </w:r>
      <w:r>
        <w:rPr>
          <w:noProof/>
        </w:rPr>
        <w:fldChar w:fldCharType="end"/>
      </w:r>
    </w:p>
    <w:p w14:paraId="32327FB2" w14:textId="6EC00CA7"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_Toc169687565 \h </w:instrText>
      </w:r>
      <w:r>
        <w:rPr>
          <w:noProof/>
        </w:rPr>
      </w:r>
      <w:r>
        <w:rPr>
          <w:noProof/>
        </w:rPr>
        <w:fldChar w:fldCharType="separate"/>
      </w:r>
      <w:r>
        <w:rPr>
          <w:noProof/>
        </w:rPr>
        <w:t>113</w:t>
      </w:r>
      <w:r>
        <w:rPr>
          <w:noProof/>
        </w:rPr>
        <w:fldChar w:fldCharType="end"/>
      </w:r>
    </w:p>
    <w:p w14:paraId="56599E0A" w14:textId="7793A785"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_Toc169687566 \h </w:instrText>
      </w:r>
      <w:r>
        <w:rPr>
          <w:noProof/>
        </w:rPr>
      </w:r>
      <w:r>
        <w:rPr>
          <w:noProof/>
        </w:rPr>
        <w:fldChar w:fldCharType="separate"/>
      </w:r>
      <w:r>
        <w:rPr>
          <w:noProof/>
        </w:rPr>
        <w:t>113</w:t>
      </w:r>
      <w:r>
        <w:rPr>
          <w:noProof/>
        </w:rPr>
        <w:fldChar w:fldCharType="end"/>
      </w:r>
    </w:p>
    <w:p w14:paraId="4710BF52" w14:textId="391E1BA6"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_Toc169687567 \h </w:instrText>
      </w:r>
      <w:r>
        <w:rPr>
          <w:noProof/>
        </w:rPr>
      </w:r>
      <w:r>
        <w:rPr>
          <w:noProof/>
        </w:rPr>
        <w:fldChar w:fldCharType="separate"/>
      </w:r>
      <w:r>
        <w:rPr>
          <w:noProof/>
        </w:rPr>
        <w:t>114</w:t>
      </w:r>
      <w:r>
        <w:rPr>
          <w:noProof/>
        </w:rPr>
        <w:fldChar w:fldCharType="end"/>
      </w:r>
    </w:p>
    <w:p w14:paraId="688896E3" w14:textId="1385B4B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_Toc169687568 \h </w:instrText>
      </w:r>
      <w:r>
        <w:rPr>
          <w:noProof/>
        </w:rPr>
      </w:r>
      <w:r>
        <w:rPr>
          <w:noProof/>
        </w:rPr>
        <w:fldChar w:fldCharType="separate"/>
      </w:r>
      <w:r>
        <w:rPr>
          <w:noProof/>
        </w:rPr>
        <w:t>114</w:t>
      </w:r>
      <w:r>
        <w:rPr>
          <w:noProof/>
        </w:rPr>
        <w:fldChar w:fldCharType="end"/>
      </w:r>
    </w:p>
    <w:p w14:paraId="5B116418" w14:textId="49345079"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_Toc169687569 \h </w:instrText>
      </w:r>
      <w:r>
        <w:rPr>
          <w:noProof/>
        </w:rPr>
      </w:r>
      <w:r>
        <w:rPr>
          <w:noProof/>
        </w:rPr>
        <w:fldChar w:fldCharType="separate"/>
      </w:r>
      <w:r>
        <w:rPr>
          <w:noProof/>
        </w:rPr>
        <w:t>114</w:t>
      </w:r>
      <w:r>
        <w:rPr>
          <w:noProof/>
        </w:rPr>
        <w:fldChar w:fldCharType="end"/>
      </w:r>
    </w:p>
    <w:p w14:paraId="4539E08F" w14:textId="59DFFC81"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_Toc169687570 \h </w:instrText>
      </w:r>
      <w:r>
        <w:rPr>
          <w:noProof/>
        </w:rPr>
      </w:r>
      <w:r>
        <w:rPr>
          <w:noProof/>
        </w:rPr>
        <w:fldChar w:fldCharType="separate"/>
      </w:r>
      <w:r>
        <w:rPr>
          <w:noProof/>
        </w:rPr>
        <w:t>114</w:t>
      </w:r>
      <w:r>
        <w:rPr>
          <w:noProof/>
        </w:rPr>
        <w:fldChar w:fldCharType="end"/>
      </w:r>
    </w:p>
    <w:p w14:paraId="5868A0BE" w14:textId="69F57461"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_Toc169687571 \h </w:instrText>
      </w:r>
      <w:r>
        <w:rPr>
          <w:noProof/>
        </w:rPr>
      </w:r>
      <w:r>
        <w:rPr>
          <w:noProof/>
        </w:rPr>
        <w:fldChar w:fldCharType="separate"/>
      </w:r>
      <w:r>
        <w:rPr>
          <w:noProof/>
        </w:rPr>
        <w:t>114</w:t>
      </w:r>
      <w:r>
        <w:rPr>
          <w:noProof/>
        </w:rPr>
        <w:fldChar w:fldCharType="end"/>
      </w:r>
    </w:p>
    <w:p w14:paraId="40EB8E36" w14:textId="76C1858B"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_Toc169687572 \h </w:instrText>
      </w:r>
      <w:r>
        <w:rPr>
          <w:noProof/>
        </w:rPr>
      </w:r>
      <w:r>
        <w:rPr>
          <w:noProof/>
        </w:rPr>
        <w:fldChar w:fldCharType="separate"/>
      </w:r>
      <w:r>
        <w:rPr>
          <w:noProof/>
        </w:rPr>
        <w:t>115</w:t>
      </w:r>
      <w:r>
        <w:rPr>
          <w:noProof/>
        </w:rPr>
        <w:fldChar w:fldCharType="end"/>
      </w:r>
    </w:p>
    <w:p w14:paraId="27BB8AC1" w14:textId="3F533455"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_Toc169687573 \h </w:instrText>
      </w:r>
      <w:r>
        <w:rPr>
          <w:noProof/>
        </w:rPr>
      </w:r>
      <w:r>
        <w:rPr>
          <w:noProof/>
        </w:rPr>
        <w:fldChar w:fldCharType="separate"/>
      </w:r>
      <w:r>
        <w:rPr>
          <w:noProof/>
        </w:rPr>
        <w:t>115</w:t>
      </w:r>
      <w:r>
        <w:rPr>
          <w:noProof/>
        </w:rPr>
        <w:fldChar w:fldCharType="end"/>
      </w:r>
    </w:p>
    <w:p w14:paraId="60C6DF7C" w14:textId="52CE7D10"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_Toc169687574 \h </w:instrText>
      </w:r>
      <w:r>
        <w:rPr>
          <w:noProof/>
        </w:rPr>
      </w:r>
      <w:r>
        <w:rPr>
          <w:noProof/>
        </w:rPr>
        <w:fldChar w:fldCharType="separate"/>
      </w:r>
      <w:r>
        <w:rPr>
          <w:noProof/>
        </w:rPr>
        <w:t>115</w:t>
      </w:r>
      <w:r>
        <w:rPr>
          <w:noProof/>
        </w:rPr>
        <w:fldChar w:fldCharType="end"/>
      </w:r>
    </w:p>
    <w:p w14:paraId="48787BED" w14:textId="2D9B89FB"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_Toc169687575 \h </w:instrText>
      </w:r>
      <w:r>
        <w:rPr>
          <w:noProof/>
        </w:rPr>
      </w:r>
      <w:r>
        <w:rPr>
          <w:noProof/>
        </w:rPr>
        <w:fldChar w:fldCharType="separate"/>
      </w:r>
      <w:r>
        <w:rPr>
          <w:noProof/>
        </w:rPr>
        <w:t>116</w:t>
      </w:r>
      <w:r>
        <w:rPr>
          <w:noProof/>
        </w:rPr>
        <w:fldChar w:fldCharType="end"/>
      </w:r>
    </w:p>
    <w:p w14:paraId="513711CE" w14:textId="08DC6175"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_Toc169687576 \h </w:instrText>
      </w:r>
      <w:r>
        <w:rPr>
          <w:noProof/>
        </w:rPr>
      </w:r>
      <w:r>
        <w:rPr>
          <w:noProof/>
        </w:rPr>
        <w:fldChar w:fldCharType="separate"/>
      </w:r>
      <w:r>
        <w:rPr>
          <w:noProof/>
        </w:rPr>
        <w:t>116</w:t>
      </w:r>
      <w:r>
        <w:rPr>
          <w:noProof/>
        </w:rPr>
        <w:fldChar w:fldCharType="end"/>
      </w:r>
    </w:p>
    <w:p w14:paraId="48B2FC74" w14:textId="772CA945"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fldLock="1"/>
      </w:r>
      <w:r>
        <w:rPr>
          <w:noProof/>
        </w:rPr>
        <w:instrText xml:space="preserve"> PAGEREF _Toc169687577 \h </w:instrText>
      </w:r>
      <w:r>
        <w:rPr>
          <w:noProof/>
        </w:rPr>
      </w:r>
      <w:r>
        <w:rPr>
          <w:noProof/>
        </w:rPr>
        <w:fldChar w:fldCharType="separate"/>
      </w:r>
      <w:r>
        <w:rPr>
          <w:noProof/>
        </w:rPr>
        <w:t>117</w:t>
      </w:r>
      <w:r>
        <w:rPr>
          <w:noProof/>
        </w:rPr>
        <w:fldChar w:fldCharType="end"/>
      </w:r>
    </w:p>
    <w:p w14:paraId="158BC835" w14:textId="4D90C049"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_Toc169687578 \h </w:instrText>
      </w:r>
      <w:r>
        <w:rPr>
          <w:noProof/>
        </w:rPr>
      </w:r>
      <w:r>
        <w:rPr>
          <w:noProof/>
        </w:rPr>
        <w:fldChar w:fldCharType="separate"/>
      </w:r>
      <w:r>
        <w:rPr>
          <w:noProof/>
        </w:rPr>
        <w:t>117</w:t>
      </w:r>
      <w:r>
        <w:rPr>
          <w:noProof/>
        </w:rPr>
        <w:fldChar w:fldCharType="end"/>
      </w:r>
    </w:p>
    <w:p w14:paraId="2E8C5978" w14:textId="760467F1"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_Toc169687579 \h </w:instrText>
      </w:r>
      <w:r>
        <w:rPr>
          <w:noProof/>
        </w:rPr>
      </w:r>
      <w:r>
        <w:rPr>
          <w:noProof/>
        </w:rPr>
        <w:fldChar w:fldCharType="separate"/>
      </w:r>
      <w:r>
        <w:rPr>
          <w:noProof/>
        </w:rPr>
        <w:t>117</w:t>
      </w:r>
      <w:r>
        <w:rPr>
          <w:noProof/>
        </w:rPr>
        <w:fldChar w:fldCharType="end"/>
      </w:r>
    </w:p>
    <w:p w14:paraId="59511D9E" w14:textId="216DA659"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_Toc169687580 \h </w:instrText>
      </w:r>
      <w:r>
        <w:rPr>
          <w:noProof/>
        </w:rPr>
      </w:r>
      <w:r>
        <w:rPr>
          <w:noProof/>
        </w:rPr>
        <w:fldChar w:fldCharType="separate"/>
      </w:r>
      <w:r>
        <w:rPr>
          <w:noProof/>
        </w:rPr>
        <w:t>117</w:t>
      </w:r>
      <w:r>
        <w:rPr>
          <w:noProof/>
        </w:rPr>
        <w:fldChar w:fldCharType="end"/>
      </w:r>
    </w:p>
    <w:p w14:paraId="17EA2C1D" w14:textId="418D45B2"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_Toc169687581 \h </w:instrText>
      </w:r>
      <w:r>
        <w:rPr>
          <w:noProof/>
        </w:rPr>
      </w:r>
      <w:r>
        <w:rPr>
          <w:noProof/>
        </w:rPr>
        <w:fldChar w:fldCharType="separate"/>
      </w:r>
      <w:r>
        <w:rPr>
          <w:noProof/>
        </w:rPr>
        <w:t>117</w:t>
      </w:r>
      <w:r>
        <w:rPr>
          <w:noProof/>
        </w:rPr>
        <w:fldChar w:fldCharType="end"/>
      </w:r>
    </w:p>
    <w:p w14:paraId="0DAB15BA" w14:textId="69CA0E82"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_Toc169687582 \h </w:instrText>
      </w:r>
      <w:r>
        <w:rPr>
          <w:noProof/>
        </w:rPr>
      </w:r>
      <w:r>
        <w:rPr>
          <w:noProof/>
        </w:rPr>
        <w:fldChar w:fldCharType="separate"/>
      </w:r>
      <w:r>
        <w:rPr>
          <w:noProof/>
        </w:rPr>
        <w:t>118</w:t>
      </w:r>
      <w:r>
        <w:rPr>
          <w:noProof/>
        </w:rPr>
        <w:fldChar w:fldCharType="end"/>
      </w:r>
    </w:p>
    <w:p w14:paraId="776D3518" w14:textId="13FEF6FB"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_Toc169687583 \h </w:instrText>
      </w:r>
      <w:r>
        <w:rPr>
          <w:noProof/>
        </w:rPr>
      </w:r>
      <w:r>
        <w:rPr>
          <w:noProof/>
        </w:rPr>
        <w:fldChar w:fldCharType="separate"/>
      </w:r>
      <w:r>
        <w:rPr>
          <w:noProof/>
        </w:rPr>
        <w:t>118</w:t>
      </w:r>
      <w:r>
        <w:rPr>
          <w:noProof/>
        </w:rPr>
        <w:fldChar w:fldCharType="end"/>
      </w:r>
    </w:p>
    <w:p w14:paraId="339AC039" w14:textId="5600F92B"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_Toc169687584 \h </w:instrText>
      </w:r>
      <w:r>
        <w:rPr>
          <w:noProof/>
        </w:rPr>
      </w:r>
      <w:r>
        <w:rPr>
          <w:noProof/>
        </w:rPr>
        <w:fldChar w:fldCharType="separate"/>
      </w:r>
      <w:r>
        <w:rPr>
          <w:noProof/>
        </w:rPr>
        <w:t>118</w:t>
      </w:r>
      <w:r>
        <w:rPr>
          <w:noProof/>
        </w:rPr>
        <w:fldChar w:fldCharType="end"/>
      </w:r>
    </w:p>
    <w:p w14:paraId="52CD10C4" w14:textId="17931B7C"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_Toc169687585 \h </w:instrText>
      </w:r>
      <w:r>
        <w:rPr>
          <w:noProof/>
        </w:rPr>
      </w:r>
      <w:r>
        <w:rPr>
          <w:noProof/>
        </w:rPr>
        <w:fldChar w:fldCharType="separate"/>
      </w:r>
      <w:r>
        <w:rPr>
          <w:noProof/>
        </w:rPr>
        <w:t>119</w:t>
      </w:r>
      <w:r>
        <w:rPr>
          <w:noProof/>
        </w:rPr>
        <w:fldChar w:fldCharType="end"/>
      </w:r>
    </w:p>
    <w:p w14:paraId="200902AD" w14:textId="62B430C2"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_Toc169687586 \h </w:instrText>
      </w:r>
      <w:r>
        <w:rPr>
          <w:noProof/>
        </w:rPr>
      </w:r>
      <w:r>
        <w:rPr>
          <w:noProof/>
        </w:rPr>
        <w:fldChar w:fldCharType="separate"/>
      </w:r>
      <w:r>
        <w:rPr>
          <w:noProof/>
        </w:rPr>
        <w:t>119</w:t>
      </w:r>
      <w:r>
        <w:rPr>
          <w:noProof/>
        </w:rPr>
        <w:fldChar w:fldCharType="end"/>
      </w:r>
    </w:p>
    <w:p w14:paraId="14B867AA" w14:textId="5F3E360C"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_Toc169687587 \h </w:instrText>
      </w:r>
      <w:r>
        <w:rPr>
          <w:noProof/>
        </w:rPr>
      </w:r>
      <w:r>
        <w:rPr>
          <w:noProof/>
        </w:rPr>
        <w:fldChar w:fldCharType="separate"/>
      </w:r>
      <w:r>
        <w:rPr>
          <w:noProof/>
        </w:rPr>
        <w:t>120</w:t>
      </w:r>
      <w:r>
        <w:rPr>
          <w:noProof/>
        </w:rPr>
        <w:fldChar w:fldCharType="end"/>
      </w:r>
    </w:p>
    <w:p w14:paraId="016D9CCF" w14:textId="248F4DC7"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_Toc169687588 \h </w:instrText>
      </w:r>
      <w:r>
        <w:rPr>
          <w:noProof/>
        </w:rPr>
      </w:r>
      <w:r>
        <w:rPr>
          <w:noProof/>
        </w:rPr>
        <w:fldChar w:fldCharType="separate"/>
      </w:r>
      <w:r>
        <w:rPr>
          <w:noProof/>
        </w:rPr>
        <w:t>120</w:t>
      </w:r>
      <w:r>
        <w:rPr>
          <w:noProof/>
        </w:rPr>
        <w:fldChar w:fldCharType="end"/>
      </w:r>
    </w:p>
    <w:p w14:paraId="65255F94" w14:textId="5528D6BD"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_Toc169687589 \h </w:instrText>
      </w:r>
      <w:r>
        <w:rPr>
          <w:noProof/>
        </w:rPr>
      </w:r>
      <w:r>
        <w:rPr>
          <w:noProof/>
        </w:rPr>
        <w:fldChar w:fldCharType="separate"/>
      </w:r>
      <w:r>
        <w:rPr>
          <w:noProof/>
        </w:rPr>
        <w:t>120</w:t>
      </w:r>
      <w:r>
        <w:rPr>
          <w:noProof/>
        </w:rPr>
        <w:fldChar w:fldCharType="end"/>
      </w:r>
    </w:p>
    <w:p w14:paraId="65D09B50" w14:textId="2FCA7F2F"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_Toc169687590 \h </w:instrText>
      </w:r>
      <w:r>
        <w:rPr>
          <w:noProof/>
        </w:rPr>
      </w:r>
      <w:r>
        <w:rPr>
          <w:noProof/>
        </w:rPr>
        <w:fldChar w:fldCharType="separate"/>
      </w:r>
      <w:r>
        <w:rPr>
          <w:noProof/>
        </w:rPr>
        <w:t>120</w:t>
      </w:r>
      <w:r>
        <w:rPr>
          <w:noProof/>
        </w:rPr>
        <w:fldChar w:fldCharType="end"/>
      </w:r>
    </w:p>
    <w:p w14:paraId="0EE33C9C" w14:textId="1FE0D39C"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_Toc169687591 \h </w:instrText>
      </w:r>
      <w:r>
        <w:rPr>
          <w:noProof/>
        </w:rPr>
      </w:r>
      <w:r>
        <w:rPr>
          <w:noProof/>
        </w:rPr>
        <w:fldChar w:fldCharType="separate"/>
      </w:r>
      <w:r>
        <w:rPr>
          <w:noProof/>
        </w:rPr>
        <w:t>120</w:t>
      </w:r>
      <w:r>
        <w:rPr>
          <w:noProof/>
        </w:rPr>
        <w:fldChar w:fldCharType="end"/>
      </w:r>
    </w:p>
    <w:p w14:paraId="3E98D968" w14:textId="77CB4CC1"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_Toc169687592 \h </w:instrText>
      </w:r>
      <w:r>
        <w:rPr>
          <w:noProof/>
        </w:rPr>
      </w:r>
      <w:r>
        <w:rPr>
          <w:noProof/>
        </w:rPr>
        <w:fldChar w:fldCharType="separate"/>
      </w:r>
      <w:r>
        <w:rPr>
          <w:noProof/>
        </w:rPr>
        <w:t>121</w:t>
      </w:r>
      <w:r>
        <w:rPr>
          <w:noProof/>
        </w:rPr>
        <w:fldChar w:fldCharType="end"/>
      </w:r>
    </w:p>
    <w:p w14:paraId="08D92F1F" w14:textId="05F2A955"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_Toc169687593 \h </w:instrText>
      </w:r>
      <w:r>
        <w:rPr>
          <w:noProof/>
        </w:rPr>
      </w:r>
      <w:r>
        <w:rPr>
          <w:noProof/>
        </w:rPr>
        <w:fldChar w:fldCharType="separate"/>
      </w:r>
      <w:r>
        <w:rPr>
          <w:noProof/>
        </w:rPr>
        <w:t>121</w:t>
      </w:r>
      <w:r>
        <w:rPr>
          <w:noProof/>
        </w:rPr>
        <w:fldChar w:fldCharType="end"/>
      </w:r>
    </w:p>
    <w:p w14:paraId="0EF15E8E" w14:textId="515C83D9"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_Toc169687594 \h </w:instrText>
      </w:r>
      <w:r>
        <w:rPr>
          <w:noProof/>
        </w:rPr>
      </w:r>
      <w:r>
        <w:rPr>
          <w:noProof/>
        </w:rPr>
        <w:fldChar w:fldCharType="separate"/>
      </w:r>
      <w:r>
        <w:rPr>
          <w:noProof/>
        </w:rPr>
        <w:t>121</w:t>
      </w:r>
      <w:r>
        <w:rPr>
          <w:noProof/>
        </w:rPr>
        <w:fldChar w:fldCharType="end"/>
      </w:r>
    </w:p>
    <w:p w14:paraId="5CC51A18" w14:textId="7D8F3188"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sidRPr="00762140">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Structured data types</w:t>
      </w:r>
      <w:r>
        <w:rPr>
          <w:noProof/>
        </w:rPr>
        <w:tab/>
      </w:r>
      <w:r>
        <w:rPr>
          <w:noProof/>
        </w:rPr>
        <w:fldChar w:fldCharType="begin" w:fldLock="1"/>
      </w:r>
      <w:r>
        <w:rPr>
          <w:noProof/>
        </w:rPr>
        <w:instrText xml:space="preserve"> PAGEREF _Toc169687595 \h </w:instrText>
      </w:r>
      <w:r>
        <w:rPr>
          <w:noProof/>
        </w:rPr>
      </w:r>
      <w:r>
        <w:rPr>
          <w:noProof/>
        </w:rPr>
        <w:fldChar w:fldCharType="separate"/>
      </w:r>
      <w:r>
        <w:rPr>
          <w:noProof/>
        </w:rPr>
        <w:t>128</w:t>
      </w:r>
      <w:r>
        <w:rPr>
          <w:noProof/>
        </w:rPr>
        <w:fldChar w:fldCharType="end"/>
      </w:r>
    </w:p>
    <w:p w14:paraId="1086E084" w14:textId="7FCA234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_Toc169687596 \h </w:instrText>
      </w:r>
      <w:r>
        <w:rPr>
          <w:noProof/>
        </w:rPr>
      </w:r>
      <w:r>
        <w:rPr>
          <w:noProof/>
        </w:rPr>
        <w:fldChar w:fldCharType="separate"/>
      </w:r>
      <w:r>
        <w:rPr>
          <w:noProof/>
        </w:rPr>
        <w:t>128</w:t>
      </w:r>
      <w:r>
        <w:rPr>
          <w:noProof/>
        </w:rPr>
        <w:fldChar w:fldCharType="end"/>
      </w:r>
    </w:p>
    <w:p w14:paraId="215FDA9B" w14:textId="3FDA06C4"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_Toc169687597 \h </w:instrText>
      </w:r>
      <w:r>
        <w:rPr>
          <w:noProof/>
        </w:rPr>
      </w:r>
      <w:r>
        <w:rPr>
          <w:noProof/>
        </w:rPr>
        <w:fldChar w:fldCharType="separate"/>
      </w:r>
      <w:r>
        <w:rPr>
          <w:noProof/>
        </w:rPr>
        <w:t>128</w:t>
      </w:r>
      <w:r>
        <w:rPr>
          <w:noProof/>
        </w:rPr>
        <w:fldChar w:fldCharType="end"/>
      </w:r>
    </w:p>
    <w:p w14:paraId="75523E0D" w14:textId="2C7CB679"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_Toc169687598 \h </w:instrText>
      </w:r>
      <w:r>
        <w:rPr>
          <w:noProof/>
        </w:rPr>
      </w:r>
      <w:r>
        <w:rPr>
          <w:noProof/>
        </w:rPr>
        <w:fldChar w:fldCharType="separate"/>
      </w:r>
      <w:r>
        <w:rPr>
          <w:noProof/>
        </w:rPr>
        <w:t>129</w:t>
      </w:r>
      <w:r>
        <w:rPr>
          <w:noProof/>
        </w:rPr>
        <w:fldChar w:fldCharType="end"/>
      </w:r>
    </w:p>
    <w:p w14:paraId="6F237F71" w14:textId="31188BD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_Toc169687599 \h </w:instrText>
      </w:r>
      <w:r>
        <w:rPr>
          <w:noProof/>
        </w:rPr>
      </w:r>
      <w:r>
        <w:rPr>
          <w:noProof/>
        </w:rPr>
        <w:fldChar w:fldCharType="separate"/>
      </w:r>
      <w:r>
        <w:rPr>
          <w:noProof/>
        </w:rPr>
        <w:t>129</w:t>
      </w:r>
      <w:r>
        <w:rPr>
          <w:noProof/>
        </w:rPr>
        <w:fldChar w:fldCharType="end"/>
      </w:r>
    </w:p>
    <w:p w14:paraId="3FDD02AB" w14:textId="345D58CD"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_Toc169687600 \h </w:instrText>
      </w:r>
      <w:r>
        <w:rPr>
          <w:noProof/>
        </w:rPr>
      </w:r>
      <w:r>
        <w:rPr>
          <w:noProof/>
        </w:rPr>
        <w:fldChar w:fldCharType="separate"/>
      </w:r>
      <w:r>
        <w:rPr>
          <w:noProof/>
        </w:rPr>
        <w:t>129</w:t>
      </w:r>
      <w:r>
        <w:rPr>
          <w:noProof/>
        </w:rPr>
        <w:fldChar w:fldCharType="end"/>
      </w:r>
    </w:p>
    <w:p w14:paraId="1CBC3443" w14:textId="3C2DA464"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_Toc169687601 \h </w:instrText>
      </w:r>
      <w:r>
        <w:rPr>
          <w:noProof/>
        </w:rPr>
      </w:r>
      <w:r>
        <w:rPr>
          <w:noProof/>
        </w:rPr>
        <w:fldChar w:fldCharType="separate"/>
      </w:r>
      <w:r>
        <w:rPr>
          <w:noProof/>
        </w:rPr>
        <w:t>130</w:t>
      </w:r>
      <w:r>
        <w:rPr>
          <w:noProof/>
        </w:rPr>
        <w:fldChar w:fldCharType="end"/>
      </w:r>
    </w:p>
    <w:p w14:paraId="7B2DB585" w14:textId="389D839D"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_Toc169687602 \h </w:instrText>
      </w:r>
      <w:r>
        <w:rPr>
          <w:noProof/>
        </w:rPr>
      </w:r>
      <w:r>
        <w:rPr>
          <w:noProof/>
        </w:rPr>
        <w:fldChar w:fldCharType="separate"/>
      </w:r>
      <w:r>
        <w:rPr>
          <w:noProof/>
        </w:rPr>
        <w:t>130</w:t>
      </w:r>
      <w:r>
        <w:rPr>
          <w:noProof/>
        </w:rPr>
        <w:fldChar w:fldCharType="end"/>
      </w:r>
    </w:p>
    <w:p w14:paraId="23999E96" w14:textId="350D4A9F"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_Toc169687603 \h </w:instrText>
      </w:r>
      <w:r>
        <w:rPr>
          <w:noProof/>
        </w:rPr>
      </w:r>
      <w:r>
        <w:rPr>
          <w:noProof/>
        </w:rPr>
        <w:fldChar w:fldCharType="separate"/>
      </w:r>
      <w:r>
        <w:rPr>
          <w:noProof/>
        </w:rPr>
        <w:t>130</w:t>
      </w:r>
      <w:r>
        <w:rPr>
          <w:noProof/>
        </w:rPr>
        <w:fldChar w:fldCharType="end"/>
      </w:r>
    </w:p>
    <w:p w14:paraId="5765B04A" w14:textId="07EC641C"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_Toc169687604 \h </w:instrText>
      </w:r>
      <w:r>
        <w:rPr>
          <w:noProof/>
        </w:rPr>
      </w:r>
      <w:r>
        <w:rPr>
          <w:noProof/>
        </w:rPr>
        <w:fldChar w:fldCharType="separate"/>
      </w:r>
      <w:r>
        <w:rPr>
          <w:noProof/>
        </w:rPr>
        <w:t>131</w:t>
      </w:r>
      <w:r>
        <w:rPr>
          <w:noProof/>
        </w:rPr>
        <w:fldChar w:fldCharType="end"/>
      </w:r>
    </w:p>
    <w:p w14:paraId="7328F1E1" w14:textId="19DF93CC"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_Toc169687605 \h </w:instrText>
      </w:r>
      <w:r>
        <w:rPr>
          <w:noProof/>
        </w:rPr>
      </w:r>
      <w:r>
        <w:rPr>
          <w:noProof/>
        </w:rPr>
        <w:fldChar w:fldCharType="separate"/>
      </w:r>
      <w:r>
        <w:rPr>
          <w:noProof/>
        </w:rPr>
        <w:t>131</w:t>
      </w:r>
      <w:r>
        <w:rPr>
          <w:noProof/>
        </w:rPr>
        <w:fldChar w:fldCharType="end"/>
      </w:r>
    </w:p>
    <w:p w14:paraId="04D42D44" w14:textId="2F571394"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_Toc169687606 \h </w:instrText>
      </w:r>
      <w:r>
        <w:rPr>
          <w:noProof/>
        </w:rPr>
      </w:r>
      <w:r>
        <w:rPr>
          <w:noProof/>
        </w:rPr>
        <w:fldChar w:fldCharType="separate"/>
      </w:r>
      <w:r>
        <w:rPr>
          <w:noProof/>
        </w:rPr>
        <w:t>132</w:t>
      </w:r>
      <w:r>
        <w:rPr>
          <w:noProof/>
        </w:rPr>
        <w:fldChar w:fldCharType="end"/>
      </w:r>
    </w:p>
    <w:p w14:paraId="5AD94C2A" w14:textId="67080921"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_Toc169687607 \h </w:instrText>
      </w:r>
      <w:r>
        <w:rPr>
          <w:noProof/>
        </w:rPr>
      </w:r>
      <w:r>
        <w:rPr>
          <w:noProof/>
        </w:rPr>
        <w:fldChar w:fldCharType="separate"/>
      </w:r>
      <w:r>
        <w:rPr>
          <w:noProof/>
        </w:rPr>
        <w:t>132</w:t>
      </w:r>
      <w:r>
        <w:rPr>
          <w:noProof/>
        </w:rPr>
        <w:fldChar w:fldCharType="end"/>
      </w:r>
    </w:p>
    <w:p w14:paraId="5D4BC584" w14:textId="6922461A"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_Toc169687608 \h </w:instrText>
      </w:r>
      <w:r>
        <w:rPr>
          <w:noProof/>
        </w:rPr>
      </w:r>
      <w:r>
        <w:rPr>
          <w:noProof/>
        </w:rPr>
        <w:fldChar w:fldCharType="separate"/>
      </w:r>
      <w:r>
        <w:rPr>
          <w:noProof/>
        </w:rPr>
        <w:t>132</w:t>
      </w:r>
      <w:r>
        <w:rPr>
          <w:noProof/>
        </w:rPr>
        <w:fldChar w:fldCharType="end"/>
      </w:r>
    </w:p>
    <w:p w14:paraId="3EE54620" w14:textId="0C2D4CFA"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_Toc169687609 \h </w:instrText>
      </w:r>
      <w:r>
        <w:rPr>
          <w:noProof/>
        </w:rPr>
      </w:r>
      <w:r>
        <w:rPr>
          <w:noProof/>
        </w:rPr>
        <w:fldChar w:fldCharType="separate"/>
      </w:r>
      <w:r>
        <w:rPr>
          <w:noProof/>
        </w:rPr>
        <w:t>133</w:t>
      </w:r>
      <w:r>
        <w:rPr>
          <w:noProof/>
        </w:rPr>
        <w:fldChar w:fldCharType="end"/>
      </w:r>
    </w:p>
    <w:p w14:paraId="7CC0060C" w14:textId="6C43F998"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762140">
        <w:rPr>
          <w:noProof/>
          <w:lang w:val="en-US"/>
        </w:rPr>
        <w:t>N2InfoContainer</w:t>
      </w:r>
      <w:r>
        <w:rPr>
          <w:noProof/>
        </w:rPr>
        <w:tab/>
      </w:r>
      <w:r>
        <w:rPr>
          <w:noProof/>
        </w:rPr>
        <w:fldChar w:fldCharType="begin" w:fldLock="1"/>
      </w:r>
      <w:r>
        <w:rPr>
          <w:noProof/>
        </w:rPr>
        <w:instrText xml:space="preserve"> PAGEREF _Toc169687610 \h </w:instrText>
      </w:r>
      <w:r>
        <w:rPr>
          <w:noProof/>
        </w:rPr>
      </w:r>
      <w:r>
        <w:rPr>
          <w:noProof/>
        </w:rPr>
        <w:fldChar w:fldCharType="separate"/>
      </w:r>
      <w:r>
        <w:rPr>
          <w:noProof/>
        </w:rPr>
        <w:t>135</w:t>
      </w:r>
      <w:r>
        <w:rPr>
          <w:noProof/>
        </w:rPr>
        <w:fldChar w:fldCharType="end"/>
      </w:r>
    </w:p>
    <w:p w14:paraId="6DB5050D" w14:textId="20B3411B"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_Toc169687611 \h </w:instrText>
      </w:r>
      <w:r>
        <w:rPr>
          <w:noProof/>
        </w:rPr>
      </w:r>
      <w:r>
        <w:rPr>
          <w:noProof/>
        </w:rPr>
        <w:fldChar w:fldCharType="separate"/>
      </w:r>
      <w:r>
        <w:rPr>
          <w:noProof/>
        </w:rPr>
        <w:t>136</w:t>
      </w:r>
      <w:r>
        <w:rPr>
          <w:noProof/>
        </w:rPr>
        <w:fldChar w:fldCharType="end"/>
      </w:r>
    </w:p>
    <w:p w14:paraId="548FA5F4" w14:textId="0D8417FD"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_Toc169687612 \h </w:instrText>
      </w:r>
      <w:r>
        <w:rPr>
          <w:noProof/>
        </w:rPr>
      </w:r>
      <w:r>
        <w:rPr>
          <w:noProof/>
        </w:rPr>
        <w:fldChar w:fldCharType="separate"/>
      </w:r>
      <w:r>
        <w:rPr>
          <w:noProof/>
        </w:rPr>
        <w:t>137</w:t>
      </w:r>
      <w:r>
        <w:rPr>
          <w:noProof/>
        </w:rPr>
        <w:fldChar w:fldCharType="end"/>
      </w:r>
    </w:p>
    <w:p w14:paraId="25DE6094" w14:textId="5F2C925A"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_Toc169687613 \h </w:instrText>
      </w:r>
      <w:r>
        <w:rPr>
          <w:noProof/>
        </w:rPr>
      </w:r>
      <w:r>
        <w:rPr>
          <w:noProof/>
        </w:rPr>
        <w:fldChar w:fldCharType="separate"/>
      </w:r>
      <w:r>
        <w:rPr>
          <w:noProof/>
        </w:rPr>
        <w:t>138</w:t>
      </w:r>
      <w:r>
        <w:rPr>
          <w:noProof/>
        </w:rPr>
        <w:fldChar w:fldCharType="end"/>
      </w:r>
    </w:p>
    <w:p w14:paraId="5F2BC68F" w14:textId="4AB7B424"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_Toc169687614 \h </w:instrText>
      </w:r>
      <w:r>
        <w:rPr>
          <w:noProof/>
        </w:rPr>
      </w:r>
      <w:r>
        <w:rPr>
          <w:noProof/>
        </w:rPr>
        <w:fldChar w:fldCharType="separate"/>
      </w:r>
      <w:r>
        <w:rPr>
          <w:noProof/>
        </w:rPr>
        <w:t>142</w:t>
      </w:r>
      <w:r>
        <w:rPr>
          <w:noProof/>
        </w:rPr>
        <w:fldChar w:fldCharType="end"/>
      </w:r>
    </w:p>
    <w:p w14:paraId="2D6D5004" w14:textId="75C286A3"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sidRPr="00762140">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 xml:space="preserve">Type: </w:t>
      </w:r>
      <w:r>
        <w:rPr>
          <w:noProof/>
        </w:rPr>
        <w:t>RegistrationContextContainer</w:t>
      </w:r>
      <w:r>
        <w:rPr>
          <w:noProof/>
        </w:rPr>
        <w:tab/>
      </w:r>
      <w:r>
        <w:rPr>
          <w:noProof/>
        </w:rPr>
        <w:fldChar w:fldCharType="begin" w:fldLock="1"/>
      </w:r>
      <w:r>
        <w:rPr>
          <w:noProof/>
        </w:rPr>
        <w:instrText xml:space="preserve"> PAGEREF _Toc169687615 \h </w:instrText>
      </w:r>
      <w:r>
        <w:rPr>
          <w:noProof/>
        </w:rPr>
      </w:r>
      <w:r>
        <w:rPr>
          <w:noProof/>
        </w:rPr>
        <w:fldChar w:fldCharType="separate"/>
      </w:r>
      <w:r>
        <w:rPr>
          <w:noProof/>
        </w:rPr>
        <w:t>143</w:t>
      </w:r>
      <w:r>
        <w:rPr>
          <w:noProof/>
        </w:rPr>
        <w:fldChar w:fldCharType="end"/>
      </w:r>
    </w:p>
    <w:p w14:paraId="55A36ACA" w14:textId="0DE4FF18"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_Toc169687616 \h </w:instrText>
      </w:r>
      <w:r>
        <w:rPr>
          <w:noProof/>
        </w:rPr>
      </w:r>
      <w:r>
        <w:rPr>
          <w:noProof/>
        </w:rPr>
        <w:fldChar w:fldCharType="separate"/>
      </w:r>
      <w:r>
        <w:rPr>
          <w:noProof/>
        </w:rPr>
        <w:t>145</w:t>
      </w:r>
      <w:r>
        <w:rPr>
          <w:noProof/>
        </w:rPr>
        <w:fldChar w:fldCharType="end"/>
      </w:r>
    </w:p>
    <w:p w14:paraId="7944B034" w14:textId="2D21C51B"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_Toc169687617 \h </w:instrText>
      </w:r>
      <w:r>
        <w:rPr>
          <w:noProof/>
        </w:rPr>
      </w:r>
      <w:r>
        <w:rPr>
          <w:noProof/>
        </w:rPr>
        <w:fldChar w:fldCharType="separate"/>
      </w:r>
      <w:r>
        <w:rPr>
          <w:noProof/>
        </w:rPr>
        <w:t>145</w:t>
      </w:r>
      <w:r>
        <w:rPr>
          <w:noProof/>
        </w:rPr>
        <w:fldChar w:fldCharType="end"/>
      </w:r>
    </w:p>
    <w:p w14:paraId="5B28BF83" w14:textId="60E0DE00"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_Toc169687618 \h </w:instrText>
      </w:r>
      <w:r>
        <w:rPr>
          <w:noProof/>
        </w:rPr>
      </w:r>
      <w:r>
        <w:rPr>
          <w:noProof/>
        </w:rPr>
        <w:fldChar w:fldCharType="separate"/>
      </w:r>
      <w:r>
        <w:rPr>
          <w:noProof/>
        </w:rPr>
        <w:t>145</w:t>
      </w:r>
      <w:r>
        <w:rPr>
          <w:noProof/>
        </w:rPr>
        <w:fldChar w:fldCharType="end"/>
      </w:r>
    </w:p>
    <w:p w14:paraId="4547F1E9" w14:textId="2C1A20A2"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_Toc169687619 \h </w:instrText>
      </w:r>
      <w:r>
        <w:rPr>
          <w:noProof/>
        </w:rPr>
      </w:r>
      <w:r>
        <w:rPr>
          <w:noProof/>
        </w:rPr>
        <w:fldChar w:fldCharType="separate"/>
      </w:r>
      <w:r>
        <w:rPr>
          <w:noProof/>
        </w:rPr>
        <w:t>146</w:t>
      </w:r>
      <w:r>
        <w:rPr>
          <w:noProof/>
        </w:rPr>
        <w:fldChar w:fldCharType="end"/>
      </w:r>
    </w:p>
    <w:p w14:paraId="74185201" w14:textId="51256C7A"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_Toc169687620 \h </w:instrText>
      </w:r>
      <w:r>
        <w:rPr>
          <w:noProof/>
        </w:rPr>
      </w:r>
      <w:r>
        <w:rPr>
          <w:noProof/>
        </w:rPr>
        <w:fldChar w:fldCharType="separate"/>
      </w:r>
      <w:r>
        <w:rPr>
          <w:noProof/>
        </w:rPr>
        <w:t>147</w:t>
      </w:r>
      <w:r>
        <w:rPr>
          <w:noProof/>
        </w:rPr>
        <w:fldChar w:fldCharType="end"/>
      </w:r>
    </w:p>
    <w:p w14:paraId="640EF2D0" w14:textId="586CCA7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762140">
        <w:rPr>
          <w:noProof/>
          <w:lang w:val="en-US"/>
        </w:rPr>
        <w:t>Information</w:t>
      </w:r>
      <w:r>
        <w:rPr>
          <w:noProof/>
        </w:rPr>
        <w:tab/>
      </w:r>
      <w:r>
        <w:rPr>
          <w:noProof/>
        </w:rPr>
        <w:fldChar w:fldCharType="begin" w:fldLock="1"/>
      </w:r>
      <w:r>
        <w:rPr>
          <w:noProof/>
        </w:rPr>
        <w:instrText xml:space="preserve"> PAGEREF _Toc169687621 \h </w:instrText>
      </w:r>
      <w:r>
        <w:rPr>
          <w:noProof/>
        </w:rPr>
      </w:r>
      <w:r>
        <w:rPr>
          <w:noProof/>
        </w:rPr>
        <w:fldChar w:fldCharType="separate"/>
      </w:r>
      <w:r>
        <w:rPr>
          <w:noProof/>
        </w:rPr>
        <w:t>156</w:t>
      </w:r>
      <w:r>
        <w:rPr>
          <w:noProof/>
        </w:rPr>
        <w:fldChar w:fldCharType="end"/>
      </w:r>
    </w:p>
    <w:p w14:paraId="2C85F88B" w14:textId="08C2D16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762140">
        <w:rPr>
          <w:noProof/>
          <w:lang w:val="en-US"/>
        </w:rPr>
        <w:t>InfoContent</w:t>
      </w:r>
      <w:r>
        <w:rPr>
          <w:noProof/>
        </w:rPr>
        <w:tab/>
      </w:r>
      <w:r>
        <w:rPr>
          <w:noProof/>
        </w:rPr>
        <w:fldChar w:fldCharType="begin" w:fldLock="1"/>
      </w:r>
      <w:r>
        <w:rPr>
          <w:noProof/>
        </w:rPr>
        <w:instrText xml:space="preserve"> PAGEREF _Toc169687622 \h </w:instrText>
      </w:r>
      <w:r>
        <w:rPr>
          <w:noProof/>
        </w:rPr>
      </w:r>
      <w:r>
        <w:rPr>
          <w:noProof/>
        </w:rPr>
        <w:fldChar w:fldCharType="separate"/>
      </w:r>
      <w:r>
        <w:rPr>
          <w:noProof/>
        </w:rPr>
        <w:t>156</w:t>
      </w:r>
      <w:r>
        <w:rPr>
          <w:noProof/>
        </w:rPr>
        <w:fldChar w:fldCharType="end"/>
      </w:r>
    </w:p>
    <w:p w14:paraId="2A9CC450" w14:textId="132DF97B"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fldLock="1"/>
      </w:r>
      <w:r>
        <w:rPr>
          <w:noProof/>
        </w:rPr>
        <w:instrText xml:space="preserve"> PAGEREF _Toc169687623 \h </w:instrText>
      </w:r>
      <w:r>
        <w:rPr>
          <w:noProof/>
        </w:rPr>
      </w:r>
      <w:r>
        <w:rPr>
          <w:noProof/>
        </w:rPr>
        <w:fldChar w:fldCharType="separate"/>
      </w:r>
      <w:r>
        <w:rPr>
          <w:noProof/>
        </w:rPr>
        <w:t>157</w:t>
      </w:r>
      <w:r>
        <w:rPr>
          <w:noProof/>
        </w:rPr>
        <w:fldChar w:fldCharType="end"/>
      </w:r>
    </w:p>
    <w:p w14:paraId="5B240668" w14:textId="70514931"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fldLock="1"/>
      </w:r>
      <w:r>
        <w:rPr>
          <w:noProof/>
        </w:rPr>
        <w:instrText xml:space="preserve"> PAGEREF _Toc169687624 \h </w:instrText>
      </w:r>
      <w:r>
        <w:rPr>
          <w:noProof/>
        </w:rPr>
      </w:r>
      <w:r>
        <w:rPr>
          <w:noProof/>
        </w:rPr>
        <w:fldChar w:fldCharType="separate"/>
      </w:r>
      <w:r>
        <w:rPr>
          <w:noProof/>
        </w:rPr>
        <w:t>158</w:t>
      </w:r>
      <w:r>
        <w:rPr>
          <w:noProof/>
        </w:rPr>
        <w:fldChar w:fldCharType="end"/>
      </w:r>
    </w:p>
    <w:p w14:paraId="1016995A" w14:textId="6AB2D34C"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_Toc169687625 \h </w:instrText>
      </w:r>
      <w:r>
        <w:rPr>
          <w:noProof/>
        </w:rPr>
      </w:r>
      <w:r>
        <w:rPr>
          <w:noProof/>
        </w:rPr>
        <w:fldChar w:fldCharType="separate"/>
      </w:r>
      <w:r>
        <w:rPr>
          <w:noProof/>
        </w:rPr>
        <w:t>159</w:t>
      </w:r>
      <w:r>
        <w:rPr>
          <w:noProof/>
        </w:rPr>
        <w:fldChar w:fldCharType="end"/>
      </w:r>
    </w:p>
    <w:p w14:paraId="4E05D5CE" w14:textId="126A5EDC"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_Toc169687626 \h </w:instrText>
      </w:r>
      <w:r>
        <w:rPr>
          <w:noProof/>
        </w:rPr>
      </w:r>
      <w:r>
        <w:rPr>
          <w:noProof/>
        </w:rPr>
        <w:fldChar w:fldCharType="separate"/>
      </w:r>
      <w:r>
        <w:rPr>
          <w:noProof/>
        </w:rPr>
        <w:t>159</w:t>
      </w:r>
      <w:r>
        <w:rPr>
          <w:noProof/>
        </w:rPr>
        <w:fldChar w:fldCharType="end"/>
      </w:r>
    </w:p>
    <w:p w14:paraId="50E81DF2" w14:textId="1925C647"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_Toc169687627 \h </w:instrText>
      </w:r>
      <w:r>
        <w:rPr>
          <w:noProof/>
        </w:rPr>
      </w:r>
      <w:r>
        <w:rPr>
          <w:noProof/>
        </w:rPr>
        <w:fldChar w:fldCharType="separate"/>
      </w:r>
      <w:r>
        <w:rPr>
          <w:noProof/>
        </w:rPr>
        <w:t>160</w:t>
      </w:r>
      <w:r>
        <w:rPr>
          <w:noProof/>
        </w:rPr>
        <w:fldChar w:fldCharType="end"/>
      </w:r>
    </w:p>
    <w:p w14:paraId="73D1AC25" w14:textId="395F4F92"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_Toc169687628 \h </w:instrText>
      </w:r>
      <w:r>
        <w:rPr>
          <w:noProof/>
        </w:rPr>
      </w:r>
      <w:r>
        <w:rPr>
          <w:noProof/>
        </w:rPr>
        <w:fldChar w:fldCharType="separate"/>
      </w:r>
      <w:r>
        <w:rPr>
          <w:noProof/>
        </w:rPr>
        <w:t>160</w:t>
      </w:r>
      <w:r>
        <w:rPr>
          <w:noProof/>
        </w:rPr>
        <w:fldChar w:fldCharType="end"/>
      </w:r>
    </w:p>
    <w:p w14:paraId="4DC60279" w14:textId="21763310"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_Toc169687629 \h </w:instrText>
      </w:r>
      <w:r>
        <w:rPr>
          <w:noProof/>
        </w:rPr>
      </w:r>
      <w:r>
        <w:rPr>
          <w:noProof/>
        </w:rPr>
        <w:fldChar w:fldCharType="separate"/>
      </w:r>
      <w:r>
        <w:rPr>
          <w:noProof/>
        </w:rPr>
        <w:t>161</w:t>
      </w:r>
      <w:r>
        <w:rPr>
          <w:noProof/>
        </w:rPr>
        <w:fldChar w:fldCharType="end"/>
      </w:r>
    </w:p>
    <w:p w14:paraId="4059BFB0" w14:textId="7EBA377A"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_Toc169687630 \h </w:instrText>
      </w:r>
      <w:r>
        <w:rPr>
          <w:noProof/>
        </w:rPr>
      </w:r>
      <w:r>
        <w:rPr>
          <w:noProof/>
        </w:rPr>
        <w:fldChar w:fldCharType="separate"/>
      </w:r>
      <w:r>
        <w:rPr>
          <w:noProof/>
        </w:rPr>
        <w:t>164</w:t>
      </w:r>
      <w:r>
        <w:rPr>
          <w:noProof/>
        </w:rPr>
        <w:fldChar w:fldCharType="end"/>
      </w:r>
    </w:p>
    <w:p w14:paraId="4E1B93B6" w14:textId="0819828C"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_Toc169687631 \h </w:instrText>
      </w:r>
      <w:r>
        <w:rPr>
          <w:noProof/>
        </w:rPr>
      </w:r>
      <w:r>
        <w:rPr>
          <w:noProof/>
        </w:rPr>
        <w:fldChar w:fldCharType="separate"/>
      </w:r>
      <w:r>
        <w:rPr>
          <w:noProof/>
        </w:rPr>
        <w:t>164</w:t>
      </w:r>
      <w:r>
        <w:rPr>
          <w:noProof/>
        </w:rPr>
        <w:fldChar w:fldCharType="end"/>
      </w:r>
    </w:p>
    <w:p w14:paraId="12FE7F9E" w14:textId="20A8A29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_Toc169687632 \h </w:instrText>
      </w:r>
      <w:r>
        <w:rPr>
          <w:noProof/>
        </w:rPr>
      </w:r>
      <w:r>
        <w:rPr>
          <w:noProof/>
        </w:rPr>
        <w:fldChar w:fldCharType="separate"/>
      </w:r>
      <w:r>
        <w:rPr>
          <w:noProof/>
        </w:rPr>
        <w:t>165</w:t>
      </w:r>
      <w:r>
        <w:rPr>
          <w:noProof/>
        </w:rPr>
        <w:fldChar w:fldCharType="end"/>
      </w:r>
    </w:p>
    <w:p w14:paraId="48728359" w14:textId="0956AED0"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fldLock="1"/>
      </w:r>
      <w:r>
        <w:rPr>
          <w:noProof/>
        </w:rPr>
        <w:instrText xml:space="preserve"> PAGEREF _Toc169687633 \h </w:instrText>
      </w:r>
      <w:r>
        <w:rPr>
          <w:noProof/>
        </w:rPr>
      </w:r>
      <w:r>
        <w:rPr>
          <w:noProof/>
        </w:rPr>
        <w:fldChar w:fldCharType="separate"/>
      </w:r>
      <w:r>
        <w:rPr>
          <w:noProof/>
        </w:rPr>
        <w:t>170</w:t>
      </w:r>
      <w:r>
        <w:rPr>
          <w:noProof/>
        </w:rPr>
        <w:fldChar w:fldCharType="end"/>
      </w:r>
    </w:p>
    <w:p w14:paraId="6C25DAF3" w14:textId="5637F02F"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_Toc169687634 \h </w:instrText>
      </w:r>
      <w:r>
        <w:rPr>
          <w:noProof/>
        </w:rPr>
      </w:r>
      <w:r>
        <w:rPr>
          <w:noProof/>
        </w:rPr>
        <w:fldChar w:fldCharType="separate"/>
      </w:r>
      <w:r>
        <w:rPr>
          <w:noProof/>
        </w:rPr>
        <w:t>171</w:t>
      </w:r>
      <w:r>
        <w:rPr>
          <w:noProof/>
        </w:rPr>
        <w:fldChar w:fldCharType="end"/>
      </w:r>
    </w:p>
    <w:p w14:paraId="034D9285" w14:textId="531943D5"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_Toc169687635 \h </w:instrText>
      </w:r>
      <w:r>
        <w:rPr>
          <w:noProof/>
        </w:rPr>
      </w:r>
      <w:r>
        <w:rPr>
          <w:noProof/>
        </w:rPr>
        <w:fldChar w:fldCharType="separate"/>
      </w:r>
      <w:r>
        <w:rPr>
          <w:noProof/>
        </w:rPr>
        <w:t>171</w:t>
      </w:r>
      <w:r>
        <w:rPr>
          <w:noProof/>
        </w:rPr>
        <w:fldChar w:fldCharType="end"/>
      </w:r>
    </w:p>
    <w:p w14:paraId="51FA9DB4" w14:textId="77B2AFC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_Toc169687636 \h </w:instrText>
      </w:r>
      <w:r>
        <w:rPr>
          <w:noProof/>
        </w:rPr>
      </w:r>
      <w:r>
        <w:rPr>
          <w:noProof/>
        </w:rPr>
        <w:fldChar w:fldCharType="separate"/>
      </w:r>
      <w:r>
        <w:rPr>
          <w:noProof/>
        </w:rPr>
        <w:t>172</w:t>
      </w:r>
      <w:r>
        <w:rPr>
          <w:noProof/>
        </w:rPr>
        <w:fldChar w:fldCharType="end"/>
      </w:r>
    </w:p>
    <w:p w14:paraId="1680F4BD" w14:textId="5763BE49"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_Toc169687637 \h </w:instrText>
      </w:r>
      <w:r>
        <w:rPr>
          <w:noProof/>
        </w:rPr>
      </w:r>
      <w:r>
        <w:rPr>
          <w:noProof/>
        </w:rPr>
        <w:fldChar w:fldCharType="separate"/>
      </w:r>
      <w:r>
        <w:rPr>
          <w:noProof/>
        </w:rPr>
        <w:t>173</w:t>
      </w:r>
      <w:r>
        <w:rPr>
          <w:noProof/>
        </w:rPr>
        <w:fldChar w:fldCharType="end"/>
      </w:r>
    </w:p>
    <w:p w14:paraId="6C39A1D1" w14:textId="50A78EAF"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_Toc169687638 \h </w:instrText>
      </w:r>
      <w:r>
        <w:rPr>
          <w:noProof/>
        </w:rPr>
      </w:r>
      <w:r>
        <w:rPr>
          <w:noProof/>
        </w:rPr>
        <w:fldChar w:fldCharType="separate"/>
      </w:r>
      <w:r>
        <w:rPr>
          <w:noProof/>
        </w:rPr>
        <w:t>173</w:t>
      </w:r>
      <w:r>
        <w:rPr>
          <w:noProof/>
        </w:rPr>
        <w:fldChar w:fldCharType="end"/>
      </w:r>
    </w:p>
    <w:p w14:paraId="7A01C0BD" w14:textId="59134A2C"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fldLock="1"/>
      </w:r>
      <w:r>
        <w:rPr>
          <w:noProof/>
        </w:rPr>
        <w:instrText xml:space="preserve"> PAGEREF _Toc169687639 \h </w:instrText>
      </w:r>
      <w:r>
        <w:rPr>
          <w:noProof/>
        </w:rPr>
      </w:r>
      <w:r>
        <w:rPr>
          <w:noProof/>
        </w:rPr>
        <w:fldChar w:fldCharType="separate"/>
      </w:r>
      <w:r>
        <w:rPr>
          <w:noProof/>
        </w:rPr>
        <w:t>174</w:t>
      </w:r>
      <w:r>
        <w:rPr>
          <w:noProof/>
        </w:rPr>
        <w:fldChar w:fldCharType="end"/>
      </w:r>
    </w:p>
    <w:p w14:paraId="304C0F91" w14:textId="76ECFE1F"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_Toc169687640 \h </w:instrText>
      </w:r>
      <w:r>
        <w:rPr>
          <w:noProof/>
        </w:rPr>
      </w:r>
      <w:r>
        <w:rPr>
          <w:noProof/>
        </w:rPr>
        <w:fldChar w:fldCharType="separate"/>
      </w:r>
      <w:r>
        <w:rPr>
          <w:noProof/>
        </w:rPr>
        <w:t>174</w:t>
      </w:r>
      <w:r>
        <w:rPr>
          <w:noProof/>
        </w:rPr>
        <w:fldChar w:fldCharType="end"/>
      </w:r>
    </w:p>
    <w:p w14:paraId="70FDFFB8" w14:textId="3E24831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sidRPr="00762140">
        <w:rPr>
          <w:noProof/>
          <w:lang w:val="en-US"/>
        </w:rPr>
        <w:t>6.1.6.2.46</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Type: PWSResponseData</w:t>
      </w:r>
      <w:r>
        <w:rPr>
          <w:noProof/>
        </w:rPr>
        <w:tab/>
      </w:r>
      <w:r>
        <w:rPr>
          <w:noProof/>
        </w:rPr>
        <w:fldChar w:fldCharType="begin" w:fldLock="1"/>
      </w:r>
      <w:r>
        <w:rPr>
          <w:noProof/>
        </w:rPr>
        <w:instrText xml:space="preserve"> PAGEREF _Toc169687641 \h </w:instrText>
      </w:r>
      <w:r>
        <w:rPr>
          <w:noProof/>
        </w:rPr>
      </w:r>
      <w:r>
        <w:rPr>
          <w:noProof/>
        </w:rPr>
        <w:fldChar w:fldCharType="separate"/>
      </w:r>
      <w:r>
        <w:rPr>
          <w:noProof/>
        </w:rPr>
        <w:t>174</w:t>
      </w:r>
      <w:r>
        <w:rPr>
          <w:noProof/>
        </w:rPr>
        <w:fldChar w:fldCharType="end"/>
      </w:r>
    </w:p>
    <w:p w14:paraId="5B483213" w14:textId="7AE3CA20"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sidRPr="00762140">
        <w:rPr>
          <w:noProof/>
          <w:lang w:val="en-US"/>
        </w:rPr>
        <w:t>6.1.6.2.47</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Type: PWSErrorData</w:t>
      </w:r>
      <w:r>
        <w:rPr>
          <w:noProof/>
        </w:rPr>
        <w:tab/>
      </w:r>
      <w:r>
        <w:rPr>
          <w:noProof/>
        </w:rPr>
        <w:fldChar w:fldCharType="begin" w:fldLock="1"/>
      </w:r>
      <w:r>
        <w:rPr>
          <w:noProof/>
        </w:rPr>
        <w:instrText xml:space="preserve"> PAGEREF _Toc169687642 \h </w:instrText>
      </w:r>
      <w:r>
        <w:rPr>
          <w:noProof/>
        </w:rPr>
      </w:r>
      <w:r>
        <w:rPr>
          <w:noProof/>
        </w:rPr>
        <w:fldChar w:fldCharType="separate"/>
      </w:r>
      <w:r>
        <w:rPr>
          <w:noProof/>
        </w:rPr>
        <w:t>175</w:t>
      </w:r>
      <w:r>
        <w:rPr>
          <w:noProof/>
        </w:rPr>
        <w:fldChar w:fldCharType="end"/>
      </w:r>
    </w:p>
    <w:p w14:paraId="7BB5E308" w14:textId="69796C39"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_Toc169687643 \h </w:instrText>
      </w:r>
      <w:r>
        <w:rPr>
          <w:noProof/>
        </w:rPr>
      </w:r>
      <w:r>
        <w:rPr>
          <w:noProof/>
        </w:rPr>
        <w:fldChar w:fldCharType="separate"/>
      </w:r>
      <w:r>
        <w:rPr>
          <w:noProof/>
        </w:rPr>
        <w:t>175</w:t>
      </w:r>
      <w:r>
        <w:rPr>
          <w:noProof/>
        </w:rPr>
        <w:fldChar w:fldCharType="end"/>
      </w:r>
    </w:p>
    <w:p w14:paraId="0BD3ABD6" w14:textId="4DAC2A15"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_Toc169687644 \h </w:instrText>
      </w:r>
      <w:r>
        <w:rPr>
          <w:noProof/>
        </w:rPr>
      </w:r>
      <w:r>
        <w:rPr>
          <w:noProof/>
        </w:rPr>
        <w:fldChar w:fldCharType="separate"/>
      </w:r>
      <w:r>
        <w:rPr>
          <w:noProof/>
        </w:rPr>
        <w:t>175</w:t>
      </w:r>
      <w:r>
        <w:rPr>
          <w:noProof/>
        </w:rPr>
        <w:fldChar w:fldCharType="end"/>
      </w:r>
    </w:p>
    <w:p w14:paraId="5273E305" w14:textId="49D20652"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_Toc169687645 \h </w:instrText>
      </w:r>
      <w:r>
        <w:rPr>
          <w:noProof/>
        </w:rPr>
      </w:r>
      <w:r>
        <w:rPr>
          <w:noProof/>
        </w:rPr>
        <w:fldChar w:fldCharType="separate"/>
      </w:r>
      <w:r>
        <w:rPr>
          <w:noProof/>
        </w:rPr>
        <w:t>175</w:t>
      </w:r>
      <w:r>
        <w:rPr>
          <w:noProof/>
        </w:rPr>
        <w:fldChar w:fldCharType="end"/>
      </w:r>
    </w:p>
    <w:p w14:paraId="42D90C16" w14:textId="3E615768"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_Toc169687646 \h </w:instrText>
      </w:r>
      <w:r>
        <w:rPr>
          <w:noProof/>
        </w:rPr>
      </w:r>
      <w:r>
        <w:rPr>
          <w:noProof/>
        </w:rPr>
        <w:fldChar w:fldCharType="separate"/>
      </w:r>
      <w:r>
        <w:rPr>
          <w:noProof/>
        </w:rPr>
        <w:t>175</w:t>
      </w:r>
      <w:r>
        <w:rPr>
          <w:noProof/>
        </w:rPr>
        <w:fldChar w:fldCharType="end"/>
      </w:r>
    </w:p>
    <w:p w14:paraId="1BB17698" w14:textId="243E204C"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6.1.6.2.52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_Toc169687647 \h </w:instrText>
      </w:r>
      <w:r>
        <w:rPr>
          <w:noProof/>
        </w:rPr>
      </w:r>
      <w:r>
        <w:rPr>
          <w:noProof/>
        </w:rPr>
        <w:fldChar w:fldCharType="separate"/>
      </w:r>
      <w:r>
        <w:rPr>
          <w:noProof/>
        </w:rPr>
        <w:t>176</w:t>
      </w:r>
      <w:r>
        <w:rPr>
          <w:noProof/>
        </w:rPr>
        <w:fldChar w:fldCharType="end"/>
      </w:r>
    </w:p>
    <w:p w14:paraId="021F6D74" w14:textId="1A3A81EF"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N2Ran</w:t>
      </w:r>
      <w:r w:rsidRPr="00762140">
        <w:rPr>
          <w:noProof/>
          <w:lang w:val="en-US"/>
        </w:rPr>
        <w:t>Information</w:t>
      </w:r>
      <w:r>
        <w:rPr>
          <w:noProof/>
        </w:rPr>
        <w:tab/>
      </w:r>
      <w:r>
        <w:rPr>
          <w:noProof/>
        </w:rPr>
        <w:fldChar w:fldCharType="begin" w:fldLock="1"/>
      </w:r>
      <w:r>
        <w:rPr>
          <w:noProof/>
        </w:rPr>
        <w:instrText xml:space="preserve"> PAGEREF _Toc169687648 \h </w:instrText>
      </w:r>
      <w:r>
        <w:rPr>
          <w:noProof/>
        </w:rPr>
      </w:r>
      <w:r>
        <w:rPr>
          <w:noProof/>
        </w:rPr>
        <w:fldChar w:fldCharType="separate"/>
      </w:r>
      <w:r>
        <w:rPr>
          <w:noProof/>
        </w:rPr>
        <w:t>176</w:t>
      </w:r>
      <w:r>
        <w:rPr>
          <w:noProof/>
        </w:rPr>
        <w:fldChar w:fldCharType="end"/>
      </w:r>
    </w:p>
    <w:p w14:paraId="0AB6B284" w14:textId="31E7DF13"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_Toc169687649 \h </w:instrText>
      </w:r>
      <w:r>
        <w:rPr>
          <w:noProof/>
        </w:rPr>
      </w:r>
      <w:r>
        <w:rPr>
          <w:noProof/>
        </w:rPr>
        <w:fldChar w:fldCharType="separate"/>
      </w:r>
      <w:r>
        <w:rPr>
          <w:noProof/>
        </w:rPr>
        <w:t>176</w:t>
      </w:r>
      <w:r>
        <w:rPr>
          <w:noProof/>
        </w:rPr>
        <w:fldChar w:fldCharType="end"/>
      </w:r>
    </w:p>
    <w:p w14:paraId="1DEB2E5A" w14:textId="7C013AA9"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_Toc169687650 \h </w:instrText>
      </w:r>
      <w:r>
        <w:rPr>
          <w:noProof/>
        </w:rPr>
      </w:r>
      <w:r>
        <w:rPr>
          <w:noProof/>
        </w:rPr>
        <w:fldChar w:fldCharType="separate"/>
      </w:r>
      <w:r>
        <w:rPr>
          <w:noProof/>
        </w:rPr>
        <w:t>176</w:t>
      </w:r>
      <w:r>
        <w:rPr>
          <w:noProof/>
        </w:rPr>
        <w:fldChar w:fldCharType="end"/>
      </w:r>
    </w:p>
    <w:p w14:paraId="625DE63C" w14:textId="05DEBD43"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_Toc169687651 \h </w:instrText>
      </w:r>
      <w:r>
        <w:rPr>
          <w:noProof/>
        </w:rPr>
      </w:r>
      <w:r>
        <w:rPr>
          <w:noProof/>
        </w:rPr>
        <w:fldChar w:fldCharType="separate"/>
      </w:r>
      <w:r>
        <w:rPr>
          <w:noProof/>
        </w:rPr>
        <w:t>177</w:t>
      </w:r>
      <w:r>
        <w:rPr>
          <w:noProof/>
        </w:rPr>
        <w:fldChar w:fldCharType="end"/>
      </w:r>
    </w:p>
    <w:p w14:paraId="47567B8D" w14:textId="73351D4F"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_Toc169687652 \h </w:instrText>
      </w:r>
      <w:r>
        <w:rPr>
          <w:noProof/>
        </w:rPr>
      </w:r>
      <w:r>
        <w:rPr>
          <w:noProof/>
        </w:rPr>
        <w:fldChar w:fldCharType="separate"/>
      </w:r>
      <w:r>
        <w:rPr>
          <w:noProof/>
        </w:rPr>
        <w:t>177</w:t>
      </w:r>
      <w:r>
        <w:rPr>
          <w:noProof/>
        </w:rPr>
        <w:fldChar w:fldCharType="end"/>
      </w:r>
    </w:p>
    <w:p w14:paraId="5BCEBA05" w14:textId="76777DA5"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fldLock="1"/>
      </w:r>
      <w:r>
        <w:rPr>
          <w:noProof/>
        </w:rPr>
        <w:instrText xml:space="preserve"> PAGEREF _Toc169687653 \h </w:instrText>
      </w:r>
      <w:r>
        <w:rPr>
          <w:noProof/>
        </w:rPr>
      </w:r>
      <w:r>
        <w:rPr>
          <w:noProof/>
        </w:rPr>
        <w:fldChar w:fldCharType="separate"/>
      </w:r>
      <w:r>
        <w:rPr>
          <w:noProof/>
        </w:rPr>
        <w:t>178</w:t>
      </w:r>
      <w:r>
        <w:rPr>
          <w:noProof/>
        </w:rPr>
        <w:fldChar w:fldCharType="end"/>
      </w:r>
    </w:p>
    <w:p w14:paraId="24C33DF1" w14:textId="3EAFA4EC"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762140">
        <w:rPr>
          <w:noProof/>
          <w:lang w:val="en-US" w:eastAsia="zh-CN"/>
        </w:rPr>
        <w:t>V2x</w:t>
      </w:r>
      <w:r>
        <w:rPr>
          <w:noProof/>
          <w:lang w:eastAsia="zh-CN"/>
        </w:rPr>
        <w:t>Information</w:t>
      </w:r>
      <w:r>
        <w:rPr>
          <w:noProof/>
        </w:rPr>
        <w:tab/>
      </w:r>
      <w:r>
        <w:rPr>
          <w:noProof/>
        </w:rPr>
        <w:fldChar w:fldCharType="begin" w:fldLock="1"/>
      </w:r>
      <w:r>
        <w:rPr>
          <w:noProof/>
        </w:rPr>
        <w:instrText xml:space="preserve"> PAGEREF _Toc169687654 \h </w:instrText>
      </w:r>
      <w:r>
        <w:rPr>
          <w:noProof/>
        </w:rPr>
      </w:r>
      <w:r>
        <w:rPr>
          <w:noProof/>
        </w:rPr>
        <w:fldChar w:fldCharType="separate"/>
      </w:r>
      <w:r>
        <w:rPr>
          <w:noProof/>
        </w:rPr>
        <w:t>180</w:t>
      </w:r>
      <w:r>
        <w:rPr>
          <w:noProof/>
        </w:rPr>
        <w:fldChar w:fldCharType="end"/>
      </w:r>
    </w:p>
    <w:p w14:paraId="712BFE25" w14:textId="003098E2"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_Toc169687655 \h </w:instrText>
      </w:r>
      <w:r>
        <w:rPr>
          <w:noProof/>
        </w:rPr>
      </w:r>
      <w:r>
        <w:rPr>
          <w:noProof/>
        </w:rPr>
        <w:fldChar w:fldCharType="separate"/>
      </w:r>
      <w:r>
        <w:rPr>
          <w:noProof/>
        </w:rPr>
        <w:t>180</w:t>
      </w:r>
      <w:r>
        <w:rPr>
          <w:noProof/>
        </w:rPr>
        <w:fldChar w:fldCharType="end"/>
      </w:r>
    </w:p>
    <w:p w14:paraId="3FC1C91A" w14:textId="7F380062"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_Toc169687656 \h </w:instrText>
      </w:r>
      <w:r>
        <w:rPr>
          <w:noProof/>
        </w:rPr>
      </w:r>
      <w:r>
        <w:rPr>
          <w:noProof/>
        </w:rPr>
        <w:fldChar w:fldCharType="separate"/>
      </w:r>
      <w:r>
        <w:rPr>
          <w:noProof/>
        </w:rPr>
        <w:t>181</w:t>
      </w:r>
      <w:r>
        <w:rPr>
          <w:noProof/>
        </w:rPr>
        <w:fldChar w:fldCharType="end"/>
      </w:r>
    </w:p>
    <w:p w14:paraId="084CC76F" w14:textId="120E410C"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_Toc169687657 \h </w:instrText>
      </w:r>
      <w:r>
        <w:rPr>
          <w:noProof/>
        </w:rPr>
      </w:r>
      <w:r>
        <w:rPr>
          <w:noProof/>
        </w:rPr>
        <w:fldChar w:fldCharType="separate"/>
      </w:r>
      <w:r>
        <w:rPr>
          <w:noProof/>
        </w:rPr>
        <w:t>181</w:t>
      </w:r>
      <w:r>
        <w:rPr>
          <w:noProof/>
        </w:rPr>
        <w:fldChar w:fldCharType="end"/>
      </w:r>
    </w:p>
    <w:p w14:paraId="048BB0C3" w14:textId="78AD6DAF"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_Toc169687658 \h </w:instrText>
      </w:r>
      <w:r>
        <w:rPr>
          <w:noProof/>
        </w:rPr>
      </w:r>
      <w:r>
        <w:rPr>
          <w:noProof/>
        </w:rPr>
        <w:fldChar w:fldCharType="separate"/>
      </w:r>
      <w:r>
        <w:rPr>
          <w:noProof/>
        </w:rPr>
        <w:t>181</w:t>
      </w:r>
      <w:r>
        <w:rPr>
          <w:noProof/>
        </w:rPr>
        <w:fldChar w:fldCharType="end"/>
      </w:r>
    </w:p>
    <w:p w14:paraId="7E08EE98" w14:textId="43D642B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_Toc169687659 \h </w:instrText>
      </w:r>
      <w:r>
        <w:rPr>
          <w:noProof/>
        </w:rPr>
      </w:r>
      <w:r>
        <w:rPr>
          <w:noProof/>
        </w:rPr>
        <w:fldChar w:fldCharType="separate"/>
      </w:r>
      <w:r>
        <w:rPr>
          <w:noProof/>
        </w:rPr>
        <w:t>182</w:t>
      </w:r>
      <w:r>
        <w:rPr>
          <w:noProof/>
        </w:rPr>
        <w:fldChar w:fldCharType="end"/>
      </w:r>
    </w:p>
    <w:p w14:paraId="37B6418B" w14:textId="5FA14A8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_Toc169687660 \h </w:instrText>
      </w:r>
      <w:r>
        <w:rPr>
          <w:noProof/>
        </w:rPr>
      </w:r>
      <w:r>
        <w:rPr>
          <w:noProof/>
        </w:rPr>
        <w:fldChar w:fldCharType="separate"/>
      </w:r>
      <w:r>
        <w:rPr>
          <w:noProof/>
        </w:rPr>
        <w:t>182</w:t>
      </w:r>
      <w:r>
        <w:rPr>
          <w:noProof/>
        </w:rPr>
        <w:fldChar w:fldCharType="end"/>
      </w:r>
    </w:p>
    <w:p w14:paraId="65FD42F1" w14:textId="5052F9AD"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_Toc169687661 \h </w:instrText>
      </w:r>
      <w:r>
        <w:rPr>
          <w:noProof/>
        </w:rPr>
      </w:r>
      <w:r>
        <w:rPr>
          <w:noProof/>
        </w:rPr>
        <w:fldChar w:fldCharType="separate"/>
      </w:r>
      <w:r>
        <w:rPr>
          <w:noProof/>
        </w:rPr>
        <w:t>183</w:t>
      </w:r>
      <w:r>
        <w:rPr>
          <w:noProof/>
        </w:rPr>
        <w:fldChar w:fldCharType="end"/>
      </w:r>
    </w:p>
    <w:p w14:paraId="3FFE0266" w14:textId="533BADD1"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_Toc169687662 \h </w:instrText>
      </w:r>
      <w:r>
        <w:rPr>
          <w:noProof/>
        </w:rPr>
      </w:r>
      <w:r>
        <w:rPr>
          <w:noProof/>
        </w:rPr>
        <w:fldChar w:fldCharType="separate"/>
      </w:r>
      <w:r>
        <w:rPr>
          <w:noProof/>
        </w:rPr>
        <w:t>184</w:t>
      </w:r>
      <w:r>
        <w:rPr>
          <w:noProof/>
        </w:rPr>
        <w:fldChar w:fldCharType="end"/>
      </w:r>
    </w:p>
    <w:p w14:paraId="0EAEDDA5" w14:textId="01F2BC78"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_Toc169687663 \h </w:instrText>
      </w:r>
      <w:r>
        <w:rPr>
          <w:noProof/>
        </w:rPr>
      </w:r>
      <w:r>
        <w:rPr>
          <w:noProof/>
        </w:rPr>
        <w:fldChar w:fldCharType="separate"/>
      </w:r>
      <w:r>
        <w:rPr>
          <w:noProof/>
        </w:rPr>
        <w:t>184</w:t>
      </w:r>
      <w:r>
        <w:rPr>
          <w:noProof/>
        </w:rPr>
        <w:fldChar w:fldCharType="end"/>
      </w:r>
    </w:p>
    <w:p w14:paraId="6579CD91" w14:textId="37B4A1C3"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762140">
        <w:rPr>
          <w:noProof/>
          <w:lang w:val="en-US" w:eastAsia="zh-CN"/>
        </w:rPr>
        <w:t xml:space="preserve"> CeModeBInd</w:t>
      </w:r>
      <w:r>
        <w:rPr>
          <w:noProof/>
        </w:rPr>
        <w:tab/>
      </w:r>
      <w:r>
        <w:rPr>
          <w:noProof/>
        </w:rPr>
        <w:fldChar w:fldCharType="begin" w:fldLock="1"/>
      </w:r>
      <w:r>
        <w:rPr>
          <w:noProof/>
        </w:rPr>
        <w:instrText xml:space="preserve"> PAGEREF _Toc169687664 \h </w:instrText>
      </w:r>
      <w:r>
        <w:rPr>
          <w:noProof/>
        </w:rPr>
      </w:r>
      <w:r>
        <w:rPr>
          <w:noProof/>
        </w:rPr>
        <w:fldChar w:fldCharType="separate"/>
      </w:r>
      <w:r>
        <w:rPr>
          <w:noProof/>
        </w:rPr>
        <w:t>184</w:t>
      </w:r>
      <w:r>
        <w:rPr>
          <w:noProof/>
        </w:rPr>
        <w:fldChar w:fldCharType="end"/>
      </w:r>
    </w:p>
    <w:p w14:paraId="0CD03096" w14:textId="5B7CCD51"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762140">
        <w:rPr>
          <w:noProof/>
          <w:lang w:val="en-US" w:eastAsia="zh-CN"/>
        </w:rPr>
        <w:t xml:space="preserve"> LteMInd</w:t>
      </w:r>
      <w:r>
        <w:rPr>
          <w:noProof/>
        </w:rPr>
        <w:tab/>
      </w:r>
      <w:r>
        <w:rPr>
          <w:noProof/>
        </w:rPr>
        <w:fldChar w:fldCharType="begin" w:fldLock="1"/>
      </w:r>
      <w:r>
        <w:rPr>
          <w:noProof/>
        </w:rPr>
        <w:instrText xml:space="preserve"> PAGEREF _Toc169687665 \h </w:instrText>
      </w:r>
      <w:r>
        <w:rPr>
          <w:noProof/>
        </w:rPr>
      </w:r>
      <w:r>
        <w:rPr>
          <w:noProof/>
        </w:rPr>
        <w:fldChar w:fldCharType="separate"/>
      </w:r>
      <w:r>
        <w:rPr>
          <w:noProof/>
        </w:rPr>
        <w:t>185</w:t>
      </w:r>
      <w:r>
        <w:rPr>
          <w:noProof/>
        </w:rPr>
        <w:fldChar w:fldCharType="end"/>
      </w:r>
    </w:p>
    <w:p w14:paraId="29E4961A" w14:textId="44931E8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762140">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_Toc169687666 \h </w:instrText>
      </w:r>
      <w:r>
        <w:rPr>
          <w:noProof/>
        </w:rPr>
      </w:r>
      <w:r>
        <w:rPr>
          <w:noProof/>
        </w:rPr>
        <w:fldChar w:fldCharType="separate"/>
      </w:r>
      <w:r>
        <w:rPr>
          <w:noProof/>
        </w:rPr>
        <w:t>185</w:t>
      </w:r>
      <w:r>
        <w:rPr>
          <w:noProof/>
        </w:rPr>
        <w:fldChar w:fldCharType="end"/>
      </w:r>
    </w:p>
    <w:p w14:paraId="415F3258" w14:textId="791B7882"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_Toc169687667 \h </w:instrText>
      </w:r>
      <w:r>
        <w:rPr>
          <w:noProof/>
        </w:rPr>
      </w:r>
      <w:r>
        <w:rPr>
          <w:noProof/>
        </w:rPr>
        <w:fldChar w:fldCharType="separate"/>
      </w:r>
      <w:r>
        <w:rPr>
          <w:noProof/>
        </w:rPr>
        <w:t>185</w:t>
      </w:r>
      <w:r>
        <w:rPr>
          <w:noProof/>
        </w:rPr>
        <w:fldChar w:fldCharType="end"/>
      </w:r>
    </w:p>
    <w:p w14:paraId="7C1B3E12" w14:textId="0E768E13"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_Toc169687668 \h </w:instrText>
      </w:r>
      <w:r>
        <w:rPr>
          <w:noProof/>
        </w:rPr>
      </w:r>
      <w:r>
        <w:rPr>
          <w:noProof/>
        </w:rPr>
        <w:fldChar w:fldCharType="separate"/>
      </w:r>
      <w:r>
        <w:rPr>
          <w:noProof/>
        </w:rPr>
        <w:t>186</w:t>
      </w:r>
      <w:r>
        <w:rPr>
          <w:noProof/>
        </w:rPr>
        <w:fldChar w:fldCharType="end"/>
      </w:r>
    </w:p>
    <w:p w14:paraId="3C292C27" w14:textId="2E32F4FF"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_Toc169687669 \h </w:instrText>
      </w:r>
      <w:r>
        <w:rPr>
          <w:noProof/>
        </w:rPr>
      </w:r>
      <w:r>
        <w:rPr>
          <w:noProof/>
        </w:rPr>
        <w:fldChar w:fldCharType="separate"/>
      </w:r>
      <w:r>
        <w:rPr>
          <w:noProof/>
        </w:rPr>
        <w:t>186</w:t>
      </w:r>
      <w:r>
        <w:rPr>
          <w:noProof/>
        </w:rPr>
        <w:fldChar w:fldCharType="end"/>
      </w:r>
    </w:p>
    <w:p w14:paraId="128FB880" w14:textId="78BF256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_Toc169687670 \h </w:instrText>
      </w:r>
      <w:r>
        <w:rPr>
          <w:noProof/>
        </w:rPr>
      </w:r>
      <w:r>
        <w:rPr>
          <w:noProof/>
        </w:rPr>
        <w:fldChar w:fldCharType="separate"/>
      </w:r>
      <w:r>
        <w:rPr>
          <w:noProof/>
        </w:rPr>
        <w:t>186</w:t>
      </w:r>
      <w:r>
        <w:rPr>
          <w:noProof/>
        </w:rPr>
        <w:fldChar w:fldCharType="end"/>
      </w:r>
    </w:p>
    <w:p w14:paraId="2EA5C24B" w14:textId="63F7D698"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762140">
        <w:rPr>
          <w:noProof/>
          <w:lang w:val="en-US" w:eastAsia="zh-CN"/>
        </w:rPr>
        <w:t>ProSe</w:t>
      </w:r>
      <w:r>
        <w:rPr>
          <w:noProof/>
          <w:lang w:eastAsia="zh-CN"/>
        </w:rPr>
        <w:t>Information</w:t>
      </w:r>
      <w:r>
        <w:rPr>
          <w:noProof/>
        </w:rPr>
        <w:tab/>
      </w:r>
      <w:r>
        <w:rPr>
          <w:noProof/>
        </w:rPr>
        <w:fldChar w:fldCharType="begin" w:fldLock="1"/>
      </w:r>
      <w:r>
        <w:rPr>
          <w:noProof/>
        </w:rPr>
        <w:instrText xml:space="preserve"> PAGEREF _Toc169687671 \h </w:instrText>
      </w:r>
      <w:r>
        <w:rPr>
          <w:noProof/>
        </w:rPr>
      </w:r>
      <w:r>
        <w:rPr>
          <w:noProof/>
        </w:rPr>
        <w:fldChar w:fldCharType="separate"/>
      </w:r>
      <w:r>
        <w:rPr>
          <w:noProof/>
        </w:rPr>
        <w:t>186</w:t>
      </w:r>
      <w:r>
        <w:rPr>
          <w:noProof/>
        </w:rPr>
        <w:fldChar w:fldCharType="end"/>
      </w:r>
    </w:p>
    <w:p w14:paraId="281B8F24" w14:textId="38C067CB"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ReleaseSessionInfo</w:t>
      </w:r>
      <w:r>
        <w:rPr>
          <w:noProof/>
        </w:rPr>
        <w:tab/>
      </w:r>
      <w:r>
        <w:rPr>
          <w:noProof/>
        </w:rPr>
        <w:fldChar w:fldCharType="begin" w:fldLock="1"/>
      </w:r>
      <w:r>
        <w:rPr>
          <w:noProof/>
        </w:rPr>
        <w:instrText xml:space="preserve"> PAGEREF _Toc169687672 \h </w:instrText>
      </w:r>
      <w:r>
        <w:rPr>
          <w:noProof/>
        </w:rPr>
      </w:r>
      <w:r>
        <w:rPr>
          <w:noProof/>
        </w:rPr>
        <w:fldChar w:fldCharType="separate"/>
      </w:r>
      <w:r>
        <w:rPr>
          <w:noProof/>
        </w:rPr>
        <w:t>187</w:t>
      </w:r>
      <w:r>
        <w:rPr>
          <w:noProof/>
        </w:rPr>
        <w:fldChar w:fldCharType="end"/>
      </w:r>
    </w:p>
    <w:p w14:paraId="444F0E07" w14:textId="1A7B6D38"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_Toc169687673 \h </w:instrText>
      </w:r>
      <w:r>
        <w:rPr>
          <w:noProof/>
        </w:rPr>
      </w:r>
      <w:r>
        <w:rPr>
          <w:noProof/>
        </w:rPr>
        <w:fldChar w:fldCharType="separate"/>
      </w:r>
      <w:r>
        <w:rPr>
          <w:noProof/>
        </w:rPr>
        <w:t>187</w:t>
      </w:r>
      <w:r>
        <w:rPr>
          <w:noProof/>
        </w:rPr>
        <w:fldChar w:fldCharType="end"/>
      </w:r>
    </w:p>
    <w:p w14:paraId="27D9F3FE" w14:textId="55E2159B"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sidRPr="00762140">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Simple data types and enumerations</w:t>
      </w:r>
      <w:r>
        <w:rPr>
          <w:noProof/>
        </w:rPr>
        <w:tab/>
      </w:r>
      <w:r>
        <w:rPr>
          <w:noProof/>
        </w:rPr>
        <w:fldChar w:fldCharType="begin" w:fldLock="1"/>
      </w:r>
      <w:r>
        <w:rPr>
          <w:noProof/>
        </w:rPr>
        <w:instrText xml:space="preserve"> PAGEREF _Toc169687674 \h </w:instrText>
      </w:r>
      <w:r>
        <w:rPr>
          <w:noProof/>
        </w:rPr>
      </w:r>
      <w:r>
        <w:rPr>
          <w:noProof/>
        </w:rPr>
        <w:fldChar w:fldCharType="separate"/>
      </w:r>
      <w:r>
        <w:rPr>
          <w:noProof/>
        </w:rPr>
        <w:t>187</w:t>
      </w:r>
      <w:r>
        <w:rPr>
          <w:noProof/>
        </w:rPr>
        <w:fldChar w:fldCharType="end"/>
      </w:r>
    </w:p>
    <w:p w14:paraId="6F721BC1" w14:textId="620A41E3"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_Toc169687675 \h </w:instrText>
      </w:r>
      <w:r>
        <w:rPr>
          <w:noProof/>
        </w:rPr>
      </w:r>
      <w:r>
        <w:rPr>
          <w:noProof/>
        </w:rPr>
        <w:fldChar w:fldCharType="separate"/>
      </w:r>
      <w:r>
        <w:rPr>
          <w:noProof/>
        </w:rPr>
        <w:t>187</w:t>
      </w:r>
      <w:r>
        <w:rPr>
          <w:noProof/>
        </w:rPr>
        <w:fldChar w:fldCharType="end"/>
      </w:r>
    </w:p>
    <w:p w14:paraId="079FBC12" w14:textId="6AA32AEF"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_Toc169687676 \h </w:instrText>
      </w:r>
      <w:r>
        <w:rPr>
          <w:noProof/>
        </w:rPr>
      </w:r>
      <w:r>
        <w:rPr>
          <w:noProof/>
        </w:rPr>
        <w:fldChar w:fldCharType="separate"/>
      </w:r>
      <w:r>
        <w:rPr>
          <w:noProof/>
        </w:rPr>
        <w:t>187</w:t>
      </w:r>
      <w:r>
        <w:rPr>
          <w:noProof/>
        </w:rPr>
        <w:fldChar w:fldCharType="end"/>
      </w:r>
    </w:p>
    <w:p w14:paraId="15FEA2E2" w14:textId="503A7C42"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_Toc169687677 \h </w:instrText>
      </w:r>
      <w:r>
        <w:rPr>
          <w:noProof/>
        </w:rPr>
      </w:r>
      <w:r>
        <w:rPr>
          <w:noProof/>
        </w:rPr>
        <w:fldChar w:fldCharType="separate"/>
      </w:r>
      <w:r>
        <w:rPr>
          <w:noProof/>
        </w:rPr>
        <w:t>188</w:t>
      </w:r>
      <w:r>
        <w:rPr>
          <w:noProof/>
        </w:rPr>
        <w:fldChar w:fldCharType="end"/>
      </w:r>
    </w:p>
    <w:p w14:paraId="64BB6F3F" w14:textId="2BE93D8A"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_Toc169687678 \h </w:instrText>
      </w:r>
      <w:r>
        <w:rPr>
          <w:noProof/>
        </w:rPr>
      </w:r>
      <w:r>
        <w:rPr>
          <w:noProof/>
        </w:rPr>
        <w:fldChar w:fldCharType="separate"/>
      </w:r>
      <w:r>
        <w:rPr>
          <w:noProof/>
        </w:rPr>
        <w:t>189</w:t>
      </w:r>
      <w:r>
        <w:rPr>
          <w:noProof/>
        </w:rPr>
        <w:fldChar w:fldCharType="end"/>
      </w:r>
    </w:p>
    <w:p w14:paraId="05A7B81B" w14:textId="5181C894"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_Toc169687679 \h </w:instrText>
      </w:r>
      <w:r>
        <w:rPr>
          <w:noProof/>
        </w:rPr>
      </w:r>
      <w:r>
        <w:rPr>
          <w:noProof/>
        </w:rPr>
        <w:fldChar w:fldCharType="separate"/>
      </w:r>
      <w:r>
        <w:rPr>
          <w:noProof/>
        </w:rPr>
        <w:t>189</w:t>
      </w:r>
      <w:r>
        <w:rPr>
          <w:noProof/>
        </w:rPr>
        <w:fldChar w:fldCharType="end"/>
      </w:r>
    </w:p>
    <w:p w14:paraId="0E4E8CB9" w14:textId="1F71C78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_Toc169687680 \h </w:instrText>
      </w:r>
      <w:r>
        <w:rPr>
          <w:noProof/>
        </w:rPr>
      </w:r>
      <w:r>
        <w:rPr>
          <w:noProof/>
        </w:rPr>
        <w:fldChar w:fldCharType="separate"/>
      </w:r>
      <w:r>
        <w:rPr>
          <w:noProof/>
        </w:rPr>
        <w:t>190</w:t>
      </w:r>
      <w:r>
        <w:rPr>
          <w:noProof/>
        </w:rPr>
        <w:fldChar w:fldCharType="end"/>
      </w:r>
    </w:p>
    <w:p w14:paraId="76794F6C" w14:textId="75894951"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_Toc169687681 \h </w:instrText>
      </w:r>
      <w:r>
        <w:rPr>
          <w:noProof/>
        </w:rPr>
      </w:r>
      <w:r>
        <w:rPr>
          <w:noProof/>
        </w:rPr>
        <w:fldChar w:fldCharType="separate"/>
      </w:r>
      <w:r>
        <w:rPr>
          <w:noProof/>
        </w:rPr>
        <w:t>191</w:t>
      </w:r>
      <w:r>
        <w:rPr>
          <w:noProof/>
        </w:rPr>
        <w:fldChar w:fldCharType="end"/>
      </w:r>
    </w:p>
    <w:p w14:paraId="26E8E79C" w14:textId="2B62640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_Toc169687682 \h </w:instrText>
      </w:r>
      <w:r>
        <w:rPr>
          <w:noProof/>
        </w:rPr>
      </w:r>
      <w:r>
        <w:rPr>
          <w:noProof/>
        </w:rPr>
        <w:fldChar w:fldCharType="separate"/>
      </w:r>
      <w:r>
        <w:rPr>
          <w:noProof/>
        </w:rPr>
        <w:t>191</w:t>
      </w:r>
      <w:r>
        <w:rPr>
          <w:noProof/>
        </w:rPr>
        <w:fldChar w:fldCharType="end"/>
      </w:r>
    </w:p>
    <w:p w14:paraId="500A0B6F" w14:textId="13B733BA"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_Toc169687683 \h </w:instrText>
      </w:r>
      <w:r>
        <w:rPr>
          <w:noProof/>
        </w:rPr>
      </w:r>
      <w:r>
        <w:rPr>
          <w:noProof/>
        </w:rPr>
        <w:fldChar w:fldCharType="separate"/>
      </w:r>
      <w:r>
        <w:rPr>
          <w:noProof/>
        </w:rPr>
        <w:t>191</w:t>
      </w:r>
      <w:r>
        <w:rPr>
          <w:noProof/>
        </w:rPr>
        <w:fldChar w:fldCharType="end"/>
      </w:r>
    </w:p>
    <w:p w14:paraId="2C659145" w14:textId="36393E32"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_Toc169687684 \h </w:instrText>
      </w:r>
      <w:r>
        <w:rPr>
          <w:noProof/>
        </w:rPr>
      </w:r>
      <w:r>
        <w:rPr>
          <w:noProof/>
        </w:rPr>
        <w:fldChar w:fldCharType="separate"/>
      </w:r>
      <w:r>
        <w:rPr>
          <w:noProof/>
        </w:rPr>
        <w:t>191</w:t>
      </w:r>
      <w:r>
        <w:rPr>
          <w:noProof/>
        </w:rPr>
        <w:fldChar w:fldCharType="end"/>
      </w:r>
    </w:p>
    <w:p w14:paraId="4F82C5C7" w14:textId="11995405"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fldLock="1"/>
      </w:r>
      <w:r>
        <w:rPr>
          <w:noProof/>
        </w:rPr>
        <w:instrText xml:space="preserve"> PAGEREF _Toc169687685 \h </w:instrText>
      </w:r>
      <w:r>
        <w:rPr>
          <w:noProof/>
        </w:rPr>
      </w:r>
      <w:r>
        <w:rPr>
          <w:noProof/>
        </w:rPr>
        <w:fldChar w:fldCharType="separate"/>
      </w:r>
      <w:r>
        <w:rPr>
          <w:noProof/>
        </w:rPr>
        <w:t>191</w:t>
      </w:r>
      <w:r>
        <w:rPr>
          <w:noProof/>
        </w:rPr>
        <w:fldChar w:fldCharType="end"/>
      </w:r>
    </w:p>
    <w:p w14:paraId="66EA4898" w14:textId="19E46984"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762140">
        <w:rPr>
          <w:rFonts w:cs="Arial"/>
          <w:noProof/>
        </w:rPr>
        <w:t xml:space="preserve">Enumeration: </w:t>
      </w:r>
      <w:r>
        <w:rPr>
          <w:noProof/>
        </w:rPr>
        <w:t>ScType</w:t>
      </w:r>
      <w:r>
        <w:rPr>
          <w:noProof/>
        </w:rPr>
        <w:tab/>
      </w:r>
      <w:r>
        <w:rPr>
          <w:noProof/>
        </w:rPr>
        <w:fldChar w:fldCharType="begin" w:fldLock="1"/>
      </w:r>
      <w:r>
        <w:rPr>
          <w:noProof/>
        </w:rPr>
        <w:instrText xml:space="preserve"> PAGEREF _Toc169687686 \h </w:instrText>
      </w:r>
      <w:r>
        <w:rPr>
          <w:noProof/>
        </w:rPr>
      </w:r>
      <w:r>
        <w:rPr>
          <w:noProof/>
        </w:rPr>
        <w:fldChar w:fldCharType="separate"/>
      </w:r>
      <w:r>
        <w:rPr>
          <w:noProof/>
        </w:rPr>
        <w:t>192</w:t>
      </w:r>
      <w:r>
        <w:rPr>
          <w:noProof/>
        </w:rPr>
        <w:fldChar w:fldCharType="end"/>
      </w:r>
    </w:p>
    <w:p w14:paraId="44EFDF3D" w14:textId="4E6B3EF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762140">
        <w:rPr>
          <w:rFonts w:cs="Arial"/>
          <w:noProof/>
        </w:rPr>
        <w:t xml:space="preserve">Enumeration: </w:t>
      </w:r>
      <w:r>
        <w:rPr>
          <w:noProof/>
        </w:rPr>
        <w:t>KeyAmfType</w:t>
      </w:r>
      <w:r>
        <w:rPr>
          <w:noProof/>
        </w:rPr>
        <w:tab/>
      </w:r>
      <w:r>
        <w:rPr>
          <w:noProof/>
        </w:rPr>
        <w:fldChar w:fldCharType="begin" w:fldLock="1"/>
      </w:r>
      <w:r>
        <w:rPr>
          <w:noProof/>
        </w:rPr>
        <w:instrText xml:space="preserve"> PAGEREF _Toc169687687 \h </w:instrText>
      </w:r>
      <w:r>
        <w:rPr>
          <w:noProof/>
        </w:rPr>
      </w:r>
      <w:r>
        <w:rPr>
          <w:noProof/>
        </w:rPr>
        <w:fldChar w:fldCharType="separate"/>
      </w:r>
      <w:r>
        <w:rPr>
          <w:noProof/>
        </w:rPr>
        <w:t>192</w:t>
      </w:r>
      <w:r>
        <w:rPr>
          <w:noProof/>
        </w:rPr>
        <w:fldChar w:fldCharType="end"/>
      </w:r>
    </w:p>
    <w:p w14:paraId="4153EFD7" w14:textId="5B3D1BF3"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_Toc169687688 \h </w:instrText>
      </w:r>
      <w:r>
        <w:rPr>
          <w:noProof/>
        </w:rPr>
      </w:r>
      <w:r>
        <w:rPr>
          <w:noProof/>
        </w:rPr>
        <w:fldChar w:fldCharType="separate"/>
      </w:r>
      <w:r>
        <w:rPr>
          <w:noProof/>
        </w:rPr>
        <w:t>192</w:t>
      </w:r>
      <w:r>
        <w:rPr>
          <w:noProof/>
        </w:rPr>
        <w:fldChar w:fldCharType="end"/>
      </w:r>
    </w:p>
    <w:p w14:paraId="4C24EC49" w14:textId="31B205BA"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_Toc169687689 \h </w:instrText>
      </w:r>
      <w:r>
        <w:rPr>
          <w:noProof/>
        </w:rPr>
      </w:r>
      <w:r>
        <w:rPr>
          <w:noProof/>
        </w:rPr>
        <w:fldChar w:fldCharType="separate"/>
      </w:r>
      <w:r>
        <w:rPr>
          <w:noProof/>
        </w:rPr>
        <w:t>192</w:t>
      </w:r>
      <w:r>
        <w:rPr>
          <w:noProof/>
        </w:rPr>
        <w:fldChar w:fldCharType="end"/>
      </w:r>
    </w:p>
    <w:p w14:paraId="3F899CEA" w14:textId="47E632B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fldLock="1"/>
      </w:r>
      <w:r>
        <w:rPr>
          <w:noProof/>
        </w:rPr>
        <w:instrText xml:space="preserve"> PAGEREF _Toc169687690 \h </w:instrText>
      </w:r>
      <w:r>
        <w:rPr>
          <w:noProof/>
        </w:rPr>
      </w:r>
      <w:r>
        <w:rPr>
          <w:noProof/>
        </w:rPr>
        <w:fldChar w:fldCharType="separate"/>
      </w:r>
      <w:r>
        <w:rPr>
          <w:noProof/>
        </w:rPr>
        <w:t>193</w:t>
      </w:r>
      <w:r>
        <w:rPr>
          <w:noProof/>
        </w:rPr>
        <w:fldChar w:fldCharType="end"/>
      </w:r>
    </w:p>
    <w:p w14:paraId="1D55822B" w14:textId="282D408A"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_Toc169687691 \h </w:instrText>
      </w:r>
      <w:r>
        <w:rPr>
          <w:noProof/>
        </w:rPr>
      </w:r>
      <w:r>
        <w:rPr>
          <w:noProof/>
        </w:rPr>
        <w:fldChar w:fldCharType="separate"/>
      </w:r>
      <w:r>
        <w:rPr>
          <w:noProof/>
        </w:rPr>
        <w:t>193</w:t>
      </w:r>
      <w:r>
        <w:rPr>
          <w:noProof/>
        </w:rPr>
        <w:fldChar w:fldCharType="end"/>
      </w:r>
    </w:p>
    <w:p w14:paraId="746F7832" w14:textId="3B24050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_Toc169687692 \h </w:instrText>
      </w:r>
      <w:r>
        <w:rPr>
          <w:noProof/>
        </w:rPr>
      </w:r>
      <w:r>
        <w:rPr>
          <w:noProof/>
        </w:rPr>
        <w:fldChar w:fldCharType="separate"/>
      </w:r>
      <w:r>
        <w:rPr>
          <w:noProof/>
        </w:rPr>
        <w:t>193</w:t>
      </w:r>
      <w:r>
        <w:rPr>
          <w:noProof/>
        </w:rPr>
        <w:fldChar w:fldCharType="end"/>
      </w:r>
    </w:p>
    <w:p w14:paraId="7363086D" w14:textId="1742791D"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762140">
        <w:rPr>
          <w:noProof/>
          <w:lang w:val="en-US" w:eastAsia="zh-CN"/>
        </w:rPr>
        <w:t>SmfChangeIndication</w:t>
      </w:r>
      <w:r>
        <w:rPr>
          <w:noProof/>
        </w:rPr>
        <w:tab/>
      </w:r>
      <w:r>
        <w:rPr>
          <w:noProof/>
        </w:rPr>
        <w:fldChar w:fldCharType="begin" w:fldLock="1"/>
      </w:r>
      <w:r>
        <w:rPr>
          <w:noProof/>
        </w:rPr>
        <w:instrText xml:space="preserve"> PAGEREF _Toc169687693 \h </w:instrText>
      </w:r>
      <w:r>
        <w:rPr>
          <w:noProof/>
        </w:rPr>
      </w:r>
      <w:r>
        <w:rPr>
          <w:noProof/>
        </w:rPr>
        <w:fldChar w:fldCharType="separate"/>
      </w:r>
      <w:r>
        <w:rPr>
          <w:noProof/>
        </w:rPr>
        <w:t>193</w:t>
      </w:r>
      <w:r>
        <w:rPr>
          <w:noProof/>
        </w:rPr>
        <w:fldChar w:fldCharType="end"/>
      </w:r>
    </w:p>
    <w:p w14:paraId="39473DF3" w14:textId="05BDC14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762140">
        <w:rPr>
          <w:noProof/>
          <w:lang w:val="en-US" w:eastAsia="zh-CN"/>
        </w:rPr>
        <w:t>SbiBindingLevel</w:t>
      </w:r>
      <w:r>
        <w:rPr>
          <w:noProof/>
        </w:rPr>
        <w:tab/>
      </w:r>
      <w:r>
        <w:rPr>
          <w:noProof/>
        </w:rPr>
        <w:fldChar w:fldCharType="begin" w:fldLock="1"/>
      </w:r>
      <w:r>
        <w:rPr>
          <w:noProof/>
        </w:rPr>
        <w:instrText xml:space="preserve"> PAGEREF _Toc169687694 \h </w:instrText>
      </w:r>
      <w:r>
        <w:rPr>
          <w:noProof/>
        </w:rPr>
      </w:r>
      <w:r>
        <w:rPr>
          <w:noProof/>
        </w:rPr>
        <w:fldChar w:fldCharType="separate"/>
      </w:r>
      <w:r>
        <w:rPr>
          <w:noProof/>
        </w:rPr>
        <w:t>194</w:t>
      </w:r>
      <w:r>
        <w:rPr>
          <w:noProof/>
        </w:rPr>
        <w:fldChar w:fldCharType="end"/>
      </w:r>
    </w:p>
    <w:p w14:paraId="7D2072F5" w14:textId="6324FC92"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_Toc169687695 \h </w:instrText>
      </w:r>
      <w:r>
        <w:rPr>
          <w:noProof/>
        </w:rPr>
      </w:r>
      <w:r>
        <w:rPr>
          <w:noProof/>
        </w:rPr>
        <w:fldChar w:fldCharType="separate"/>
      </w:r>
      <w:r>
        <w:rPr>
          <w:noProof/>
        </w:rPr>
        <w:t>194</w:t>
      </w:r>
      <w:r>
        <w:rPr>
          <w:noProof/>
        </w:rPr>
        <w:fldChar w:fldCharType="end"/>
      </w:r>
    </w:p>
    <w:p w14:paraId="60E71F7B" w14:textId="03A5B23C"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_Toc169687696 \h </w:instrText>
      </w:r>
      <w:r>
        <w:rPr>
          <w:noProof/>
        </w:rPr>
      </w:r>
      <w:r>
        <w:rPr>
          <w:noProof/>
        </w:rPr>
        <w:fldChar w:fldCharType="separate"/>
      </w:r>
      <w:r>
        <w:rPr>
          <w:noProof/>
        </w:rPr>
        <w:t>194</w:t>
      </w:r>
      <w:r>
        <w:rPr>
          <w:noProof/>
        </w:rPr>
        <w:fldChar w:fldCharType="end"/>
      </w:r>
    </w:p>
    <w:p w14:paraId="1DAFA2E7" w14:textId="7C882037"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762140">
        <w:rPr>
          <w:rFonts w:cs="Arial"/>
          <w:noProof/>
          <w:lang w:eastAsia="zh-CN"/>
        </w:rPr>
        <w:t>PeriodicCommunicationIndicator</w:t>
      </w:r>
      <w:r>
        <w:rPr>
          <w:noProof/>
        </w:rPr>
        <w:tab/>
      </w:r>
      <w:r>
        <w:rPr>
          <w:noProof/>
        </w:rPr>
        <w:fldChar w:fldCharType="begin" w:fldLock="1"/>
      </w:r>
      <w:r>
        <w:rPr>
          <w:noProof/>
        </w:rPr>
        <w:instrText xml:space="preserve"> PAGEREF _Toc169687697 \h </w:instrText>
      </w:r>
      <w:r>
        <w:rPr>
          <w:noProof/>
        </w:rPr>
      </w:r>
      <w:r>
        <w:rPr>
          <w:noProof/>
        </w:rPr>
        <w:fldChar w:fldCharType="separate"/>
      </w:r>
      <w:r>
        <w:rPr>
          <w:noProof/>
        </w:rPr>
        <w:t>194</w:t>
      </w:r>
      <w:r>
        <w:rPr>
          <w:noProof/>
        </w:rPr>
        <w:fldChar w:fldCharType="end"/>
      </w:r>
    </w:p>
    <w:p w14:paraId="76093D00" w14:textId="20822E8F"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_Toc169687698 \h </w:instrText>
      </w:r>
      <w:r>
        <w:rPr>
          <w:noProof/>
        </w:rPr>
      </w:r>
      <w:r>
        <w:rPr>
          <w:noProof/>
        </w:rPr>
        <w:fldChar w:fldCharType="separate"/>
      </w:r>
      <w:r>
        <w:rPr>
          <w:noProof/>
        </w:rPr>
        <w:t>194</w:t>
      </w:r>
      <w:r>
        <w:rPr>
          <w:noProof/>
        </w:rPr>
        <w:fldChar w:fldCharType="end"/>
      </w:r>
    </w:p>
    <w:p w14:paraId="5B7614F8" w14:textId="141E58F7"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_Toc169687699 \h </w:instrText>
      </w:r>
      <w:r>
        <w:rPr>
          <w:noProof/>
        </w:rPr>
      </w:r>
      <w:r>
        <w:rPr>
          <w:noProof/>
        </w:rPr>
        <w:fldChar w:fldCharType="separate"/>
      </w:r>
      <w:r>
        <w:rPr>
          <w:noProof/>
        </w:rPr>
        <w:t>195</w:t>
      </w:r>
      <w:r>
        <w:rPr>
          <w:noProof/>
        </w:rPr>
        <w:fldChar w:fldCharType="end"/>
      </w:r>
    </w:p>
    <w:p w14:paraId="5C0F648E" w14:textId="77DDABD5"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_Toc169687700 \h </w:instrText>
      </w:r>
      <w:r>
        <w:rPr>
          <w:noProof/>
        </w:rPr>
      </w:r>
      <w:r>
        <w:rPr>
          <w:noProof/>
        </w:rPr>
        <w:fldChar w:fldCharType="separate"/>
      </w:r>
      <w:r>
        <w:rPr>
          <w:noProof/>
        </w:rPr>
        <w:t>195</w:t>
      </w:r>
      <w:r>
        <w:rPr>
          <w:noProof/>
        </w:rPr>
        <w:fldChar w:fldCharType="end"/>
      </w:r>
    </w:p>
    <w:p w14:paraId="55917C18" w14:textId="43F6DA47"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sidRPr="00762140">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Introduction</w:t>
      </w:r>
      <w:r>
        <w:rPr>
          <w:noProof/>
        </w:rPr>
        <w:tab/>
      </w:r>
      <w:r>
        <w:rPr>
          <w:noProof/>
        </w:rPr>
        <w:fldChar w:fldCharType="begin" w:fldLock="1"/>
      </w:r>
      <w:r>
        <w:rPr>
          <w:noProof/>
        </w:rPr>
        <w:instrText xml:space="preserve"> PAGEREF _Toc169687701 \h </w:instrText>
      </w:r>
      <w:r>
        <w:rPr>
          <w:noProof/>
        </w:rPr>
      </w:r>
      <w:r>
        <w:rPr>
          <w:noProof/>
        </w:rPr>
        <w:fldChar w:fldCharType="separate"/>
      </w:r>
      <w:r>
        <w:rPr>
          <w:noProof/>
        </w:rPr>
        <w:t>195</w:t>
      </w:r>
      <w:r>
        <w:rPr>
          <w:noProof/>
        </w:rPr>
        <w:fldChar w:fldCharType="end"/>
      </w:r>
    </w:p>
    <w:p w14:paraId="49527CC2" w14:textId="60D07855"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sidRPr="00762140">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N1 Message</w:t>
      </w:r>
      <w:r>
        <w:rPr>
          <w:noProof/>
        </w:rPr>
        <w:tab/>
      </w:r>
      <w:r>
        <w:rPr>
          <w:noProof/>
        </w:rPr>
        <w:fldChar w:fldCharType="begin" w:fldLock="1"/>
      </w:r>
      <w:r>
        <w:rPr>
          <w:noProof/>
        </w:rPr>
        <w:instrText xml:space="preserve"> PAGEREF _Toc169687702 \h </w:instrText>
      </w:r>
      <w:r>
        <w:rPr>
          <w:noProof/>
        </w:rPr>
      </w:r>
      <w:r>
        <w:rPr>
          <w:noProof/>
        </w:rPr>
        <w:fldChar w:fldCharType="separate"/>
      </w:r>
      <w:r>
        <w:rPr>
          <w:noProof/>
        </w:rPr>
        <w:t>195</w:t>
      </w:r>
      <w:r>
        <w:rPr>
          <w:noProof/>
        </w:rPr>
        <w:fldChar w:fldCharType="end"/>
      </w:r>
    </w:p>
    <w:p w14:paraId="7C8908B9" w14:textId="123D5598"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sidRPr="00762140">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N2 Information</w:t>
      </w:r>
      <w:r>
        <w:rPr>
          <w:noProof/>
        </w:rPr>
        <w:tab/>
      </w:r>
      <w:r>
        <w:rPr>
          <w:noProof/>
        </w:rPr>
        <w:fldChar w:fldCharType="begin" w:fldLock="1"/>
      </w:r>
      <w:r>
        <w:rPr>
          <w:noProof/>
        </w:rPr>
        <w:instrText xml:space="preserve"> PAGEREF _Toc169687703 \h </w:instrText>
      </w:r>
      <w:r>
        <w:rPr>
          <w:noProof/>
        </w:rPr>
      </w:r>
      <w:r>
        <w:rPr>
          <w:noProof/>
        </w:rPr>
        <w:fldChar w:fldCharType="separate"/>
      </w:r>
      <w:r>
        <w:rPr>
          <w:noProof/>
        </w:rPr>
        <w:t>196</w:t>
      </w:r>
      <w:r>
        <w:rPr>
          <w:noProof/>
        </w:rPr>
        <w:fldChar w:fldCharType="end"/>
      </w:r>
    </w:p>
    <w:p w14:paraId="302090C7" w14:textId="1046CBC2"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_Toc169687704 \h </w:instrText>
      </w:r>
      <w:r>
        <w:rPr>
          <w:noProof/>
        </w:rPr>
      </w:r>
      <w:r>
        <w:rPr>
          <w:noProof/>
        </w:rPr>
        <w:fldChar w:fldCharType="separate"/>
      </w:r>
      <w:r>
        <w:rPr>
          <w:noProof/>
        </w:rPr>
        <w:t>196</w:t>
      </w:r>
      <w:r>
        <w:rPr>
          <w:noProof/>
        </w:rPr>
        <w:fldChar w:fldCharType="end"/>
      </w:r>
    </w:p>
    <w:p w14:paraId="6C5EE799" w14:textId="11F9EE09"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_Toc169687705 \h </w:instrText>
      </w:r>
      <w:r>
        <w:rPr>
          <w:noProof/>
        </w:rPr>
      </w:r>
      <w:r>
        <w:rPr>
          <w:noProof/>
        </w:rPr>
        <w:fldChar w:fldCharType="separate"/>
      </w:r>
      <w:r>
        <w:rPr>
          <w:noProof/>
        </w:rPr>
        <w:t>196</w:t>
      </w:r>
      <w:r>
        <w:rPr>
          <w:noProof/>
        </w:rPr>
        <w:fldChar w:fldCharType="end"/>
      </w:r>
    </w:p>
    <w:p w14:paraId="0FE7D976" w14:textId="09DB5AB2"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fldLock="1"/>
      </w:r>
      <w:r>
        <w:rPr>
          <w:noProof/>
        </w:rPr>
        <w:instrText xml:space="preserve"> PAGEREF _Toc169687706 \h </w:instrText>
      </w:r>
      <w:r>
        <w:rPr>
          <w:noProof/>
        </w:rPr>
      </w:r>
      <w:r>
        <w:rPr>
          <w:noProof/>
        </w:rPr>
        <w:fldChar w:fldCharType="separate"/>
      </w:r>
      <w:r>
        <w:rPr>
          <w:noProof/>
        </w:rPr>
        <w:t>198</w:t>
      </w:r>
      <w:r>
        <w:rPr>
          <w:noProof/>
        </w:rPr>
        <w:fldChar w:fldCharType="end"/>
      </w:r>
    </w:p>
    <w:p w14:paraId="4C8E4787" w14:textId="6834604F"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sidRPr="00762140">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Mobile Terminated Data</w:t>
      </w:r>
      <w:r>
        <w:rPr>
          <w:noProof/>
        </w:rPr>
        <w:tab/>
      </w:r>
      <w:r>
        <w:rPr>
          <w:noProof/>
        </w:rPr>
        <w:fldChar w:fldCharType="begin" w:fldLock="1"/>
      </w:r>
      <w:r>
        <w:rPr>
          <w:noProof/>
        </w:rPr>
        <w:instrText xml:space="preserve"> PAGEREF _Toc169687707 \h </w:instrText>
      </w:r>
      <w:r>
        <w:rPr>
          <w:noProof/>
        </w:rPr>
      </w:r>
      <w:r>
        <w:rPr>
          <w:noProof/>
        </w:rPr>
        <w:fldChar w:fldCharType="separate"/>
      </w:r>
      <w:r>
        <w:rPr>
          <w:noProof/>
        </w:rPr>
        <w:t>199</w:t>
      </w:r>
      <w:r>
        <w:rPr>
          <w:noProof/>
        </w:rPr>
        <w:fldChar w:fldCharType="end"/>
      </w:r>
    </w:p>
    <w:p w14:paraId="095AE0B6" w14:textId="25D89C0C"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sidRPr="00762140">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GTP-C Message</w:t>
      </w:r>
      <w:r>
        <w:rPr>
          <w:noProof/>
        </w:rPr>
        <w:tab/>
      </w:r>
      <w:r>
        <w:rPr>
          <w:noProof/>
        </w:rPr>
        <w:fldChar w:fldCharType="begin" w:fldLock="1"/>
      </w:r>
      <w:r>
        <w:rPr>
          <w:noProof/>
        </w:rPr>
        <w:instrText xml:space="preserve"> PAGEREF _Toc169687708 \h </w:instrText>
      </w:r>
      <w:r>
        <w:rPr>
          <w:noProof/>
        </w:rPr>
      </w:r>
      <w:r>
        <w:rPr>
          <w:noProof/>
        </w:rPr>
        <w:fldChar w:fldCharType="separate"/>
      </w:r>
      <w:r>
        <w:rPr>
          <w:noProof/>
        </w:rPr>
        <w:t>199</w:t>
      </w:r>
      <w:r>
        <w:rPr>
          <w:noProof/>
        </w:rPr>
        <w:fldChar w:fldCharType="end"/>
      </w:r>
    </w:p>
    <w:p w14:paraId="7E6B5159" w14:textId="2C7584EF"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_Toc169687709 \h </w:instrText>
      </w:r>
      <w:r>
        <w:rPr>
          <w:noProof/>
        </w:rPr>
      </w:r>
      <w:r>
        <w:rPr>
          <w:noProof/>
        </w:rPr>
        <w:fldChar w:fldCharType="separate"/>
      </w:r>
      <w:r>
        <w:rPr>
          <w:noProof/>
        </w:rPr>
        <w:t>199</w:t>
      </w:r>
      <w:r>
        <w:rPr>
          <w:noProof/>
        </w:rPr>
        <w:fldChar w:fldCharType="end"/>
      </w:r>
    </w:p>
    <w:p w14:paraId="761CBC1D" w14:textId="697264C9"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_Toc169687710 \h </w:instrText>
      </w:r>
      <w:r>
        <w:rPr>
          <w:noProof/>
        </w:rPr>
      </w:r>
      <w:r>
        <w:rPr>
          <w:noProof/>
        </w:rPr>
        <w:fldChar w:fldCharType="separate"/>
      </w:r>
      <w:r>
        <w:rPr>
          <w:noProof/>
        </w:rPr>
        <w:t>199</w:t>
      </w:r>
      <w:r>
        <w:rPr>
          <w:noProof/>
        </w:rPr>
        <w:fldChar w:fldCharType="end"/>
      </w:r>
    </w:p>
    <w:p w14:paraId="47699D3F" w14:textId="0E0EE8D6"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_Toc169687711 \h </w:instrText>
      </w:r>
      <w:r>
        <w:rPr>
          <w:noProof/>
        </w:rPr>
      </w:r>
      <w:r>
        <w:rPr>
          <w:noProof/>
        </w:rPr>
        <w:fldChar w:fldCharType="separate"/>
      </w:r>
      <w:r>
        <w:rPr>
          <w:noProof/>
        </w:rPr>
        <w:t>199</w:t>
      </w:r>
      <w:r>
        <w:rPr>
          <w:noProof/>
        </w:rPr>
        <w:fldChar w:fldCharType="end"/>
      </w:r>
    </w:p>
    <w:p w14:paraId="39C24557" w14:textId="01BF54FB"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_Toc169687712 \h </w:instrText>
      </w:r>
      <w:r>
        <w:rPr>
          <w:noProof/>
        </w:rPr>
      </w:r>
      <w:r>
        <w:rPr>
          <w:noProof/>
        </w:rPr>
        <w:fldChar w:fldCharType="separate"/>
      </w:r>
      <w:r>
        <w:rPr>
          <w:noProof/>
        </w:rPr>
        <w:t>200</w:t>
      </w:r>
      <w:r>
        <w:rPr>
          <w:noProof/>
        </w:rPr>
        <w:fldChar w:fldCharType="end"/>
      </w:r>
    </w:p>
    <w:p w14:paraId="6CEAF112" w14:textId="3B00AF94"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_Toc169687713 \h </w:instrText>
      </w:r>
      <w:r>
        <w:rPr>
          <w:noProof/>
        </w:rPr>
      </w:r>
      <w:r>
        <w:rPr>
          <w:noProof/>
        </w:rPr>
        <w:fldChar w:fldCharType="separate"/>
      </w:r>
      <w:r>
        <w:rPr>
          <w:noProof/>
        </w:rPr>
        <w:t>203</w:t>
      </w:r>
      <w:r>
        <w:rPr>
          <w:noProof/>
        </w:rPr>
        <w:fldChar w:fldCharType="end"/>
      </w:r>
    </w:p>
    <w:p w14:paraId="0C2F30E9" w14:textId="31644BD5"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sidRPr="00762140">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Security</w:t>
      </w:r>
      <w:r>
        <w:rPr>
          <w:noProof/>
        </w:rPr>
        <w:tab/>
      </w:r>
      <w:r>
        <w:rPr>
          <w:noProof/>
        </w:rPr>
        <w:fldChar w:fldCharType="begin" w:fldLock="1"/>
      </w:r>
      <w:r>
        <w:rPr>
          <w:noProof/>
        </w:rPr>
        <w:instrText xml:space="preserve"> PAGEREF _Toc169687714 \h </w:instrText>
      </w:r>
      <w:r>
        <w:rPr>
          <w:noProof/>
        </w:rPr>
      </w:r>
      <w:r>
        <w:rPr>
          <w:noProof/>
        </w:rPr>
        <w:fldChar w:fldCharType="separate"/>
      </w:r>
      <w:r>
        <w:rPr>
          <w:noProof/>
        </w:rPr>
        <w:t>206</w:t>
      </w:r>
      <w:r>
        <w:rPr>
          <w:noProof/>
        </w:rPr>
        <w:fldChar w:fldCharType="end"/>
      </w:r>
    </w:p>
    <w:p w14:paraId="09740761" w14:textId="3E454520"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_Toc169687715 \h </w:instrText>
      </w:r>
      <w:r>
        <w:rPr>
          <w:noProof/>
        </w:rPr>
      </w:r>
      <w:r>
        <w:rPr>
          <w:noProof/>
        </w:rPr>
        <w:fldChar w:fldCharType="separate"/>
      </w:r>
      <w:r>
        <w:rPr>
          <w:noProof/>
        </w:rPr>
        <w:t>206</w:t>
      </w:r>
      <w:r>
        <w:rPr>
          <w:noProof/>
        </w:rPr>
        <w:fldChar w:fldCharType="end"/>
      </w:r>
    </w:p>
    <w:p w14:paraId="434BD893" w14:textId="0F03DFAC" w:rsidR="00A6151D" w:rsidRDefault="00A6151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_Toc169687716 \h </w:instrText>
      </w:r>
      <w:r>
        <w:rPr>
          <w:noProof/>
        </w:rPr>
      </w:r>
      <w:r>
        <w:rPr>
          <w:noProof/>
        </w:rPr>
        <w:fldChar w:fldCharType="separate"/>
      </w:r>
      <w:r>
        <w:rPr>
          <w:noProof/>
        </w:rPr>
        <w:t>207</w:t>
      </w:r>
      <w:r>
        <w:rPr>
          <w:noProof/>
        </w:rPr>
        <w:fldChar w:fldCharType="end"/>
      </w:r>
    </w:p>
    <w:p w14:paraId="4FC04C0E" w14:textId="425A2D34"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_Toc169687717 \h </w:instrText>
      </w:r>
      <w:r>
        <w:rPr>
          <w:noProof/>
        </w:rPr>
      </w:r>
      <w:r>
        <w:rPr>
          <w:noProof/>
        </w:rPr>
        <w:fldChar w:fldCharType="separate"/>
      </w:r>
      <w:r>
        <w:rPr>
          <w:noProof/>
        </w:rPr>
        <w:t>207</w:t>
      </w:r>
      <w:r>
        <w:rPr>
          <w:noProof/>
        </w:rPr>
        <w:fldChar w:fldCharType="end"/>
      </w:r>
    </w:p>
    <w:p w14:paraId="1F3287F5" w14:textId="46FDA082"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_Toc169687718 \h </w:instrText>
      </w:r>
      <w:r>
        <w:rPr>
          <w:noProof/>
        </w:rPr>
      </w:r>
      <w:r>
        <w:rPr>
          <w:noProof/>
        </w:rPr>
        <w:fldChar w:fldCharType="separate"/>
      </w:r>
      <w:r>
        <w:rPr>
          <w:noProof/>
        </w:rPr>
        <w:t>207</w:t>
      </w:r>
      <w:r>
        <w:rPr>
          <w:noProof/>
        </w:rPr>
        <w:fldChar w:fldCharType="end"/>
      </w:r>
    </w:p>
    <w:p w14:paraId="709697CB" w14:textId="3956AF3E"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_Toc169687719 \h </w:instrText>
      </w:r>
      <w:r>
        <w:rPr>
          <w:noProof/>
        </w:rPr>
      </w:r>
      <w:r>
        <w:rPr>
          <w:noProof/>
        </w:rPr>
        <w:fldChar w:fldCharType="separate"/>
      </w:r>
      <w:r>
        <w:rPr>
          <w:noProof/>
        </w:rPr>
        <w:t>207</w:t>
      </w:r>
      <w:r>
        <w:rPr>
          <w:noProof/>
        </w:rPr>
        <w:fldChar w:fldCharType="end"/>
      </w:r>
    </w:p>
    <w:p w14:paraId="5C4A461F" w14:textId="3ACF9FED"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_Toc169687720 \h </w:instrText>
      </w:r>
      <w:r>
        <w:rPr>
          <w:noProof/>
        </w:rPr>
      </w:r>
      <w:r>
        <w:rPr>
          <w:noProof/>
        </w:rPr>
        <w:fldChar w:fldCharType="separate"/>
      </w:r>
      <w:r>
        <w:rPr>
          <w:noProof/>
        </w:rPr>
        <w:t>207</w:t>
      </w:r>
      <w:r>
        <w:rPr>
          <w:noProof/>
        </w:rPr>
        <w:fldChar w:fldCharType="end"/>
      </w:r>
    </w:p>
    <w:p w14:paraId="28710B60" w14:textId="119DB66C"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_Toc169687721 \h </w:instrText>
      </w:r>
      <w:r>
        <w:rPr>
          <w:noProof/>
        </w:rPr>
      </w:r>
      <w:r>
        <w:rPr>
          <w:noProof/>
        </w:rPr>
        <w:fldChar w:fldCharType="separate"/>
      </w:r>
      <w:r>
        <w:rPr>
          <w:noProof/>
        </w:rPr>
        <w:t>207</w:t>
      </w:r>
      <w:r>
        <w:rPr>
          <w:noProof/>
        </w:rPr>
        <w:fldChar w:fldCharType="end"/>
      </w:r>
    </w:p>
    <w:p w14:paraId="13CE1BDF" w14:textId="7FBEB645"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_Toc169687722 \h </w:instrText>
      </w:r>
      <w:r>
        <w:rPr>
          <w:noProof/>
        </w:rPr>
      </w:r>
      <w:r>
        <w:rPr>
          <w:noProof/>
        </w:rPr>
        <w:fldChar w:fldCharType="separate"/>
      </w:r>
      <w:r>
        <w:rPr>
          <w:noProof/>
        </w:rPr>
        <w:t>207</w:t>
      </w:r>
      <w:r>
        <w:rPr>
          <w:noProof/>
        </w:rPr>
        <w:fldChar w:fldCharType="end"/>
      </w:r>
    </w:p>
    <w:p w14:paraId="6510041D" w14:textId="725AA280"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_Toc169687723 \h </w:instrText>
      </w:r>
      <w:r>
        <w:rPr>
          <w:noProof/>
        </w:rPr>
      </w:r>
      <w:r>
        <w:rPr>
          <w:noProof/>
        </w:rPr>
        <w:fldChar w:fldCharType="separate"/>
      </w:r>
      <w:r>
        <w:rPr>
          <w:noProof/>
        </w:rPr>
        <w:t>208</w:t>
      </w:r>
      <w:r>
        <w:rPr>
          <w:noProof/>
        </w:rPr>
        <w:fldChar w:fldCharType="end"/>
      </w:r>
    </w:p>
    <w:p w14:paraId="327ABF07" w14:textId="51766049"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_Toc169687724 \h </w:instrText>
      </w:r>
      <w:r>
        <w:rPr>
          <w:noProof/>
        </w:rPr>
      </w:r>
      <w:r>
        <w:rPr>
          <w:noProof/>
        </w:rPr>
        <w:fldChar w:fldCharType="separate"/>
      </w:r>
      <w:r>
        <w:rPr>
          <w:noProof/>
        </w:rPr>
        <w:t>208</w:t>
      </w:r>
      <w:r>
        <w:rPr>
          <w:noProof/>
        </w:rPr>
        <w:fldChar w:fldCharType="end"/>
      </w:r>
    </w:p>
    <w:p w14:paraId="29FF3800" w14:textId="49F8112D"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_Toc169687725 \h </w:instrText>
      </w:r>
      <w:r>
        <w:rPr>
          <w:noProof/>
        </w:rPr>
      </w:r>
      <w:r>
        <w:rPr>
          <w:noProof/>
        </w:rPr>
        <w:fldChar w:fldCharType="separate"/>
      </w:r>
      <w:r>
        <w:rPr>
          <w:noProof/>
        </w:rPr>
        <w:t>208</w:t>
      </w:r>
      <w:r>
        <w:rPr>
          <w:noProof/>
        </w:rPr>
        <w:fldChar w:fldCharType="end"/>
      </w:r>
    </w:p>
    <w:p w14:paraId="3F142447" w14:textId="23DE82BA"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_Toc169687726 \h </w:instrText>
      </w:r>
      <w:r>
        <w:rPr>
          <w:noProof/>
        </w:rPr>
      </w:r>
      <w:r>
        <w:rPr>
          <w:noProof/>
        </w:rPr>
        <w:fldChar w:fldCharType="separate"/>
      </w:r>
      <w:r>
        <w:rPr>
          <w:noProof/>
        </w:rPr>
        <w:t>208</w:t>
      </w:r>
      <w:r>
        <w:rPr>
          <w:noProof/>
        </w:rPr>
        <w:fldChar w:fldCharType="end"/>
      </w:r>
    </w:p>
    <w:p w14:paraId="02C08E30" w14:textId="1C710209"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_Toc169687727 \h </w:instrText>
      </w:r>
      <w:r>
        <w:rPr>
          <w:noProof/>
        </w:rPr>
      </w:r>
      <w:r>
        <w:rPr>
          <w:noProof/>
        </w:rPr>
        <w:fldChar w:fldCharType="separate"/>
      </w:r>
      <w:r>
        <w:rPr>
          <w:noProof/>
        </w:rPr>
        <w:t>208</w:t>
      </w:r>
      <w:r>
        <w:rPr>
          <w:noProof/>
        </w:rPr>
        <w:fldChar w:fldCharType="end"/>
      </w:r>
    </w:p>
    <w:p w14:paraId="301B8B79" w14:textId="4190847A"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_Toc169687728 \h </w:instrText>
      </w:r>
      <w:r>
        <w:rPr>
          <w:noProof/>
        </w:rPr>
      </w:r>
      <w:r>
        <w:rPr>
          <w:noProof/>
        </w:rPr>
        <w:fldChar w:fldCharType="separate"/>
      </w:r>
      <w:r>
        <w:rPr>
          <w:noProof/>
        </w:rPr>
        <w:t>208</w:t>
      </w:r>
      <w:r>
        <w:rPr>
          <w:noProof/>
        </w:rPr>
        <w:fldChar w:fldCharType="end"/>
      </w:r>
    </w:p>
    <w:p w14:paraId="2BC2781A" w14:textId="56034E2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_Toc169687729 \h </w:instrText>
      </w:r>
      <w:r>
        <w:rPr>
          <w:noProof/>
        </w:rPr>
      </w:r>
      <w:r>
        <w:rPr>
          <w:noProof/>
        </w:rPr>
        <w:fldChar w:fldCharType="separate"/>
      </w:r>
      <w:r>
        <w:rPr>
          <w:noProof/>
        </w:rPr>
        <w:t>209</w:t>
      </w:r>
      <w:r>
        <w:rPr>
          <w:noProof/>
        </w:rPr>
        <w:fldChar w:fldCharType="end"/>
      </w:r>
    </w:p>
    <w:p w14:paraId="5E865170" w14:textId="310A11C4"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_Toc169687730 \h </w:instrText>
      </w:r>
      <w:r>
        <w:rPr>
          <w:noProof/>
        </w:rPr>
      </w:r>
      <w:r>
        <w:rPr>
          <w:noProof/>
        </w:rPr>
        <w:fldChar w:fldCharType="separate"/>
      </w:r>
      <w:r>
        <w:rPr>
          <w:noProof/>
        </w:rPr>
        <w:t>209</w:t>
      </w:r>
      <w:r>
        <w:rPr>
          <w:noProof/>
        </w:rPr>
        <w:fldChar w:fldCharType="end"/>
      </w:r>
    </w:p>
    <w:p w14:paraId="61EF2747" w14:textId="7631242B"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_Toc169687731 \h </w:instrText>
      </w:r>
      <w:r>
        <w:rPr>
          <w:noProof/>
        </w:rPr>
      </w:r>
      <w:r>
        <w:rPr>
          <w:noProof/>
        </w:rPr>
        <w:fldChar w:fldCharType="separate"/>
      </w:r>
      <w:r>
        <w:rPr>
          <w:noProof/>
        </w:rPr>
        <w:t>209</w:t>
      </w:r>
      <w:r>
        <w:rPr>
          <w:noProof/>
        </w:rPr>
        <w:fldChar w:fldCharType="end"/>
      </w:r>
    </w:p>
    <w:p w14:paraId="2EC2B6B8" w14:textId="558F41BA"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_Toc169687732 \h </w:instrText>
      </w:r>
      <w:r>
        <w:rPr>
          <w:noProof/>
        </w:rPr>
      </w:r>
      <w:r>
        <w:rPr>
          <w:noProof/>
        </w:rPr>
        <w:fldChar w:fldCharType="separate"/>
      </w:r>
      <w:r>
        <w:rPr>
          <w:noProof/>
        </w:rPr>
        <w:t>210</w:t>
      </w:r>
      <w:r>
        <w:rPr>
          <w:noProof/>
        </w:rPr>
        <w:fldChar w:fldCharType="end"/>
      </w:r>
    </w:p>
    <w:p w14:paraId="7EE88835" w14:textId="2760F5DD"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_Toc169687733 \h </w:instrText>
      </w:r>
      <w:r>
        <w:rPr>
          <w:noProof/>
        </w:rPr>
      </w:r>
      <w:r>
        <w:rPr>
          <w:noProof/>
        </w:rPr>
        <w:fldChar w:fldCharType="separate"/>
      </w:r>
      <w:r>
        <w:rPr>
          <w:noProof/>
        </w:rPr>
        <w:t>211</w:t>
      </w:r>
      <w:r>
        <w:rPr>
          <w:noProof/>
        </w:rPr>
        <w:fldChar w:fldCharType="end"/>
      </w:r>
    </w:p>
    <w:p w14:paraId="39BE5184" w14:textId="2F772D7D"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_Toc169687734 \h </w:instrText>
      </w:r>
      <w:r>
        <w:rPr>
          <w:noProof/>
        </w:rPr>
      </w:r>
      <w:r>
        <w:rPr>
          <w:noProof/>
        </w:rPr>
        <w:fldChar w:fldCharType="separate"/>
      </w:r>
      <w:r>
        <w:rPr>
          <w:noProof/>
        </w:rPr>
        <w:t>211</w:t>
      </w:r>
      <w:r>
        <w:rPr>
          <w:noProof/>
        </w:rPr>
        <w:fldChar w:fldCharType="end"/>
      </w:r>
    </w:p>
    <w:p w14:paraId="5549FCF5" w14:textId="6ACE188F"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_Toc169687735 \h </w:instrText>
      </w:r>
      <w:r>
        <w:rPr>
          <w:noProof/>
        </w:rPr>
      </w:r>
      <w:r>
        <w:rPr>
          <w:noProof/>
        </w:rPr>
        <w:fldChar w:fldCharType="separate"/>
      </w:r>
      <w:r>
        <w:rPr>
          <w:noProof/>
        </w:rPr>
        <w:t>211</w:t>
      </w:r>
      <w:r>
        <w:rPr>
          <w:noProof/>
        </w:rPr>
        <w:fldChar w:fldCharType="end"/>
      </w:r>
    </w:p>
    <w:p w14:paraId="127A3233" w14:textId="62122C70"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_Toc169687736 \h </w:instrText>
      </w:r>
      <w:r>
        <w:rPr>
          <w:noProof/>
        </w:rPr>
      </w:r>
      <w:r>
        <w:rPr>
          <w:noProof/>
        </w:rPr>
        <w:fldChar w:fldCharType="separate"/>
      </w:r>
      <w:r>
        <w:rPr>
          <w:noProof/>
        </w:rPr>
        <w:t>211</w:t>
      </w:r>
      <w:r>
        <w:rPr>
          <w:noProof/>
        </w:rPr>
        <w:fldChar w:fldCharType="end"/>
      </w:r>
    </w:p>
    <w:p w14:paraId="74E49748" w14:textId="5C767CB9"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_Toc169687737 \h </w:instrText>
      </w:r>
      <w:r>
        <w:rPr>
          <w:noProof/>
        </w:rPr>
      </w:r>
      <w:r>
        <w:rPr>
          <w:noProof/>
        </w:rPr>
        <w:fldChar w:fldCharType="separate"/>
      </w:r>
      <w:r>
        <w:rPr>
          <w:noProof/>
        </w:rPr>
        <w:t>211</w:t>
      </w:r>
      <w:r>
        <w:rPr>
          <w:noProof/>
        </w:rPr>
        <w:fldChar w:fldCharType="end"/>
      </w:r>
    </w:p>
    <w:p w14:paraId="008C8D50" w14:textId="3236FB58"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_Toc169687738 \h </w:instrText>
      </w:r>
      <w:r>
        <w:rPr>
          <w:noProof/>
        </w:rPr>
      </w:r>
      <w:r>
        <w:rPr>
          <w:noProof/>
        </w:rPr>
        <w:fldChar w:fldCharType="separate"/>
      </w:r>
      <w:r>
        <w:rPr>
          <w:noProof/>
        </w:rPr>
        <w:t>212</w:t>
      </w:r>
      <w:r>
        <w:rPr>
          <w:noProof/>
        </w:rPr>
        <w:fldChar w:fldCharType="end"/>
      </w:r>
    </w:p>
    <w:p w14:paraId="2B15D5C2" w14:textId="0D9B5795"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_Toc169687739 \h </w:instrText>
      </w:r>
      <w:r>
        <w:rPr>
          <w:noProof/>
        </w:rPr>
      </w:r>
      <w:r>
        <w:rPr>
          <w:noProof/>
        </w:rPr>
        <w:fldChar w:fldCharType="separate"/>
      </w:r>
      <w:r>
        <w:rPr>
          <w:noProof/>
        </w:rPr>
        <w:t>214</w:t>
      </w:r>
      <w:r>
        <w:rPr>
          <w:noProof/>
        </w:rPr>
        <w:fldChar w:fldCharType="end"/>
      </w:r>
    </w:p>
    <w:p w14:paraId="7FB646F2" w14:textId="5E4BB0E2"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_Toc169687740 \h </w:instrText>
      </w:r>
      <w:r>
        <w:rPr>
          <w:noProof/>
        </w:rPr>
      </w:r>
      <w:r>
        <w:rPr>
          <w:noProof/>
        </w:rPr>
        <w:fldChar w:fldCharType="separate"/>
      </w:r>
      <w:r>
        <w:rPr>
          <w:noProof/>
        </w:rPr>
        <w:t>214</w:t>
      </w:r>
      <w:r>
        <w:rPr>
          <w:noProof/>
        </w:rPr>
        <w:fldChar w:fldCharType="end"/>
      </w:r>
    </w:p>
    <w:p w14:paraId="0ECCA498" w14:textId="04109985"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_Toc169687741 \h </w:instrText>
      </w:r>
      <w:r>
        <w:rPr>
          <w:noProof/>
        </w:rPr>
      </w:r>
      <w:r>
        <w:rPr>
          <w:noProof/>
        </w:rPr>
        <w:fldChar w:fldCharType="separate"/>
      </w:r>
      <w:r>
        <w:rPr>
          <w:noProof/>
        </w:rPr>
        <w:t>214</w:t>
      </w:r>
      <w:r>
        <w:rPr>
          <w:noProof/>
        </w:rPr>
        <w:fldChar w:fldCharType="end"/>
      </w:r>
    </w:p>
    <w:p w14:paraId="5BD32206" w14:textId="78ED4D3C"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_Toc169687742 \h </w:instrText>
      </w:r>
      <w:r>
        <w:rPr>
          <w:noProof/>
        </w:rPr>
      </w:r>
      <w:r>
        <w:rPr>
          <w:noProof/>
        </w:rPr>
        <w:fldChar w:fldCharType="separate"/>
      </w:r>
      <w:r>
        <w:rPr>
          <w:noProof/>
        </w:rPr>
        <w:t>214</w:t>
      </w:r>
      <w:r>
        <w:rPr>
          <w:noProof/>
        </w:rPr>
        <w:fldChar w:fldCharType="end"/>
      </w:r>
    </w:p>
    <w:p w14:paraId="4DCD32F8" w14:textId="7B041A9C"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fldLock="1"/>
      </w:r>
      <w:r>
        <w:rPr>
          <w:noProof/>
        </w:rPr>
        <w:instrText xml:space="preserve"> PAGEREF _Toc169687743 \h </w:instrText>
      </w:r>
      <w:r>
        <w:rPr>
          <w:noProof/>
        </w:rPr>
      </w:r>
      <w:r>
        <w:rPr>
          <w:noProof/>
        </w:rPr>
        <w:fldChar w:fldCharType="separate"/>
      </w:r>
      <w:r>
        <w:rPr>
          <w:noProof/>
        </w:rPr>
        <w:t>214</w:t>
      </w:r>
      <w:r>
        <w:rPr>
          <w:noProof/>
        </w:rPr>
        <w:fldChar w:fldCharType="end"/>
      </w:r>
    </w:p>
    <w:p w14:paraId="5429386C" w14:textId="6A4CCBF7"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_Toc169687744 \h </w:instrText>
      </w:r>
      <w:r>
        <w:rPr>
          <w:noProof/>
        </w:rPr>
      </w:r>
      <w:r>
        <w:rPr>
          <w:noProof/>
        </w:rPr>
        <w:fldChar w:fldCharType="separate"/>
      </w:r>
      <w:r>
        <w:rPr>
          <w:noProof/>
        </w:rPr>
        <w:t>214</w:t>
      </w:r>
      <w:r>
        <w:rPr>
          <w:noProof/>
        </w:rPr>
        <w:fldChar w:fldCharType="end"/>
      </w:r>
    </w:p>
    <w:p w14:paraId="4C666964" w14:textId="341C8B3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_Toc169687745 \h </w:instrText>
      </w:r>
      <w:r>
        <w:rPr>
          <w:noProof/>
        </w:rPr>
      </w:r>
      <w:r>
        <w:rPr>
          <w:noProof/>
        </w:rPr>
        <w:fldChar w:fldCharType="separate"/>
      </w:r>
      <w:r>
        <w:rPr>
          <w:noProof/>
        </w:rPr>
        <w:t>214</w:t>
      </w:r>
      <w:r>
        <w:rPr>
          <w:noProof/>
        </w:rPr>
        <w:fldChar w:fldCharType="end"/>
      </w:r>
    </w:p>
    <w:p w14:paraId="0FE5F939" w14:textId="29A95922"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_Toc169687746 \h </w:instrText>
      </w:r>
      <w:r>
        <w:rPr>
          <w:noProof/>
        </w:rPr>
      </w:r>
      <w:r>
        <w:rPr>
          <w:noProof/>
        </w:rPr>
        <w:fldChar w:fldCharType="separate"/>
      </w:r>
      <w:r>
        <w:rPr>
          <w:noProof/>
        </w:rPr>
        <w:t>214</w:t>
      </w:r>
      <w:r>
        <w:rPr>
          <w:noProof/>
        </w:rPr>
        <w:fldChar w:fldCharType="end"/>
      </w:r>
    </w:p>
    <w:p w14:paraId="0496B5A9" w14:textId="11105740"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_Toc169687747 \h </w:instrText>
      </w:r>
      <w:r>
        <w:rPr>
          <w:noProof/>
        </w:rPr>
      </w:r>
      <w:r>
        <w:rPr>
          <w:noProof/>
        </w:rPr>
        <w:fldChar w:fldCharType="separate"/>
      </w:r>
      <w:r>
        <w:rPr>
          <w:noProof/>
        </w:rPr>
        <w:t>215</w:t>
      </w:r>
      <w:r>
        <w:rPr>
          <w:noProof/>
        </w:rPr>
        <w:fldChar w:fldCharType="end"/>
      </w:r>
    </w:p>
    <w:p w14:paraId="24C3BF7B" w14:textId="17494866"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_Toc169687748 \h </w:instrText>
      </w:r>
      <w:r>
        <w:rPr>
          <w:noProof/>
        </w:rPr>
      </w:r>
      <w:r>
        <w:rPr>
          <w:noProof/>
        </w:rPr>
        <w:fldChar w:fldCharType="separate"/>
      </w:r>
      <w:r>
        <w:rPr>
          <w:noProof/>
        </w:rPr>
        <w:t>215</w:t>
      </w:r>
      <w:r>
        <w:rPr>
          <w:noProof/>
        </w:rPr>
        <w:fldChar w:fldCharType="end"/>
      </w:r>
    </w:p>
    <w:p w14:paraId="0495962C" w14:textId="6033832F"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sidRPr="00762140">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Structured data types</w:t>
      </w:r>
      <w:r>
        <w:rPr>
          <w:noProof/>
        </w:rPr>
        <w:tab/>
      </w:r>
      <w:r>
        <w:rPr>
          <w:noProof/>
        </w:rPr>
        <w:fldChar w:fldCharType="begin" w:fldLock="1"/>
      </w:r>
      <w:r>
        <w:rPr>
          <w:noProof/>
        </w:rPr>
        <w:instrText xml:space="preserve"> PAGEREF _Toc169687749 \h </w:instrText>
      </w:r>
      <w:r>
        <w:rPr>
          <w:noProof/>
        </w:rPr>
      </w:r>
      <w:r>
        <w:rPr>
          <w:noProof/>
        </w:rPr>
        <w:fldChar w:fldCharType="separate"/>
      </w:r>
      <w:r>
        <w:rPr>
          <w:noProof/>
        </w:rPr>
        <w:t>217</w:t>
      </w:r>
      <w:r>
        <w:rPr>
          <w:noProof/>
        </w:rPr>
        <w:fldChar w:fldCharType="end"/>
      </w:r>
    </w:p>
    <w:p w14:paraId="79AECA35" w14:textId="6C210118"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_Toc169687750 \h </w:instrText>
      </w:r>
      <w:r>
        <w:rPr>
          <w:noProof/>
        </w:rPr>
      </w:r>
      <w:r>
        <w:rPr>
          <w:noProof/>
        </w:rPr>
        <w:fldChar w:fldCharType="separate"/>
      </w:r>
      <w:r>
        <w:rPr>
          <w:noProof/>
        </w:rPr>
        <w:t>217</w:t>
      </w:r>
      <w:r>
        <w:rPr>
          <w:noProof/>
        </w:rPr>
        <w:fldChar w:fldCharType="end"/>
      </w:r>
    </w:p>
    <w:p w14:paraId="4190443F" w14:textId="41DC4F68"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_Toc169687751 \h </w:instrText>
      </w:r>
      <w:r>
        <w:rPr>
          <w:noProof/>
        </w:rPr>
      </w:r>
      <w:r>
        <w:rPr>
          <w:noProof/>
        </w:rPr>
        <w:fldChar w:fldCharType="separate"/>
      </w:r>
      <w:r>
        <w:rPr>
          <w:noProof/>
        </w:rPr>
        <w:t>218</w:t>
      </w:r>
      <w:r>
        <w:rPr>
          <w:noProof/>
        </w:rPr>
        <w:fldChar w:fldCharType="end"/>
      </w:r>
    </w:p>
    <w:p w14:paraId="5696FB6E" w14:textId="2DDB6B8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fldLock="1"/>
      </w:r>
      <w:r>
        <w:rPr>
          <w:noProof/>
        </w:rPr>
        <w:instrText xml:space="preserve"> PAGEREF _Toc169687752 \h </w:instrText>
      </w:r>
      <w:r>
        <w:rPr>
          <w:noProof/>
        </w:rPr>
      </w:r>
      <w:r>
        <w:rPr>
          <w:noProof/>
        </w:rPr>
        <w:fldChar w:fldCharType="separate"/>
      </w:r>
      <w:r>
        <w:rPr>
          <w:noProof/>
        </w:rPr>
        <w:t>221</w:t>
      </w:r>
      <w:r>
        <w:rPr>
          <w:noProof/>
        </w:rPr>
        <w:fldChar w:fldCharType="end"/>
      </w:r>
    </w:p>
    <w:p w14:paraId="79387CEE" w14:textId="702FF080"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_Toc169687753 \h </w:instrText>
      </w:r>
      <w:r>
        <w:rPr>
          <w:noProof/>
        </w:rPr>
      </w:r>
      <w:r>
        <w:rPr>
          <w:noProof/>
        </w:rPr>
        <w:fldChar w:fldCharType="separate"/>
      </w:r>
      <w:r>
        <w:rPr>
          <w:noProof/>
        </w:rPr>
        <w:t>226</w:t>
      </w:r>
      <w:r>
        <w:rPr>
          <w:noProof/>
        </w:rPr>
        <w:fldChar w:fldCharType="end"/>
      </w:r>
    </w:p>
    <w:p w14:paraId="071DABBA" w14:textId="4560B889"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fldLock="1"/>
      </w:r>
      <w:r>
        <w:rPr>
          <w:noProof/>
        </w:rPr>
        <w:instrText xml:space="preserve"> PAGEREF _Toc169687754 \h </w:instrText>
      </w:r>
      <w:r>
        <w:rPr>
          <w:noProof/>
        </w:rPr>
      </w:r>
      <w:r>
        <w:rPr>
          <w:noProof/>
        </w:rPr>
        <w:fldChar w:fldCharType="separate"/>
      </w:r>
      <w:r>
        <w:rPr>
          <w:noProof/>
        </w:rPr>
        <w:t>227</w:t>
      </w:r>
      <w:r>
        <w:rPr>
          <w:noProof/>
        </w:rPr>
        <w:fldChar w:fldCharType="end"/>
      </w:r>
    </w:p>
    <w:p w14:paraId="1851BC64" w14:textId="6F107C78"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fldLock="1"/>
      </w:r>
      <w:r>
        <w:rPr>
          <w:noProof/>
        </w:rPr>
        <w:instrText xml:space="preserve"> PAGEREF _Toc169687755 \h </w:instrText>
      </w:r>
      <w:r>
        <w:rPr>
          <w:noProof/>
        </w:rPr>
      </w:r>
      <w:r>
        <w:rPr>
          <w:noProof/>
        </w:rPr>
        <w:fldChar w:fldCharType="separate"/>
      </w:r>
      <w:r>
        <w:rPr>
          <w:noProof/>
        </w:rPr>
        <w:t>232</w:t>
      </w:r>
      <w:r>
        <w:rPr>
          <w:noProof/>
        </w:rPr>
        <w:fldChar w:fldCharType="end"/>
      </w:r>
    </w:p>
    <w:p w14:paraId="12B4F630" w14:textId="51A9EB6A"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fldLock="1"/>
      </w:r>
      <w:r>
        <w:rPr>
          <w:noProof/>
        </w:rPr>
        <w:instrText xml:space="preserve"> PAGEREF _Toc169687756 \h </w:instrText>
      </w:r>
      <w:r>
        <w:rPr>
          <w:noProof/>
        </w:rPr>
      </w:r>
      <w:r>
        <w:rPr>
          <w:noProof/>
        </w:rPr>
        <w:fldChar w:fldCharType="separate"/>
      </w:r>
      <w:r>
        <w:rPr>
          <w:noProof/>
        </w:rPr>
        <w:t>234</w:t>
      </w:r>
      <w:r>
        <w:rPr>
          <w:noProof/>
        </w:rPr>
        <w:fldChar w:fldCharType="end"/>
      </w:r>
    </w:p>
    <w:p w14:paraId="43554935" w14:textId="2A5E4B29"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fldLock="1"/>
      </w:r>
      <w:r>
        <w:rPr>
          <w:noProof/>
        </w:rPr>
        <w:instrText xml:space="preserve"> PAGEREF _Toc169687757 \h </w:instrText>
      </w:r>
      <w:r>
        <w:rPr>
          <w:noProof/>
        </w:rPr>
      </w:r>
      <w:r>
        <w:rPr>
          <w:noProof/>
        </w:rPr>
        <w:fldChar w:fldCharType="separate"/>
      </w:r>
      <w:r>
        <w:rPr>
          <w:noProof/>
        </w:rPr>
        <w:t>234</w:t>
      </w:r>
      <w:r>
        <w:rPr>
          <w:noProof/>
        </w:rPr>
        <w:fldChar w:fldCharType="end"/>
      </w:r>
    </w:p>
    <w:p w14:paraId="39E651D1" w14:textId="0E6BE569"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fldLock="1"/>
      </w:r>
      <w:r>
        <w:rPr>
          <w:noProof/>
        </w:rPr>
        <w:instrText xml:space="preserve"> PAGEREF _Toc169687758 \h </w:instrText>
      </w:r>
      <w:r>
        <w:rPr>
          <w:noProof/>
        </w:rPr>
      </w:r>
      <w:r>
        <w:rPr>
          <w:noProof/>
        </w:rPr>
        <w:fldChar w:fldCharType="separate"/>
      </w:r>
      <w:r>
        <w:rPr>
          <w:noProof/>
        </w:rPr>
        <w:t>234</w:t>
      </w:r>
      <w:r>
        <w:rPr>
          <w:noProof/>
        </w:rPr>
        <w:fldChar w:fldCharType="end"/>
      </w:r>
    </w:p>
    <w:p w14:paraId="53DD976A" w14:textId="463022CC"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_Toc169687759 \h </w:instrText>
      </w:r>
      <w:r>
        <w:rPr>
          <w:noProof/>
        </w:rPr>
      </w:r>
      <w:r>
        <w:rPr>
          <w:noProof/>
        </w:rPr>
        <w:fldChar w:fldCharType="separate"/>
      </w:r>
      <w:r>
        <w:rPr>
          <w:noProof/>
        </w:rPr>
        <w:t>234</w:t>
      </w:r>
      <w:r>
        <w:rPr>
          <w:noProof/>
        </w:rPr>
        <w:fldChar w:fldCharType="end"/>
      </w:r>
    </w:p>
    <w:p w14:paraId="7706AB33" w14:textId="74DDE901"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_Toc169687760 \h </w:instrText>
      </w:r>
      <w:r>
        <w:rPr>
          <w:noProof/>
        </w:rPr>
      </w:r>
      <w:r>
        <w:rPr>
          <w:noProof/>
        </w:rPr>
        <w:fldChar w:fldCharType="separate"/>
      </w:r>
      <w:r>
        <w:rPr>
          <w:noProof/>
        </w:rPr>
        <w:t>235</w:t>
      </w:r>
      <w:r>
        <w:rPr>
          <w:noProof/>
        </w:rPr>
        <w:fldChar w:fldCharType="end"/>
      </w:r>
    </w:p>
    <w:p w14:paraId="55E2C0BB" w14:textId="07E0122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_Toc169687761 \h </w:instrText>
      </w:r>
      <w:r>
        <w:rPr>
          <w:noProof/>
        </w:rPr>
      </w:r>
      <w:r>
        <w:rPr>
          <w:noProof/>
        </w:rPr>
        <w:fldChar w:fldCharType="separate"/>
      </w:r>
      <w:r>
        <w:rPr>
          <w:noProof/>
        </w:rPr>
        <w:t>235</w:t>
      </w:r>
      <w:r>
        <w:rPr>
          <w:noProof/>
        </w:rPr>
        <w:fldChar w:fldCharType="end"/>
      </w:r>
    </w:p>
    <w:p w14:paraId="7708B3DA" w14:textId="532B4C32"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_Toc169687762 \h </w:instrText>
      </w:r>
      <w:r>
        <w:rPr>
          <w:noProof/>
        </w:rPr>
      </w:r>
      <w:r>
        <w:rPr>
          <w:noProof/>
        </w:rPr>
        <w:fldChar w:fldCharType="separate"/>
      </w:r>
      <w:r>
        <w:rPr>
          <w:noProof/>
        </w:rPr>
        <w:t>235</w:t>
      </w:r>
      <w:r>
        <w:rPr>
          <w:noProof/>
        </w:rPr>
        <w:fldChar w:fldCharType="end"/>
      </w:r>
    </w:p>
    <w:p w14:paraId="23E89DF2" w14:textId="3345C88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_Toc169687763 \h </w:instrText>
      </w:r>
      <w:r>
        <w:rPr>
          <w:noProof/>
        </w:rPr>
      </w:r>
      <w:r>
        <w:rPr>
          <w:noProof/>
        </w:rPr>
        <w:fldChar w:fldCharType="separate"/>
      </w:r>
      <w:r>
        <w:rPr>
          <w:noProof/>
        </w:rPr>
        <w:t>236</w:t>
      </w:r>
      <w:r>
        <w:rPr>
          <w:noProof/>
        </w:rPr>
        <w:fldChar w:fldCharType="end"/>
      </w:r>
    </w:p>
    <w:p w14:paraId="2E00082F" w14:textId="1ED1988C"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_Toc169687764 \h </w:instrText>
      </w:r>
      <w:r>
        <w:rPr>
          <w:noProof/>
        </w:rPr>
      </w:r>
      <w:r>
        <w:rPr>
          <w:noProof/>
        </w:rPr>
        <w:fldChar w:fldCharType="separate"/>
      </w:r>
      <w:r>
        <w:rPr>
          <w:noProof/>
        </w:rPr>
        <w:t>239</w:t>
      </w:r>
      <w:r>
        <w:rPr>
          <w:noProof/>
        </w:rPr>
        <w:fldChar w:fldCharType="end"/>
      </w:r>
    </w:p>
    <w:p w14:paraId="5246C08D" w14:textId="7CFBB49C"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_Toc169687765 \h </w:instrText>
      </w:r>
      <w:r>
        <w:rPr>
          <w:noProof/>
        </w:rPr>
      </w:r>
      <w:r>
        <w:rPr>
          <w:noProof/>
        </w:rPr>
        <w:fldChar w:fldCharType="separate"/>
      </w:r>
      <w:r>
        <w:rPr>
          <w:noProof/>
        </w:rPr>
        <w:t>239</w:t>
      </w:r>
      <w:r>
        <w:rPr>
          <w:noProof/>
        </w:rPr>
        <w:fldChar w:fldCharType="end"/>
      </w:r>
    </w:p>
    <w:p w14:paraId="7F55B404" w14:textId="356EFC95"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_Toc169687766 \h </w:instrText>
      </w:r>
      <w:r>
        <w:rPr>
          <w:noProof/>
        </w:rPr>
      </w:r>
      <w:r>
        <w:rPr>
          <w:noProof/>
        </w:rPr>
        <w:fldChar w:fldCharType="separate"/>
      </w:r>
      <w:r>
        <w:rPr>
          <w:noProof/>
        </w:rPr>
        <w:t>240</w:t>
      </w:r>
      <w:r>
        <w:rPr>
          <w:noProof/>
        </w:rPr>
        <w:fldChar w:fldCharType="end"/>
      </w:r>
    </w:p>
    <w:p w14:paraId="15E7F2A5" w14:textId="6491678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_Toc169687767 \h </w:instrText>
      </w:r>
      <w:r>
        <w:rPr>
          <w:noProof/>
        </w:rPr>
      </w:r>
      <w:r>
        <w:rPr>
          <w:noProof/>
        </w:rPr>
        <w:fldChar w:fldCharType="separate"/>
      </w:r>
      <w:r>
        <w:rPr>
          <w:noProof/>
        </w:rPr>
        <w:t>240</w:t>
      </w:r>
      <w:r>
        <w:rPr>
          <w:noProof/>
        </w:rPr>
        <w:fldChar w:fldCharType="end"/>
      </w:r>
    </w:p>
    <w:p w14:paraId="7E545AB6" w14:textId="21FCD42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fldLock="1"/>
      </w:r>
      <w:r>
        <w:rPr>
          <w:noProof/>
        </w:rPr>
        <w:instrText xml:space="preserve"> PAGEREF _Toc169687768 \h </w:instrText>
      </w:r>
      <w:r>
        <w:rPr>
          <w:noProof/>
        </w:rPr>
      </w:r>
      <w:r>
        <w:rPr>
          <w:noProof/>
        </w:rPr>
        <w:fldChar w:fldCharType="separate"/>
      </w:r>
      <w:r>
        <w:rPr>
          <w:noProof/>
        </w:rPr>
        <w:t>240</w:t>
      </w:r>
      <w:r>
        <w:rPr>
          <w:noProof/>
        </w:rPr>
        <w:fldChar w:fldCharType="end"/>
      </w:r>
    </w:p>
    <w:p w14:paraId="0528EFDB" w14:textId="76A1E0D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fldLock="1"/>
      </w:r>
      <w:r>
        <w:rPr>
          <w:noProof/>
        </w:rPr>
        <w:instrText xml:space="preserve"> PAGEREF _Toc169687769 \h </w:instrText>
      </w:r>
      <w:r>
        <w:rPr>
          <w:noProof/>
        </w:rPr>
      </w:r>
      <w:r>
        <w:rPr>
          <w:noProof/>
        </w:rPr>
        <w:fldChar w:fldCharType="separate"/>
      </w:r>
      <w:r>
        <w:rPr>
          <w:noProof/>
        </w:rPr>
        <w:t>241</w:t>
      </w:r>
      <w:r>
        <w:rPr>
          <w:noProof/>
        </w:rPr>
        <w:fldChar w:fldCharType="end"/>
      </w:r>
    </w:p>
    <w:p w14:paraId="0E86623A" w14:textId="2C0943F2"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fldLock="1"/>
      </w:r>
      <w:r>
        <w:rPr>
          <w:noProof/>
        </w:rPr>
        <w:instrText xml:space="preserve"> PAGEREF _Toc169687770 \h </w:instrText>
      </w:r>
      <w:r>
        <w:rPr>
          <w:noProof/>
        </w:rPr>
      </w:r>
      <w:r>
        <w:rPr>
          <w:noProof/>
        </w:rPr>
        <w:fldChar w:fldCharType="separate"/>
      </w:r>
      <w:r>
        <w:rPr>
          <w:noProof/>
        </w:rPr>
        <w:t>241</w:t>
      </w:r>
      <w:r>
        <w:rPr>
          <w:noProof/>
        </w:rPr>
        <w:fldChar w:fldCharType="end"/>
      </w:r>
    </w:p>
    <w:p w14:paraId="5473115A" w14:textId="30B6973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_Toc169687771 \h </w:instrText>
      </w:r>
      <w:r>
        <w:rPr>
          <w:noProof/>
        </w:rPr>
      </w:r>
      <w:r>
        <w:rPr>
          <w:noProof/>
        </w:rPr>
        <w:fldChar w:fldCharType="separate"/>
      </w:r>
      <w:r>
        <w:rPr>
          <w:noProof/>
        </w:rPr>
        <w:t>241</w:t>
      </w:r>
      <w:r>
        <w:rPr>
          <w:noProof/>
        </w:rPr>
        <w:fldChar w:fldCharType="end"/>
      </w:r>
    </w:p>
    <w:p w14:paraId="5D6D9212" w14:textId="1DFD5A0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_Toc169687772 \h </w:instrText>
      </w:r>
      <w:r>
        <w:rPr>
          <w:noProof/>
        </w:rPr>
      </w:r>
      <w:r>
        <w:rPr>
          <w:noProof/>
        </w:rPr>
        <w:fldChar w:fldCharType="separate"/>
      </w:r>
      <w:r>
        <w:rPr>
          <w:noProof/>
        </w:rPr>
        <w:t>241</w:t>
      </w:r>
      <w:r>
        <w:rPr>
          <w:noProof/>
        </w:rPr>
        <w:fldChar w:fldCharType="end"/>
      </w:r>
    </w:p>
    <w:p w14:paraId="4F89975A" w14:textId="63E173C1"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_Toc169687773 \h </w:instrText>
      </w:r>
      <w:r>
        <w:rPr>
          <w:noProof/>
        </w:rPr>
      </w:r>
      <w:r>
        <w:rPr>
          <w:noProof/>
        </w:rPr>
        <w:fldChar w:fldCharType="separate"/>
      </w:r>
      <w:r>
        <w:rPr>
          <w:noProof/>
        </w:rPr>
        <w:t>242</w:t>
      </w:r>
      <w:r>
        <w:rPr>
          <w:noProof/>
        </w:rPr>
        <w:fldChar w:fldCharType="end"/>
      </w:r>
    </w:p>
    <w:p w14:paraId="6C80373A" w14:textId="46258E78"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_Toc169687774 \h </w:instrText>
      </w:r>
      <w:r>
        <w:rPr>
          <w:noProof/>
        </w:rPr>
      </w:r>
      <w:r>
        <w:rPr>
          <w:noProof/>
        </w:rPr>
        <w:fldChar w:fldCharType="separate"/>
      </w:r>
      <w:r>
        <w:rPr>
          <w:noProof/>
        </w:rPr>
        <w:t>242</w:t>
      </w:r>
      <w:r>
        <w:rPr>
          <w:noProof/>
        </w:rPr>
        <w:fldChar w:fldCharType="end"/>
      </w:r>
    </w:p>
    <w:p w14:paraId="0DD39C9E" w14:textId="02DCB712"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Supported</w:t>
      </w:r>
      <w:r>
        <w:rPr>
          <w:noProof/>
          <w:lang w:eastAsia="zh-CN"/>
        </w:rPr>
        <w:t>Snssai</w:t>
      </w:r>
      <w:r>
        <w:rPr>
          <w:noProof/>
        </w:rPr>
        <w:tab/>
      </w:r>
      <w:r>
        <w:rPr>
          <w:noProof/>
        </w:rPr>
        <w:fldChar w:fldCharType="begin" w:fldLock="1"/>
      </w:r>
      <w:r>
        <w:rPr>
          <w:noProof/>
        </w:rPr>
        <w:instrText xml:space="preserve"> PAGEREF _Toc169687775 \h </w:instrText>
      </w:r>
      <w:r>
        <w:rPr>
          <w:noProof/>
        </w:rPr>
      </w:r>
      <w:r>
        <w:rPr>
          <w:noProof/>
        </w:rPr>
        <w:fldChar w:fldCharType="separate"/>
      </w:r>
      <w:r>
        <w:rPr>
          <w:noProof/>
        </w:rPr>
        <w:t>242</w:t>
      </w:r>
      <w:r>
        <w:rPr>
          <w:noProof/>
        </w:rPr>
        <w:fldChar w:fldCharType="end"/>
      </w:r>
    </w:p>
    <w:p w14:paraId="0A2C0649" w14:textId="6504E81F"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_Toc169687776 \h </w:instrText>
      </w:r>
      <w:r>
        <w:rPr>
          <w:noProof/>
        </w:rPr>
      </w:r>
      <w:r>
        <w:rPr>
          <w:noProof/>
        </w:rPr>
        <w:fldChar w:fldCharType="separate"/>
      </w:r>
      <w:r>
        <w:rPr>
          <w:noProof/>
        </w:rPr>
        <w:t>243</w:t>
      </w:r>
      <w:r>
        <w:rPr>
          <w:noProof/>
        </w:rPr>
        <w:fldChar w:fldCharType="end"/>
      </w:r>
    </w:p>
    <w:p w14:paraId="55F9CA6D" w14:textId="2AC116EB"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_Toc169687777 \h </w:instrText>
      </w:r>
      <w:r>
        <w:rPr>
          <w:noProof/>
        </w:rPr>
      </w:r>
      <w:r>
        <w:rPr>
          <w:noProof/>
        </w:rPr>
        <w:fldChar w:fldCharType="separate"/>
      </w:r>
      <w:r>
        <w:rPr>
          <w:noProof/>
        </w:rPr>
        <w:t>243</w:t>
      </w:r>
      <w:r>
        <w:rPr>
          <w:noProof/>
        </w:rPr>
        <w:fldChar w:fldCharType="end"/>
      </w:r>
    </w:p>
    <w:p w14:paraId="6AD7A25E" w14:textId="0F178E59"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UeAccessBehaviorReportItem</w:t>
      </w:r>
      <w:r>
        <w:rPr>
          <w:noProof/>
        </w:rPr>
        <w:tab/>
      </w:r>
      <w:r>
        <w:rPr>
          <w:noProof/>
        </w:rPr>
        <w:fldChar w:fldCharType="begin" w:fldLock="1"/>
      </w:r>
      <w:r>
        <w:rPr>
          <w:noProof/>
        </w:rPr>
        <w:instrText xml:space="preserve"> PAGEREF _Toc169687778 \h </w:instrText>
      </w:r>
      <w:r>
        <w:rPr>
          <w:noProof/>
        </w:rPr>
      </w:r>
      <w:r>
        <w:rPr>
          <w:noProof/>
        </w:rPr>
        <w:fldChar w:fldCharType="separate"/>
      </w:r>
      <w:r>
        <w:rPr>
          <w:noProof/>
        </w:rPr>
        <w:t>243</w:t>
      </w:r>
      <w:r>
        <w:rPr>
          <w:noProof/>
        </w:rPr>
        <w:fldChar w:fldCharType="end"/>
      </w:r>
    </w:p>
    <w:p w14:paraId="6D7CEA21" w14:textId="283646C0"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UeLocationTrendsReportItem</w:t>
      </w:r>
      <w:r>
        <w:rPr>
          <w:noProof/>
        </w:rPr>
        <w:tab/>
      </w:r>
      <w:r>
        <w:rPr>
          <w:noProof/>
        </w:rPr>
        <w:fldChar w:fldCharType="begin" w:fldLock="1"/>
      </w:r>
      <w:r>
        <w:rPr>
          <w:noProof/>
        </w:rPr>
        <w:instrText xml:space="preserve"> PAGEREF _Toc169687779 \h </w:instrText>
      </w:r>
      <w:r>
        <w:rPr>
          <w:noProof/>
        </w:rPr>
      </w:r>
      <w:r>
        <w:rPr>
          <w:noProof/>
        </w:rPr>
        <w:fldChar w:fldCharType="separate"/>
      </w:r>
      <w:r>
        <w:rPr>
          <w:noProof/>
        </w:rPr>
        <w:t>244</w:t>
      </w:r>
      <w:r>
        <w:rPr>
          <w:noProof/>
        </w:rPr>
        <w:fldChar w:fldCharType="end"/>
      </w:r>
    </w:p>
    <w:p w14:paraId="6C2EE919" w14:textId="19036967"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DispersionArea</w:t>
      </w:r>
      <w:r>
        <w:rPr>
          <w:noProof/>
        </w:rPr>
        <w:tab/>
      </w:r>
      <w:r>
        <w:rPr>
          <w:noProof/>
        </w:rPr>
        <w:fldChar w:fldCharType="begin" w:fldLock="1"/>
      </w:r>
      <w:r>
        <w:rPr>
          <w:noProof/>
        </w:rPr>
        <w:instrText xml:space="preserve"> PAGEREF _Toc169687780 \h </w:instrText>
      </w:r>
      <w:r>
        <w:rPr>
          <w:noProof/>
        </w:rPr>
      </w:r>
      <w:r>
        <w:rPr>
          <w:noProof/>
        </w:rPr>
        <w:fldChar w:fldCharType="separate"/>
      </w:r>
      <w:r>
        <w:rPr>
          <w:noProof/>
        </w:rPr>
        <w:t>244</w:t>
      </w:r>
      <w:r>
        <w:rPr>
          <w:noProof/>
        </w:rPr>
        <w:fldChar w:fldCharType="end"/>
      </w:r>
    </w:p>
    <w:p w14:paraId="5EB160B0" w14:textId="13FB7CCD"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MmTransactionLocationReportItem</w:t>
      </w:r>
      <w:r>
        <w:rPr>
          <w:noProof/>
        </w:rPr>
        <w:tab/>
      </w:r>
      <w:r>
        <w:rPr>
          <w:noProof/>
        </w:rPr>
        <w:fldChar w:fldCharType="begin" w:fldLock="1"/>
      </w:r>
      <w:r>
        <w:rPr>
          <w:noProof/>
        </w:rPr>
        <w:instrText xml:space="preserve"> PAGEREF _Toc169687781 \h </w:instrText>
      </w:r>
      <w:r>
        <w:rPr>
          <w:noProof/>
        </w:rPr>
      </w:r>
      <w:r>
        <w:rPr>
          <w:noProof/>
        </w:rPr>
        <w:fldChar w:fldCharType="separate"/>
      </w:r>
      <w:r>
        <w:rPr>
          <w:noProof/>
        </w:rPr>
        <w:t>245</w:t>
      </w:r>
      <w:r>
        <w:rPr>
          <w:noProof/>
        </w:rPr>
        <w:fldChar w:fldCharType="end"/>
      </w:r>
    </w:p>
    <w:p w14:paraId="55D71C79" w14:textId="1151C92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MmTransactionSliceReportItem</w:t>
      </w:r>
      <w:r>
        <w:rPr>
          <w:noProof/>
        </w:rPr>
        <w:tab/>
      </w:r>
      <w:r>
        <w:rPr>
          <w:noProof/>
        </w:rPr>
        <w:fldChar w:fldCharType="begin" w:fldLock="1"/>
      </w:r>
      <w:r>
        <w:rPr>
          <w:noProof/>
        </w:rPr>
        <w:instrText xml:space="preserve"> PAGEREF _Toc169687782 \h </w:instrText>
      </w:r>
      <w:r>
        <w:rPr>
          <w:noProof/>
        </w:rPr>
      </w:r>
      <w:r>
        <w:rPr>
          <w:noProof/>
        </w:rPr>
        <w:fldChar w:fldCharType="separate"/>
      </w:r>
      <w:r>
        <w:rPr>
          <w:noProof/>
        </w:rPr>
        <w:t>245</w:t>
      </w:r>
      <w:r>
        <w:rPr>
          <w:noProof/>
        </w:rPr>
        <w:fldChar w:fldCharType="end"/>
      </w:r>
    </w:p>
    <w:p w14:paraId="386C344F" w14:textId="07C90004"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sidRPr="00762140">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Simple data types and enumerations</w:t>
      </w:r>
      <w:r>
        <w:rPr>
          <w:noProof/>
        </w:rPr>
        <w:tab/>
      </w:r>
      <w:r>
        <w:rPr>
          <w:noProof/>
        </w:rPr>
        <w:fldChar w:fldCharType="begin" w:fldLock="1"/>
      </w:r>
      <w:r>
        <w:rPr>
          <w:noProof/>
        </w:rPr>
        <w:instrText xml:space="preserve"> PAGEREF _Toc169687783 \h </w:instrText>
      </w:r>
      <w:r>
        <w:rPr>
          <w:noProof/>
        </w:rPr>
      </w:r>
      <w:r>
        <w:rPr>
          <w:noProof/>
        </w:rPr>
        <w:fldChar w:fldCharType="separate"/>
      </w:r>
      <w:r>
        <w:rPr>
          <w:noProof/>
        </w:rPr>
        <w:t>245</w:t>
      </w:r>
      <w:r>
        <w:rPr>
          <w:noProof/>
        </w:rPr>
        <w:fldChar w:fldCharType="end"/>
      </w:r>
    </w:p>
    <w:p w14:paraId="2A1F992F" w14:textId="549E4EF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_Toc169687784 \h </w:instrText>
      </w:r>
      <w:r>
        <w:rPr>
          <w:noProof/>
        </w:rPr>
      </w:r>
      <w:r>
        <w:rPr>
          <w:noProof/>
        </w:rPr>
        <w:fldChar w:fldCharType="separate"/>
      </w:r>
      <w:r>
        <w:rPr>
          <w:noProof/>
        </w:rPr>
        <w:t>245</w:t>
      </w:r>
      <w:r>
        <w:rPr>
          <w:noProof/>
        </w:rPr>
        <w:fldChar w:fldCharType="end"/>
      </w:r>
    </w:p>
    <w:p w14:paraId="19447BCA" w14:textId="6E9A936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_Toc169687785 \h </w:instrText>
      </w:r>
      <w:r>
        <w:rPr>
          <w:noProof/>
        </w:rPr>
      </w:r>
      <w:r>
        <w:rPr>
          <w:noProof/>
        </w:rPr>
        <w:fldChar w:fldCharType="separate"/>
      </w:r>
      <w:r>
        <w:rPr>
          <w:noProof/>
        </w:rPr>
        <w:t>245</w:t>
      </w:r>
      <w:r>
        <w:rPr>
          <w:noProof/>
        </w:rPr>
        <w:fldChar w:fldCharType="end"/>
      </w:r>
    </w:p>
    <w:p w14:paraId="734DB472" w14:textId="0F19E07B"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_Toc169687786 \h </w:instrText>
      </w:r>
      <w:r>
        <w:rPr>
          <w:noProof/>
        </w:rPr>
      </w:r>
      <w:r>
        <w:rPr>
          <w:noProof/>
        </w:rPr>
        <w:fldChar w:fldCharType="separate"/>
      </w:r>
      <w:r>
        <w:rPr>
          <w:noProof/>
        </w:rPr>
        <w:t>246</w:t>
      </w:r>
      <w:r>
        <w:rPr>
          <w:noProof/>
        </w:rPr>
        <w:fldChar w:fldCharType="end"/>
      </w:r>
    </w:p>
    <w:p w14:paraId="07105EDF" w14:textId="7615A725"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_Toc169687787 \h </w:instrText>
      </w:r>
      <w:r>
        <w:rPr>
          <w:noProof/>
        </w:rPr>
      </w:r>
      <w:r>
        <w:rPr>
          <w:noProof/>
        </w:rPr>
        <w:fldChar w:fldCharType="separate"/>
      </w:r>
      <w:r>
        <w:rPr>
          <w:noProof/>
        </w:rPr>
        <w:t>248</w:t>
      </w:r>
      <w:r>
        <w:rPr>
          <w:noProof/>
        </w:rPr>
        <w:fldChar w:fldCharType="end"/>
      </w:r>
    </w:p>
    <w:p w14:paraId="1A144264" w14:textId="1555CE78"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_Toc169687788 \h </w:instrText>
      </w:r>
      <w:r>
        <w:rPr>
          <w:noProof/>
        </w:rPr>
      </w:r>
      <w:r>
        <w:rPr>
          <w:noProof/>
        </w:rPr>
        <w:fldChar w:fldCharType="separate"/>
      </w:r>
      <w:r>
        <w:rPr>
          <w:noProof/>
        </w:rPr>
        <w:t>249</w:t>
      </w:r>
      <w:r>
        <w:rPr>
          <w:noProof/>
        </w:rPr>
        <w:fldChar w:fldCharType="end"/>
      </w:r>
    </w:p>
    <w:p w14:paraId="1643C4B5" w14:textId="51037741"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_Toc169687789 \h </w:instrText>
      </w:r>
      <w:r>
        <w:rPr>
          <w:noProof/>
        </w:rPr>
      </w:r>
      <w:r>
        <w:rPr>
          <w:noProof/>
        </w:rPr>
        <w:fldChar w:fldCharType="separate"/>
      </w:r>
      <w:r>
        <w:rPr>
          <w:noProof/>
        </w:rPr>
        <w:t>249</w:t>
      </w:r>
      <w:r>
        <w:rPr>
          <w:noProof/>
        </w:rPr>
        <w:fldChar w:fldCharType="end"/>
      </w:r>
    </w:p>
    <w:p w14:paraId="40DE0714" w14:textId="5125D329"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_Toc169687790 \h </w:instrText>
      </w:r>
      <w:r>
        <w:rPr>
          <w:noProof/>
        </w:rPr>
      </w:r>
      <w:r>
        <w:rPr>
          <w:noProof/>
        </w:rPr>
        <w:fldChar w:fldCharType="separate"/>
      </w:r>
      <w:r>
        <w:rPr>
          <w:noProof/>
        </w:rPr>
        <w:t>249</w:t>
      </w:r>
      <w:r>
        <w:rPr>
          <w:noProof/>
        </w:rPr>
        <w:fldChar w:fldCharType="end"/>
      </w:r>
    </w:p>
    <w:p w14:paraId="20C2745E" w14:textId="111A8E74"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_Toc169687791 \h </w:instrText>
      </w:r>
      <w:r>
        <w:rPr>
          <w:noProof/>
        </w:rPr>
      </w:r>
      <w:r>
        <w:rPr>
          <w:noProof/>
        </w:rPr>
        <w:fldChar w:fldCharType="separate"/>
      </w:r>
      <w:r>
        <w:rPr>
          <w:noProof/>
        </w:rPr>
        <w:t>249</w:t>
      </w:r>
      <w:r>
        <w:rPr>
          <w:noProof/>
        </w:rPr>
        <w:fldChar w:fldCharType="end"/>
      </w:r>
    </w:p>
    <w:p w14:paraId="5EF6F56A" w14:textId="572C05B9"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fldLock="1"/>
      </w:r>
      <w:r>
        <w:rPr>
          <w:noProof/>
        </w:rPr>
        <w:instrText xml:space="preserve"> PAGEREF _Toc169687792 \h </w:instrText>
      </w:r>
      <w:r>
        <w:rPr>
          <w:noProof/>
        </w:rPr>
      </w:r>
      <w:r>
        <w:rPr>
          <w:noProof/>
        </w:rPr>
        <w:fldChar w:fldCharType="separate"/>
      </w:r>
      <w:r>
        <w:rPr>
          <w:noProof/>
        </w:rPr>
        <w:t>249</w:t>
      </w:r>
      <w:r>
        <w:rPr>
          <w:noProof/>
        </w:rPr>
        <w:fldChar w:fldCharType="end"/>
      </w:r>
    </w:p>
    <w:p w14:paraId="4331D759" w14:textId="6746043C"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fldLock="1"/>
      </w:r>
      <w:r>
        <w:rPr>
          <w:noProof/>
        </w:rPr>
        <w:instrText xml:space="preserve"> PAGEREF _Toc169687793 \h </w:instrText>
      </w:r>
      <w:r>
        <w:rPr>
          <w:noProof/>
        </w:rPr>
      </w:r>
      <w:r>
        <w:rPr>
          <w:noProof/>
        </w:rPr>
        <w:fldChar w:fldCharType="separate"/>
      </w:r>
      <w:r>
        <w:rPr>
          <w:noProof/>
        </w:rPr>
        <w:t>249</w:t>
      </w:r>
      <w:r>
        <w:rPr>
          <w:noProof/>
        </w:rPr>
        <w:fldChar w:fldCharType="end"/>
      </w:r>
    </w:p>
    <w:p w14:paraId="6A1F4420" w14:textId="312D6F82"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_Toc169687794 \h </w:instrText>
      </w:r>
      <w:r>
        <w:rPr>
          <w:noProof/>
        </w:rPr>
      </w:r>
      <w:r>
        <w:rPr>
          <w:noProof/>
        </w:rPr>
        <w:fldChar w:fldCharType="separate"/>
      </w:r>
      <w:r>
        <w:rPr>
          <w:noProof/>
        </w:rPr>
        <w:t>250</w:t>
      </w:r>
      <w:r>
        <w:rPr>
          <w:noProof/>
        </w:rPr>
        <w:fldChar w:fldCharType="end"/>
      </w:r>
    </w:p>
    <w:p w14:paraId="4C8574D0" w14:textId="1A333928"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_Toc169687795 \h </w:instrText>
      </w:r>
      <w:r>
        <w:rPr>
          <w:noProof/>
        </w:rPr>
      </w:r>
      <w:r>
        <w:rPr>
          <w:noProof/>
        </w:rPr>
        <w:fldChar w:fldCharType="separate"/>
      </w:r>
      <w:r>
        <w:rPr>
          <w:noProof/>
        </w:rPr>
        <w:t>250</w:t>
      </w:r>
      <w:r>
        <w:rPr>
          <w:noProof/>
        </w:rPr>
        <w:fldChar w:fldCharType="end"/>
      </w:r>
    </w:p>
    <w:p w14:paraId="36DF2CB3" w14:textId="5C6E2C1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_Toc169687796 \h </w:instrText>
      </w:r>
      <w:r>
        <w:rPr>
          <w:noProof/>
        </w:rPr>
      </w:r>
      <w:r>
        <w:rPr>
          <w:noProof/>
        </w:rPr>
        <w:fldChar w:fldCharType="separate"/>
      </w:r>
      <w:r>
        <w:rPr>
          <w:noProof/>
        </w:rPr>
        <w:t>250</w:t>
      </w:r>
      <w:r>
        <w:rPr>
          <w:noProof/>
        </w:rPr>
        <w:fldChar w:fldCharType="end"/>
      </w:r>
    </w:p>
    <w:p w14:paraId="2AC2A067" w14:textId="4DA39845"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fldLock="1"/>
      </w:r>
      <w:r>
        <w:rPr>
          <w:noProof/>
        </w:rPr>
        <w:instrText xml:space="preserve"> PAGEREF _Toc169687797 \h </w:instrText>
      </w:r>
      <w:r>
        <w:rPr>
          <w:noProof/>
        </w:rPr>
      </w:r>
      <w:r>
        <w:rPr>
          <w:noProof/>
        </w:rPr>
        <w:fldChar w:fldCharType="separate"/>
      </w:r>
      <w:r>
        <w:rPr>
          <w:noProof/>
        </w:rPr>
        <w:t>250</w:t>
      </w:r>
      <w:r>
        <w:rPr>
          <w:noProof/>
        </w:rPr>
        <w:fldChar w:fldCharType="end"/>
      </w:r>
    </w:p>
    <w:p w14:paraId="07904CF0" w14:textId="6D5338C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AccessStateTransitionType</w:t>
      </w:r>
      <w:r>
        <w:rPr>
          <w:noProof/>
        </w:rPr>
        <w:tab/>
      </w:r>
      <w:r>
        <w:rPr>
          <w:noProof/>
        </w:rPr>
        <w:fldChar w:fldCharType="begin" w:fldLock="1"/>
      </w:r>
      <w:r>
        <w:rPr>
          <w:noProof/>
        </w:rPr>
        <w:instrText xml:space="preserve"> PAGEREF _Toc169687798 \h </w:instrText>
      </w:r>
      <w:r>
        <w:rPr>
          <w:noProof/>
        </w:rPr>
      </w:r>
      <w:r>
        <w:rPr>
          <w:noProof/>
        </w:rPr>
        <w:fldChar w:fldCharType="separate"/>
      </w:r>
      <w:r>
        <w:rPr>
          <w:noProof/>
        </w:rPr>
        <w:t>251</w:t>
      </w:r>
      <w:r>
        <w:rPr>
          <w:noProof/>
        </w:rPr>
        <w:fldChar w:fldCharType="end"/>
      </w:r>
    </w:p>
    <w:p w14:paraId="45E44B89" w14:textId="05C26D0F"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_Toc169687799 \h </w:instrText>
      </w:r>
      <w:r>
        <w:rPr>
          <w:noProof/>
        </w:rPr>
      </w:r>
      <w:r>
        <w:rPr>
          <w:noProof/>
        </w:rPr>
        <w:fldChar w:fldCharType="separate"/>
      </w:r>
      <w:r>
        <w:rPr>
          <w:noProof/>
        </w:rPr>
        <w:t>251</w:t>
      </w:r>
      <w:r>
        <w:rPr>
          <w:noProof/>
        </w:rPr>
        <w:fldChar w:fldCharType="end"/>
      </w:r>
    </w:p>
    <w:p w14:paraId="62329106" w14:textId="4E5B240F"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_Toc169687800 \h </w:instrText>
      </w:r>
      <w:r>
        <w:rPr>
          <w:noProof/>
        </w:rPr>
      </w:r>
      <w:r>
        <w:rPr>
          <w:noProof/>
        </w:rPr>
        <w:fldChar w:fldCharType="separate"/>
      </w:r>
      <w:r>
        <w:rPr>
          <w:noProof/>
        </w:rPr>
        <w:t>251</w:t>
      </w:r>
      <w:r>
        <w:rPr>
          <w:noProof/>
        </w:rPr>
        <w:fldChar w:fldCharType="end"/>
      </w:r>
    </w:p>
    <w:p w14:paraId="48F26D3E" w14:textId="6A7FD666"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_Toc169687801 \h </w:instrText>
      </w:r>
      <w:r>
        <w:rPr>
          <w:noProof/>
        </w:rPr>
      </w:r>
      <w:r>
        <w:rPr>
          <w:noProof/>
        </w:rPr>
        <w:fldChar w:fldCharType="separate"/>
      </w:r>
      <w:r>
        <w:rPr>
          <w:noProof/>
        </w:rPr>
        <w:t>251</w:t>
      </w:r>
      <w:r>
        <w:rPr>
          <w:noProof/>
        </w:rPr>
        <w:fldChar w:fldCharType="end"/>
      </w:r>
    </w:p>
    <w:p w14:paraId="1755CA1A" w14:textId="4FBA8EBE"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_Toc169687802 \h </w:instrText>
      </w:r>
      <w:r>
        <w:rPr>
          <w:noProof/>
        </w:rPr>
      </w:r>
      <w:r>
        <w:rPr>
          <w:noProof/>
        </w:rPr>
        <w:fldChar w:fldCharType="separate"/>
      </w:r>
      <w:r>
        <w:rPr>
          <w:noProof/>
        </w:rPr>
        <w:t>251</w:t>
      </w:r>
      <w:r>
        <w:rPr>
          <w:noProof/>
        </w:rPr>
        <w:fldChar w:fldCharType="end"/>
      </w:r>
    </w:p>
    <w:p w14:paraId="51371479" w14:textId="36FC77A7"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_Toc169687803 \h </w:instrText>
      </w:r>
      <w:r>
        <w:rPr>
          <w:noProof/>
        </w:rPr>
      </w:r>
      <w:r>
        <w:rPr>
          <w:noProof/>
        </w:rPr>
        <w:fldChar w:fldCharType="separate"/>
      </w:r>
      <w:r>
        <w:rPr>
          <w:noProof/>
        </w:rPr>
        <w:t>251</w:t>
      </w:r>
      <w:r>
        <w:rPr>
          <w:noProof/>
        </w:rPr>
        <w:fldChar w:fldCharType="end"/>
      </w:r>
    </w:p>
    <w:p w14:paraId="4919354E" w14:textId="3290303A"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_Toc169687804 \h </w:instrText>
      </w:r>
      <w:r>
        <w:rPr>
          <w:noProof/>
        </w:rPr>
      </w:r>
      <w:r>
        <w:rPr>
          <w:noProof/>
        </w:rPr>
        <w:fldChar w:fldCharType="separate"/>
      </w:r>
      <w:r>
        <w:rPr>
          <w:noProof/>
        </w:rPr>
        <w:t>251</w:t>
      </w:r>
      <w:r>
        <w:rPr>
          <w:noProof/>
        </w:rPr>
        <w:fldChar w:fldCharType="end"/>
      </w:r>
    </w:p>
    <w:p w14:paraId="671ED8E3" w14:textId="48DB3111"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sidRPr="00762140">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Security</w:t>
      </w:r>
      <w:r>
        <w:rPr>
          <w:noProof/>
        </w:rPr>
        <w:tab/>
      </w:r>
      <w:r>
        <w:rPr>
          <w:noProof/>
        </w:rPr>
        <w:fldChar w:fldCharType="begin" w:fldLock="1"/>
      </w:r>
      <w:r>
        <w:rPr>
          <w:noProof/>
        </w:rPr>
        <w:instrText xml:space="preserve"> PAGEREF _Toc169687805 \h </w:instrText>
      </w:r>
      <w:r>
        <w:rPr>
          <w:noProof/>
        </w:rPr>
      </w:r>
      <w:r>
        <w:rPr>
          <w:noProof/>
        </w:rPr>
        <w:fldChar w:fldCharType="separate"/>
      </w:r>
      <w:r>
        <w:rPr>
          <w:noProof/>
        </w:rPr>
        <w:t>253</w:t>
      </w:r>
      <w:r>
        <w:rPr>
          <w:noProof/>
        </w:rPr>
        <w:fldChar w:fldCharType="end"/>
      </w:r>
    </w:p>
    <w:p w14:paraId="2573575B" w14:textId="63278937"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_Toc169687806 \h </w:instrText>
      </w:r>
      <w:r>
        <w:rPr>
          <w:noProof/>
        </w:rPr>
      </w:r>
      <w:r>
        <w:rPr>
          <w:noProof/>
        </w:rPr>
        <w:fldChar w:fldCharType="separate"/>
      </w:r>
      <w:r>
        <w:rPr>
          <w:noProof/>
        </w:rPr>
        <w:t>254</w:t>
      </w:r>
      <w:r>
        <w:rPr>
          <w:noProof/>
        </w:rPr>
        <w:fldChar w:fldCharType="end"/>
      </w:r>
    </w:p>
    <w:p w14:paraId="54EAFE32" w14:textId="088285BA" w:rsidR="00A6151D" w:rsidRDefault="00A6151D">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fldLock="1"/>
      </w:r>
      <w:r>
        <w:rPr>
          <w:noProof/>
        </w:rPr>
        <w:instrText xml:space="preserve"> PAGEREF _Toc169687807 \h </w:instrText>
      </w:r>
      <w:r>
        <w:rPr>
          <w:noProof/>
        </w:rPr>
      </w:r>
      <w:r>
        <w:rPr>
          <w:noProof/>
        </w:rPr>
        <w:fldChar w:fldCharType="separate"/>
      </w:r>
      <w:r>
        <w:rPr>
          <w:noProof/>
        </w:rPr>
        <w:t>254</w:t>
      </w:r>
      <w:r>
        <w:rPr>
          <w:noProof/>
        </w:rPr>
        <w:fldChar w:fldCharType="end"/>
      </w:r>
    </w:p>
    <w:p w14:paraId="5626B096" w14:textId="5418E71A"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_Toc169687808 \h </w:instrText>
      </w:r>
      <w:r>
        <w:rPr>
          <w:noProof/>
        </w:rPr>
      </w:r>
      <w:r>
        <w:rPr>
          <w:noProof/>
        </w:rPr>
        <w:fldChar w:fldCharType="separate"/>
      </w:r>
      <w:r>
        <w:rPr>
          <w:noProof/>
        </w:rPr>
        <w:t>254</w:t>
      </w:r>
      <w:r>
        <w:rPr>
          <w:noProof/>
        </w:rPr>
        <w:fldChar w:fldCharType="end"/>
      </w:r>
    </w:p>
    <w:p w14:paraId="25513DF7" w14:textId="4887AC22"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_Toc169687809 \h </w:instrText>
      </w:r>
      <w:r>
        <w:rPr>
          <w:noProof/>
        </w:rPr>
      </w:r>
      <w:r>
        <w:rPr>
          <w:noProof/>
        </w:rPr>
        <w:fldChar w:fldCharType="separate"/>
      </w:r>
      <w:r>
        <w:rPr>
          <w:noProof/>
        </w:rPr>
        <w:t>255</w:t>
      </w:r>
      <w:r>
        <w:rPr>
          <w:noProof/>
        </w:rPr>
        <w:fldChar w:fldCharType="end"/>
      </w:r>
    </w:p>
    <w:p w14:paraId="38C2ED8B" w14:textId="5863FBFE"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_Toc169687810 \h </w:instrText>
      </w:r>
      <w:r>
        <w:rPr>
          <w:noProof/>
        </w:rPr>
      </w:r>
      <w:r>
        <w:rPr>
          <w:noProof/>
        </w:rPr>
        <w:fldChar w:fldCharType="separate"/>
      </w:r>
      <w:r>
        <w:rPr>
          <w:noProof/>
        </w:rPr>
        <w:t>255</w:t>
      </w:r>
      <w:r>
        <w:rPr>
          <w:noProof/>
        </w:rPr>
        <w:fldChar w:fldCharType="end"/>
      </w:r>
    </w:p>
    <w:p w14:paraId="291FCBE8" w14:textId="4B467CCC"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_Toc169687811 \h </w:instrText>
      </w:r>
      <w:r>
        <w:rPr>
          <w:noProof/>
        </w:rPr>
      </w:r>
      <w:r>
        <w:rPr>
          <w:noProof/>
        </w:rPr>
        <w:fldChar w:fldCharType="separate"/>
      </w:r>
      <w:r>
        <w:rPr>
          <w:noProof/>
        </w:rPr>
        <w:t>255</w:t>
      </w:r>
      <w:r>
        <w:rPr>
          <w:noProof/>
        </w:rPr>
        <w:fldChar w:fldCharType="end"/>
      </w:r>
    </w:p>
    <w:p w14:paraId="43DE5806" w14:textId="5816D865"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_Toc169687812 \h </w:instrText>
      </w:r>
      <w:r>
        <w:rPr>
          <w:noProof/>
        </w:rPr>
      </w:r>
      <w:r>
        <w:rPr>
          <w:noProof/>
        </w:rPr>
        <w:fldChar w:fldCharType="separate"/>
      </w:r>
      <w:r>
        <w:rPr>
          <w:noProof/>
        </w:rPr>
        <w:t>255</w:t>
      </w:r>
      <w:r>
        <w:rPr>
          <w:noProof/>
        </w:rPr>
        <w:fldChar w:fldCharType="end"/>
      </w:r>
    </w:p>
    <w:p w14:paraId="43E3C8BA" w14:textId="3F83786F"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_Toc169687813 \h </w:instrText>
      </w:r>
      <w:r>
        <w:rPr>
          <w:noProof/>
        </w:rPr>
      </w:r>
      <w:r>
        <w:rPr>
          <w:noProof/>
        </w:rPr>
        <w:fldChar w:fldCharType="separate"/>
      </w:r>
      <w:r>
        <w:rPr>
          <w:noProof/>
        </w:rPr>
        <w:t>255</w:t>
      </w:r>
      <w:r>
        <w:rPr>
          <w:noProof/>
        </w:rPr>
        <w:fldChar w:fldCharType="end"/>
      </w:r>
    </w:p>
    <w:p w14:paraId="14986CA7" w14:textId="02078597"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_Toc169687814 \h </w:instrText>
      </w:r>
      <w:r>
        <w:rPr>
          <w:noProof/>
        </w:rPr>
      </w:r>
      <w:r>
        <w:rPr>
          <w:noProof/>
        </w:rPr>
        <w:fldChar w:fldCharType="separate"/>
      </w:r>
      <w:r>
        <w:rPr>
          <w:noProof/>
        </w:rPr>
        <w:t>255</w:t>
      </w:r>
      <w:r>
        <w:rPr>
          <w:noProof/>
        </w:rPr>
        <w:fldChar w:fldCharType="end"/>
      </w:r>
    </w:p>
    <w:p w14:paraId="368CF76B" w14:textId="124DC052"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_Toc169687815 \h </w:instrText>
      </w:r>
      <w:r>
        <w:rPr>
          <w:noProof/>
        </w:rPr>
      </w:r>
      <w:r>
        <w:rPr>
          <w:noProof/>
        </w:rPr>
        <w:fldChar w:fldCharType="separate"/>
      </w:r>
      <w:r>
        <w:rPr>
          <w:noProof/>
        </w:rPr>
        <w:t>255</w:t>
      </w:r>
      <w:r>
        <w:rPr>
          <w:noProof/>
        </w:rPr>
        <w:fldChar w:fldCharType="end"/>
      </w:r>
    </w:p>
    <w:p w14:paraId="58FC98EA" w14:textId="055C6369"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_Toc169687816 \h </w:instrText>
      </w:r>
      <w:r>
        <w:rPr>
          <w:noProof/>
        </w:rPr>
      </w:r>
      <w:r>
        <w:rPr>
          <w:noProof/>
        </w:rPr>
        <w:fldChar w:fldCharType="separate"/>
      </w:r>
      <w:r>
        <w:rPr>
          <w:noProof/>
        </w:rPr>
        <w:t>256</w:t>
      </w:r>
      <w:r>
        <w:rPr>
          <w:noProof/>
        </w:rPr>
        <w:fldChar w:fldCharType="end"/>
      </w:r>
    </w:p>
    <w:p w14:paraId="6D832910" w14:textId="3A168E5E"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_Toc169687817 \h </w:instrText>
      </w:r>
      <w:r>
        <w:rPr>
          <w:noProof/>
        </w:rPr>
      </w:r>
      <w:r>
        <w:rPr>
          <w:noProof/>
        </w:rPr>
        <w:fldChar w:fldCharType="separate"/>
      </w:r>
      <w:r>
        <w:rPr>
          <w:noProof/>
        </w:rPr>
        <w:t>256</w:t>
      </w:r>
      <w:r>
        <w:rPr>
          <w:noProof/>
        </w:rPr>
        <w:fldChar w:fldCharType="end"/>
      </w:r>
    </w:p>
    <w:p w14:paraId="5BCB45C5" w14:textId="3D7FD8A5"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_Toc169687818 \h </w:instrText>
      </w:r>
      <w:r>
        <w:rPr>
          <w:noProof/>
        </w:rPr>
      </w:r>
      <w:r>
        <w:rPr>
          <w:noProof/>
        </w:rPr>
        <w:fldChar w:fldCharType="separate"/>
      </w:r>
      <w:r>
        <w:rPr>
          <w:noProof/>
        </w:rPr>
        <w:t>256</w:t>
      </w:r>
      <w:r>
        <w:rPr>
          <w:noProof/>
        </w:rPr>
        <w:fldChar w:fldCharType="end"/>
      </w:r>
    </w:p>
    <w:p w14:paraId="20407341" w14:textId="2145E38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_Toc169687819 \h </w:instrText>
      </w:r>
      <w:r>
        <w:rPr>
          <w:noProof/>
        </w:rPr>
      </w:r>
      <w:r>
        <w:rPr>
          <w:noProof/>
        </w:rPr>
        <w:fldChar w:fldCharType="separate"/>
      </w:r>
      <w:r>
        <w:rPr>
          <w:noProof/>
        </w:rPr>
        <w:t>256</w:t>
      </w:r>
      <w:r>
        <w:rPr>
          <w:noProof/>
        </w:rPr>
        <w:fldChar w:fldCharType="end"/>
      </w:r>
    </w:p>
    <w:p w14:paraId="63925289" w14:textId="67F4FF1F"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_Toc169687820 \h </w:instrText>
      </w:r>
      <w:r>
        <w:rPr>
          <w:noProof/>
        </w:rPr>
      </w:r>
      <w:r>
        <w:rPr>
          <w:noProof/>
        </w:rPr>
        <w:fldChar w:fldCharType="separate"/>
      </w:r>
      <w:r>
        <w:rPr>
          <w:noProof/>
        </w:rPr>
        <w:t>256</w:t>
      </w:r>
      <w:r>
        <w:rPr>
          <w:noProof/>
        </w:rPr>
        <w:fldChar w:fldCharType="end"/>
      </w:r>
    </w:p>
    <w:p w14:paraId="7F754E5F" w14:textId="0EEB729D"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_Toc169687821 \h </w:instrText>
      </w:r>
      <w:r>
        <w:rPr>
          <w:noProof/>
        </w:rPr>
      </w:r>
      <w:r>
        <w:rPr>
          <w:noProof/>
        </w:rPr>
        <w:fldChar w:fldCharType="separate"/>
      </w:r>
      <w:r>
        <w:rPr>
          <w:noProof/>
        </w:rPr>
        <w:t>257</w:t>
      </w:r>
      <w:r>
        <w:rPr>
          <w:noProof/>
        </w:rPr>
        <w:fldChar w:fldCharType="end"/>
      </w:r>
    </w:p>
    <w:p w14:paraId="524C9556" w14:textId="76266452"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_Toc169687822 \h </w:instrText>
      </w:r>
      <w:r>
        <w:rPr>
          <w:noProof/>
        </w:rPr>
      </w:r>
      <w:r>
        <w:rPr>
          <w:noProof/>
        </w:rPr>
        <w:fldChar w:fldCharType="separate"/>
      </w:r>
      <w:r>
        <w:rPr>
          <w:noProof/>
        </w:rPr>
        <w:t>257</w:t>
      </w:r>
      <w:r>
        <w:rPr>
          <w:noProof/>
        </w:rPr>
        <w:fldChar w:fldCharType="end"/>
      </w:r>
    </w:p>
    <w:p w14:paraId="5F09E3C6" w14:textId="267CC769"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_Toc169687823 \h </w:instrText>
      </w:r>
      <w:r>
        <w:rPr>
          <w:noProof/>
        </w:rPr>
      </w:r>
      <w:r>
        <w:rPr>
          <w:noProof/>
        </w:rPr>
        <w:fldChar w:fldCharType="separate"/>
      </w:r>
      <w:r>
        <w:rPr>
          <w:noProof/>
        </w:rPr>
        <w:t>259</w:t>
      </w:r>
      <w:r>
        <w:rPr>
          <w:noProof/>
        </w:rPr>
        <w:fldChar w:fldCharType="end"/>
      </w:r>
    </w:p>
    <w:p w14:paraId="1974137A" w14:textId="71606AF3"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_Toc169687824 \h </w:instrText>
      </w:r>
      <w:r>
        <w:rPr>
          <w:noProof/>
        </w:rPr>
      </w:r>
      <w:r>
        <w:rPr>
          <w:noProof/>
        </w:rPr>
        <w:fldChar w:fldCharType="separate"/>
      </w:r>
      <w:r>
        <w:rPr>
          <w:noProof/>
        </w:rPr>
        <w:t>259</w:t>
      </w:r>
      <w:r>
        <w:rPr>
          <w:noProof/>
        </w:rPr>
        <w:fldChar w:fldCharType="end"/>
      </w:r>
    </w:p>
    <w:p w14:paraId="151BDC0E" w14:textId="5BC820A8"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_Toc169687825 \h </w:instrText>
      </w:r>
      <w:r>
        <w:rPr>
          <w:noProof/>
        </w:rPr>
      </w:r>
      <w:r>
        <w:rPr>
          <w:noProof/>
        </w:rPr>
        <w:fldChar w:fldCharType="separate"/>
      </w:r>
      <w:r>
        <w:rPr>
          <w:noProof/>
        </w:rPr>
        <w:t>259</w:t>
      </w:r>
      <w:r>
        <w:rPr>
          <w:noProof/>
        </w:rPr>
        <w:fldChar w:fldCharType="end"/>
      </w:r>
    </w:p>
    <w:p w14:paraId="68D5C96B" w14:textId="390C34F7"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_Toc169687826 \h </w:instrText>
      </w:r>
      <w:r>
        <w:rPr>
          <w:noProof/>
        </w:rPr>
      </w:r>
      <w:r>
        <w:rPr>
          <w:noProof/>
        </w:rPr>
        <w:fldChar w:fldCharType="separate"/>
      </w:r>
      <w:r>
        <w:rPr>
          <w:noProof/>
        </w:rPr>
        <w:t>259</w:t>
      </w:r>
      <w:r>
        <w:rPr>
          <w:noProof/>
        </w:rPr>
        <w:fldChar w:fldCharType="end"/>
      </w:r>
    </w:p>
    <w:p w14:paraId="6C9D00E2" w14:textId="67B93574"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_Toc169687827 \h </w:instrText>
      </w:r>
      <w:r>
        <w:rPr>
          <w:noProof/>
        </w:rPr>
      </w:r>
      <w:r>
        <w:rPr>
          <w:noProof/>
        </w:rPr>
        <w:fldChar w:fldCharType="separate"/>
      </w:r>
      <w:r>
        <w:rPr>
          <w:noProof/>
        </w:rPr>
        <w:t>259</w:t>
      </w:r>
      <w:r>
        <w:rPr>
          <w:noProof/>
        </w:rPr>
        <w:fldChar w:fldCharType="end"/>
      </w:r>
    </w:p>
    <w:p w14:paraId="5E37D756" w14:textId="5B8CB273"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_Toc169687828 \h </w:instrText>
      </w:r>
      <w:r>
        <w:rPr>
          <w:noProof/>
        </w:rPr>
      </w:r>
      <w:r>
        <w:rPr>
          <w:noProof/>
        </w:rPr>
        <w:fldChar w:fldCharType="separate"/>
      </w:r>
      <w:r>
        <w:rPr>
          <w:noProof/>
        </w:rPr>
        <w:t>259</w:t>
      </w:r>
      <w:r>
        <w:rPr>
          <w:noProof/>
        </w:rPr>
        <w:fldChar w:fldCharType="end"/>
      </w:r>
    </w:p>
    <w:p w14:paraId="1F4CD430" w14:textId="777F1464"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_Toc169687829 \h </w:instrText>
      </w:r>
      <w:r>
        <w:rPr>
          <w:noProof/>
        </w:rPr>
      </w:r>
      <w:r>
        <w:rPr>
          <w:noProof/>
        </w:rPr>
        <w:fldChar w:fldCharType="separate"/>
      </w:r>
      <w:r>
        <w:rPr>
          <w:noProof/>
        </w:rPr>
        <w:t>262</w:t>
      </w:r>
      <w:r>
        <w:rPr>
          <w:noProof/>
        </w:rPr>
        <w:fldChar w:fldCharType="end"/>
      </w:r>
    </w:p>
    <w:p w14:paraId="6174F606" w14:textId="613A0686"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762140">
        <w:rPr>
          <w:iCs/>
          <w:noProof/>
          <w:lang w:eastAsia="zh-CN"/>
        </w:rPr>
        <w:t>ueContexts collection</w:t>
      </w:r>
      <w:r>
        <w:rPr>
          <w:noProof/>
        </w:rPr>
        <w:tab/>
      </w:r>
      <w:r>
        <w:rPr>
          <w:noProof/>
        </w:rPr>
        <w:fldChar w:fldCharType="begin" w:fldLock="1"/>
      </w:r>
      <w:r>
        <w:rPr>
          <w:noProof/>
        </w:rPr>
        <w:instrText xml:space="preserve"> PAGEREF _Toc169687830 \h </w:instrText>
      </w:r>
      <w:r>
        <w:rPr>
          <w:noProof/>
        </w:rPr>
      </w:r>
      <w:r>
        <w:rPr>
          <w:noProof/>
        </w:rPr>
        <w:fldChar w:fldCharType="separate"/>
      </w:r>
      <w:r>
        <w:rPr>
          <w:noProof/>
        </w:rPr>
        <w:t>262</w:t>
      </w:r>
      <w:r>
        <w:rPr>
          <w:noProof/>
        </w:rPr>
        <w:fldChar w:fldCharType="end"/>
      </w:r>
    </w:p>
    <w:p w14:paraId="5F0F340C" w14:textId="6CE1B044"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_Toc169687831 \h </w:instrText>
      </w:r>
      <w:r>
        <w:rPr>
          <w:noProof/>
        </w:rPr>
      </w:r>
      <w:r>
        <w:rPr>
          <w:noProof/>
        </w:rPr>
        <w:fldChar w:fldCharType="separate"/>
      </w:r>
      <w:r>
        <w:rPr>
          <w:noProof/>
        </w:rPr>
        <w:t>262</w:t>
      </w:r>
      <w:r>
        <w:rPr>
          <w:noProof/>
        </w:rPr>
        <w:fldChar w:fldCharType="end"/>
      </w:r>
    </w:p>
    <w:p w14:paraId="654C9177" w14:textId="39EA3AFD"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_Toc169687832 \h </w:instrText>
      </w:r>
      <w:r>
        <w:rPr>
          <w:noProof/>
        </w:rPr>
      </w:r>
      <w:r>
        <w:rPr>
          <w:noProof/>
        </w:rPr>
        <w:fldChar w:fldCharType="separate"/>
      </w:r>
      <w:r>
        <w:rPr>
          <w:noProof/>
        </w:rPr>
        <w:t>262</w:t>
      </w:r>
      <w:r>
        <w:rPr>
          <w:noProof/>
        </w:rPr>
        <w:fldChar w:fldCharType="end"/>
      </w:r>
    </w:p>
    <w:p w14:paraId="45756BA8" w14:textId="3F3C4A8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_Toc169687833 \h </w:instrText>
      </w:r>
      <w:r>
        <w:rPr>
          <w:noProof/>
        </w:rPr>
      </w:r>
      <w:r>
        <w:rPr>
          <w:noProof/>
        </w:rPr>
        <w:fldChar w:fldCharType="separate"/>
      </w:r>
      <w:r>
        <w:rPr>
          <w:noProof/>
        </w:rPr>
        <w:t>262</w:t>
      </w:r>
      <w:r>
        <w:rPr>
          <w:noProof/>
        </w:rPr>
        <w:fldChar w:fldCharType="end"/>
      </w:r>
    </w:p>
    <w:p w14:paraId="44AFD550" w14:textId="5718FB19"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_Toc169687834 \h </w:instrText>
      </w:r>
      <w:r>
        <w:rPr>
          <w:noProof/>
        </w:rPr>
      </w:r>
      <w:r>
        <w:rPr>
          <w:noProof/>
        </w:rPr>
        <w:fldChar w:fldCharType="separate"/>
      </w:r>
      <w:r>
        <w:rPr>
          <w:noProof/>
        </w:rPr>
        <w:t>262</w:t>
      </w:r>
      <w:r>
        <w:rPr>
          <w:noProof/>
        </w:rPr>
        <w:fldChar w:fldCharType="end"/>
      </w:r>
    </w:p>
    <w:p w14:paraId="28972A44" w14:textId="682CFB54"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6.3.3.4.4.1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_Toc169687835 \h </w:instrText>
      </w:r>
      <w:r>
        <w:rPr>
          <w:noProof/>
        </w:rPr>
      </w:r>
      <w:r>
        <w:rPr>
          <w:noProof/>
        </w:rPr>
        <w:fldChar w:fldCharType="separate"/>
      </w:r>
      <w:r>
        <w:rPr>
          <w:noProof/>
        </w:rPr>
        <w:t>262</w:t>
      </w:r>
      <w:r>
        <w:rPr>
          <w:noProof/>
        </w:rPr>
        <w:fldChar w:fldCharType="end"/>
      </w:r>
    </w:p>
    <w:p w14:paraId="4A3D4220" w14:textId="227AAC49"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6.3.3.4.4.2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762140">
        <w:rPr>
          <w:noProof/>
          <w:lang w:val="en-US"/>
        </w:rPr>
        <w:t>enable-</w:t>
      </w:r>
      <w:r>
        <w:rPr>
          <w:noProof/>
          <w:lang w:eastAsia="zh-CN"/>
        </w:rPr>
        <w:t>g</w:t>
      </w:r>
      <w:r w:rsidRPr="00762140">
        <w:rPr>
          <w:noProof/>
          <w:lang w:val="en-US" w:eastAsia="zh-CN"/>
        </w:rPr>
        <w:t>roup-reachability</w:t>
      </w:r>
      <w:r>
        <w:rPr>
          <w:noProof/>
        </w:rPr>
        <w:tab/>
      </w:r>
      <w:r>
        <w:rPr>
          <w:noProof/>
        </w:rPr>
        <w:fldChar w:fldCharType="begin" w:fldLock="1"/>
      </w:r>
      <w:r>
        <w:rPr>
          <w:noProof/>
        </w:rPr>
        <w:instrText xml:space="preserve"> PAGEREF _Toc169687836 \h </w:instrText>
      </w:r>
      <w:r>
        <w:rPr>
          <w:noProof/>
        </w:rPr>
      </w:r>
      <w:r>
        <w:rPr>
          <w:noProof/>
        </w:rPr>
        <w:fldChar w:fldCharType="separate"/>
      </w:r>
      <w:r>
        <w:rPr>
          <w:noProof/>
        </w:rPr>
        <w:t>262</w:t>
      </w:r>
      <w:r>
        <w:rPr>
          <w:noProof/>
        </w:rPr>
        <w:fldChar w:fldCharType="end"/>
      </w:r>
    </w:p>
    <w:p w14:paraId="2B1EB425" w14:textId="22049968" w:rsidR="00A6151D" w:rsidRDefault="00A6151D">
      <w:pPr>
        <w:pStyle w:val="TOC7"/>
        <w:rPr>
          <w:rFonts w:asciiTheme="minorHAnsi" w:eastAsiaTheme="minorEastAsia" w:hAnsiTheme="minorHAnsi" w:cstheme="minorBidi"/>
          <w:noProof/>
          <w:kern w:val="2"/>
          <w:sz w:val="24"/>
          <w:szCs w:val="24"/>
          <w:lang w:eastAsia="en-GB"/>
          <w14:ligatures w14:val="standardContextual"/>
        </w:rPr>
      </w:pPr>
      <w:r>
        <w:rPr>
          <w:noProof/>
        </w:rPr>
        <w:t>6.3.3.4.4.2.1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_Toc169687837 \h </w:instrText>
      </w:r>
      <w:r>
        <w:rPr>
          <w:noProof/>
        </w:rPr>
      </w:r>
      <w:r>
        <w:rPr>
          <w:noProof/>
        </w:rPr>
        <w:fldChar w:fldCharType="separate"/>
      </w:r>
      <w:r>
        <w:rPr>
          <w:noProof/>
        </w:rPr>
        <w:t>262</w:t>
      </w:r>
      <w:r>
        <w:rPr>
          <w:noProof/>
        </w:rPr>
        <w:fldChar w:fldCharType="end"/>
      </w:r>
    </w:p>
    <w:p w14:paraId="53F1C635" w14:textId="710C9C6B" w:rsidR="00A6151D" w:rsidRDefault="00A6151D">
      <w:pPr>
        <w:pStyle w:val="TOC7"/>
        <w:rPr>
          <w:rFonts w:asciiTheme="minorHAnsi" w:eastAsiaTheme="minorEastAsia" w:hAnsiTheme="minorHAnsi" w:cstheme="minorBidi"/>
          <w:noProof/>
          <w:kern w:val="2"/>
          <w:sz w:val="24"/>
          <w:szCs w:val="24"/>
          <w:lang w:eastAsia="en-GB"/>
          <w14:ligatures w14:val="standardContextual"/>
        </w:rPr>
      </w:pPr>
      <w:r>
        <w:rPr>
          <w:noProof/>
        </w:rPr>
        <w:t>6.3.3.4.4.2.2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_Toc169687838 \h </w:instrText>
      </w:r>
      <w:r>
        <w:rPr>
          <w:noProof/>
        </w:rPr>
      </w:r>
      <w:r>
        <w:rPr>
          <w:noProof/>
        </w:rPr>
        <w:fldChar w:fldCharType="separate"/>
      </w:r>
      <w:r>
        <w:rPr>
          <w:noProof/>
        </w:rPr>
        <w:t>262</w:t>
      </w:r>
      <w:r>
        <w:rPr>
          <w:noProof/>
        </w:rPr>
        <w:fldChar w:fldCharType="end"/>
      </w:r>
    </w:p>
    <w:p w14:paraId="7D4DC621" w14:textId="0BEE7F1A"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_Toc169687839 \h </w:instrText>
      </w:r>
      <w:r>
        <w:rPr>
          <w:noProof/>
        </w:rPr>
      </w:r>
      <w:r>
        <w:rPr>
          <w:noProof/>
        </w:rPr>
        <w:fldChar w:fldCharType="separate"/>
      </w:r>
      <w:r>
        <w:rPr>
          <w:noProof/>
        </w:rPr>
        <w:t>264</w:t>
      </w:r>
      <w:r>
        <w:rPr>
          <w:noProof/>
        </w:rPr>
        <w:fldChar w:fldCharType="end"/>
      </w:r>
    </w:p>
    <w:p w14:paraId="2BB6C8E4" w14:textId="68439D53"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_Toc169687840 \h </w:instrText>
      </w:r>
      <w:r>
        <w:rPr>
          <w:noProof/>
        </w:rPr>
      </w:r>
      <w:r>
        <w:rPr>
          <w:noProof/>
        </w:rPr>
        <w:fldChar w:fldCharType="separate"/>
      </w:r>
      <w:r>
        <w:rPr>
          <w:noProof/>
        </w:rPr>
        <w:t>264</w:t>
      </w:r>
      <w:r>
        <w:rPr>
          <w:noProof/>
        </w:rPr>
        <w:fldChar w:fldCharType="end"/>
      </w:r>
    </w:p>
    <w:p w14:paraId="1E4591B2" w14:textId="25BB500C"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_Toc169687841 \h </w:instrText>
      </w:r>
      <w:r>
        <w:rPr>
          <w:noProof/>
        </w:rPr>
      </w:r>
      <w:r>
        <w:rPr>
          <w:noProof/>
        </w:rPr>
        <w:fldChar w:fldCharType="separate"/>
      </w:r>
      <w:r>
        <w:rPr>
          <w:noProof/>
        </w:rPr>
        <w:t>264</w:t>
      </w:r>
      <w:r>
        <w:rPr>
          <w:noProof/>
        </w:rPr>
        <w:fldChar w:fldCharType="end"/>
      </w:r>
    </w:p>
    <w:p w14:paraId="6DF31C59" w14:textId="389FF788"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sidRPr="00762140">
        <w:rPr>
          <w:noProof/>
          <w:lang w:eastAsia="zh-CN"/>
        </w:rPr>
        <w:t>UE Reachability Info Notify</w:t>
      </w:r>
      <w:r>
        <w:rPr>
          <w:noProof/>
        </w:rPr>
        <w:tab/>
      </w:r>
      <w:r>
        <w:rPr>
          <w:noProof/>
        </w:rPr>
        <w:fldChar w:fldCharType="begin" w:fldLock="1"/>
      </w:r>
      <w:r>
        <w:rPr>
          <w:noProof/>
        </w:rPr>
        <w:instrText xml:space="preserve"> PAGEREF _Toc169687842 \h </w:instrText>
      </w:r>
      <w:r>
        <w:rPr>
          <w:noProof/>
        </w:rPr>
      </w:r>
      <w:r>
        <w:rPr>
          <w:noProof/>
        </w:rPr>
        <w:fldChar w:fldCharType="separate"/>
      </w:r>
      <w:r>
        <w:rPr>
          <w:noProof/>
        </w:rPr>
        <w:t>264</w:t>
      </w:r>
      <w:r>
        <w:rPr>
          <w:noProof/>
        </w:rPr>
        <w:fldChar w:fldCharType="end"/>
      </w:r>
    </w:p>
    <w:p w14:paraId="22937580" w14:textId="3C842E7B"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_Toc169687843 \h </w:instrText>
      </w:r>
      <w:r>
        <w:rPr>
          <w:noProof/>
        </w:rPr>
      </w:r>
      <w:r>
        <w:rPr>
          <w:noProof/>
        </w:rPr>
        <w:fldChar w:fldCharType="separate"/>
      </w:r>
      <w:r>
        <w:rPr>
          <w:noProof/>
        </w:rPr>
        <w:t>264</w:t>
      </w:r>
      <w:r>
        <w:rPr>
          <w:noProof/>
        </w:rPr>
        <w:fldChar w:fldCharType="end"/>
      </w:r>
    </w:p>
    <w:p w14:paraId="0E0F6A06" w14:textId="1DA4E840"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_Toc169687844 \h </w:instrText>
      </w:r>
      <w:r>
        <w:rPr>
          <w:noProof/>
        </w:rPr>
      </w:r>
      <w:r>
        <w:rPr>
          <w:noProof/>
        </w:rPr>
        <w:fldChar w:fldCharType="separate"/>
      </w:r>
      <w:r>
        <w:rPr>
          <w:noProof/>
        </w:rPr>
        <w:t>264</w:t>
      </w:r>
      <w:r>
        <w:rPr>
          <w:noProof/>
        </w:rPr>
        <w:fldChar w:fldCharType="end"/>
      </w:r>
    </w:p>
    <w:p w14:paraId="00631657" w14:textId="77A93CBC"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_Toc169687845 \h </w:instrText>
      </w:r>
      <w:r>
        <w:rPr>
          <w:noProof/>
        </w:rPr>
      </w:r>
      <w:r>
        <w:rPr>
          <w:noProof/>
        </w:rPr>
        <w:fldChar w:fldCharType="separate"/>
      </w:r>
      <w:r>
        <w:rPr>
          <w:noProof/>
        </w:rPr>
        <w:t>264</w:t>
      </w:r>
      <w:r>
        <w:rPr>
          <w:noProof/>
        </w:rPr>
        <w:fldChar w:fldCharType="end"/>
      </w:r>
    </w:p>
    <w:p w14:paraId="745CB6E2" w14:textId="4C268561"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_Toc169687846 \h </w:instrText>
      </w:r>
      <w:r>
        <w:rPr>
          <w:noProof/>
        </w:rPr>
      </w:r>
      <w:r>
        <w:rPr>
          <w:noProof/>
        </w:rPr>
        <w:fldChar w:fldCharType="separate"/>
      </w:r>
      <w:r>
        <w:rPr>
          <w:noProof/>
        </w:rPr>
        <w:t>265</w:t>
      </w:r>
      <w:r>
        <w:rPr>
          <w:noProof/>
        </w:rPr>
        <w:fldChar w:fldCharType="end"/>
      </w:r>
    </w:p>
    <w:p w14:paraId="23E0ED8C" w14:textId="6633BB99"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_Toc169687847 \h </w:instrText>
      </w:r>
      <w:r>
        <w:rPr>
          <w:noProof/>
        </w:rPr>
      </w:r>
      <w:r>
        <w:rPr>
          <w:noProof/>
        </w:rPr>
        <w:fldChar w:fldCharType="separate"/>
      </w:r>
      <w:r>
        <w:rPr>
          <w:noProof/>
        </w:rPr>
        <w:t>265</w:t>
      </w:r>
      <w:r>
        <w:rPr>
          <w:noProof/>
        </w:rPr>
        <w:fldChar w:fldCharType="end"/>
      </w:r>
    </w:p>
    <w:p w14:paraId="0705D5E0" w14:textId="0BA94BB2"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sidRPr="00762140">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Structured data types</w:t>
      </w:r>
      <w:r>
        <w:rPr>
          <w:noProof/>
        </w:rPr>
        <w:tab/>
      </w:r>
      <w:r>
        <w:rPr>
          <w:noProof/>
        </w:rPr>
        <w:fldChar w:fldCharType="begin" w:fldLock="1"/>
      </w:r>
      <w:r>
        <w:rPr>
          <w:noProof/>
        </w:rPr>
        <w:instrText xml:space="preserve"> PAGEREF _Toc169687848 \h </w:instrText>
      </w:r>
      <w:r>
        <w:rPr>
          <w:noProof/>
        </w:rPr>
      </w:r>
      <w:r>
        <w:rPr>
          <w:noProof/>
        </w:rPr>
        <w:fldChar w:fldCharType="separate"/>
      </w:r>
      <w:r>
        <w:rPr>
          <w:noProof/>
        </w:rPr>
        <w:t>266</w:t>
      </w:r>
      <w:r>
        <w:rPr>
          <w:noProof/>
        </w:rPr>
        <w:fldChar w:fldCharType="end"/>
      </w:r>
    </w:p>
    <w:p w14:paraId="05EAA6D4" w14:textId="31D9F72A"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_Toc169687849 \h </w:instrText>
      </w:r>
      <w:r>
        <w:rPr>
          <w:noProof/>
        </w:rPr>
      </w:r>
      <w:r>
        <w:rPr>
          <w:noProof/>
        </w:rPr>
        <w:fldChar w:fldCharType="separate"/>
      </w:r>
      <w:r>
        <w:rPr>
          <w:noProof/>
        </w:rPr>
        <w:t>266</w:t>
      </w:r>
      <w:r>
        <w:rPr>
          <w:noProof/>
        </w:rPr>
        <w:fldChar w:fldCharType="end"/>
      </w:r>
    </w:p>
    <w:p w14:paraId="160ECC30" w14:textId="3CBC870A"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_Toc169687850 \h </w:instrText>
      </w:r>
      <w:r>
        <w:rPr>
          <w:noProof/>
        </w:rPr>
      </w:r>
      <w:r>
        <w:rPr>
          <w:noProof/>
        </w:rPr>
        <w:fldChar w:fldCharType="separate"/>
      </w:r>
      <w:r>
        <w:rPr>
          <w:noProof/>
        </w:rPr>
        <w:t>267</w:t>
      </w:r>
      <w:r>
        <w:rPr>
          <w:noProof/>
        </w:rPr>
        <w:fldChar w:fldCharType="end"/>
      </w:r>
    </w:p>
    <w:p w14:paraId="50BC179E" w14:textId="6D77D78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_Toc169687851 \h </w:instrText>
      </w:r>
      <w:r>
        <w:rPr>
          <w:noProof/>
        </w:rPr>
      </w:r>
      <w:r>
        <w:rPr>
          <w:noProof/>
        </w:rPr>
        <w:fldChar w:fldCharType="separate"/>
      </w:r>
      <w:r>
        <w:rPr>
          <w:noProof/>
        </w:rPr>
        <w:t>267</w:t>
      </w:r>
      <w:r>
        <w:rPr>
          <w:noProof/>
        </w:rPr>
        <w:fldChar w:fldCharType="end"/>
      </w:r>
    </w:p>
    <w:p w14:paraId="5AE2DB7E" w14:textId="3A390FDA"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fldLock="1"/>
      </w:r>
      <w:r>
        <w:rPr>
          <w:noProof/>
        </w:rPr>
        <w:instrText xml:space="preserve"> PAGEREF _Toc169687852 \h </w:instrText>
      </w:r>
      <w:r>
        <w:rPr>
          <w:noProof/>
        </w:rPr>
      </w:r>
      <w:r>
        <w:rPr>
          <w:noProof/>
        </w:rPr>
        <w:fldChar w:fldCharType="separate"/>
      </w:r>
      <w:r>
        <w:rPr>
          <w:noProof/>
        </w:rPr>
        <w:t>268</w:t>
      </w:r>
      <w:r>
        <w:rPr>
          <w:noProof/>
        </w:rPr>
        <w:fldChar w:fldCharType="end"/>
      </w:r>
    </w:p>
    <w:p w14:paraId="4C0B5B79" w14:textId="3C4B05DA"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_Toc169687853 \h </w:instrText>
      </w:r>
      <w:r>
        <w:rPr>
          <w:noProof/>
        </w:rPr>
      </w:r>
      <w:r>
        <w:rPr>
          <w:noProof/>
        </w:rPr>
        <w:fldChar w:fldCharType="separate"/>
      </w:r>
      <w:r>
        <w:rPr>
          <w:noProof/>
        </w:rPr>
        <w:t>268</w:t>
      </w:r>
      <w:r>
        <w:rPr>
          <w:noProof/>
        </w:rPr>
        <w:fldChar w:fldCharType="end"/>
      </w:r>
    </w:p>
    <w:p w14:paraId="6AC0FD9B" w14:textId="0733426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_Toc169687854 \h </w:instrText>
      </w:r>
      <w:r>
        <w:rPr>
          <w:noProof/>
        </w:rPr>
      </w:r>
      <w:r>
        <w:rPr>
          <w:noProof/>
        </w:rPr>
        <w:fldChar w:fldCharType="separate"/>
      </w:r>
      <w:r>
        <w:rPr>
          <w:noProof/>
        </w:rPr>
        <w:t>268</w:t>
      </w:r>
      <w:r>
        <w:rPr>
          <w:noProof/>
        </w:rPr>
        <w:fldChar w:fldCharType="end"/>
      </w:r>
    </w:p>
    <w:p w14:paraId="08CE1C8C" w14:textId="1AE43A30"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EnableGroupReachabilityReqData</w:t>
      </w:r>
      <w:r>
        <w:rPr>
          <w:noProof/>
        </w:rPr>
        <w:tab/>
      </w:r>
      <w:r>
        <w:rPr>
          <w:noProof/>
        </w:rPr>
        <w:fldChar w:fldCharType="begin" w:fldLock="1"/>
      </w:r>
      <w:r>
        <w:rPr>
          <w:noProof/>
        </w:rPr>
        <w:instrText xml:space="preserve"> PAGEREF _Toc169687855 \h </w:instrText>
      </w:r>
      <w:r>
        <w:rPr>
          <w:noProof/>
        </w:rPr>
      </w:r>
      <w:r>
        <w:rPr>
          <w:noProof/>
        </w:rPr>
        <w:fldChar w:fldCharType="separate"/>
      </w:r>
      <w:r>
        <w:rPr>
          <w:noProof/>
        </w:rPr>
        <w:t>269</w:t>
      </w:r>
      <w:r>
        <w:rPr>
          <w:noProof/>
        </w:rPr>
        <w:fldChar w:fldCharType="end"/>
      </w:r>
    </w:p>
    <w:p w14:paraId="6629D649" w14:textId="67FE1D6F"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EnableGroupReachabilityRspData</w:t>
      </w:r>
      <w:r>
        <w:rPr>
          <w:noProof/>
        </w:rPr>
        <w:tab/>
      </w:r>
      <w:r>
        <w:rPr>
          <w:noProof/>
        </w:rPr>
        <w:fldChar w:fldCharType="begin" w:fldLock="1"/>
      </w:r>
      <w:r>
        <w:rPr>
          <w:noProof/>
        </w:rPr>
        <w:instrText xml:space="preserve"> PAGEREF _Toc169687856 \h </w:instrText>
      </w:r>
      <w:r>
        <w:rPr>
          <w:noProof/>
        </w:rPr>
      </w:r>
      <w:r>
        <w:rPr>
          <w:noProof/>
        </w:rPr>
        <w:fldChar w:fldCharType="separate"/>
      </w:r>
      <w:r>
        <w:rPr>
          <w:noProof/>
        </w:rPr>
        <w:t>269</w:t>
      </w:r>
      <w:r>
        <w:rPr>
          <w:noProof/>
        </w:rPr>
        <w:fldChar w:fldCharType="end"/>
      </w:r>
    </w:p>
    <w:p w14:paraId="6E0EADE5" w14:textId="240F6BF3"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fldLock="1"/>
      </w:r>
      <w:r>
        <w:rPr>
          <w:noProof/>
        </w:rPr>
        <w:instrText xml:space="preserve"> PAGEREF _Toc169687857 \h </w:instrText>
      </w:r>
      <w:r>
        <w:rPr>
          <w:noProof/>
        </w:rPr>
      </w:r>
      <w:r>
        <w:rPr>
          <w:noProof/>
        </w:rPr>
        <w:fldChar w:fldCharType="separate"/>
      </w:r>
      <w:r>
        <w:rPr>
          <w:noProof/>
        </w:rPr>
        <w:t>269</w:t>
      </w:r>
      <w:r>
        <w:rPr>
          <w:noProof/>
        </w:rPr>
        <w:fldChar w:fldCharType="end"/>
      </w:r>
    </w:p>
    <w:p w14:paraId="4432224D" w14:textId="3CE66BEC"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ReachabilityNotificationData</w:t>
      </w:r>
      <w:r>
        <w:rPr>
          <w:noProof/>
        </w:rPr>
        <w:tab/>
      </w:r>
      <w:r>
        <w:rPr>
          <w:noProof/>
        </w:rPr>
        <w:fldChar w:fldCharType="begin" w:fldLock="1"/>
      </w:r>
      <w:r>
        <w:rPr>
          <w:noProof/>
        </w:rPr>
        <w:instrText xml:space="preserve"> PAGEREF _Toc169687858 \h </w:instrText>
      </w:r>
      <w:r>
        <w:rPr>
          <w:noProof/>
        </w:rPr>
      </w:r>
      <w:r>
        <w:rPr>
          <w:noProof/>
        </w:rPr>
        <w:fldChar w:fldCharType="separate"/>
      </w:r>
      <w:r>
        <w:rPr>
          <w:noProof/>
        </w:rPr>
        <w:t>270</w:t>
      </w:r>
      <w:r>
        <w:rPr>
          <w:noProof/>
        </w:rPr>
        <w:fldChar w:fldCharType="end"/>
      </w:r>
    </w:p>
    <w:p w14:paraId="525AC468" w14:textId="025DB044"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ReachableUeInfo</w:t>
      </w:r>
      <w:r>
        <w:rPr>
          <w:noProof/>
        </w:rPr>
        <w:tab/>
      </w:r>
      <w:r>
        <w:rPr>
          <w:noProof/>
        </w:rPr>
        <w:fldChar w:fldCharType="begin" w:fldLock="1"/>
      </w:r>
      <w:r>
        <w:rPr>
          <w:noProof/>
        </w:rPr>
        <w:instrText xml:space="preserve"> PAGEREF _Toc169687859 \h </w:instrText>
      </w:r>
      <w:r>
        <w:rPr>
          <w:noProof/>
        </w:rPr>
      </w:r>
      <w:r>
        <w:rPr>
          <w:noProof/>
        </w:rPr>
        <w:fldChar w:fldCharType="separate"/>
      </w:r>
      <w:r>
        <w:rPr>
          <w:noProof/>
        </w:rPr>
        <w:t>270</w:t>
      </w:r>
      <w:r>
        <w:rPr>
          <w:noProof/>
        </w:rPr>
        <w:fldChar w:fldCharType="end"/>
      </w:r>
    </w:p>
    <w:p w14:paraId="7F2D9ADA" w14:textId="306D3338"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sidRPr="00762140">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Simple data types and enumerations</w:t>
      </w:r>
      <w:r>
        <w:rPr>
          <w:noProof/>
        </w:rPr>
        <w:tab/>
      </w:r>
      <w:r>
        <w:rPr>
          <w:noProof/>
        </w:rPr>
        <w:fldChar w:fldCharType="begin" w:fldLock="1"/>
      </w:r>
      <w:r>
        <w:rPr>
          <w:noProof/>
        </w:rPr>
        <w:instrText xml:space="preserve"> PAGEREF _Toc169687860 \h </w:instrText>
      </w:r>
      <w:r>
        <w:rPr>
          <w:noProof/>
        </w:rPr>
      </w:r>
      <w:r>
        <w:rPr>
          <w:noProof/>
        </w:rPr>
        <w:fldChar w:fldCharType="separate"/>
      </w:r>
      <w:r>
        <w:rPr>
          <w:noProof/>
        </w:rPr>
        <w:t>270</w:t>
      </w:r>
      <w:r>
        <w:rPr>
          <w:noProof/>
        </w:rPr>
        <w:fldChar w:fldCharType="end"/>
      </w:r>
    </w:p>
    <w:p w14:paraId="139A8B91" w14:textId="59964623"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_Toc169687861 \h </w:instrText>
      </w:r>
      <w:r>
        <w:rPr>
          <w:noProof/>
        </w:rPr>
      </w:r>
      <w:r>
        <w:rPr>
          <w:noProof/>
        </w:rPr>
        <w:fldChar w:fldCharType="separate"/>
      </w:r>
      <w:r>
        <w:rPr>
          <w:noProof/>
        </w:rPr>
        <w:t>270</w:t>
      </w:r>
      <w:r>
        <w:rPr>
          <w:noProof/>
        </w:rPr>
        <w:fldChar w:fldCharType="end"/>
      </w:r>
    </w:p>
    <w:p w14:paraId="2AE90295" w14:textId="6DBAF143"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_Toc169687862 \h </w:instrText>
      </w:r>
      <w:r>
        <w:rPr>
          <w:noProof/>
        </w:rPr>
      </w:r>
      <w:r>
        <w:rPr>
          <w:noProof/>
        </w:rPr>
        <w:fldChar w:fldCharType="separate"/>
      </w:r>
      <w:r>
        <w:rPr>
          <w:noProof/>
        </w:rPr>
        <w:t>270</w:t>
      </w:r>
      <w:r>
        <w:rPr>
          <w:noProof/>
        </w:rPr>
        <w:fldChar w:fldCharType="end"/>
      </w:r>
    </w:p>
    <w:p w14:paraId="4814DDDA" w14:textId="12DF461A"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_Toc169687863 \h </w:instrText>
      </w:r>
      <w:r>
        <w:rPr>
          <w:noProof/>
        </w:rPr>
      </w:r>
      <w:r>
        <w:rPr>
          <w:noProof/>
        </w:rPr>
        <w:fldChar w:fldCharType="separate"/>
      </w:r>
      <w:r>
        <w:rPr>
          <w:noProof/>
        </w:rPr>
        <w:t>270</w:t>
      </w:r>
      <w:r>
        <w:rPr>
          <w:noProof/>
        </w:rPr>
        <w:fldChar w:fldCharType="end"/>
      </w:r>
    </w:p>
    <w:p w14:paraId="638FD839" w14:textId="54D592F3"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_Toc169687864 \h </w:instrText>
      </w:r>
      <w:r>
        <w:rPr>
          <w:noProof/>
        </w:rPr>
      </w:r>
      <w:r>
        <w:rPr>
          <w:noProof/>
        </w:rPr>
        <w:fldChar w:fldCharType="separate"/>
      </w:r>
      <w:r>
        <w:rPr>
          <w:noProof/>
        </w:rPr>
        <w:t>270</w:t>
      </w:r>
      <w:r>
        <w:rPr>
          <w:noProof/>
        </w:rPr>
        <w:fldChar w:fldCharType="end"/>
      </w:r>
    </w:p>
    <w:p w14:paraId="2066EF5B" w14:textId="0E58794B"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_Toc169687865 \h </w:instrText>
      </w:r>
      <w:r>
        <w:rPr>
          <w:noProof/>
        </w:rPr>
      </w:r>
      <w:r>
        <w:rPr>
          <w:noProof/>
        </w:rPr>
        <w:fldChar w:fldCharType="separate"/>
      </w:r>
      <w:r>
        <w:rPr>
          <w:noProof/>
        </w:rPr>
        <w:t>270</w:t>
      </w:r>
      <w:r>
        <w:rPr>
          <w:noProof/>
        </w:rPr>
        <w:fldChar w:fldCharType="end"/>
      </w:r>
    </w:p>
    <w:p w14:paraId="27F93812" w14:textId="1A160FC1"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_Toc169687866 \h </w:instrText>
      </w:r>
      <w:r>
        <w:rPr>
          <w:noProof/>
        </w:rPr>
      </w:r>
      <w:r>
        <w:rPr>
          <w:noProof/>
        </w:rPr>
        <w:fldChar w:fldCharType="separate"/>
      </w:r>
      <w:r>
        <w:rPr>
          <w:noProof/>
        </w:rPr>
        <w:t>270</w:t>
      </w:r>
      <w:r>
        <w:rPr>
          <w:noProof/>
        </w:rPr>
        <w:fldChar w:fldCharType="end"/>
      </w:r>
    </w:p>
    <w:p w14:paraId="1EE8E55B" w14:textId="5A22FC46"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_Toc169687867 \h </w:instrText>
      </w:r>
      <w:r>
        <w:rPr>
          <w:noProof/>
        </w:rPr>
      </w:r>
      <w:r>
        <w:rPr>
          <w:noProof/>
        </w:rPr>
        <w:fldChar w:fldCharType="separate"/>
      </w:r>
      <w:r>
        <w:rPr>
          <w:noProof/>
        </w:rPr>
        <w:t>270</w:t>
      </w:r>
      <w:r>
        <w:rPr>
          <w:noProof/>
        </w:rPr>
        <w:fldChar w:fldCharType="end"/>
      </w:r>
    </w:p>
    <w:p w14:paraId="67B38D3A" w14:textId="5A7A4525"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_Toc169687868 \h </w:instrText>
      </w:r>
      <w:r>
        <w:rPr>
          <w:noProof/>
        </w:rPr>
      </w:r>
      <w:r>
        <w:rPr>
          <w:noProof/>
        </w:rPr>
        <w:fldChar w:fldCharType="separate"/>
      </w:r>
      <w:r>
        <w:rPr>
          <w:noProof/>
        </w:rPr>
        <w:t>271</w:t>
      </w:r>
      <w:r>
        <w:rPr>
          <w:noProof/>
        </w:rPr>
        <w:fldChar w:fldCharType="end"/>
      </w:r>
    </w:p>
    <w:p w14:paraId="6E3DDA9C" w14:textId="57B124D5"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_Toc169687869 \h </w:instrText>
      </w:r>
      <w:r>
        <w:rPr>
          <w:noProof/>
        </w:rPr>
      </w:r>
      <w:r>
        <w:rPr>
          <w:noProof/>
        </w:rPr>
        <w:fldChar w:fldCharType="separate"/>
      </w:r>
      <w:r>
        <w:rPr>
          <w:noProof/>
        </w:rPr>
        <w:t>271</w:t>
      </w:r>
      <w:r>
        <w:rPr>
          <w:noProof/>
        </w:rPr>
        <w:fldChar w:fldCharType="end"/>
      </w:r>
    </w:p>
    <w:p w14:paraId="55F88C21" w14:textId="1BA563E7"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sidRPr="00762140">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Security</w:t>
      </w:r>
      <w:r>
        <w:rPr>
          <w:noProof/>
        </w:rPr>
        <w:tab/>
      </w:r>
      <w:r>
        <w:rPr>
          <w:noProof/>
        </w:rPr>
        <w:fldChar w:fldCharType="begin" w:fldLock="1"/>
      </w:r>
      <w:r>
        <w:rPr>
          <w:noProof/>
        </w:rPr>
        <w:instrText xml:space="preserve"> PAGEREF _Toc169687870 \h </w:instrText>
      </w:r>
      <w:r>
        <w:rPr>
          <w:noProof/>
        </w:rPr>
      </w:r>
      <w:r>
        <w:rPr>
          <w:noProof/>
        </w:rPr>
        <w:fldChar w:fldCharType="separate"/>
      </w:r>
      <w:r>
        <w:rPr>
          <w:noProof/>
        </w:rPr>
        <w:t>272</w:t>
      </w:r>
      <w:r>
        <w:rPr>
          <w:noProof/>
        </w:rPr>
        <w:fldChar w:fldCharType="end"/>
      </w:r>
    </w:p>
    <w:p w14:paraId="3B24B8C3" w14:textId="57802274"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_Toc169687871 \h </w:instrText>
      </w:r>
      <w:r>
        <w:rPr>
          <w:noProof/>
        </w:rPr>
      </w:r>
      <w:r>
        <w:rPr>
          <w:noProof/>
        </w:rPr>
        <w:fldChar w:fldCharType="separate"/>
      </w:r>
      <w:r>
        <w:rPr>
          <w:noProof/>
        </w:rPr>
        <w:t>272</w:t>
      </w:r>
      <w:r>
        <w:rPr>
          <w:noProof/>
        </w:rPr>
        <w:fldChar w:fldCharType="end"/>
      </w:r>
    </w:p>
    <w:p w14:paraId="0AD0E477" w14:textId="6D8E0B3E" w:rsidR="00A6151D" w:rsidRDefault="00A6151D">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_Toc169687872 \h </w:instrText>
      </w:r>
      <w:r>
        <w:rPr>
          <w:noProof/>
        </w:rPr>
      </w:r>
      <w:r>
        <w:rPr>
          <w:noProof/>
        </w:rPr>
        <w:fldChar w:fldCharType="separate"/>
      </w:r>
      <w:r>
        <w:rPr>
          <w:noProof/>
        </w:rPr>
        <w:t>273</w:t>
      </w:r>
      <w:r>
        <w:rPr>
          <w:noProof/>
        </w:rPr>
        <w:fldChar w:fldCharType="end"/>
      </w:r>
    </w:p>
    <w:p w14:paraId="0AD9519F" w14:textId="1A916713"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_Toc169687873 \h </w:instrText>
      </w:r>
      <w:r>
        <w:rPr>
          <w:noProof/>
        </w:rPr>
      </w:r>
      <w:r>
        <w:rPr>
          <w:noProof/>
        </w:rPr>
        <w:fldChar w:fldCharType="separate"/>
      </w:r>
      <w:r>
        <w:rPr>
          <w:noProof/>
        </w:rPr>
        <w:t>273</w:t>
      </w:r>
      <w:r>
        <w:rPr>
          <w:noProof/>
        </w:rPr>
        <w:fldChar w:fldCharType="end"/>
      </w:r>
    </w:p>
    <w:p w14:paraId="4E1CF091" w14:textId="42B1A2A7"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_Toc169687874 \h </w:instrText>
      </w:r>
      <w:r>
        <w:rPr>
          <w:noProof/>
        </w:rPr>
      </w:r>
      <w:r>
        <w:rPr>
          <w:noProof/>
        </w:rPr>
        <w:fldChar w:fldCharType="separate"/>
      </w:r>
      <w:r>
        <w:rPr>
          <w:noProof/>
        </w:rPr>
        <w:t>273</w:t>
      </w:r>
      <w:r>
        <w:rPr>
          <w:noProof/>
        </w:rPr>
        <w:fldChar w:fldCharType="end"/>
      </w:r>
    </w:p>
    <w:p w14:paraId="4745C02B" w14:textId="30BD7DF1"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_Toc169687875 \h </w:instrText>
      </w:r>
      <w:r>
        <w:rPr>
          <w:noProof/>
        </w:rPr>
      </w:r>
      <w:r>
        <w:rPr>
          <w:noProof/>
        </w:rPr>
        <w:fldChar w:fldCharType="separate"/>
      </w:r>
      <w:r>
        <w:rPr>
          <w:noProof/>
        </w:rPr>
        <w:t>273</w:t>
      </w:r>
      <w:r>
        <w:rPr>
          <w:noProof/>
        </w:rPr>
        <w:fldChar w:fldCharType="end"/>
      </w:r>
    </w:p>
    <w:p w14:paraId="59EA1520" w14:textId="4056C73C"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_Toc169687876 \h </w:instrText>
      </w:r>
      <w:r>
        <w:rPr>
          <w:noProof/>
        </w:rPr>
      </w:r>
      <w:r>
        <w:rPr>
          <w:noProof/>
        </w:rPr>
        <w:fldChar w:fldCharType="separate"/>
      </w:r>
      <w:r>
        <w:rPr>
          <w:noProof/>
        </w:rPr>
        <w:t>273</w:t>
      </w:r>
      <w:r>
        <w:rPr>
          <w:noProof/>
        </w:rPr>
        <w:fldChar w:fldCharType="end"/>
      </w:r>
    </w:p>
    <w:p w14:paraId="04394EDC" w14:textId="7195900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_Toc169687877 \h </w:instrText>
      </w:r>
      <w:r>
        <w:rPr>
          <w:noProof/>
        </w:rPr>
      </w:r>
      <w:r>
        <w:rPr>
          <w:noProof/>
        </w:rPr>
        <w:fldChar w:fldCharType="separate"/>
      </w:r>
      <w:r>
        <w:rPr>
          <w:noProof/>
        </w:rPr>
        <w:t>273</w:t>
      </w:r>
      <w:r>
        <w:rPr>
          <w:noProof/>
        </w:rPr>
        <w:fldChar w:fldCharType="end"/>
      </w:r>
    </w:p>
    <w:p w14:paraId="2593066B" w14:textId="01E1BF82"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_Toc169687878 \h </w:instrText>
      </w:r>
      <w:r>
        <w:rPr>
          <w:noProof/>
        </w:rPr>
      </w:r>
      <w:r>
        <w:rPr>
          <w:noProof/>
        </w:rPr>
        <w:fldChar w:fldCharType="separate"/>
      </w:r>
      <w:r>
        <w:rPr>
          <w:noProof/>
        </w:rPr>
        <w:t>273</w:t>
      </w:r>
      <w:r>
        <w:rPr>
          <w:noProof/>
        </w:rPr>
        <w:fldChar w:fldCharType="end"/>
      </w:r>
    </w:p>
    <w:p w14:paraId="146A0F11" w14:textId="323F6E3C"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_Toc169687879 \h </w:instrText>
      </w:r>
      <w:r>
        <w:rPr>
          <w:noProof/>
        </w:rPr>
      </w:r>
      <w:r>
        <w:rPr>
          <w:noProof/>
        </w:rPr>
        <w:fldChar w:fldCharType="separate"/>
      </w:r>
      <w:r>
        <w:rPr>
          <w:noProof/>
        </w:rPr>
        <w:t>274</w:t>
      </w:r>
      <w:r>
        <w:rPr>
          <w:noProof/>
        </w:rPr>
        <w:fldChar w:fldCharType="end"/>
      </w:r>
    </w:p>
    <w:p w14:paraId="43D0AAA2" w14:textId="3C9A7730"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_Toc169687880 \h </w:instrText>
      </w:r>
      <w:r>
        <w:rPr>
          <w:noProof/>
        </w:rPr>
      </w:r>
      <w:r>
        <w:rPr>
          <w:noProof/>
        </w:rPr>
        <w:fldChar w:fldCharType="separate"/>
      </w:r>
      <w:r>
        <w:rPr>
          <w:noProof/>
        </w:rPr>
        <w:t>274</w:t>
      </w:r>
      <w:r>
        <w:rPr>
          <w:noProof/>
        </w:rPr>
        <w:fldChar w:fldCharType="end"/>
      </w:r>
    </w:p>
    <w:p w14:paraId="372EF02E" w14:textId="38DDF849"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_Toc169687881 \h </w:instrText>
      </w:r>
      <w:r>
        <w:rPr>
          <w:noProof/>
        </w:rPr>
      </w:r>
      <w:r>
        <w:rPr>
          <w:noProof/>
        </w:rPr>
        <w:fldChar w:fldCharType="separate"/>
      </w:r>
      <w:r>
        <w:rPr>
          <w:noProof/>
        </w:rPr>
        <w:t>274</w:t>
      </w:r>
      <w:r>
        <w:rPr>
          <w:noProof/>
        </w:rPr>
        <w:fldChar w:fldCharType="end"/>
      </w:r>
    </w:p>
    <w:p w14:paraId="1EC0DAB2" w14:textId="23BAC36B"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_Toc169687882 \h </w:instrText>
      </w:r>
      <w:r>
        <w:rPr>
          <w:noProof/>
        </w:rPr>
      </w:r>
      <w:r>
        <w:rPr>
          <w:noProof/>
        </w:rPr>
        <w:fldChar w:fldCharType="separate"/>
      </w:r>
      <w:r>
        <w:rPr>
          <w:noProof/>
        </w:rPr>
        <w:t>274</w:t>
      </w:r>
      <w:r>
        <w:rPr>
          <w:noProof/>
        </w:rPr>
        <w:fldChar w:fldCharType="end"/>
      </w:r>
    </w:p>
    <w:p w14:paraId="6792AB2A" w14:textId="1257374A"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_Toc169687883 \h </w:instrText>
      </w:r>
      <w:r>
        <w:rPr>
          <w:noProof/>
        </w:rPr>
      </w:r>
      <w:r>
        <w:rPr>
          <w:noProof/>
        </w:rPr>
        <w:fldChar w:fldCharType="separate"/>
      </w:r>
      <w:r>
        <w:rPr>
          <w:noProof/>
        </w:rPr>
        <w:t>274</w:t>
      </w:r>
      <w:r>
        <w:rPr>
          <w:noProof/>
        </w:rPr>
        <w:fldChar w:fldCharType="end"/>
      </w:r>
    </w:p>
    <w:p w14:paraId="00BD558F" w14:textId="04C887A7"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_Toc169687884 \h </w:instrText>
      </w:r>
      <w:r>
        <w:rPr>
          <w:noProof/>
        </w:rPr>
      </w:r>
      <w:r>
        <w:rPr>
          <w:noProof/>
        </w:rPr>
        <w:fldChar w:fldCharType="separate"/>
      </w:r>
      <w:r>
        <w:rPr>
          <w:noProof/>
        </w:rPr>
        <w:t>274</w:t>
      </w:r>
      <w:r>
        <w:rPr>
          <w:noProof/>
        </w:rPr>
        <w:fldChar w:fldCharType="end"/>
      </w:r>
    </w:p>
    <w:p w14:paraId="7A88069E" w14:textId="7C657A88"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_Toc169687885 \h </w:instrText>
      </w:r>
      <w:r>
        <w:rPr>
          <w:noProof/>
        </w:rPr>
      </w:r>
      <w:r>
        <w:rPr>
          <w:noProof/>
        </w:rPr>
        <w:fldChar w:fldCharType="separate"/>
      </w:r>
      <w:r>
        <w:rPr>
          <w:noProof/>
        </w:rPr>
        <w:t>275</w:t>
      </w:r>
      <w:r>
        <w:rPr>
          <w:noProof/>
        </w:rPr>
        <w:fldChar w:fldCharType="end"/>
      </w:r>
    </w:p>
    <w:p w14:paraId="4F72DA07" w14:textId="6ACC9E3A"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_Toc169687886 \h </w:instrText>
      </w:r>
      <w:r>
        <w:rPr>
          <w:noProof/>
        </w:rPr>
      </w:r>
      <w:r>
        <w:rPr>
          <w:noProof/>
        </w:rPr>
        <w:fldChar w:fldCharType="separate"/>
      </w:r>
      <w:r>
        <w:rPr>
          <w:noProof/>
        </w:rPr>
        <w:t>275</w:t>
      </w:r>
      <w:r>
        <w:rPr>
          <w:noProof/>
        </w:rPr>
        <w:fldChar w:fldCharType="end"/>
      </w:r>
    </w:p>
    <w:p w14:paraId="042322E0" w14:textId="74A683AA"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_Toc169687887 \h </w:instrText>
      </w:r>
      <w:r>
        <w:rPr>
          <w:noProof/>
        </w:rPr>
      </w:r>
      <w:r>
        <w:rPr>
          <w:noProof/>
        </w:rPr>
        <w:fldChar w:fldCharType="separate"/>
      </w:r>
      <w:r>
        <w:rPr>
          <w:noProof/>
        </w:rPr>
        <w:t>275</w:t>
      </w:r>
      <w:r>
        <w:rPr>
          <w:noProof/>
        </w:rPr>
        <w:fldChar w:fldCharType="end"/>
      </w:r>
    </w:p>
    <w:p w14:paraId="52FDA72B" w14:textId="0950BDB3"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_Toc169687888 \h </w:instrText>
      </w:r>
      <w:r>
        <w:rPr>
          <w:noProof/>
        </w:rPr>
      </w:r>
      <w:r>
        <w:rPr>
          <w:noProof/>
        </w:rPr>
        <w:fldChar w:fldCharType="separate"/>
      </w:r>
      <w:r>
        <w:rPr>
          <w:noProof/>
        </w:rPr>
        <w:t>275</w:t>
      </w:r>
      <w:r>
        <w:rPr>
          <w:noProof/>
        </w:rPr>
        <w:fldChar w:fldCharType="end"/>
      </w:r>
    </w:p>
    <w:p w14:paraId="6802F483" w14:textId="7F5A4E20"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_Toc169687889 \h </w:instrText>
      </w:r>
      <w:r>
        <w:rPr>
          <w:noProof/>
        </w:rPr>
      </w:r>
      <w:r>
        <w:rPr>
          <w:noProof/>
        </w:rPr>
        <w:fldChar w:fldCharType="separate"/>
      </w:r>
      <w:r>
        <w:rPr>
          <w:noProof/>
        </w:rPr>
        <w:t>275</w:t>
      </w:r>
      <w:r>
        <w:rPr>
          <w:noProof/>
        </w:rPr>
        <w:fldChar w:fldCharType="end"/>
      </w:r>
    </w:p>
    <w:p w14:paraId="546B21E7" w14:textId="4997B9BB" w:rsidR="00A6151D" w:rsidRDefault="00A6151D">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_Toc169687890 \h </w:instrText>
      </w:r>
      <w:r>
        <w:rPr>
          <w:noProof/>
        </w:rPr>
      </w:r>
      <w:r>
        <w:rPr>
          <w:noProof/>
        </w:rPr>
        <w:fldChar w:fldCharType="separate"/>
      </w:r>
      <w:r>
        <w:rPr>
          <w:noProof/>
        </w:rPr>
        <w:t>275</w:t>
      </w:r>
      <w:r>
        <w:rPr>
          <w:noProof/>
        </w:rPr>
        <w:fldChar w:fldCharType="end"/>
      </w:r>
    </w:p>
    <w:p w14:paraId="2D006C5E" w14:textId="0E8D5977" w:rsidR="00A6151D" w:rsidRDefault="00A6151D">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_Toc169687891 \h </w:instrText>
      </w:r>
      <w:r>
        <w:rPr>
          <w:noProof/>
        </w:rPr>
      </w:r>
      <w:r>
        <w:rPr>
          <w:noProof/>
        </w:rPr>
        <w:fldChar w:fldCharType="separate"/>
      </w:r>
      <w:r>
        <w:rPr>
          <w:noProof/>
        </w:rPr>
        <w:t>275</w:t>
      </w:r>
      <w:r>
        <w:rPr>
          <w:noProof/>
        </w:rPr>
        <w:fldChar w:fldCharType="end"/>
      </w:r>
    </w:p>
    <w:p w14:paraId="044A16A3" w14:textId="3B6FAF90"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_Toc169687892 \h </w:instrText>
      </w:r>
      <w:r>
        <w:rPr>
          <w:noProof/>
        </w:rPr>
      </w:r>
      <w:r>
        <w:rPr>
          <w:noProof/>
        </w:rPr>
        <w:fldChar w:fldCharType="separate"/>
      </w:r>
      <w:r>
        <w:rPr>
          <w:noProof/>
        </w:rPr>
        <w:t>277</w:t>
      </w:r>
      <w:r>
        <w:rPr>
          <w:noProof/>
        </w:rPr>
        <w:fldChar w:fldCharType="end"/>
      </w:r>
    </w:p>
    <w:p w14:paraId="29531F71" w14:textId="40391355" w:rsidR="00A6151D" w:rsidRDefault="00A6151D">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_Toc169687893 \h </w:instrText>
      </w:r>
      <w:r>
        <w:rPr>
          <w:noProof/>
        </w:rPr>
      </w:r>
      <w:r>
        <w:rPr>
          <w:noProof/>
        </w:rPr>
        <w:fldChar w:fldCharType="separate"/>
      </w:r>
      <w:r>
        <w:rPr>
          <w:noProof/>
        </w:rPr>
        <w:t>277</w:t>
      </w:r>
      <w:r>
        <w:rPr>
          <w:noProof/>
        </w:rPr>
        <w:fldChar w:fldCharType="end"/>
      </w:r>
    </w:p>
    <w:p w14:paraId="74E9FCAD" w14:textId="5AA5B081" w:rsidR="00A6151D" w:rsidRDefault="00A6151D">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_Toc169687894 \h </w:instrText>
      </w:r>
      <w:r>
        <w:rPr>
          <w:noProof/>
        </w:rPr>
      </w:r>
      <w:r>
        <w:rPr>
          <w:noProof/>
        </w:rPr>
        <w:fldChar w:fldCharType="separate"/>
      </w:r>
      <w:r>
        <w:rPr>
          <w:noProof/>
        </w:rPr>
        <w:t>277</w:t>
      </w:r>
      <w:r>
        <w:rPr>
          <w:noProof/>
        </w:rPr>
        <w:fldChar w:fldCharType="end"/>
      </w:r>
    </w:p>
    <w:p w14:paraId="4F8F75C1" w14:textId="6B86B606"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_Toc169687895 \h </w:instrText>
      </w:r>
      <w:r>
        <w:rPr>
          <w:noProof/>
        </w:rPr>
      </w:r>
      <w:r>
        <w:rPr>
          <w:noProof/>
        </w:rPr>
        <w:fldChar w:fldCharType="separate"/>
      </w:r>
      <w:r>
        <w:rPr>
          <w:noProof/>
        </w:rPr>
        <w:t>278</w:t>
      </w:r>
      <w:r>
        <w:rPr>
          <w:noProof/>
        </w:rPr>
        <w:fldChar w:fldCharType="end"/>
      </w:r>
    </w:p>
    <w:p w14:paraId="4DA53F29" w14:textId="0639B3D4" w:rsidR="00A6151D" w:rsidRDefault="00A6151D">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_Toc169687896 \h </w:instrText>
      </w:r>
      <w:r>
        <w:rPr>
          <w:noProof/>
        </w:rPr>
      </w:r>
      <w:r>
        <w:rPr>
          <w:noProof/>
        </w:rPr>
        <w:fldChar w:fldCharType="separate"/>
      </w:r>
      <w:r>
        <w:rPr>
          <w:noProof/>
        </w:rPr>
        <w:t>278</w:t>
      </w:r>
      <w:r>
        <w:rPr>
          <w:noProof/>
        </w:rPr>
        <w:fldChar w:fldCharType="end"/>
      </w:r>
    </w:p>
    <w:p w14:paraId="5774DDC3" w14:textId="24D2B3D5" w:rsidR="00A6151D" w:rsidRDefault="00A6151D">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_Toc169687897 \h </w:instrText>
      </w:r>
      <w:r>
        <w:rPr>
          <w:noProof/>
        </w:rPr>
      </w:r>
      <w:r>
        <w:rPr>
          <w:noProof/>
        </w:rPr>
        <w:fldChar w:fldCharType="separate"/>
      </w:r>
      <w:r>
        <w:rPr>
          <w:noProof/>
        </w:rPr>
        <w:t>279</w:t>
      </w:r>
      <w:r>
        <w:rPr>
          <w:noProof/>
        </w:rPr>
        <w:fldChar w:fldCharType="end"/>
      </w:r>
    </w:p>
    <w:p w14:paraId="396C61D3" w14:textId="58390AEE"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_Toc169687898 \h </w:instrText>
      </w:r>
      <w:r>
        <w:rPr>
          <w:noProof/>
        </w:rPr>
      </w:r>
      <w:r>
        <w:rPr>
          <w:noProof/>
        </w:rPr>
        <w:fldChar w:fldCharType="separate"/>
      </w:r>
      <w:r>
        <w:rPr>
          <w:noProof/>
        </w:rPr>
        <w:t>280</w:t>
      </w:r>
      <w:r>
        <w:rPr>
          <w:noProof/>
        </w:rPr>
        <w:fldChar w:fldCharType="end"/>
      </w:r>
    </w:p>
    <w:p w14:paraId="0DF1A948" w14:textId="5ECB11D8"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_Toc169687899 \h </w:instrText>
      </w:r>
      <w:r>
        <w:rPr>
          <w:noProof/>
        </w:rPr>
      </w:r>
      <w:r>
        <w:rPr>
          <w:noProof/>
        </w:rPr>
        <w:fldChar w:fldCharType="separate"/>
      </w:r>
      <w:r>
        <w:rPr>
          <w:noProof/>
        </w:rPr>
        <w:t>280</w:t>
      </w:r>
      <w:r>
        <w:rPr>
          <w:noProof/>
        </w:rPr>
        <w:fldChar w:fldCharType="end"/>
      </w:r>
    </w:p>
    <w:p w14:paraId="0AF7E987" w14:textId="5812F55B"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_Toc169687900 \h </w:instrText>
      </w:r>
      <w:r>
        <w:rPr>
          <w:noProof/>
        </w:rPr>
      </w:r>
      <w:r>
        <w:rPr>
          <w:noProof/>
        </w:rPr>
        <w:fldChar w:fldCharType="separate"/>
      </w:r>
      <w:r>
        <w:rPr>
          <w:noProof/>
        </w:rPr>
        <w:t>280</w:t>
      </w:r>
      <w:r>
        <w:rPr>
          <w:noProof/>
        </w:rPr>
        <w:fldChar w:fldCharType="end"/>
      </w:r>
    </w:p>
    <w:p w14:paraId="63C6A6A0" w14:textId="2879CBB0"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fldLock="1"/>
      </w:r>
      <w:r>
        <w:rPr>
          <w:noProof/>
        </w:rPr>
        <w:instrText xml:space="preserve"> PAGEREF _Toc169687901 \h </w:instrText>
      </w:r>
      <w:r>
        <w:rPr>
          <w:noProof/>
        </w:rPr>
      </w:r>
      <w:r>
        <w:rPr>
          <w:noProof/>
        </w:rPr>
        <w:fldChar w:fldCharType="separate"/>
      </w:r>
      <w:r>
        <w:rPr>
          <w:noProof/>
        </w:rPr>
        <w:t>280</w:t>
      </w:r>
      <w:r>
        <w:rPr>
          <w:noProof/>
        </w:rPr>
        <w:fldChar w:fldCharType="end"/>
      </w:r>
    </w:p>
    <w:p w14:paraId="56F32602" w14:textId="38BE1329"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_Toc169687902 \h </w:instrText>
      </w:r>
      <w:r>
        <w:rPr>
          <w:noProof/>
        </w:rPr>
      </w:r>
      <w:r>
        <w:rPr>
          <w:noProof/>
        </w:rPr>
        <w:fldChar w:fldCharType="separate"/>
      </w:r>
      <w:r>
        <w:rPr>
          <w:noProof/>
        </w:rPr>
        <w:t>280</w:t>
      </w:r>
      <w:r>
        <w:rPr>
          <w:noProof/>
        </w:rPr>
        <w:fldChar w:fldCharType="end"/>
      </w:r>
    </w:p>
    <w:p w14:paraId="49060B6B" w14:textId="37B78FD0"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_Toc169687903 \h </w:instrText>
      </w:r>
      <w:r>
        <w:rPr>
          <w:noProof/>
        </w:rPr>
      </w:r>
      <w:r>
        <w:rPr>
          <w:noProof/>
        </w:rPr>
        <w:fldChar w:fldCharType="separate"/>
      </w:r>
      <w:r>
        <w:rPr>
          <w:noProof/>
        </w:rPr>
        <w:t>280</w:t>
      </w:r>
      <w:r>
        <w:rPr>
          <w:noProof/>
        </w:rPr>
        <w:fldChar w:fldCharType="end"/>
      </w:r>
    </w:p>
    <w:p w14:paraId="07F0E8E8" w14:textId="12243248"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_Toc169687904 \h </w:instrText>
      </w:r>
      <w:r>
        <w:rPr>
          <w:noProof/>
        </w:rPr>
      </w:r>
      <w:r>
        <w:rPr>
          <w:noProof/>
        </w:rPr>
        <w:fldChar w:fldCharType="separate"/>
      </w:r>
      <w:r>
        <w:rPr>
          <w:noProof/>
        </w:rPr>
        <w:t>280</w:t>
      </w:r>
      <w:r>
        <w:rPr>
          <w:noProof/>
        </w:rPr>
        <w:fldChar w:fldCharType="end"/>
      </w:r>
    </w:p>
    <w:p w14:paraId="4023C860" w14:textId="22609FC5"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_Toc169687905 \h </w:instrText>
      </w:r>
      <w:r>
        <w:rPr>
          <w:noProof/>
        </w:rPr>
      </w:r>
      <w:r>
        <w:rPr>
          <w:noProof/>
        </w:rPr>
        <w:fldChar w:fldCharType="separate"/>
      </w:r>
      <w:r>
        <w:rPr>
          <w:noProof/>
        </w:rPr>
        <w:t>280</w:t>
      </w:r>
      <w:r>
        <w:rPr>
          <w:noProof/>
        </w:rPr>
        <w:fldChar w:fldCharType="end"/>
      </w:r>
    </w:p>
    <w:p w14:paraId="37CAD847" w14:textId="2BB128FC"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_Toc169687906 \h </w:instrText>
      </w:r>
      <w:r>
        <w:rPr>
          <w:noProof/>
        </w:rPr>
      </w:r>
      <w:r>
        <w:rPr>
          <w:noProof/>
        </w:rPr>
        <w:fldChar w:fldCharType="separate"/>
      </w:r>
      <w:r>
        <w:rPr>
          <w:noProof/>
        </w:rPr>
        <w:t>281</w:t>
      </w:r>
      <w:r>
        <w:rPr>
          <w:noProof/>
        </w:rPr>
        <w:fldChar w:fldCharType="end"/>
      </w:r>
    </w:p>
    <w:p w14:paraId="7BD7E79E" w14:textId="190CC355"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_Toc169687907 \h </w:instrText>
      </w:r>
      <w:r>
        <w:rPr>
          <w:noProof/>
        </w:rPr>
      </w:r>
      <w:r>
        <w:rPr>
          <w:noProof/>
        </w:rPr>
        <w:fldChar w:fldCharType="separate"/>
      </w:r>
      <w:r>
        <w:rPr>
          <w:noProof/>
        </w:rPr>
        <w:t>281</w:t>
      </w:r>
      <w:r>
        <w:rPr>
          <w:noProof/>
        </w:rPr>
        <w:fldChar w:fldCharType="end"/>
      </w:r>
    </w:p>
    <w:p w14:paraId="24DD91B6" w14:textId="57A3D4F2"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sidRPr="00762140">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Structured data types</w:t>
      </w:r>
      <w:r>
        <w:rPr>
          <w:noProof/>
        </w:rPr>
        <w:tab/>
      </w:r>
      <w:r>
        <w:rPr>
          <w:noProof/>
        </w:rPr>
        <w:fldChar w:fldCharType="begin" w:fldLock="1"/>
      </w:r>
      <w:r>
        <w:rPr>
          <w:noProof/>
        </w:rPr>
        <w:instrText xml:space="preserve"> PAGEREF _Toc169687908 \h </w:instrText>
      </w:r>
      <w:r>
        <w:rPr>
          <w:noProof/>
        </w:rPr>
      </w:r>
      <w:r>
        <w:rPr>
          <w:noProof/>
        </w:rPr>
        <w:fldChar w:fldCharType="separate"/>
      </w:r>
      <w:r>
        <w:rPr>
          <w:noProof/>
        </w:rPr>
        <w:t>283</w:t>
      </w:r>
      <w:r>
        <w:rPr>
          <w:noProof/>
        </w:rPr>
        <w:fldChar w:fldCharType="end"/>
      </w:r>
    </w:p>
    <w:p w14:paraId="632BA997" w14:textId="715E927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_Toc169687909 \h </w:instrText>
      </w:r>
      <w:r>
        <w:rPr>
          <w:noProof/>
        </w:rPr>
      </w:r>
      <w:r>
        <w:rPr>
          <w:noProof/>
        </w:rPr>
        <w:fldChar w:fldCharType="separate"/>
      </w:r>
      <w:r>
        <w:rPr>
          <w:noProof/>
        </w:rPr>
        <w:t>283</w:t>
      </w:r>
      <w:r>
        <w:rPr>
          <w:noProof/>
        </w:rPr>
        <w:fldChar w:fldCharType="end"/>
      </w:r>
    </w:p>
    <w:p w14:paraId="1D15E1B8" w14:textId="2BCAC161"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_Toc169687910 \h </w:instrText>
      </w:r>
      <w:r>
        <w:rPr>
          <w:noProof/>
        </w:rPr>
      </w:r>
      <w:r>
        <w:rPr>
          <w:noProof/>
        </w:rPr>
        <w:fldChar w:fldCharType="separate"/>
      </w:r>
      <w:r>
        <w:rPr>
          <w:noProof/>
        </w:rPr>
        <w:t>284</w:t>
      </w:r>
      <w:r>
        <w:rPr>
          <w:noProof/>
        </w:rPr>
        <w:fldChar w:fldCharType="end"/>
      </w:r>
    </w:p>
    <w:p w14:paraId="6B811DD7" w14:textId="71A26C41"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_Toc169687911 \h </w:instrText>
      </w:r>
      <w:r>
        <w:rPr>
          <w:noProof/>
        </w:rPr>
      </w:r>
      <w:r>
        <w:rPr>
          <w:noProof/>
        </w:rPr>
        <w:fldChar w:fldCharType="separate"/>
      </w:r>
      <w:r>
        <w:rPr>
          <w:noProof/>
        </w:rPr>
        <w:t>287</w:t>
      </w:r>
      <w:r>
        <w:rPr>
          <w:noProof/>
        </w:rPr>
        <w:fldChar w:fldCharType="end"/>
      </w:r>
    </w:p>
    <w:p w14:paraId="5362C4AE" w14:textId="5EC72C6F"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_Toc169687912 \h </w:instrText>
      </w:r>
      <w:r>
        <w:rPr>
          <w:noProof/>
        </w:rPr>
      </w:r>
      <w:r>
        <w:rPr>
          <w:noProof/>
        </w:rPr>
        <w:fldChar w:fldCharType="separate"/>
      </w:r>
      <w:r>
        <w:rPr>
          <w:noProof/>
        </w:rPr>
        <w:t>290</w:t>
      </w:r>
      <w:r>
        <w:rPr>
          <w:noProof/>
        </w:rPr>
        <w:fldChar w:fldCharType="end"/>
      </w:r>
    </w:p>
    <w:p w14:paraId="0F201F8E" w14:textId="2563ED99"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_Toc169687913 \h </w:instrText>
      </w:r>
      <w:r>
        <w:rPr>
          <w:noProof/>
        </w:rPr>
      </w:r>
      <w:r>
        <w:rPr>
          <w:noProof/>
        </w:rPr>
        <w:fldChar w:fldCharType="separate"/>
      </w:r>
      <w:r>
        <w:rPr>
          <w:noProof/>
        </w:rPr>
        <w:t>293</w:t>
      </w:r>
      <w:r>
        <w:rPr>
          <w:noProof/>
        </w:rPr>
        <w:fldChar w:fldCharType="end"/>
      </w:r>
    </w:p>
    <w:p w14:paraId="5E6743FB" w14:textId="0C6D254A"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_Toc169687914 \h </w:instrText>
      </w:r>
      <w:r>
        <w:rPr>
          <w:noProof/>
        </w:rPr>
      </w:r>
      <w:r>
        <w:rPr>
          <w:noProof/>
        </w:rPr>
        <w:fldChar w:fldCharType="separate"/>
      </w:r>
      <w:r>
        <w:rPr>
          <w:noProof/>
        </w:rPr>
        <w:t>294</w:t>
      </w:r>
      <w:r>
        <w:rPr>
          <w:noProof/>
        </w:rPr>
        <w:fldChar w:fldCharType="end"/>
      </w:r>
    </w:p>
    <w:p w14:paraId="3AA7D345" w14:textId="1D609533"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fldLock="1"/>
      </w:r>
      <w:r>
        <w:rPr>
          <w:noProof/>
        </w:rPr>
        <w:instrText xml:space="preserve"> PAGEREF _Toc169687915 \h </w:instrText>
      </w:r>
      <w:r>
        <w:rPr>
          <w:noProof/>
        </w:rPr>
      </w:r>
      <w:r>
        <w:rPr>
          <w:noProof/>
        </w:rPr>
        <w:fldChar w:fldCharType="separate"/>
      </w:r>
      <w:r>
        <w:rPr>
          <w:noProof/>
        </w:rPr>
        <w:t>294</w:t>
      </w:r>
      <w:r>
        <w:rPr>
          <w:noProof/>
        </w:rPr>
        <w:fldChar w:fldCharType="end"/>
      </w:r>
    </w:p>
    <w:p w14:paraId="5360C4CC" w14:textId="6C07F7CB"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sidRPr="00762140">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Simple data types and enumerations</w:t>
      </w:r>
      <w:r>
        <w:rPr>
          <w:noProof/>
        </w:rPr>
        <w:tab/>
      </w:r>
      <w:r>
        <w:rPr>
          <w:noProof/>
        </w:rPr>
        <w:fldChar w:fldCharType="begin" w:fldLock="1"/>
      </w:r>
      <w:r>
        <w:rPr>
          <w:noProof/>
        </w:rPr>
        <w:instrText xml:space="preserve"> PAGEREF _Toc169687916 \h </w:instrText>
      </w:r>
      <w:r>
        <w:rPr>
          <w:noProof/>
        </w:rPr>
      </w:r>
      <w:r>
        <w:rPr>
          <w:noProof/>
        </w:rPr>
        <w:fldChar w:fldCharType="separate"/>
      </w:r>
      <w:r>
        <w:rPr>
          <w:noProof/>
        </w:rPr>
        <w:t>295</w:t>
      </w:r>
      <w:r>
        <w:rPr>
          <w:noProof/>
        </w:rPr>
        <w:fldChar w:fldCharType="end"/>
      </w:r>
    </w:p>
    <w:p w14:paraId="426AB1EE" w14:textId="7504703D"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_Toc169687917 \h </w:instrText>
      </w:r>
      <w:r>
        <w:rPr>
          <w:noProof/>
        </w:rPr>
      </w:r>
      <w:r>
        <w:rPr>
          <w:noProof/>
        </w:rPr>
        <w:fldChar w:fldCharType="separate"/>
      </w:r>
      <w:r>
        <w:rPr>
          <w:noProof/>
        </w:rPr>
        <w:t>295</w:t>
      </w:r>
      <w:r>
        <w:rPr>
          <w:noProof/>
        </w:rPr>
        <w:fldChar w:fldCharType="end"/>
      </w:r>
    </w:p>
    <w:p w14:paraId="1238DFEA" w14:textId="661A039C"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_Toc169687918 \h </w:instrText>
      </w:r>
      <w:r>
        <w:rPr>
          <w:noProof/>
        </w:rPr>
      </w:r>
      <w:r>
        <w:rPr>
          <w:noProof/>
        </w:rPr>
        <w:fldChar w:fldCharType="separate"/>
      </w:r>
      <w:r>
        <w:rPr>
          <w:noProof/>
        </w:rPr>
        <w:t>295</w:t>
      </w:r>
      <w:r>
        <w:rPr>
          <w:noProof/>
        </w:rPr>
        <w:fldChar w:fldCharType="end"/>
      </w:r>
    </w:p>
    <w:p w14:paraId="2AF2CF6D" w14:textId="1F945AE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_Toc169687919 \h </w:instrText>
      </w:r>
      <w:r>
        <w:rPr>
          <w:noProof/>
        </w:rPr>
      </w:r>
      <w:r>
        <w:rPr>
          <w:noProof/>
        </w:rPr>
        <w:fldChar w:fldCharType="separate"/>
      </w:r>
      <w:r>
        <w:rPr>
          <w:noProof/>
        </w:rPr>
        <w:t>295</w:t>
      </w:r>
      <w:r>
        <w:rPr>
          <w:noProof/>
        </w:rPr>
        <w:fldChar w:fldCharType="end"/>
      </w:r>
    </w:p>
    <w:p w14:paraId="400C6403" w14:textId="10FF711C"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_Toc169687920 \h </w:instrText>
      </w:r>
      <w:r>
        <w:rPr>
          <w:noProof/>
        </w:rPr>
      </w:r>
      <w:r>
        <w:rPr>
          <w:noProof/>
        </w:rPr>
        <w:fldChar w:fldCharType="separate"/>
      </w:r>
      <w:r>
        <w:rPr>
          <w:noProof/>
        </w:rPr>
        <w:t>295</w:t>
      </w:r>
      <w:r>
        <w:rPr>
          <w:noProof/>
        </w:rPr>
        <w:fldChar w:fldCharType="end"/>
      </w:r>
    </w:p>
    <w:p w14:paraId="366591A5" w14:textId="487C1E11"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_Toc169687921 \h </w:instrText>
      </w:r>
      <w:r>
        <w:rPr>
          <w:noProof/>
        </w:rPr>
      </w:r>
      <w:r>
        <w:rPr>
          <w:noProof/>
        </w:rPr>
        <w:fldChar w:fldCharType="separate"/>
      </w:r>
      <w:r>
        <w:rPr>
          <w:noProof/>
        </w:rPr>
        <w:t>295</w:t>
      </w:r>
      <w:r>
        <w:rPr>
          <w:noProof/>
        </w:rPr>
        <w:fldChar w:fldCharType="end"/>
      </w:r>
    </w:p>
    <w:p w14:paraId="71913683" w14:textId="12E15544"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_Toc169687922 \h </w:instrText>
      </w:r>
      <w:r>
        <w:rPr>
          <w:noProof/>
        </w:rPr>
      </w:r>
      <w:r>
        <w:rPr>
          <w:noProof/>
        </w:rPr>
        <w:fldChar w:fldCharType="separate"/>
      </w:r>
      <w:r>
        <w:rPr>
          <w:noProof/>
        </w:rPr>
        <w:t>296</w:t>
      </w:r>
      <w:r>
        <w:rPr>
          <w:noProof/>
        </w:rPr>
        <w:fldChar w:fldCharType="end"/>
      </w:r>
    </w:p>
    <w:p w14:paraId="6AE53C0B" w14:textId="0392B934"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_Toc169687923 \h </w:instrText>
      </w:r>
      <w:r>
        <w:rPr>
          <w:noProof/>
        </w:rPr>
      </w:r>
      <w:r>
        <w:rPr>
          <w:noProof/>
        </w:rPr>
        <w:fldChar w:fldCharType="separate"/>
      </w:r>
      <w:r>
        <w:rPr>
          <w:noProof/>
        </w:rPr>
        <w:t>296</w:t>
      </w:r>
      <w:r>
        <w:rPr>
          <w:noProof/>
        </w:rPr>
        <w:fldChar w:fldCharType="end"/>
      </w:r>
    </w:p>
    <w:p w14:paraId="773D66F5" w14:textId="0FBDB06E"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_Toc169687924 \h </w:instrText>
      </w:r>
      <w:r>
        <w:rPr>
          <w:noProof/>
        </w:rPr>
      </w:r>
      <w:r>
        <w:rPr>
          <w:noProof/>
        </w:rPr>
        <w:fldChar w:fldCharType="separate"/>
      </w:r>
      <w:r>
        <w:rPr>
          <w:noProof/>
        </w:rPr>
        <w:t>296</w:t>
      </w:r>
      <w:r>
        <w:rPr>
          <w:noProof/>
        </w:rPr>
        <w:fldChar w:fldCharType="end"/>
      </w:r>
    </w:p>
    <w:p w14:paraId="09A3B3AD" w14:textId="4AB52296"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_Toc169687925 \h </w:instrText>
      </w:r>
      <w:r>
        <w:rPr>
          <w:noProof/>
        </w:rPr>
      </w:r>
      <w:r>
        <w:rPr>
          <w:noProof/>
        </w:rPr>
        <w:fldChar w:fldCharType="separate"/>
      </w:r>
      <w:r>
        <w:rPr>
          <w:noProof/>
        </w:rPr>
        <w:t>296</w:t>
      </w:r>
      <w:r>
        <w:rPr>
          <w:noProof/>
        </w:rPr>
        <w:fldChar w:fldCharType="end"/>
      </w:r>
    </w:p>
    <w:p w14:paraId="6830B243" w14:textId="09078B62"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_Toc169687926 \h </w:instrText>
      </w:r>
      <w:r>
        <w:rPr>
          <w:noProof/>
        </w:rPr>
      </w:r>
      <w:r>
        <w:rPr>
          <w:noProof/>
        </w:rPr>
        <w:fldChar w:fldCharType="separate"/>
      </w:r>
      <w:r>
        <w:rPr>
          <w:noProof/>
        </w:rPr>
        <w:t>296</w:t>
      </w:r>
      <w:r>
        <w:rPr>
          <w:noProof/>
        </w:rPr>
        <w:fldChar w:fldCharType="end"/>
      </w:r>
    </w:p>
    <w:p w14:paraId="2F3399F2" w14:textId="7FDB21A5"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sidRPr="00762140">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Security</w:t>
      </w:r>
      <w:r>
        <w:rPr>
          <w:noProof/>
        </w:rPr>
        <w:tab/>
      </w:r>
      <w:r>
        <w:rPr>
          <w:noProof/>
        </w:rPr>
        <w:fldChar w:fldCharType="begin" w:fldLock="1"/>
      </w:r>
      <w:r>
        <w:rPr>
          <w:noProof/>
        </w:rPr>
        <w:instrText xml:space="preserve"> PAGEREF _Toc169687927 \h </w:instrText>
      </w:r>
      <w:r>
        <w:rPr>
          <w:noProof/>
        </w:rPr>
      </w:r>
      <w:r>
        <w:rPr>
          <w:noProof/>
        </w:rPr>
        <w:fldChar w:fldCharType="separate"/>
      </w:r>
      <w:r>
        <w:rPr>
          <w:noProof/>
        </w:rPr>
        <w:t>297</w:t>
      </w:r>
      <w:r>
        <w:rPr>
          <w:noProof/>
        </w:rPr>
        <w:fldChar w:fldCharType="end"/>
      </w:r>
    </w:p>
    <w:p w14:paraId="69A59814" w14:textId="1AE9B155"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_Toc169687928 \h </w:instrText>
      </w:r>
      <w:r>
        <w:rPr>
          <w:noProof/>
        </w:rPr>
      </w:r>
      <w:r>
        <w:rPr>
          <w:noProof/>
        </w:rPr>
        <w:fldChar w:fldCharType="separate"/>
      </w:r>
      <w:r>
        <w:rPr>
          <w:noProof/>
        </w:rPr>
        <w:t>297</w:t>
      </w:r>
      <w:r>
        <w:rPr>
          <w:noProof/>
        </w:rPr>
        <w:fldChar w:fldCharType="end"/>
      </w:r>
    </w:p>
    <w:p w14:paraId="10C815D4" w14:textId="0E8350F7" w:rsidR="00A6151D" w:rsidRDefault="00A6151D">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Namf_MBSBroadcast Service API</w:t>
      </w:r>
      <w:r>
        <w:rPr>
          <w:noProof/>
        </w:rPr>
        <w:tab/>
      </w:r>
      <w:r>
        <w:rPr>
          <w:noProof/>
        </w:rPr>
        <w:fldChar w:fldCharType="begin" w:fldLock="1"/>
      </w:r>
      <w:r>
        <w:rPr>
          <w:noProof/>
        </w:rPr>
        <w:instrText xml:space="preserve"> PAGEREF _Toc169687929 \h </w:instrText>
      </w:r>
      <w:r>
        <w:rPr>
          <w:noProof/>
        </w:rPr>
      </w:r>
      <w:r>
        <w:rPr>
          <w:noProof/>
        </w:rPr>
        <w:fldChar w:fldCharType="separate"/>
      </w:r>
      <w:r>
        <w:rPr>
          <w:noProof/>
        </w:rPr>
        <w:t>298</w:t>
      </w:r>
      <w:r>
        <w:rPr>
          <w:noProof/>
        </w:rPr>
        <w:fldChar w:fldCharType="end"/>
      </w:r>
    </w:p>
    <w:p w14:paraId="66FA2255" w14:textId="4EFC9676"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_Toc169687930 \h </w:instrText>
      </w:r>
      <w:r>
        <w:rPr>
          <w:noProof/>
        </w:rPr>
      </w:r>
      <w:r>
        <w:rPr>
          <w:noProof/>
        </w:rPr>
        <w:fldChar w:fldCharType="separate"/>
      </w:r>
      <w:r>
        <w:rPr>
          <w:noProof/>
        </w:rPr>
        <w:t>298</w:t>
      </w:r>
      <w:r>
        <w:rPr>
          <w:noProof/>
        </w:rPr>
        <w:fldChar w:fldCharType="end"/>
      </w:r>
    </w:p>
    <w:p w14:paraId="2503F930" w14:textId="4FB70CC7"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_Toc169687931 \h </w:instrText>
      </w:r>
      <w:r>
        <w:rPr>
          <w:noProof/>
        </w:rPr>
      </w:r>
      <w:r>
        <w:rPr>
          <w:noProof/>
        </w:rPr>
        <w:fldChar w:fldCharType="separate"/>
      </w:r>
      <w:r>
        <w:rPr>
          <w:noProof/>
        </w:rPr>
        <w:t>298</w:t>
      </w:r>
      <w:r>
        <w:rPr>
          <w:noProof/>
        </w:rPr>
        <w:fldChar w:fldCharType="end"/>
      </w:r>
    </w:p>
    <w:p w14:paraId="247B65E7" w14:textId="0CD98285"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_Toc169687932 \h </w:instrText>
      </w:r>
      <w:r>
        <w:rPr>
          <w:noProof/>
        </w:rPr>
      </w:r>
      <w:r>
        <w:rPr>
          <w:noProof/>
        </w:rPr>
        <w:fldChar w:fldCharType="separate"/>
      </w:r>
      <w:r>
        <w:rPr>
          <w:noProof/>
        </w:rPr>
        <w:t>298</w:t>
      </w:r>
      <w:r>
        <w:rPr>
          <w:noProof/>
        </w:rPr>
        <w:fldChar w:fldCharType="end"/>
      </w:r>
    </w:p>
    <w:p w14:paraId="2D0122FD" w14:textId="0D2DEA10"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_Toc169687933 \h </w:instrText>
      </w:r>
      <w:r>
        <w:rPr>
          <w:noProof/>
        </w:rPr>
      </w:r>
      <w:r>
        <w:rPr>
          <w:noProof/>
        </w:rPr>
        <w:fldChar w:fldCharType="separate"/>
      </w:r>
      <w:r>
        <w:rPr>
          <w:noProof/>
        </w:rPr>
        <w:t>298</w:t>
      </w:r>
      <w:r>
        <w:rPr>
          <w:noProof/>
        </w:rPr>
        <w:fldChar w:fldCharType="end"/>
      </w:r>
    </w:p>
    <w:p w14:paraId="1FA8161C" w14:textId="5213D87A"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_Toc169687934 \h </w:instrText>
      </w:r>
      <w:r>
        <w:rPr>
          <w:noProof/>
        </w:rPr>
      </w:r>
      <w:r>
        <w:rPr>
          <w:noProof/>
        </w:rPr>
        <w:fldChar w:fldCharType="separate"/>
      </w:r>
      <w:r>
        <w:rPr>
          <w:noProof/>
        </w:rPr>
        <w:t>298</w:t>
      </w:r>
      <w:r>
        <w:rPr>
          <w:noProof/>
        </w:rPr>
        <w:fldChar w:fldCharType="end"/>
      </w:r>
    </w:p>
    <w:p w14:paraId="0E64ED9E" w14:textId="350B65D1"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_Toc169687935 \h </w:instrText>
      </w:r>
      <w:r>
        <w:rPr>
          <w:noProof/>
        </w:rPr>
      </w:r>
      <w:r>
        <w:rPr>
          <w:noProof/>
        </w:rPr>
        <w:fldChar w:fldCharType="separate"/>
      </w:r>
      <w:r>
        <w:rPr>
          <w:noProof/>
        </w:rPr>
        <w:t>298</w:t>
      </w:r>
      <w:r>
        <w:rPr>
          <w:noProof/>
        </w:rPr>
        <w:fldChar w:fldCharType="end"/>
      </w:r>
    </w:p>
    <w:p w14:paraId="50FC77C7" w14:textId="2F745DC7"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_Toc169687936 \h </w:instrText>
      </w:r>
      <w:r>
        <w:rPr>
          <w:noProof/>
        </w:rPr>
      </w:r>
      <w:r>
        <w:rPr>
          <w:noProof/>
        </w:rPr>
        <w:fldChar w:fldCharType="separate"/>
      </w:r>
      <w:r>
        <w:rPr>
          <w:noProof/>
        </w:rPr>
        <w:t>299</w:t>
      </w:r>
      <w:r>
        <w:rPr>
          <w:noProof/>
        </w:rPr>
        <w:fldChar w:fldCharType="end"/>
      </w:r>
    </w:p>
    <w:p w14:paraId="008BDBAC" w14:textId="16CD0060"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_Toc169687937 \h </w:instrText>
      </w:r>
      <w:r>
        <w:rPr>
          <w:noProof/>
        </w:rPr>
      </w:r>
      <w:r>
        <w:rPr>
          <w:noProof/>
        </w:rPr>
        <w:fldChar w:fldCharType="separate"/>
      </w:r>
      <w:r>
        <w:rPr>
          <w:noProof/>
        </w:rPr>
        <w:t>299</w:t>
      </w:r>
      <w:r>
        <w:rPr>
          <w:noProof/>
        </w:rPr>
        <w:fldChar w:fldCharType="end"/>
      </w:r>
    </w:p>
    <w:p w14:paraId="107708D0" w14:textId="3C09AF90"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_Toc169687938 \h </w:instrText>
      </w:r>
      <w:r>
        <w:rPr>
          <w:noProof/>
        </w:rPr>
      </w:r>
      <w:r>
        <w:rPr>
          <w:noProof/>
        </w:rPr>
        <w:fldChar w:fldCharType="separate"/>
      </w:r>
      <w:r>
        <w:rPr>
          <w:noProof/>
        </w:rPr>
        <w:t>299</w:t>
      </w:r>
      <w:r>
        <w:rPr>
          <w:noProof/>
        </w:rPr>
        <w:fldChar w:fldCharType="end"/>
      </w:r>
    </w:p>
    <w:p w14:paraId="4199D74D" w14:textId="07554686"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_Toc169687939 \h </w:instrText>
      </w:r>
      <w:r>
        <w:rPr>
          <w:noProof/>
        </w:rPr>
      </w:r>
      <w:r>
        <w:rPr>
          <w:noProof/>
        </w:rPr>
        <w:fldChar w:fldCharType="separate"/>
      </w:r>
      <w:r>
        <w:rPr>
          <w:noProof/>
        </w:rPr>
        <w:t>300</w:t>
      </w:r>
      <w:r>
        <w:rPr>
          <w:noProof/>
        </w:rPr>
        <w:fldChar w:fldCharType="end"/>
      </w:r>
    </w:p>
    <w:p w14:paraId="45E56BBE" w14:textId="69899A6D"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_Toc169687940 \h </w:instrText>
      </w:r>
      <w:r>
        <w:rPr>
          <w:noProof/>
        </w:rPr>
      </w:r>
      <w:r>
        <w:rPr>
          <w:noProof/>
        </w:rPr>
        <w:fldChar w:fldCharType="separate"/>
      </w:r>
      <w:r>
        <w:rPr>
          <w:noProof/>
        </w:rPr>
        <w:t>300</w:t>
      </w:r>
      <w:r>
        <w:rPr>
          <w:noProof/>
        </w:rPr>
        <w:fldChar w:fldCharType="end"/>
      </w:r>
    </w:p>
    <w:p w14:paraId="0D633430" w14:textId="25AF1871"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Broadcast MBS session contexts collection</w:t>
      </w:r>
      <w:r>
        <w:rPr>
          <w:noProof/>
        </w:rPr>
        <w:tab/>
      </w:r>
      <w:r>
        <w:rPr>
          <w:noProof/>
        </w:rPr>
        <w:fldChar w:fldCharType="begin" w:fldLock="1"/>
      </w:r>
      <w:r>
        <w:rPr>
          <w:noProof/>
        </w:rPr>
        <w:instrText xml:space="preserve"> PAGEREF _Toc169687941 \h </w:instrText>
      </w:r>
      <w:r>
        <w:rPr>
          <w:noProof/>
        </w:rPr>
      </w:r>
      <w:r>
        <w:rPr>
          <w:noProof/>
        </w:rPr>
        <w:fldChar w:fldCharType="separate"/>
      </w:r>
      <w:r>
        <w:rPr>
          <w:noProof/>
        </w:rPr>
        <w:t>300</w:t>
      </w:r>
      <w:r>
        <w:rPr>
          <w:noProof/>
        </w:rPr>
        <w:fldChar w:fldCharType="end"/>
      </w:r>
    </w:p>
    <w:p w14:paraId="31D5D8F3" w14:textId="42CF13E4"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_Toc169687942 \h </w:instrText>
      </w:r>
      <w:r>
        <w:rPr>
          <w:noProof/>
        </w:rPr>
      </w:r>
      <w:r>
        <w:rPr>
          <w:noProof/>
        </w:rPr>
        <w:fldChar w:fldCharType="separate"/>
      </w:r>
      <w:r>
        <w:rPr>
          <w:noProof/>
        </w:rPr>
        <w:t>300</w:t>
      </w:r>
      <w:r>
        <w:rPr>
          <w:noProof/>
        </w:rPr>
        <w:fldChar w:fldCharType="end"/>
      </w:r>
    </w:p>
    <w:p w14:paraId="73F0AF00" w14:textId="3007B81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_Toc169687943 \h </w:instrText>
      </w:r>
      <w:r>
        <w:rPr>
          <w:noProof/>
        </w:rPr>
      </w:r>
      <w:r>
        <w:rPr>
          <w:noProof/>
        </w:rPr>
        <w:fldChar w:fldCharType="separate"/>
      </w:r>
      <w:r>
        <w:rPr>
          <w:noProof/>
        </w:rPr>
        <w:t>300</w:t>
      </w:r>
      <w:r>
        <w:rPr>
          <w:noProof/>
        </w:rPr>
        <w:fldChar w:fldCharType="end"/>
      </w:r>
    </w:p>
    <w:p w14:paraId="73769333" w14:textId="51D60798"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_Toc169687944 \h </w:instrText>
      </w:r>
      <w:r>
        <w:rPr>
          <w:noProof/>
        </w:rPr>
      </w:r>
      <w:r>
        <w:rPr>
          <w:noProof/>
        </w:rPr>
        <w:fldChar w:fldCharType="separate"/>
      </w:r>
      <w:r>
        <w:rPr>
          <w:noProof/>
        </w:rPr>
        <w:t>301</w:t>
      </w:r>
      <w:r>
        <w:rPr>
          <w:noProof/>
        </w:rPr>
        <w:fldChar w:fldCharType="end"/>
      </w:r>
    </w:p>
    <w:p w14:paraId="26FA03A4" w14:textId="7E641E69"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_Toc169687945 \h </w:instrText>
      </w:r>
      <w:r>
        <w:rPr>
          <w:noProof/>
        </w:rPr>
      </w:r>
      <w:r>
        <w:rPr>
          <w:noProof/>
        </w:rPr>
        <w:fldChar w:fldCharType="separate"/>
      </w:r>
      <w:r>
        <w:rPr>
          <w:noProof/>
        </w:rPr>
        <w:t>301</w:t>
      </w:r>
      <w:r>
        <w:rPr>
          <w:noProof/>
        </w:rPr>
        <w:fldChar w:fldCharType="end"/>
      </w:r>
    </w:p>
    <w:p w14:paraId="606A64A5" w14:textId="521CF9C4"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_Toc169687946 \h </w:instrText>
      </w:r>
      <w:r>
        <w:rPr>
          <w:noProof/>
        </w:rPr>
      </w:r>
      <w:r>
        <w:rPr>
          <w:noProof/>
        </w:rPr>
        <w:fldChar w:fldCharType="separate"/>
      </w:r>
      <w:r>
        <w:rPr>
          <w:noProof/>
        </w:rPr>
        <w:t>302</w:t>
      </w:r>
      <w:r>
        <w:rPr>
          <w:noProof/>
        </w:rPr>
        <w:fldChar w:fldCharType="end"/>
      </w:r>
    </w:p>
    <w:p w14:paraId="6CA40560" w14:textId="66F43D8B"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broadcast MBS session context</w:t>
      </w:r>
      <w:r>
        <w:rPr>
          <w:noProof/>
        </w:rPr>
        <w:tab/>
      </w:r>
      <w:r>
        <w:rPr>
          <w:noProof/>
        </w:rPr>
        <w:fldChar w:fldCharType="begin" w:fldLock="1"/>
      </w:r>
      <w:r>
        <w:rPr>
          <w:noProof/>
        </w:rPr>
        <w:instrText xml:space="preserve"> PAGEREF _Toc169687947 \h </w:instrText>
      </w:r>
      <w:r>
        <w:rPr>
          <w:noProof/>
        </w:rPr>
      </w:r>
      <w:r>
        <w:rPr>
          <w:noProof/>
        </w:rPr>
        <w:fldChar w:fldCharType="separate"/>
      </w:r>
      <w:r>
        <w:rPr>
          <w:noProof/>
        </w:rPr>
        <w:t>302</w:t>
      </w:r>
      <w:r>
        <w:rPr>
          <w:noProof/>
        </w:rPr>
        <w:fldChar w:fldCharType="end"/>
      </w:r>
    </w:p>
    <w:p w14:paraId="6B6F223E" w14:textId="32B69784"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_Toc169687948 \h </w:instrText>
      </w:r>
      <w:r>
        <w:rPr>
          <w:noProof/>
        </w:rPr>
      </w:r>
      <w:r>
        <w:rPr>
          <w:noProof/>
        </w:rPr>
        <w:fldChar w:fldCharType="separate"/>
      </w:r>
      <w:r>
        <w:rPr>
          <w:noProof/>
        </w:rPr>
        <w:t>302</w:t>
      </w:r>
      <w:r>
        <w:rPr>
          <w:noProof/>
        </w:rPr>
        <w:fldChar w:fldCharType="end"/>
      </w:r>
    </w:p>
    <w:p w14:paraId="218193CB" w14:textId="5A4C1CC3"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_Toc169687949 \h </w:instrText>
      </w:r>
      <w:r>
        <w:rPr>
          <w:noProof/>
        </w:rPr>
      </w:r>
      <w:r>
        <w:rPr>
          <w:noProof/>
        </w:rPr>
        <w:fldChar w:fldCharType="separate"/>
      </w:r>
      <w:r>
        <w:rPr>
          <w:noProof/>
        </w:rPr>
        <w:t>302</w:t>
      </w:r>
      <w:r>
        <w:rPr>
          <w:noProof/>
        </w:rPr>
        <w:fldChar w:fldCharType="end"/>
      </w:r>
    </w:p>
    <w:p w14:paraId="030FA28C" w14:textId="5C3AA7F5"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_Toc169687950 \h </w:instrText>
      </w:r>
      <w:r>
        <w:rPr>
          <w:noProof/>
        </w:rPr>
      </w:r>
      <w:r>
        <w:rPr>
          <w:noProof/>
        </w:rPr>
        <w:fldChar w:fldCharType="separate"/>
      </w:r>
      <w:r>
        <w:rPr>
          <w:noProof/>
        </w:rPr>
        <w:t>302</w:t>
      </w:r>
      <w:r>
        <w:rPr>
          <w:noProof/>
        </w:rPr>
        <w:fldChar w:fldCharType="end"/>
      </w:r>
    </w:p>
    <w:p w14:paraId="09DB997F" w14:textId="674CB4AF"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6.5.3.3.3.1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_Toc169687951 \h </w:instrText>
      </w:r>
      <w:r>
        <w:rPr>
          <w:noProof/>
        </w:rPr>
      </w:r>
      <w:r>
        <w:rPr>
          <w:noProof/>
        </w:rPr>
        <w:fldChar w:fldCharType="separate"/>
      </w:r>
      <w:r>
        <w:rPr>
          <w:noProof/>
        </w:rPr>
        <w:t>302</w:t>
      </w:r>
      <w:r>
        <w:rPr>
          <w:noProof/>
        </w:rPr>
        <w:fldChar w:fldCharType="end"/>
      </w:r>
    </w:p>
    <w:p w14:paraId="489C5F4D" w14:textId="7D7ABC25"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_Toc169687952 \h </w:instrText>
      </w:r>
      <w:r>
        <w:rPr>
          <w:noProof/>
        </w:rPr>
      </w:r>
      <w:r>
        <w:rPr>
          <w:noProof/>
        </w:rPr>
        <w:fldChar w:fldCharType="separate"/>
      </w:r>
      <w:r>
        <w:rPr>
          <w:noProof/>
        </w:rPr>
        <w:t>303</w:t>
      </w:r>
      <w:r>
        <w:rPr>
          <w:noProof/>
        </w:rPr>
        <w:fldChar w:fldCharType="end"/>
      </w:r>
    </w:p>
    <w:p w14:paraId="3200E65B" w14:textId="5E60487B"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6.5.3.2.4.2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_Toc169687953 \h </w:instrText>
      </w:r>
      <w:r>
        <w:rPr>
          <w:noProof/>
        </w:rPr>
      </w:r>
      <w:r>
        <w:rPr>
          <w:noProof/>
        </w:rPr>
        <w:fldChar w:fldCharType="separate"/>
      </w:r>
      <w:r>
        <w:rPr>
          <w:noProof/>
        </w:rPr>
        <w:t>303</w:t>
      </w:r>
      <w:r>
        <w:rPr>
          <w:noProof/>
        </w:rPr>
        <w:fldChar w:fldCharType="end"/>
      </w:r>
    </w:p>
    <w:p w14:paraId="6791EFFF" w14:textId="5F9A61FF" w:rsidR="00A6151D" w:rsidRDefault="00A6151D">
      <w:pPr>
        <w:pStyle w:val="TOC7"/>
        <w:rPr>
          <w:rFonts w:asciiTheme="minorHAnsi" w:eastAsiaTheme="minorEastAsia" w:hAnsiTheme="minorHAnsi" w:cstheme="minorBidi"/>
          <w:noProof/>
          <w:kern w:val="2"/>
          <w:sz w:val="24"/>
          <w:szCs w:val="24"/>
          <w:lang w:eastAsia="en-GB"/>
          <w14:ligatures w14:val="standardContextual"/>
        </w:rPr>
      </w:pPr>
      <w:r>
        <w:rPr>
          <w:noProof/>
        </w:rPr>
        <w:t>6.5.3.2.4.2.1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_Toc169687954 \h </w:instrText>
      </w:r>
      <w:r>
        <w:rPr>
          <w:noProof/>
        </w:rPr>
      </w:r>
      <w:r>
        <w:rPr>
          <w:noProof/>
        </w:rPr>
        <w:fldChar w:fldCharType="separate"/>
      </w:r>
      <w:r>
        <w:rPr>
          <w:noProof/>
        </w:rPr>
        <w:t>303</w:t>
      </w:r>
      <w:r>
        <w:rPr>
          <w:noProof/>
        </w:rPr>
        <w:fldChar w:fldCharType="end"/>
      </w:r>
    </w:p>
    <w:p w14:paraId="64B0F9A7" w14:textId="41B2CC75" w:rsidR="00A6151D" w:rsidRDefault="00A6151D">
      <w:pPr>
        <w:pStyle w:val="TOC7"/>
        <w:rPr>
          <w:rFonts w:asciiTheme="minorHAnsi" w:eastAsiaTheme="minorEastAsia" w:hAnsiTheme="minorHAnsi" w:cstheme="minorBidi"/>
          <w:noProof/>
          <w:kern w:val="2"/>
          <w:sz w:val="24"/>
          <w:szCs w:val="24"/>
          <w:lang w:eastAsia="en-GB"/>
          <w14:ligatures w14:val="standardContextual"/>
        </w:rPr>
      </w:pPr>
      <w:r>
        <w:rPr>
          <w:noProof/>
        </w:rPr>
        <w:t>6.5.3.2.4.2.2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_Toc169687955 \h </w:instrText>
      </w:r>
      <w:r>
        <w:rPr>
          <w:noProof/>
        </w:rPr>
      </w:r>
      <w:r>
        <w:rPr>
          <w:noProof/>
        </w:rPr>
        <w:fldChar w:fldCharType="separate"/>
      </w:r>
      <w:r>
        <w:rPr>
          <w:noProof/>
        </w:rPr>
        <w:t>304</w:t>
      </w:r>
      <w:r>
        <w:rPr>
          <w:noProof/>
        </w:rPr>
        <w:fldChar w:fldCharType="end"/>
      </w:r>
    </w:p>
    <w:p w14:paraId="74666AB5" w14:textId="44B79C08"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_Toc169687956 \h </w:instrText>
      </w:r>
      <w:r>
        <w:rPr>
          <w:noProof/>
        </w:rPr>
      </w:r>
      <w:r>
        <w:rPr>
          <w:noProof/>
        </w:rPr>
        <w:fldChar w:fldCharType="separate"/>
      </w:r>
      <w:r>
        <w:rPr>
          <w:noProof/>
        </w:rPr>
        <w:t>304</w:t>
      </w:r>
      <w:r>
        <w:rPr>
          <w:noProof/>
        </w:rPr>
        <w:fldChar w:fldCharType="end"/>
      </w:r>
    </w:p>
    <w:p w14:paraId="1818A94D" w14:textId="531CF51B"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_Toc169687957 \h </w:instrText>
      </w:r>
      <w:r>
        <w:rPr>
          <w:noProof/>
        </w:rPr>
      </w:r>
      <w:r>
        <w:rPr>
          <w:noProof/>
        </w:rPr>
        <w:fldChar w:fldCharType="separate"/>
      </w:r>
      <w:r>
        <w:rPr>
          <w:noProof/>
        </w:rPr>
        <w:t>305</w:t>
      </w:r>
      <w:r>
        <w:rPr>
          <w:noProof/>
        </w:rPr>
        <w:fldChar w:fldCharType="end"/>
      </w:r>
    </w:p>
    <w:p w14:paraId="0523B915" w14:textId="42C39E45"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_Toc169687958 \h </w:instrText>
      </w:r>
      <w:r>
        <w:rPr>
          <w:noProof/>
        </w:rPr>
      </w:r>
      <w:r>
        <w:rPr>
          <w:noProof/>
        </w:rPr>
        <w:fldChar w:fldCharType="separate"/>
      </w:r>
      <w:r>
        <w:rPr>
          <w:noProof/>
        </w:rPr>
        <w:t>305</w:t>
      </w:r>
      <w:r>
        <w:rPr>
          <w:noProof/>
        </w:rPr>
        <w:fldChar w:fldCharType="end"/>
      </w:r>
    </w:p>
    <w:p w14:paraId="46800065" w14:textId="142F134F"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rPr>
        <w:t>Broadcast MBS Session Context Status Notification</w:t>
      </w:r>
      <w:r>
        <w:rPr>
          <w:noProof/>
        </w:rPr>
        <w:tab/>
      </w:r>
      <w:r>
        <w:rPr>
          <w:noProof/>
        </w:rPr>
        <w:fldChar w:fldCharType="begin" w:fldLock="1"/>
      </w:r>
      <w:r>
        <w:rPr>
          <w:noProof/>
        </w:rPr>
        <w:instrText xml:space="preserve"> PAGEREF _Toc169687959 \h </w:instrText>
      </w:r>
      <w:r>
        <w:rPr>
          <w:noProof/>
        </w:rPr>
      </w:r>
      <w:r>
        <w:rPr>
          <w:noProof/>
        </w:rPr>
        <w:fldChar w:fldCharType="separate"/>
      </w:r>
      <w:r>
        <w:rPr>
          <w:noProof/>
        </w:rPr>
        <w:t>305</w:t>
      </w:r>
      <w:r>
        <w:rPr>
          <w:noProof/>
        </w:rPr>
        <w:fldChar w:fldCharType="end"/>
      </w:r>
    </w:p>
    <w:p w14:paraId="379BEB26" w14:textId="0997C07D"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_Toc169687960 \h </w:instrText>
      </w:r>
      <w:r>
        <w:rPr>
          <w:noProof/>
        </w:rPr>
      </w:r>
      <w:r>
        <w:rPr>
          <w:noProof/>
        </w:rPr>
        <w:fldChar w:fldCharType="separate"/>
      </w:r>
      <w:r>
        <w:rPr>
          <w:noProof/>
        </w:rPr>
        <w:t>305</w:t>
      </w:r>
      <w:r>
        <w:rPr>
          <w:noProof/>
        </w:rPr>
        <w:fldChar w:fldCharType="end"/>
      </w:r>
    </w:p>
    <w:p w14:paraId="7398DD14" w14:textId="519F3675"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_Toc169687961 \h </w:instrText>
      </w:r>
      <w:r>
        <w:rPr>
          <w:noProof/>
        </w:rPr>
      </w:r>
      <w:r>
        <w:rPr>
          <w:noProof/>
        </w:rPr>
        <w:fldChar w:fldCharType="separate"/>
      </w:r>
      <w:r>
        <w:rPr>
          <w:noProof/>
        </w:rPr>
        <w:t>305</w:t>
      </w:r>
      <w:r>
        <w:rPr>
          <w:noProof/>
        </w:rPr>
        <w:fldChar w:fldCharType="end"/>
      </w:r>
    </w:p>
    <w:p w14:paraId="4A664505" w14:textId="16DC88BB"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_Toc169687962 \h </w:instrText>
      </w:r>
      <w:r>
        <w:rPr>
          <w:noProof/>
        </w:rPr>
      </w:r>
      <w:r>
        <w:rPr>
          <w:noProof/>
        </w:rPr>
        <w:fldChar w:fldCharType="separate"/>
      </w:r>
      <w:r>
        <w:rPr>
          <w:noProof/>
        </w:rPr>
        <w:t>305</w:t>
      </w:r>
      <w:r>
        <w:rPr>
          <w:noProof/>
        </w:rPr>
        <w:fldChar w:fldCharType="end"/>
      </w:r>
    </w:p>
    <w:p w14:paraId="5072BB4A" w14:textId="54615A08"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_Toc169687963 \h </w:instrText>
      </w:r>
      <w:r>
        <w:rPr>
          <w:noProof/>
        </w:rPr>
      </w:r>
      <w:r>
        <w:rPr>
          <w:noProof/>
        </w:rPr>
        <w:fldChar w:fldCharType="separate"/>
      </w:r>
      <w:r>
        <w:rPr>
          <w:noProof/>
        </w:rPr>
        <w:t>305</w:t>
      </w:r>
      <w:r>
        <w:rPr>
          <w:noProof/>
        </w:rPr>
        <w:fldChar w:fldCharType="end"/>
      </w:r>
    </w:p>
    <w:p w14:paraId="5C87E3FE" w14:textId="1AD71E50"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_Toc169687964 \h </w:instrText>
      </w:r>
      <w:r>
        <w:rPr>
          <w:noProof/>
        </w:rPr>
      </w:r>
      <w:r>
        <w:rPr>
          <w:noProof/>
        </w:rPr>
        <w:fldChar w:fldCharType="separate"/>
      </w:r>
      <w:r>
        <w:rPr>
          <w:noProof/>
        </w:rPr>
        <w:t>306</w:t>
      </w:r>
      <w:r>
        <w:rPr>
          <w:noProof/>
        </w:rPr>
        <w:fldChar w:fldCharType="end"/>
      </w:r>
    </w:p>
    <w:p w14:paraId="64426681" w14:textId="71C57884"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_Toc169687965 \h </w:instrText>
      </w:r>
      <w:r>
        <w:rPr>
          <w:noProof/>
        </w:rPr>
      </w:r>
      <w:r>
        <w:rPr>
          <w:noProof/>
        </w:rPr>
        <w:fldChar w:fldCharType="separate"/>
      </w:r>
      <w:r>
        <w:rPr>
          <w:noProof/>
        </w:rPr>
        <w:t>306</w:t>
      </w:r>
      <w:r>
        <w:rPr>
          <w:noProof/>
        </w:rPr>
        <w:fldChar w:fldCharType="end"/>
      </w:r>
    </w:p>
    <w:p w14:paraId="62635DE5" w14:textId="10195397"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sidRPr="00762140">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Structured data types</w:t>
      </w:r>
      <w:r>
        <w:rPr>
          <w:noProof/>
        </w:rPr>
        <w:tab/>
      </w:r>
      <w:r>
        <w:rPr>
          <w:noProof/>
        </w:rPr>
        <w:fldChar w:fldCharType="begin" w:fldLock="1"/>
      </w:r>
      <w:r>
        <w:rPr>
          <w:noProof/>
        </w:rPr>
        <w:instrText xml:space="preserve"> PAGEREF _Toc169687966 \h </w:instrText>
      </w:r>
      <w:r>
        <w:rPr>
          <w:noProof/>
        </w:rPr>
      </w:r>
      <w:r>
        <w:rPr>
          <w:noProof/>
        </w:rPr>
        <w:fldChar w:fldCharType="separate"/>
      </w:r>
      <w:r>
        <w:rPr>
          <w:noProof/>
        </w:rPr>
        <w:t>307</w:t>
      </w:r>
      <w:r>
        <w:rPr>
          <w:noProof/>
        </w:rPr>
        <w:fldChar w:fldCharType="end"/>
      </w:r>
    </w:p>
    <w:p w14:paraId="1915FDC6" w14:textId="4EAF3F8C"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_Toc169687967 \h </w:instrText>
      </w:r>
      <w:r>
        <w:rPr>
          <w:noProof/>
        </w:rPr>
      </w:r>
      <w:r>
        <w:rPr>
          <w:noProof/>
        </w:rPr>
        <w:fldChar w:fldCharType="separate"/>
      </w:r>
      <w:r>
        <w:rPr>
          <w:noProof/>
        </w:rPr>
        <w:t>307</w:t>
      </w:r>
      <w:r>
        <w:rPr>
          <w:noProof/>
        </w:rPr>
        <w:fldChar w:fldCharType="end"/>
      </w:r>
    </w:p>
    <w:p w14:paraId="7BB557C3" w14:textId="5A938FF4"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_Toc169687968 \h </w:instrText>
      </w:r>
      <w:r>
        <w:rPr>
          <w:noProof/>
        </w:rPr>
      </w:r>
      <w:r>
        <w:rPr>
          <w:noProof/>
        </w:rPr>
        <w:fldChar w:fldCharType="separate"/>
      </w:r>
      <w:r>
        <w:rPr>
          <w:noProof/>
        </w:rPr>
        <w:t>308</w:t>
      </w:r>
      <w:r>
        <w:rPr>
          <w:noProof/>
        </w:rPr>
        <w:fldChar w:fldCharType="end"/>
      </w:r>
    </w:p>
    <w:p w14:paraId="76F4D4F0" w14:textId="7CF2FF10"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_Toc169687969 \h </w:instrText>
      </w:r>
      <w:r>
        <w:rPr>
          <w:noProof/>
        </w:rPr>
      </w:r>
      <w:r>
        <w:rPr>
          <w:noProof/>
        </w:rPr>
        <w:fldChar w:fldCharType="separate"/>
      </w:r>
      <w:r>
        <w:rPr>
          <w:noProof/>
        </w:rPr>
        <w:t>308</w:t>
      </w:r>
      <w:r>
        <w:rPr>
          <w:noProof/>
        </w:rPr>
        <w:fldChar w:fldCharType="end"/>
      </w:r>
    </w:p>
    <w:p w14:paraId="2999FA31" w14:textId="0797FBE3"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_Toc169687970 \h </w:instrText>
      </w:r>
      <w:r>
        <w:rPr>
          <w:noProof/>
        </w:rPr>
      </w:r>
      <w:r>
        <w:rPr>
          <w:noProof/>
        </w:rPr>
        <w:fldChar w:fldCharType="separate"/>
      </w:r>
      <w:r>
        <w:rPr>
          <w:noProof/>
        </w:rPr>
        <w:t>309</w:t>
      </w:r>
      <w:r>
        <w:rPr>
          <w:noProof/>
        </w:rPr>
        <w:fldChar w:fldCharType="end"/>
      </w:r>
    </w:p>
    <w:p w14:paraId="131FFF26" w14:textId="7BC82EF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_Toc169687971 \h </w:instrText>
      </w:r>
      <w:r>
        <w:rPr>
          <w:noProof/>
        </w:rPr>
      </w:r>
      <w:r>
        <w:rPr>
          <w:noProof/>
        </w:rPr>
        <w:fldChar w:fldCharType="separate"/>
      </w:r>
      <w:r>
        <w:rPr>
          <w:noProof/>
        </w:rPr>
        <w:t>310</w:t>
      </w:r>
      <w:r>
        <w:rPr>
          <w:noProof/>
        </w:rPr>
        <w:fldChar w:fldCharType="end"/>
      </w:r>
    </w:p>
    <w:p w14:paraId="4D8C0402" w14:textId="2E80EFC3"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_Toc169687972 \h </w:instrText>
      </w:r>
      <w:r>
        <w:rPr>
          <w:noProof/>
        </w:rPr>
      </w:r>
      <w:r>
        <w:rPr>
          <w:noProof/>
        </w:rPr>
        <w:fldChar w:fldCharType="separate"/>
      </w:r>
      <w:r>
        <w:rPr>
          <w:noProof/>
        </w:rPr>
        <w:t>310</w:t>
      </w:r>
      <w:r>
        <w:rPr>
          <w:noProof/>
        </w:rPr>
        <w:fldChar w:fldCharType="end"/>
      </w:r>
    </w:p>
    <w:p w14:paraId="0F82AB34" w14:textId="0C432C47"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_Toc169687973 \h </w:instrText>
      </w:r>
      <w:r>
        <w:rPr>
          <w:noProof/>
        </w:rPr>
      </w:r>
      <w:r>
        <w:rPr>
          <w:noProof/>
        </w:rPr>
        <w:fldChar w:fldCharType="separate"/>
      </w:r>
      <w:r>
        <w:rPr>
          <w:noProof/>
        </w:rPr>
        <w:t>311</w:t>
      </w:r>
      <w:r>
        <w:rPr>
          <w:noProof/>
        </w:rPr>
        <w:fldChar w:fldCharType="end"/>
      </w:r>
    </w:p>
    <w:p w14:paraId="22EEA1A4" w14:textId="51DEE4E7"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Type: Operation</w:t>
      </w:r>
      <w:r>
        <w:rPr>
          <w:noProof/>
          <w:lang w:eastAsia="zh-CN"/>
        </w:rPr>
        <w:t>Event</w:t>
      </w:r>
      <w:r>
        <w:rPr>
          <w:noProof/>
        </w:rPr>
        <w:tab/>
      </w:r>
      <w:r>
        <w:rPr>
          <w:noProof/>
        </w:rPr>
        <w:fldChar w:fldCharType="begin" w:fldLock="1"/>
      </w:r>
      <w:r>
        <w:rPr>
          <w:noProof/>
        </w:rPr>
        <w:instrText xml:space="preserve"> PAGEREF _Toc169687974 \h </w:instrText>
      </w:r>
      <w:r>
        <w:rPr>
          <w:noProof/>
        </w:rPr>
      </w:r>
      <w:r>
        <w:rPr>
          <w:noProof/>
        </w:rPr>
        <w:fldChar w:fldCharType="separate"/>
      </w:r>
      <w:r>
        <w:rPr>
          <w:noProof/>
        </w:rPr>
        <w:t>311</w:t>
      </w:r>
      <w:r>
        <w:rPr>
          <w:noProof/>
        </w:rPr>
        <w:fldChar w:fldCharType="end"/>
      </w:r>
    </w:p>
    <w:p w14:paraId="37BBC973" w14:textId="0C57D29A"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_Toc169687975 \h </w:instrText>
      </w:r>
      <w:r>
        <w:rPr>
          <w:noProof/>
        </w:rPr>
      </w:r>
      <w:r>
        <w:rPr>
          <w:noProof/>
        </w:rPr>
        <w:fldChar w:fldCharType="separate"/>
      </w:r>
      <w:r>
        <w:rPr>
          <w:noProof/>
        </w:rPr>
        <w:t>311</w:t>
      </w:r>
      <w:r>
        <w:rPr>
          <w:noProof/>
        </w:rPr>
        <w:fldChar w:fldCharType="end"/>
      </w:r>
    </w:p>
    <w:p w14:paraId="3A2C1572" w14:textId="46853C6E"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sidRPr="00762140">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Simple data types and enumerations</w:t>
      </w:r>
      <w:r>
        <w:rPr>
          <w:noProof/>
        </w:rPr>
        <w:tab/>
      </w:r>
      <w:r>
        <w:rPr>
          <w:noProof/>
        </w:rPr>
        <w:fldChar w:fldCharType="begin" w:fldLock="1"/>
      </w:r>
      <w:r>
        <w:rPr>
          <w:noProof/>
        </w:rPr>
        <w:instrText xml:space="preserve"> PAGEREF _Toc169687976 \h </w:instrText>
      </w:r>
      <w:r>
        <w:rPr>
          <w:noProof/>
        </w:rPr>
      </w:r>
      <w:r>
        <w:rPr>
          <w:noProof/>
        </w:rPr>
        <w:fldChar w:fldCharType="separate"/>
      </w:r>
      <w:r>
        <w:rPr>
          <w:noProof/>
        </w:rPr>
        <w:t>311</w:t>
      </w:r>
      <w:r>
        <w:rPr>
          <w:noProof/>
        </w:rPr>
        <w:fldChar w:fldCharType="end"/>
      </w:r>
    </w:p>
    <w:p w14:paraId="483F99FE" w14:textId="32AF896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_Toc169687977 \h </w:instrText>
      </w:r>
      <w:r>
        <w:rPr>
          <w:noProof/>
        </w:rPr>
      </w:r>
      <w:r>
        <w:rPr>
          <w:noProof/>
        </w:rPr>
        <w:fldChar w:fldCharType="separate"/>
      </w:r>
      <w:r>
        <w:rPr>
          <w:noProof/>
        </w:rPr>
        <w:t>311</w:t>
      </w:r>
      <w:r>
        <w:rPr>
          <w:noProof/>
        </w:rPr>
        <w:fldChar w:fldCharType="end"/>
      </w:r>
    </w:p>
    <w:p w14:paraId="4B038E79" w14:textId="517ED501"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_Toc169687978 \h </w:instrText>
      </w:r>
      <w:r>
        <w:rPr>
          <w:noProof/>
        </w:rPr>
      </w:r>
      <w:r>
        <w:rPr>
          <w:noProof/>
        </w:rPr>
        <w:fldChar w:fldCharType="separate"/>
      </w:r>
      <w:r>
        <w:rPr>
          <w:noProof/>
        </w:rPr>
        <w:t>311</w:t>
      </w:r>
      <w:r>
        <w:rPr>
          <w:noProof/>
        </w:rPr>
        <w:fldChar w:fldCharType="end"/>
      </w:r>
    </w:p>
    <w:p w14:paraId="627D92B2" w14:textId="5EEFBA96"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OperationStatus</w:t>
      </w:r>
      <w:r>
        <w:rPr>
          <w:noProof/>
        </w:rPr>
        <w:tab/>
      </w:r>
      <w:r>
        <w:rPr>
          <w:noProof/>
        </w:rPr>
        <w:fldChar w:fldCharType="begin" w:fldLock="1"/>
      </w:r>
      <w:r>
        <w:rPr>
          <w:noProof/>
        </w:rPr>
        <w:instrText xml:space="preserve"> PAGEREF _Toc169687979 \h </w:instrText>
      </w:r>
      <w:r>
        <w:rPr>
          <w:noProof/>
        </w:rPr>
      </w:r>
      <w:r>
        <w:rPr>
          <w:noProof/>
        </w:rPr>
        <w:fldChar w:fldCharType="separate"/>
      </w:r>
      <w:r>
        <w:rPr>
          <w:noProof/>
        </w:rPr>
        <w:t>312</w:t>
      </w:r>
      <w:r>
        <w:rPr>
          <w:noProof/>
        </w:rPr>
        <w:fldChar w:fldCharType="end"/>
      </w:r>
    </w:p>
    <w:p w14:paraId="06718F3C" w14:textId="0C9AF108"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_Toc169687980 \h </w:instrText>
      </w:r>
      <w:r>
        <w:rPr>
          <w:noProof/>
        </w:rPr>
      </w:r>
      <w:r>
        <w:rPr>
          <w:noProof/>
        </w:rPr>
        <w:fldChar w:fldCharType="separate"/>
      </w:r>
      <w:r>
        <w:rPr>
          <w:noProof/>
        </w:rPr>
        <w:t>312</w:t>
      </w:r>
      <w:r>
        <w:rPr>
          <w:noProof/>
        </w:rPr>
        <w:fldChar w:fldCharType="end"/>
      </w:r>
    </w:p>
    <w:p w14:paraId="4D9098BC" w14:textId="31C7C5C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_Toc169687981 \h </w:instrText>
      </w:r>
      <w:r>
        <w:rPr>
          <w:noProof/>
        </w:rPr>
      </w:r>
      <w:r>
        <w:rPr>
          <w:noProof/>
        </w:rPr>
        <w:fldChar w:fldCharType="separate"/>
      </w:r>
      <w:r>
        <w:rPr>
          <w:noProof/>
        </w:rPr>
        <w:t>312</w:t>
      </w:r>
      <w:r>
        <w:rPr>
          <w:noProof/>
        </w:rPr>
        <w:fldChar w:fldCharType="end"/>
      </w:r>
    </w:p>
    <w:p w14:paraId="3F403705" w14:textId="5F5F6492"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6.5.6.3.6</w:t>
      </w:r>
      <w:r>
        <w:rPr>
          <w:rFonts w:asciiTheme="minorHAnsi" w:eastAsiaTheme="minorEastAsia" w:hAnsiTheme="minorHAnsi" w:cstheme="minorBidi"/>
          <w:noProof/>
          <w:kern w:val="2"/>
          <w:sz w:val="24"/>
          <w:szCs w:val="24"/>
          <w:lang w:eastAsia="en-GB"/>
          <w14:ligatures w14:val="standardContextual"/>
        </w:rPr>
        <w:tab/>
      </w:r>
      <w:r>
        <w:rPr>
          <w:noProof/>
        </w:rPr>
        <w:t>Enumeration: NgranFailureIndication</w:t>
      </w:r>
      <w:r>
        <w:rPr>
          <w:noProof/>
        </w:rPr>
        <w:tab/>
      </w:r>
      <w:r>
        <w:rPr>
          <w:noProof/>
        </w:rPr>
        <w:fldChar w:fldCharType="begin" w:fldLock="1"/>
      </w:r>
      <w:r>
        <w:rPr>
          <w:noProof/>
        </w:rPr>
        <w:instrText xml:space="preserve"> PAGEREF _Toc169687982 \h </w:instrText>
      </w:r>
      <w:r>
        <w:rPr>
          <w:noProof/>
        </w:rPr>
      </w:r>
      <w:r>
        <w:rPr>
          <w:noProof/>
        </w:rPr>
        <w:fldChar w:fldCharType="separate"/>
      </w:r>
      <w:r>
        <w:rPr>
          <w:noProof/>
        </w:rPr>
        <w:t>312</w:t>
      </w:r>
      <w:r>
        <w:rPr>
          <w:noProof/>
        </w:rPr>
        <w:fldChar w:fldCharType="end"/>
      </w:r>
    </w:p>
    <w:p w14:paraId="1D8B82AD" w14:textId="0C2B692D"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6.5.6.4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_Toc169687983 \h </w:instrText>
      </w:r>
      <w:r>
        <w:rPr>
          <w:noProof/>
        </w:rPr>
      </w:r>
      <w:r>
        <w:rPr>
          <w:noProof/>
        </w:rPr>
        <w:fldChar w:fldCharType="separate"/>
      </w:r>
      <w:r>
        <w:rPr>
          <w:noProof/>
        </w:rPr>
        <w:t>313</w:t>
      </w:r>
      <w:r>
        <w:rPr>
          <w:noProof/>
        </w:rPr>
        <w:fldChar w:fldCharType="end"/>
      </w:r>
    </w:p>
    <w:p w14:paraId="0C20E1BF" w14:textId="1C52D105"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sidRPr="00762140">
        <w:rPr>
          <w:noProof/>
          <w:lang w:val="en-US"/>
        </w:rPr>
        <w:t>6.5.6.4.1</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Introduction</w:t>
      </w:r>
      <w:r>
        <w:rPr>
          <w:noProof/>
        </w:rPr>
        <w:tab/>
      </w:r>
      <w:r>
        <w:rPr>
          <w:noProof/>
        </w:rPr>
        <w:fldChar w:fldCharType="begin" w:fldLock="1"/>
      </w:r>
      <w:r>
        <w:rPr>
          <w:noProof/>
        </w:rPr>
        <w:instrText xml:space="preserve"> PAGEREF _Toc169687984 \h </w:instrText>
      </w:r>
      <w:r>
        <w:rPr>
          <w:noProof/>
        </w:rPr>
      </w:r>
      <w:r>
        <w:rPr>
          <w:noProof/>
        </w:rPr>
        <w:fldChar w:fldCharType="separate"/>
      </w:r>
      <w:r>
        <w:rPr>
          <w:noProof/>
        </w:rPr>
        <w:t>313</w:t>
      </w:r>
      <w:r>
        <w:rPr>
          <w:noProof/>
        </w:rPr>
        <w:fldChar w:fldCharType="end"/>
      </w:r>
    </w:p>
    <w:p w14:paraId="64810705" w14:textId="4E17A87F"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sidRPr="00762140">
        <w:rPr>
          <w:noProof/>
          <w:lang w:val="en-US"/>
        </w:rPr>
        <w:t>6.5.6.4.2</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N2 Information</w:t>
      </w:r>
      <w:r>
        <w:rPr>
          <w:noProof/>
        </w:rPr>
        <w:tab/>
      </w:r>
      <w:r>
        <w:rPr>
          <w:noProof/>
        </w:rPr>
        <w:fldChar w:fldCharType="begin" w:fldLock="1"/>
      </w:r>
      <w:r>
        <w:rPr>
          <w:noProof/>
        </w:rPr>
        <w:instrText xml:space="preserve"> PAGEREF _Toc169687985 \h </w:instrText>
      </w:r>
      <w:r>
        <w:rPr>
          <w:noProof/>
        </w:rPr>
      </w:r>
      <w:r>
        <w:rPr>
          <w:noProof/>
        </w:rPr>
        <w:fldChar w:fldCharType="separate"/>
      </w:r>
      <w:r>
        <w:rPr>
          <w:noProof/>
        </w:rPr>
        <w:t>313</w:t>
      </w:r>
      <w:r>
        <w:rPr>
          <w:noProof/>
        </w:rPr>
        <w:fldChar w:fldCharType="end"/>
      </w:r>
    </w:p>
    <w:p w14:paraId="44F73238" w14:textId="5BEF5FF0"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6.5.6.4.2.1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_Toc169687986 \h </w:instrText>
      </w:r>
      <w:r>
        <w:rPr>
          <w:noProof/>
        </w:rPr>
      </w:r>
      <w:r>
        <w:rPr>
          <w:noProof/>
        </w:rPr>
        <w:fldChar w:fldCharType="separate"/>
      </w:r>
      <w:r>
        <w:rPr>
          <w:noProof/>
        </w:rPr>
        <w:t>313</w:t>
      </w:r>
      <w:r>
        <w:rPr>
          <w:noProof/>
        </w:rPr>
        <w:fldChar w:fldCharType="end"/>
      </w:r>
    </w:p>
    <w:p w14:paraId="5A4E5B4B" w14:textId="6D223E1C"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6.5.6.4.2.2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_Toc169687987 \h </w:instrText>
      </w:r>
      <w:r>
        <w:rPr>
          <w:noProof/>
        </w:rPr>
      </w:r>
      <w:r>
        <w:rPr>
          <w:noProof/>
        </w:rPr>
        <w:fldChar w:fldCharType="separate"/>
      </w:r>
      <w:r>
        <w:rPr>
          <w:noProof/>
        </w:rPr>
        <w:t>313</w:t>
      </w:r>
      <w:r>
        <w:rPr>
          <w:noProof/>
        </w:rPr>
        <w:fldChar w:fldCharType="end"/>
      </w:r>
    </w:p>
    <w:p w14:paraId="0B113AFE" w14:textId="63AA22BE"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_Toc169687988 \h </w:instrText>
      </w:r>
      <w:r>
        <w:rPr>
          <w:noProof/>
        </w:rPr>
      </w:r>
      <w:r>
        <w:rPr>
          <w:noProof/>
        </w:rPr>
        <w:fldChar w:fldCharType="separate"/>
      </w:r>
      <w:r>
        <w:rPr>
          <w:noProof/>
        </w:rPr>
        <w:t>314</w:t>
      </w:r>
      <w:r>
        <w:rPr>
          <w:noProof/>
        </w:rPr>
        <w:fldChar w:fldCharType="end"/>
      </w:r>
    </w:p>
    <w:p w14:paraId="2F10E795" w14:textId="1848B77F"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_Toc169687989 \h </w:instrText>
      </w:r>
      <w:r>
        <w:rPr>
          <w:noProof/>
        </w:rPr>
      </w:r>
      <w:r>
        <w:rPr>
          <w:noProof/>
        </w:rPr>
        <w:fldChar w:fldCharType="separate"/>
      </w:r>
      <w:r>
        <w:rPr>
          <w:noProof/>
        </w:rPr>
        <w:t>314</w:t>
      </w:r>
      <w:r>
        <w:rPr>
          <w:noProof/>
        </w:rPr>
        <w:fldChar w:fldCharType="end"/>
      </w:r>
    </w:p>
    <w:p w14:paraId="369119A5" w14:textId="649EDA93"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_Toc169687990 \h </w:instrText>
      </w:r>
      <w:r>
        <w:rPr>
          <w:noProof/>
        </w:rPr>
      </w:r>
      <w:r>
        <w:rPr>
          <w:noProof/>
        </w:rPr>
        <w:fldChar w:fldCharType="separate"/>
      </w:r>
      <w:r>
        <w:rPr>
          <w:noProof/>
        </w:rPr>
        <w:t>314</w:t>
      </w:r>
      <w:r>
        <w:rPr>
          <w:noProof/>
        </w:rPr>
        <w:fldChar w:fldCharType="end"/>
      </w:r>
    </w:p>
    <w:p w14:paraId="77919299" w14:textId="6915529D"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_Toc169687991 \h </w:instrText>
      </w:r>
      <w:r>
        <w:rPr>
          <w:noProof/>
        </w:rPr>
      </w:r>
      <w:r>
        <w:rPr>
          <w:noProof/>
        </w:rPr>
        <w:fldChar w:fldCharType="separate"/>
      </w:r>
      <w:r>
        <w:rPr>
          <w:noProof/>
        </w:rPr>
        <w:t>314</w:t>
      </w:r>
      <w:r>
        <w:rPr>
          <w:noProof/>
        </w:rPr>
        <w:fldChar w:fldCharType="end"/>
      </w:r>
    </w:p>
    <w:p w14:paraId="26B1F89C" w14:textId="4538B61C"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_Toc169687992 \h </w:instrText>
      </w:r>
      <w:r>
        <w:rPr>
          <w:noProof/>
        </w:rPr>
      </w:r>
      <w:r>
        <w:rPr>
          <w:noProof/>
        </w:rPr>
        <w:fldChar w:fldCharType="separate"/>
      </w:r>
      <w:r>
        <w:rPr>
          <w:noProof/>
        </w:rPr>
        <w:t>314</w:t>
      </w:r>
      <w:r>
        <w:rPr>
          <w:noProof/>
        </w:rPr>
        <w:fldChar w:fldCharType="end"/>
      </w:r>
    </w:p>
    <w:p w14:paraId="149B4A6C" w14:textId="7EF1CF56"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sidRPr="00762140">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Security</w:t>
      </w:r>
      <w:r>
        <w:rPr>
          <w:noProof/>
        </w:rPr>
        <w:tab/>
      </w:r>
      <w:r>
        <w:rPr>
          <w:noProof/>
        </w:rPr>
        <w:fldChar w:fldCharType="begin" w:fldLock="1"/>
      </w:r>
      <w:r>
        <w:rPr>
          <w:noProof/>
        </w:rPr>
        <w:instrText xml:space="preserve"> PAGEREF _Toc169687993 \h </w:instrText>
      </w:r>
      <w:r>
        <w:rPr>
          <w:noProof/>
        </w:rPr>
      </w:r>
      <w:r>
        <w:rPr>
          <w:noProof/>
        </w:rPr>
        <w:fldChar w:fldCharType="separate"/>
      </w:r>
      <w:r>
        <w:rPr>
          <w:noProof/>
        </w:rPr>
        <w:t>314</w:t>
      </w:r>
      <w:r>
        <w:rPr>
          <w:noProof/>
        </w:rPr>
        <w:fldChar w:fldCharType="end"/>
      </w:r>
    </w:p>
    <w:p w14:paraId="2482CB3B" w14:textId="139764C3"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_Toc169687994 \h </w:instrText>
      </w:r>
      <w:r>
        <w:rPr>
          <w:noProof/>
        </w:rPr>
      </w:r>
      <w:r>
        <w:rPr>
          <w:noProof/>
        </w:rPr>
        <w:fldChar w:fldCharType="separate"/>
      </w:r>
      <w:r>
        <w:rPr>
          <w:noProof/>
        </w:rPr>
        <w:t>314</w:t>
      </w:r>
      <w:r>
        <w:rPr>
          <w:noProof/>
        </w:rPr>
        <w:fldChar w:fldCharType="end"/>
      </w:r>
    </w:p>
    <w:p w14:paraId="48BB608A" w14:textId="0CBBF0BA" w:rsidR="00A6151D" w:rsidRDefault="00A6151D">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 API</w:t>
      </w:r>
      <w:r>
        <w:rPr>
          <w:noProof/>
        </w:rPr>
        <w:tab/>
      </w:r>
      <w:r>
        <w:rPr>
          <w:noProof/>
        </w:rPr>
        <w:fldChar w:fldCharType="begin" w:fldLock="1"/>
      </w:r>
      <w:r>
        <w:rPr>
          <w:noProof/>
        </w:rPr>
        <w:instrText xml:space="preserve"> PAGEREF _Toc169687995 \h </w:instrText>
      </w:r>
      <w:r>
        <w:rPr>
          <w:noProof/>
        </w:rPr>
      </w:r>
      <w:r>
        <w:rPr>
          <w:noProof/>
        </w:rPr>
        <w:fldChar w:fldCharType="separate"/>
      </w:r>
      <w:r>
        <w:rPr>
          <w:noProof/>
        </w:rPr>
        <w:t>315</w:t>
      </w:r>
      <w:r>
        <w:rPr>
          <w:noProof/>
        </w:rPr>
        <w:fldChar w:fldCharType="end"/>
      </w:r>
    </w:p>
    <w:p w14:paraId="57735A42" w14:textId="6A094E66"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_Toc169687996 \h </w:instrText>
      </w:r>
      <w:r>
        <w:rPr>
          <w:noProof/>
        </w:rPr>
      </w:r>
      <w:r>
        <w:rPr>
          <w:noProof/>
        </w:rPr>
        <w:fldChar w:fldCharType="separate"/>
      </w:r>
      <w:r>
        <w:rPr>
          <w:noProof/>
        </w:rPr>
        <w:t>315</w:t>
      </w:r>
      <w:r>
        <w:rPr>
          <w:noProof/>
        </w:rPr>
        <w:fldChar w:fldCharType="end"/>
      </w:r>
    </w:p>
    <w:p w14:paraId="7F5A84CB" w14:textId="7FAFA219"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_Toc169687997 \h </w:instrText>
      </w:r>
      <w:r>
        <w:rPr>
          <w:noProof/>
        </w:rPr>
      </w:r>
      <w:r>
        <w:rPr>
          <w:noProof/>
        </w:rPr>
        <w:fldChar w:fldCharType="separate"/>
      </w:r>
      <w:r>
        <w:rPr>
          <w:noProof/>
        </w:rPr>
        <w:t>315</w:t>
      </w:r>
      <w:r>
        <w:rPr>
          <w:noProof/>
        </w:rPr>
        <w:fldChar w:fldCharType="end"/>
      </w:r>
    </w:p>
    <w:p w14:paraId="4EA55263" w14:textId="0610A770"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_Toc169687998 \h </w:instrText>
      </w:r>
      <w:r>
        <w:rPr>
          <w:noProof/>
        </w:rPr>
      </w:r>
      <w:r>
        <w:rPr>
          <w:noProof/>
        </w:rPr>
        <w:fldChar w:fldCharType="separate"/>
      </w:r>
      <w:r>
        <w:rPr>
          <w:noProof/>
        </w:rPr>
        <w:t>315</w:t>
      </w:r>
      <w:r>
        <w:rPr>
          <w:noProof/>
        </w:rPr>
        <w:fldChar w:fldCharType="end"/>
      </w:r>
    </w:p>
    <w:p w14:paraId="37567682" w14:textId="37D122B0"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_Toc169687999 \h </w:instrText>
      </w:r>
      <w:r>
        <w:rPr>
          <w:noProof/>
        </w:rPr>
      </w:r>
      <w:r>
        <w:rPr>
          <w:noProof/>
        </w:rPr>
        <w:fldChar w:fldCharType="separate"/>
      </w:r>
      <w:r>
        <w:rPr>
          <w:noProof/>
        </w:rPr>
        <w:t>315</w:t>
      </w:r>
      <w:r>
        <w:rPr>
          <w:noProof/>
        </w:rPr>
        <w:fldChar w:fldCharType="end"/>
      </w:r>
    </w:p>
    <w:p w14:paraId="0B0D2B34" w14:textId="56E47F53"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_Toc169688000 \h </w:instrText>
      </w:r>
      <w:r>
        <w:rPr>
          <w:noProof/>
        </w:rPr>
      </w:r>
      <w:r>
        <w:rPr>
          <w:noProof/>
        </w:rPr>
        <w:fldChar w:fldCharType="separate"/>
      </w:r>
      <w:r>
        <w:rPr>
          <w:noProof/>
        </w:rPr>
        <w:t>315</w:t>
      </w:r>
      <w:r>
        <w:rPr>
          <w:noProof/>
        </w:rPr>
        <w:fldChar w:fldCharType="end"/>
      </w:r>
    </w:p>
    <w:p w14:paraId="133F126E" w14:textId="73200939"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_Toc169688001 \h </w:instrText>
      </w:r>
      <w:r>
        <w:rPr>
          <w:noProof/>
        </w:rPr>
      </w:r>
      <w:r>
        <w:rPr>
          <w:noProof/>
        </w:rPr>
        <w:fldChar w:fldCharType="separate"/>
      </w:r>
      <w:r>
        <w:rPr>
          <w:noProof/>
        </w:rPr>
        <w:t>315</w:t>
      </w:r>
      <w:r>
        <w:rPr>
          <w:noProof/>
        </w:rPr>
        <w:fldChar w:fldCharType="end"/>
      </w:r>
    </w:p>
    <w:p w14:paraId="75B2C3B3" w14:textId="3349813C"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_Toc169688002 \h </w:instrText>
      </w:r>
      <w:r>
        <w:rPr>
          <w:noProof/>
        </w:rPr>
      </w:r>
      <w:r>
        <w:rPr>
          <w:noProof/>
        </w:rPr>
        <w:fldChar w:fldCharType="separate"/>
      </w:r>
      <w:r>
        <w:rPr>
          <w:noProof/>
        </w:rPr>
        <w:t>316</w:t>
      </w:r>
      <w:r>
        <w:rPr>
          <w:noProof/>
        </w:rPr>
        <w:fldChar w:fldCharType="end"/>
      </w:r>
    </w:p>
    <w:p w14:paraId="660A9DA4" w14:textId="56F512A2"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_Toc169688003 \h </w:instrText>
      </w:r>
      <w:r>
        <w:rPr>
          <w:noProof/>
        </w:rPr>
      </w:r>
      <w:r>
        <w:rPr>
          <w:noProof/>
        </w:rPr>
        <w:fldChar w:fldCharType="separate"/>
      </w:r>
      <w:r>
        <w:rPr>
          <w:noProof/>
        </w:rPr>
        <w:t>316</w:t>
      </w:r>
      <w:r>
        <w:rPr>
          <w:noProof/>
        </w:rPr>
        <w:fldChar w:fldCharType="end"/>
      </w:r>
    </w:p>
    <w:p w14:paraId="404E80E8" w14:textId="143A199A"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_Toc169688004 \h </w:instrText>
      </w:r>
      <w:r>
        <w:rPr>
          <w:noProof/>
        </w:rPr>
      </w:r>
      <w:r>
        <w:rPr>
          <w:noProof/>
        </w:rPr>
        <w:fldChar w:fldCharType="separate"/>
      </w:r>
      <w:r>
        <w:rPr>
          <w:noProof/>
        </w:rPr>
        <w:t>316</w:t>
      </w:r>
      <w:r>
        <w:rPr>
          <w:noProof/>
        </w:rPr>
        <w:fldChar w:fldCharType="end"/>
      </w:r>
    </w:p>
    <w:p w14:paraId="1EB42671" w14:textId="75C68260"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_Toc169688005 \h </w:instrText>
      </w:r>
      <w:r>
        <w:rPr>
          <w:noProof/>
        </w:rPr>
      </w:r>
      <w:r>
        <w:rPr>
          <w:noProof/>
        </w:rPr>
        <w:fldChar w:fldCharType="separate"/>
      </w:r>
      <w:r>
        <w:rPr>
          <w:noProof/>
        </w:rPr>
        <w:t>316</w:t>
      </w:r>
      <w:r>
        <w:rPr>
          <w:noProof/>
        </w:rPr>
        <w:fldChar w:fldCharType="end"/>
      </w:r>
    </w:p>
    <w:p w14:paraId="00336E95" w14:textId="704A6BE8"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_Toc169688006 \h </w:instrText>
      </w:r>
      <w:r>
        <w:rPr>
          <w:noProof/>
        </w:rPr>
      </w:r>
      <w:r>
        <w:rPr>
          <w:noProof/>
        </w:rPr>
        <w:fldChar w:fldCharType="separate"/>
      </w:r>
      <w:r>
        <w:rPr>
          <w:noProof/>
        </w:rPr>
        <w:t>316</w:t>
      </w:r>
      <w:r>
        <w:rPr>
          <w:noProof/>
        </w:rPr>
        <w:fldChar w:fldCharType="end"/>
      </w:r>
    </w:p>
    <w:p w14:paraId="50260014" w14:textId="680C8879"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Resource: N2 Message Handler (</w:t>
      </w:r>
      <w:r w:rsidRPr="00762140">
        <w:rPr>
          <w:rFonts w:eastAsia="DengXian"/>
          <w:noProof/>
        </w:rPr>
        <w:t>Custom Operation)</w:t>
      </w:r>
      <w:r>
        <w:rPr>
          <w:noProof/>
        </w:rPr>
        <w:tab/>
      </w:r>
      <w:r>
        <w:rPr>
          <w:noProof/>
        </w:rPr>
        <w:fldChar w:fldCharType="begin" w:fldLock="1"/>
      </w:r>
      <w:r>
        <w:rPr>
          <w:noProof/>
        </w:rPr>
        <w:instrText xml:space="preserve"> PAGEREF _Toc169688007 \h </w:instrText>
      </w:r>
      <w:r>
        <w:rPr>
          <w:noProof/>
        </w:rPr>
      </w:r>
      <w:r>
        <w:rPr>
          <w:noProof/>
        </w:rPr>
        <w:fldChar w:fldCharType="separate"/>
      </w:r>
      <w:r>
        <w:rPr>
          <w:noProof/>
        </w:rPr>
        <w:t>317</w:t>
      </w:r>
      <w:r>
        <w:rPr>
          <w:noProof/>
        </w:rPr>
        <w:fldChar w:fldCharType="end"/>
      </w:r>
    </w:p>
    <w:p w14:paraId="5CDDD0B6" w14:textId="24607151"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_Toc169688008 \h </w:instrText>
      </w:r>
      <w:r>
        <w:rPr>
          <w:noProof/>
        </w:rPr>
      </w:r>
      <w:r>
        <w:rPr>
          <w:noProof/>
        </w:rPr>
        <w:fldChar w:fldCharType="separate"/>
      </w:r>
      <w:r>
        <w:rPr>
          <w:noProof/>
        </w:rPr>
        <w:t>317</w:t>
      </w:r>
      <w:r>
        <w:rPr>
          <w:noProof/>
        </w:rPr>
        <w:fldChar w:fldCharType="end"/>
      </w:r>
    </w:p>
    <w:p w14:paraId="449CCF5A" w14:textId="51F5D758"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_Toc169688009 \h </w:instrText>
      </w:r>
      <w:r>
        <w:rPr>
          <w:noProof/>
        </w:rPr>
      </w:r>
      <w:r>
        <w:rPr>
          <w:noProof/>
        </w:rPr>
        <w:fldChar w:fldCharType="separate"/>
      </w:r>
      <w:r>
        <w:rPr>
          <w:noProof/>
        </w:rPr>
        <w:t>317</w:t>
      </w:r>
      <w:r>
        <w:rPr>
          <w:noProof/>
        </w:rPr>
        <w:fldChar w:fldCharType="end"/>
      </w:r>
    </w:p>
    <w:p w14:paraId="4ECB857D" w14:textId="668C6CD1"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_Toc169688010 \h </w:instrText>
      </w:r>
      <w:r>
        <w:rPr>
          <w:noProof/>
        </w:rPr>
      </w:r>
      <w:r>
        <w:rPr>
          <w:noProof/>
        </w:rPr>
        <w:fldChar w:fldCharType="separate"/>
      </w:r>
      <w:r>
        <w:rPr>
          <w:noProof/>
        </w:rPr>
        <w:t>317</w:t>
      </w:r>
      <w:r>
        <w:rPr>
          <w:noProof/>
        </w:rPr>
        <w:fldChar w:fldCharType="end"/>
      </w:r>
    </w:p>
    <w:p w14:paraId="70CCE56C" w14:textId="794CECD8"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_Toc169688011 \h </w:instrText>
      </w:r>
      <w:r>
        <w:rPr>
          <w:noProof/>
        </w:rPr>
      </w:r>
      <w:r>
        <w:rPr>
          <w:noProof/>
        </w:rPr>
        <w:fldChar w:fldCharType="separate"/>
      </w:r>
      <w:r>
        <w:rPr>
          <w:noProof/>
        </w:rPr>
        <w:t>318</w:t>
      </w:r>
      <w:r>
        <w:rPr>
          <w:noProof/>
        </w:rPr>
        <w:fldChar w:fldCharType="end"/>
      </w:r>
    </w:p>
    <w:p w14:paraId="7F8A5857" w14:textId="1169742E"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6.6.3.1.4.1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_Toc169688012 \h </w:instrText>
      </w:r>
      <w:r>
        <w:rPr>
          <w:noProof/>
        </w:rPr>
      </w:r>
      <w:r>
        <w:rPr>
          <w:noProof/>
        </w:rPr>
        <w:fldChar w:fldCharType="separate"/>
      </w:r>
      <w:r>
        <w:rPr>
          <w:noProof/>
        </w:rPr>
        <w:t>318</w:t>
      </w:r>
      <w:r>
        <w:rPr>
          <w:noProof/>
        </w:rPr>
        <w:fldChar w:fldCharType="end"/>
      </w:r>
    </w:p>
    <w:p w14:paraId="796C0866" w14:textId="6336DCD6"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6.6.3.1.4.2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_Toc169688013 \h </w:instrText>
      </w:r>
      <w:r>
        <w:rPr>
          <w:noProof/>
        </w:rPr>
      </w:r>
      <w:r>
        <w:rPr>
          <w:noProof/>
        </w:rPr>
        <w:fldChar w:fldCharType="separate"/>
      </w:r>
      <w:r>
        <w:rPr>
          <w:noProof/>
        </w:rPr>
        <w:t>318</w:t>
      </w:r>
      <w:r>
        <w:rPr>
          <w:noProof/>
        </w:rPr>
        <w:fldChar w:fldCharType="end"/>
      </w:r>
    </w:p>
    <w:p w14:paraId="408B2891" w14:textId="71294620" w:rsidR="00A6151D" w:rsidRDefault="00A6151D">
      <w:pPr>
        <w:pStyle w:val="TOC7"/>
        <w:rPr>
          <w:rFonts w:asciiTheme="minorHAnsi" w:eastAsiaTheme="minorEastAsia" w:hAnsiTheme="minorHAnsi" w:cstheme="minorBidi"/>
          <w:noProof/>
          <w:kern w:val="2"/>
          <w:sz w:val="24"/>
          <w:szCs w:val="24"/>
          <w:lang w:eastAsia="en-GB"/>
          <w14:ligatures w14:val="standardContextual"/>
        </w:rPr>
      </w:pPr>
      <w:r>
        <w:rPr>
          <w:noProof/>
        </w:rPr>
        <w:t>6.6.3.1.4.2.1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_Toc169688014 \h </w:instrText>
      </w:r>
      <w:r>
        <w:rPr>
          <w:noProof/>
        </w:rPr>
      </w:r>
      <w:r>
        <w:rPr>
          <w:noProof/>
        </w:rPr>
        <w:fldChar w:fldCharType="separate"/>
      </w:r>
      <w:r>
        <w:rPr>
          <w:noProof/>
        </w:rPr>
        <w:t>318</w:t>
      </w:r>
      <w:r>
        <w:rPr>
          <w:noProof/>
        </w:rPr>
        <w:fldChar w:fldCharType="end"/>
      </w:r>
    </w:p>
    <w:p w14:paraId="35A011BA" w14:textId="261D8086" w:rsidR="00A6151D" w:rsidRDefault="00A6151D">
      <w:pPr>
        <w:pStyle w:val="TOC7"/>
        <w:rPr>
          <w:rFonts w:asciiTheme="minorHAnsi" w:eastAsiaTheme="minorEastAsia" w:hAnsiTheme="minorHAnsi" w:cstheme="minorBidi"/>
          <w:noProof/>
          <w:kern w:val="2"/>
          <w:sz w:val="24"/>
          <w:szCs w:val="24"/>
          <w:lang w:eastAsia="en-GB"/>
          <w14:ligatures w14:val="standardContextual"/>
        </w:rPr>
      </w:pPr>
      <w:r>
        <w:rPr>
          <w:noProof/>
        </w:rPr>
        <w:t>6.6.3.1.4.2.2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_Toc169688015 \h </w:instrText>
      </w:r>
      <w:r>
        <w:rPr>
          <w:noProof/>
        </w:rPr>
      </w:r>
      <w:r>
        <w:rPr>
          <w:noProof/>
        </w:rPr>
        <w:fldChar w:fldCharType="separate"/>
      </w:r>
      <w:r>
        <w:rPr>
          <w:noProof/>
        </w:rPr>
        <w:t>318</w:t>
      </w:r>
      <w:r>
        <w:rPr>
          <w:noProof/>
        </w:rPr>
        <w:fldChar w:fldCharType="end"/>
      </w:r>
    </w:p>
    <w:p w14:paraId="58D4D83F" w14:textId="676E2043"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_Toc169688016 \h </w:instrText>
      </w:r>
      <w:r>
        <w:rPr>
          <w:noProof/>
        </w:rPr>
      </w:r>
      <w:r>
        <w:rPr>
          <w:noProof/>
        </w:rPr>
        <w:fldChar w:fldCharType="separate"/>
      </w:r>
      <w:r>
        <w:rPr>
          <w:noProof/>
        </w:rPr>
        <w:t>319</w:t>
      </w:r>
      <w:r>
        <w:rPr>
          <w:noProof/>
        </w:rPr>
        <w:fldChar w:fldCharType="end"/>
      </w:r>
    </w:p>
    <w:p w14:paraId="7878D441" w14:textId="73F7C9CA"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_Toc169688017 \h </w:instrText>
      </w:r>
      <w:r>
        <w:rPr>
          <w:noProof/>
        </w:rPr>
      </w:r>
      <w:r>
        <w:rPr>
          <w:noProof/>
        </w:rPr>
        <w:fldChar w:fldCharType="separate"/>
      </w:r>
      <w:r>
        <w:rPr>
          <w:noProof/>
        </w:rPr>
        <w:t>319</w:t>
      </w:r>
      <w:r>
        <w:rPr>
          <w:noProof/>
        </w:rPr>
        <w:fldChar w:fldCharType="end"/>
      </w:r>
    </w:p>
    <w:p w14:paraId="4E73CCFB" w14:textId="09AD4F76"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_Toc169688018 \h </w:instrText>
      </w:r>
      <w:r>
        <w:rPr>
          <w:noProof/>
        </w:rPr>
      </w:r>
      <w:r>
        <w:rPr>
          <w:noProof/>
        </w:rPr>
        <w:fldChar w:fldCharType="separate"/>
      </w:r>
      <w:r>
        <w:rPr>
          <w:noProof/>
        </w:rPr>
        <w:t>319</w:t>
      </w:r>
      <w:r>
        <w:rPr>
          <w:noProof/>
        </w:rPr>
        <w:fldChar w:fldCharType="end"/>
      </w:r>
    </w:p>
    <w:p w14:paraId="4B8B8D54" w14:textId="32CC529F"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_Toc169688019 \h </w:instrText>
      </w:r>
      <w:r>
        <w:rPr>
          <w:noProof/>
        </w:rPr>
      </w:r>
      <w:r>
        <w:rPr>
          <w:noProof/>
        </w:rPr>
        <w:fldChar w:fldCharType="separate"/>
      </w:r>
      <w:r>
        <w:rPr>
          <w:noProof/>
        </w:rPr>
        <w:t>319</w:t>
      </w:r>
      <w:r>
        <w:rPr>
          <w:noProof/>
        </w:rPr>
        <w:fldChar w:fldCharType="end"/>
      </w:r>
    </w:p>
    <w:p w14:paraId="43B9A8AE" w14:textId="67F275E9"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sidRPr="00762140">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Structured data types</w:t>
      </w:r>
      <w:r>
        <w:rPr>
          <w:noProof/>
        </w:rPr>
        <w:tab/>
      </w:r>
      <w:r>
        <w:rPr>
          <w:noProof/>
        </w:rPr>
        <w:fldChar w:fldCharType="begin" w:fldLock="1"/>
      </w:r>
      <w:r>
        <w:rPr>
          <w:noProof/>
        </w:rPr>
        <w:instrText xml:space="preserve"> PAGEREF _Toc169688020 \h </w:instrText>
      </w:r>
      <w:r>
        <w:rPr>
          <w:noProof/>
        </w:rPr>
      </w:r>
      <w:r>
        <w:rPr>
          <w:noProof/>
        </w:rPr>
        <w:fldChar w:fldCharType="separate"/>
      </w:r>
      <w:r>
        <w:rPr>
          <w:noProof/>
        </w:rPr>
        <w:t>320</w:t>
      </w:r>
      <w:r>
        <w:rPr>
          <w:noProof/>
        </w:rPr>
        <w:fldChar w:fldCharType="end"/>
      </w:r>
    </w:p>
    <w:p w14:paraId="4488FAE5" w14:textId="5C3FDDD3"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_Toc169688021 \h </w:instrText>
      </w:r>
      <w:r>
        <w:rPr>
          <w:noProof/>
        </w:rPr>
      </w:r>
      <w:r>
        <w:rPr>
          <w:noProof/>
        </w:rPr>
        <w:fldChar w:fldCharType="separate"/>
      </w:r>
      <w:r>
        <w:rPr>
          <w:noProof/>
        </w:rPr>
        <w:t>320</w:t>
      </w:r>
      <w:r>
        <w:rPr>
          <w:noProof/>
        </w:rPr>
        <w:fldChar w:fldCharType="end"/>
      </w:r>
    </w:p>
    <w:p w14:paraId="560DFB4E" w14:textId="3707EE71"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MbsN2MessageTransferReqData</w:t>
      </w:r>
      <w:r>
        <w:rPr>
          <w:noProof/>
        </w:rPr>
        <w:tab/>
      </w:r>
      <w:r>
        <w:rPr>
          <w:noProof/>
        </w:rPr>
        <w:fldChar w:fldCharType="begin" w:fldLock="1"/>
      </w:r>
      <w:r>
        <w:rPr>
          <w:noProof/>
        </w:rPr>
        <w:instrText xml:space="preserve"> PAGEREF _Toc169688022 \h </w:instrText>
      </w:r>
      <w:r>
        <w:rPr>
          <w:noProof/>
        </w:rPr>
      </w:r>
      <w:r>
        <w:rPr>
          <w:noProof/>
        </w:rPr>
        <w:fldChar w:fldCharType="separate"/>
      </w:r>
      <w:r>
        <w:rPr>
          <w:noProof/>
        </w:rPr>
        <w:t>320</w:t>
      </w:r>
      <w:r>
        <w:rPr>
          <w:noProof/>
        </w:rPr>
        <w:fldChar w:fldCharType="end"/>
      </w:r>
    </w:p>
    <w:p w14:paraId="716ED08D" w14:textId="7EB1FAF5"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MbsN2MessageTransferRspData</w:t>
      </w:r>
      <w:r>
        <w:rPr>
          <w:noProof/>
        </w:rPr>
        <w:tab/>
      </w:r>
      <w:r>
        <w:rPr>
          <w:noProof/>
        </w:rPr>
        <w:fldChar w:fldCharType="begin" w:fldLock="1"/>
      </w:r>
      <w:r>
        <w:rPr>
          <w:noProof/>
        </w:rPr>
        <w:instrText xml:space="preserve"> PAGEREF _Toc169688023 \h </w:instrText>
      </w:r>
      <w:r>
        <w:rPr>
          <w:noProof/>
        </w:rPr>
      </w:r>
      <w:r>
        <w:rPr>
          <w:noProof/>
        </w:rPr>
        <w:fldChar w:fldCharType="separate"/>
      </w:r>
      <w:r>
        <w:rPr>
          <w:noProof/>
        </w:rPr>
        <w:t>320</w:t>
      </w:r>
      <w:r>
        <w:rPr>
          <w:noProof/>
        </w:rPr>
        <w:fldChar w:fldCharType="end"/>
      </w:r>
    </w:p>
    <w:p w14:paraId="43439CAC" w14:textId="13763FDE"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N2MbsSm</w:t>
      </w:r>
      <w:r w:rsidRPr="00762140">
        <w:rPr>
          <w:noProof/>
          <w:lang w:val="en-US"/>
        </w:rPr>
        <w:t>Info</w:t>
      </w:r>
      <w:r>
        <w:rPr>
          <w:noProof/>
        </w:rPr>
        <w:tab/>
      </w:r>
      <w:r>
        <w:rPr>
          <w:noProof/>
        </w:rPr>
        <w:fldChar w:fldCharType="begin" w:fldLock="1"/>
      </w:r>
      <w:r>
        <w:rPr>
          <w:noProof/>
        </w:rPr>
        <w:instrText xml:space="preserve"> PAGEREF _Toc169688024 \h </w:instrText>
      </w:r>
      <w:r>
        <w:rPr>
          <w:noProof/>
        </w:rPr>
      </w:r>
      <w:r>
        <w:rPr>
          <w:noProof/>
        </w:rPr>
        <w:fldChar w:fldCharType="separate"/>
      </w:r>
      <w:r>
        <w:rPr>
          <w:noProof/>
        </w:rPr>
        <w:t>320</w:t>
      </w:r>
      <w:r>
        <w:rPr>
          <w:noProof/>
        </w:rPr>
        <w:fldChar w:fldCharType="end"/>
      </w:r>
    </w:p>
    <w:p w14:paraId="13DE383F" w14:textId="496AA8B0"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sidRPr="00762140">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Simple data types and enumerations</w:t>
      </w:r>
      <w:r>
        <w:rPr>
          <w:noProof/>
        </w:rPr>
        <w:tab/>
      </w:r>
      <w:r>
        <w:rPr>
          <w:noProof/>
        </w:rPr>
        <w:fldChar w:fldCharType="begin" w:fldLock="1"/>
      </w:r>
      <w:r>
        <w:rPr>
          <w:noProof/>
        </w:rPr>
        <w:instrText xml:space="preserve"> PAGEREF _Toc169688025 \h </w:instrText>
      </w:r>
      <w:r>
        <w:rPr>
          <w:noProof/>
        </w:rPr>
      </w:r>
      <w:r>
        <w:rPr>
          <w:noProof/>
        </w:rPr>
        <w:fldChar w:fldCharType="separate"/>
      </w:r>
      <w:r>
        <w:rPr>
          <w:noProof/>
        </w:rPr>
        <w:t>320</w:t>
      </w:r>
      <w:r>
        <w:rPr>
          <w:noProof/>
        </w:rPr>
        <w:fldChar w:fldCharType="end"/>
      </w:r>
    </w:p>
    <w:p w14:paraId="4F20807C" w14:textId="41FA2E85"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_Toc169688026 \h </w:instrText>
      </w:r>
      <w:r>
        <w:rPr>
          <w:noProof/>
        </w:rPr>
      </w:r>
      <w:r>
        <w:rPr>
          <w:noProof/>
        </w:rPr>
        <w:fldChar w:fldCharType="separate"/>
      </w:r>
      <w:r>
        <w:rPr>
          <w:noProof/>
        </w:rPr>
        <w:t>320</w:t>
      </w:r>
      <w:r>
        <w:rPr>
          <w:noProof/>
        </w:rPr>
        <w:fldChar w:fldCharType="end"/>
      </w:r>
    </w:p>
    <w:p w14:paraId="2CEDE658" w14:textId="5927CC2F"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_Toc169688027 \h </w:instrText>
      </w:r>
      <w:r>
        <w:rPr>
          <w:noProof/>
        </w:rPr>
      </w:r>
      <w:r>
        <w:rPr>
          <w:noProof/>
        </w:rPr>
        <w:fldChar w:fldCharType="separate"/>
      </w:r>
      <w:r>
        <w:rPr>
          <w:noProof/>
        </w:rPr>
        <w:t>320</w:t>
      </w:r>
      <w:r>
        <w:rPr>
          <w:noProof/>
        </w:rPr>
        <w:fldChar w:fldCharType="end"/>
      </w:r>
    </w:p>
    <w:p w14:paraId="3DAA9AE1" w14:textId="181F0317"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MbsNgapIeType</w:t>
      </w:r>
      <w:r>
        <w:rPr>
          <w:noProof/>
        </w:rPr>
        <w:tab/>
      </w:r>
      <w:r>
        <w:rPr>
          <w:noProof/>
        </w:rPr>
        <w:fldChar w:fldCharType="begin" w:fldLock="1"/>
      </w:r>
      <w:r>
        <w:rPr>
          <w:noProof/>
        </w:rPr>
        <w:instrText xml:space="preserve"> PAGEREF _Toc169688028 \h </w:instrText>
      </w:r>
      <w:r>
        <w:rPr>
          <w:noProof/>
        </w:rPr>
      </w:r>
      <w:r>
        <w:rPr>
          <w:noProof/>
        </w:rPr>
        <w:fldChar w:fldCharType="separate"/>
      </w:r>
      <w:r>
        <w:rPr>
          <w:noProof/>
        </w:rPr>
        <w:t>321</w:t>
      </w:r>
      <w:r>
        <w:rPr>
          <w:noProof/>
        </w:rPr>
        <w:fldChar w:fldCharType="end"/>
      </w:r>
    </w:p>
    <w:p w14:paraId="55048C91" w14:textId="2D5262A6"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6.6.6.4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_Toc169688029 \h </w:instrText>
      </w:r>
      <w:r>
        <w:rPr>
          <w:noProof/>
        </w:rPr>
      </w:r>
      <w:r>
        <w:rPr>
          <w:noProof/>
        </w:rPr>
        <w:fldChar w:fldCharType="separate"/>
      </w:r>
      <w:r>
        <w:rPr>
          <w:noProof/>
        </w:rPr>
        <w:t>321</w:t>
      </w:r>
      <w:r>
        <w:rPr>
          <w:noProof/>
        </w:rPr>
        <w:fldChar w:fldCharType="end"/>
      </w:r>
    </w:p>
    <w:p w14:paraId="2A9186EC" w14:textId="540CEA4B"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sidRPr="00762140">
        <w:rPr>
          <w:noProof/>
          <w:lang w:val="en-US"/>
        </w:rPr>
        <w:t>6.6.6.4.1</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Introduction</w:t>
      </w:r>
      <w:r>
        <w:rPr>
          <w:noProof/>
        </w:rPr>
        <w:tab/>
      </w:r>
      <w:r>
        <w:rPr>
          <w:noProof/>
        </w:rPr>
        <w:fldChar w:fldCharType="begin" w:fldLock="1"/>
      </w:r>
      <w:r>
        <w:rPr>
          <w:noProof/>
        </w:rPr>
        <w:instrText xml:space="preserve"> PAGEREF _Toc169688030 \h </w:instrText>
      </w:r>
      <w:r>
        <w:rPr>
          <w:noProof/>
        </w:rPr>
      </w:r>
      <w:r>
        <w:rPr>
          <w:noProof/>
        </w:rPr>
        <w:fldChar w:fldCharType="separate"/>
      </w:r>
      <w:r>
        <w:rPr>
          <w:noProof/>
        </w:rPr>
        <w:t>321</w:t>
      </w:r>
      <w:r>
        <w:rPr>
          <w:noProof/>
        </w:rPr>
        <w:fldChar w:fldCharType="end"/>
      </w:r>
    </w:p>
    <w:p w14:paraId="2BF1C2F5" w14:textId="7B42D8FC" w:rsidR="00A6151D" w:rsidRDefault="00A6151D">
      <w:pPr>
        <w:pStyle w:val="TOC5"/>
        <w:rPr>
          <w:rFonts w:asciiTheme="minorHAnsi" w:eastAsiaTheme="minorEastAsia" w:hAnsiTheme="minorHAnsi" w:cstheme="minorBidi"/>
          <w:noProof/>
          <w:kern w:val="2"/>
          <w:sz w:val="24"/>
          <w:szCs w:val="24"/>
          <w:lang w:eastAsia="en-GB"/>
          <w14:ligatures w14:val="standardContextual"/>
        </w:rPr>
      </w:pPr>
      <w:r w:rsidRPr="00762140">
        <w:rPr>
          <w:noProof/>
          <w:lang w:val="en-US"/>
        </w:rPr>
        <w:t>6.6.6.4.2</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N2 Information</w:t>
      </w:r>
      <w:r>
        <w:rPr>
          <w:noProof/>
        </w:rPr>
        <w:tab/>
      </w:r>
      <w:r>
        <w:rPr>
          <w:noProof/>
        </w:rPr>
        <w:fldChar w:fldCharType="begin" w:fldLock="1"/>
      </w:r>
      <w:r>
        <w:rPr>
          <w:noProof/>
        </w:rPr>
        <w:instrText xml:space="preserve"> PAGEREF _Toc169688031 \h </w:instrText>
      </w:r>
      <w:r>
        <w:rPr>
          <w:noProof/>
        </w:rPr>
      </w:r>
      <w:r>
        <w:rPr>
          <w:noProof/>
        </w:rPr>
        <w:fldChar w:fldCharType="separate"/>
      </w:r>
      <w:r>
        <w:rPr>
          <w:noProof/>
        </w:rPr>
        <w:t>321</w:t>
      </w:r>
      <w:r>
        <w:rPr>
          <w:noProof/>
        </w:rPr>
        <w:fldChar w:fldCharType="end"/>
      </w:r>
    </w:p>
    <w:p w14:paraId="74D105D2" w14:textId="63606C97"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6.6.6.4.2.1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_Toc169688032 \h </w:instrText>
      </w:r>
      <w:r>
        <w:rPr>
          <w:noProof/>
        </w:rPr>
      </w:r>
      <w:r>
        <w:rPr>
          <w:noProof/>
        </w:rPr>
        <w:fldChar w:fldCharType="separate"/>
      </w:r>
      <w:r>
        <w:rPr>
          <w:noProof/>
        </w:rPr>
        <w:t>321</w:t>
      </w:r>
      <w:r>
        <w:rPr>
          <w:noProof/>
        </w:rPr>
        <w:fldChar w:fldCharType="end"/>
      </w:r>
    </w:p>
    <w:p w14:paraId="11D93ACF" w14:textId="7CD63A11" w:rsidR="00A6151D" w:rsidRDefault="00A6151D">
      <w:pPr>
        <w:pStyle w:val="TOC6"/>
        <w:rPr>
          <w:rFonts w:asciiTheme="minorHAnsi" w:eastAsiaTheme="minorEastAsia" w:hAnsiTheme="minorHAnsi" w:cstheme="minorBidi"/>
          <w:noProof/>
          <w:kern w:val="2"/>
          <w:sz w:val="24"/>
          <w:szCs w:val="24"/>
          <w:lang w:eastAsia="en-GB"/>
          <w14:ligatures w14:val="standardContextual"/>
        </w:rPr>
      </w:pPr>
      <w:r>
        <w:rPr>
          <w:noProof/>
        </w:rPr>
        <w:t>6.6.6.4.2.2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_Toc169688033 \h </w:instrText>
      </w:r>
      <w:r>
        <w:rPr>
          <w:noProof/>
        </w:rPr>
      </w:r>
      <w:r>
        <w:rPr>
          <w:noProof/>
        </w:rPr>
        <w:fldChar w:fldCharType="separate"/>
      </w:r>
      <w:r>
        <w:rPr>
          <w:noProof/>
        </w:rPr>
        <w:t>321</w:t>
      </w:r>
      <w:r>
        <w:rPr>
          <w:noProof/>
        </w:rPr>
        <w:fldChar w:fldCharType="end"/>
      </w:r>
    </w:p>
    <w:p w14:paraId="55B1D1DE" w14:textId="426D7E2E"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_Toc169688034 \h </w:instrText>
      </w:r>
      <w:r>
        <w:rPr>
          <w:noProof/>
        </w:rPr>
      </w:r>
      <w:r>
        <w:rPr>
          <w:noProof/>
        </w:rPr>
        <w:fldChar w:fldCharType="separate"/>
      </w:r>
      <w:r>
        <w:rPr>
          <w:noProof/>
        </w:rPr>
        <w:t>321</w:t>
      </w:r>
      <w:r>
        <w:rPr>
          <w:noProof/>
        </w:rPr>
        <w:fldChar w:fldCharType="end"/>
      </w:r>
    </w:p>
    <w:p w14:paraId="21CD141B" w14:textId="44BDB63D"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_Toc169688035 \h </w:instrText>
      </w:r>
      <w:r>
        <w:rPr>
          <w:noProof/>
        </w:rPr>
      </w:r>
      <w:r>
        <w:rPr>
          <w:noProof/>
        </w:rPr>
        <w:fldChar w:fldCharType="separate"/>
      </w:r>
      <w:r>
        <w:rPr>
          <w:noProof/>
        </w:rPr>
        <w:t>321</w:t>
      </w:r>
      <w:r>
        <w:rPr>
          <w:noProof/>
        </w:rPr>
        <w:fldChar w:fldCharType="end"/>
      </w:r>
    </w:p>
    <w:p w14:paraId="53891D35" w14:textId="0FA5601E"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_Toc169688036 \h </w:instrText>
      </w:r>
      <w:r>
        <w:rPr>
          <w:noProof/>
        </w:rPr>
      </w:r>
      <w:r>
        <w:rPr>
          <w:noProof/>
        </w:rPr>
        <w:fldChar w:fldCharType="separate"/>
      </w:r>
      <w:r>
        <w:rPr>
          <w:noProof/>
        </w:rPr>
        <w:t>322</w:t>
      </w:r>
      <w:r>
        <w:rPr>
          <w:noProof/>
        </w:rPr>
        <w:fldChar w:fldCharType="end"/>
      </w:r>
    </w:p>
    <w:p w14:paraId="4E326C72" w14:textId="51942960" w:rsidR="00A6151D" w:rsidRDefault="00A6151D">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_Toc169688037 \h </w:instrText>
      </w:r>
      <w:r>
        <w:rPr>
          <w:noProof/>
        </w:rPr>
      </w:r>
      <w:r>
        <w:rPr>
          <w:noProof/>
        </w:rPr>
        <w:fldChar w:fldCharType="separate"/>
      </w:r>
      <w:r>
        <w:rPr>
          <w:noProof/>
        </w:rPr>
        <w:t>322</w:t>
      </w:r>
      <w:r>
        <w:rPr>
          <w:noProof/>
        </w:rPr>
        <w:fldChar w:fldCharType="end"/>
      </w:r>
    </w:p>
    <w:p w14:paraId="7F77245B" w14:textId="2124F906"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_Toc169688038 \h </w:instrText>
      </w:r>
      <w:r>
        <w:rPr>
          <w:noProof/>
        </w:rPr>
      </w:r>
      <w:r>
        <w:rPr>
          <w:noProof/>
        </w:rPr>
        <w:fldChar w:fldCharType="separate"/>
      </w:r>
      <w:r>
        <w:rPr>
          <w:noProof/>
        </w:rPr>
        <w:t>322</w:t>
      </w:r>
      <w:r>
        <w:rPr>
          <w:noProof/>
        </w:rPr>
        <w:fldChar w:fldCharType="end"/>
      </w:r>
    </w:p>
    <w:p w14:paraId="18BABA30" w14:textId="19C9C417"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sidRPr="00762140">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Security</w:t>
      </w:r>
      <w:r>
        <w:rPr>
          <w:noProof/>
        </w:rPr>
        <w:tab/>
      </w:r>
      <w:r>
        <w:rPr>
          <w:noProof/>
        </w:rPr>
        <w:fldChar w:fldCharType="begin" w:fldLock="1"/>
      </w:r>
      <w:r>
        <w:rPr>
          <w:noProof/>
        </w:rPr>
        <w:instrText xml:space="preserve"> PAGEREF _Toc169688039 \h </w:instrText>
      </w:r>
      <w:r>
        <w:rPr>
          <w:noProof/>
        </w:rPr>
      </w:r>
      <w:r>
        <w:rPr>
          <w:noProof/>
        </w:rPr>
        <w:fldChar w:fldCharType="separate"/>
      </w:r>
      <w:r>
        <w:rPr>
          <w:noProof/>
        </w:rPr>
        <w:t>322</w:t>
      </w:r>
      <w:r>
        <w:rPr>
          <w:noProof/>
        </w:rPr>
        <w:fldChar w:fldCharType="end"/>
      </w:r>
    </w:p>
    <w:p w14:paraId="4E85721E" w14:textId="31570BB6" w:rsidR="00A6151D" w:rsidRDefault="00A6151D">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_Toc169688040 \h </w:instrText>
      </w:r>
      <w:r>
        <w:rPr>
          <w:noProof/>
        </w:rPr>
      </w:r>
      <w:r>
        <w:rPr>
          <w:noProof/>
        </w:rPr>
        <w:fldChar w:fldCharType="separate"/>
      </w:r>
      <w:r>
        <w:rPr>
          <w:noProof/>
        </w:rPr>
        <w:t>322</w:t>
      </w:r>
      <w:r>
        <w:rPr>
          <w:noProof/>
        </w:rPr>
        <w:fldChar w:fldCharType="end"/>
      </w:r>
    </w:p>
    <w:p w14:paraId="7077C8F4" w14:textId="3FA4C21D" w:rsidR="00A6151D" w:rsidRDefault="00A6151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_Toc169688041 \h </w:instrText>
      </w:r>
      <w:r>
        <w:rPr>
          <w:noProof/>
        </w:rPr>
      </w:r>
      <w:r>
        <w:rPr>
          <w:noProof/>
        </w:rPr>
        <w:fldChar w:fldCharType="separate"/>
      </w:r>
      <w:r>
        <w:rPr>
          <w:noProof/>
        </w:rPr>
        <w:t>323</w:t>
      </w:r>
      <w:r>
        <w:rPr>
          <w:noProof/>
        </w:rPr>
        <w:fldChar w:fldCharType="end"/>
      </w:r>
    </w:p>
    <w:p w14:paraId="3E653399" w14:textId="61317401" w:rsidR="00A6151D" w:rsidRDefault="00A6151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fldLock="1"/>
      </w:r>
      <w:r>
        <w:rPr>
          <w:noProof/>
        </w:rPr>
        <w:instrText xml:space="preserve"> PAGEREF _Toc169688042 \h </w:instrText>
      </w:r>
      <w:r>
        <w:rPr>
          <w:noProof/>
        </w:rPr>
      </w:r>
      <w:r>
        <w:rPr>
          <w:noProof/>
        </w:rPr>
        <w:fldChar w:fldCharType="separate"/>
      </w:r>
      <w:r>
        <w:rPr>
          <w:noProof/>
        </w:rPr>
        <w:t>323</w:t>
      </w:r>
      <w:r>
        <w:rPr>
          <w:noProof/>
        </w:rPr>
        <w:fldChar w:fldCharType="end"/>
      </w:r>
    </w:p>
    <w:p w14:paraId="4B795145" w14:textId="41BF0780" w:rsidR="00A6151D" w:rsidRDefault="00A6151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fldLock="1"/>
      </w:r>
      <w:r>
        <w:rPr>
          <w:noProof/>
        </w:rPr>
        <w:instrText xml:space="preserve"> PAGEREF _Toc169688043 \h </w:instrText>
      </w:r>
      <w:r>
        <w:rPr>
          <w:noProof/>
        </w:rPr>
      </w:r>
      <w:r>
        <w:rPr>
          <w:noProof/>
        </w:rPr>
        <w:fldChar w:fldCharType="separate"/>
      </w:r>
      <w:r>
        <w:rPr>
          <w:noProof/>
        </w:rPr>
        <w:t>374</w:t>
      </w:r>
      <w:r>
        <w:rPr>
          <w:noProof/>
        </w:rPr>
        <w:fldChar w:fldCharType="end"/>
      </w:r>
    </w:p>
    <w:p w14:paraId="082F91FF" w14:textId="66288B08" w:rsidR="00A6151D" w:rsidRDefault="00A6151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fldLock="1"/>
      </w:r>
      <w:r>
        <w:rPr>
          <w:noProof/>
        </w:rPr>
        <w:instrText xml:space="preserve"> PAGEREF _Toc169688044 \h </w:instrText>
      </w:r>
      <w:r>
        <w:rPr>
          <w:noProof/>
        </w:rPr>
      </w:r>
      <w:r>
        <w:rPr>
          <w:noProof/>
        </w:rPr>
        <w:fldChar w:fldCharType="separate"/>
      </w:r>
      <w:r>
        <w:rPr>
          <w:noProof/>
        </w:rPr>
        <w:t>387</w:t>
      </w:r>
      <w:r>
        <w:rPr>
          <w:noProof/>
        </w:rPr>
        <w:fldChar w:fldCharType="end"/>
      </w:r>
    </w:p>
    <w:p w14:paraId="24009385" w14:textId="518FE717" w:rsidR="00A6151D" w:rsidRDefault="00A6151D">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fldLock="1"/>
      </w:r>
      <w:r>
        <w:rPr>
          <w:noProof/>
        </w:rPr>
        <w:instrText xml:space="preserve"> PAGEREF _Toc169688045 \h </w:instrText>
      </w:r>
      <w:r>
        <w:rPr>
          <w:noProof/>
        </w:rPr>
      </w:r>
      <w:r>
        <w:rPr>
          <w:noProof/>
        </w:rPr>
        <w:fldChar w:fldCharType="separate"/>
      </w:r>
      <w:r>
        <w:rPr>
          <w:noProof/>
        </w:rPr>
        <w:t>392</w:t>
      </w:r>
      <w:r>
        <w:rPr>
          <w:noProof/>
        </w:rPr>
        <w:fldChar w:fldCharType="end"/>
      </w:r>
    </w:p>
    <w:p w14:paraId="45280B6A" w14:textId="0BD5C756" w:rsidR="00A6151D" w:rsidRDefault="00A6151D">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Namf_MBSBroadcast API</w:t>
      </w:r>
      <w:r>
        <w:rPr>
          <w:noProof/>
        </w:rPr>
        <w:tab/>
      </w:r>
      <w:r>
        <w:rPr>
          <w:noProof/>
        </w:rPr>
        <w:fldChar w:fldCharType="begin" w:fldLock="1"/>
      </w:r>
      <w:r>
        <w:rPr>
          <w:noProof/>
        </w:rPr>
        <w:instrText xml:space="preserve"> PAGEREF _Toc169688046 \h </w:instrText>
      </w:r>
      <w:r>
        <w:rPr>
          <w:noProof/>
        </w:rPr>
      </w:r>
      <w:r>
        <w:rPr>
          <w:noProof/>
        </w:rPr>
        <w:fldChar w:fldCharType="separate"/>
      </w:r>
      <w:r>
        <w:rPr>
          <w:noProof/>
        </w:rPr>
        <w:t>399</w:t>
      </w:r>
      <w:r>
        <w:rPr>
          <w:noProof/>
        </w:rPr>
        <w:fldChar w:fldCharType="end"/>
      </w:r>
    </w:p>
    <w:p w14:paraId="2C4AC0E5" w14:textId="6BB80017" w:rsidR="00A6151D" w:rsidRDefault="00A6151D">
      <w:pPr>
        <w:pStyle w:val="TOC1"/>
        <w:rPr>
          <w:rFonts w:asciiTheme="minorHAnsi" w:eastAsiaTheme="minorEastAsia" w:hAnsiTheme="minorHAnsi" w:cstheme="minorBidi"/>
          <w:noProof/>
          <w:kern w:val="2"/>
          <w:sz w:val="24"/>
          <w:szCs w:val="24"/>
          <w:lang w:eastAsia="en-GB"/>
          <w14:ligatures w14:val="standardContextual"/>
        </w:rPr>
      </w:pPr>
      <w:r w:rsidRPr="00762140">
        <w:rPr>
          <w:rFonts w:eastAsia="DengXian"/>
          <w:noProof/>
        </w:rPr>
        <w:t>A.7</w:t>
      </w:r>
      <w:r>
        <w:rPr>
          <w:rFonts w:asciiTheme="minorHAnsi" w:eastAsiaTheme="minorEastAsia" w:hAnsiTheme="minorHAnsi" w:cstheme="minorBidi"/>
          <w:noProof/>
          <w:kern w:val="2"/>
          <w:sz w:val="24"/>
          <w:szCs w:val="24"/>
          <w:lang w:eastAsia="en-GB"/>
          <w14:ligatures w14:val="standardContextual"/>
        </w:rPr>
        <w:tab/>
      </w:r>
      <w:r w:rsidRPr="00762140">
        <w:rPr>
          <w:rFonts w:eastAsia="DengXian"/>
          <w:noProof/>
        </w:rPr>
        <w:t>Namf_MBSCommunication API</w:t>
      </w:r>
      <w:r>
        <w:rPr>
          <w:noProof/>
        </w:rPr>
        <w:tab/>
      </w:r>
      <w:r>
        <w:rPr>
          <w:noProof/>
        </w:rPr>
        <w:fldChar w:fldCharType="begin" w:fldLock="1"/>
      </w:r>
      <w:r>
        <w:rPr>
          <w:noProof/>
        </w:rPr>
        <w:instrText xml:space="preserve"> PAGEREF _Toc169688047 \h </w:instrText>
      </w:r>
      <w:r>
        <w:rPr>
          <w:noProof/>
        </w:rPr>
      </w:r>
      <w:r>
        <w:rPr>
          <w:noProof/>
        </w:rPr>
        <w:fldChar w:fldCharType="separate"/>
      </w:r>
      <w:r>
        <w:rPr>
          <w:noProof/>
        </w:rPr>
        <w:t>409</w:t>
      </w:r>
      <w:r>
        <w:rPr>
          <w:noProof/>
        </w:rPr>
        <w:fldChar w:fldCharType="end"/>
      </w:r>
    </w:p>
    <w:p w14:paraId="4AD6CD6F" w14:textId="1DF7DDD9" w:rsidR="00A6151D" w:rsidRDefault="00A6151D">
      <w:pPr>
        <w:pStyle w:val="TOC1"/>
        <w:rPr>
          <w:rFonts w:asciiTheme="minorHAnsi" w:eastAsiaTheme="minorEastAsia" w:hAnsiTheme="minorHAnsi" w:cstheme="minorBidi"/>
          <w:noProof/>
          <w:kern w:val="2"/>
          <w:sz w:val="24"/>
          <w:szCs w:val="24"/>
          <w:lang w:eastAsia="en-GB"/>
          <w14:ligatures w14:val="standardContextual"/>
        </w:rPr>
      </w:pPr>
      <w:r w:rsidRPr="00762140">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Example of HTTP multipart message</w:t>
      </w:r>
      <w:r>
        <w:rPr>
          <w:noProof/>
        </w:rPr>
        <w:tab/>
      </w:r>
      <w:r>
        <w:rPr>
          <w:noProof/>
        </w:rPr>
        <w:fldChar w:fldCharType="begin" w:fldLock="1"/>
      </w:r>
      <w:r>
        <w:rPr>
          <w:noProof/>
        </w:rPr>
        <w:instrText xml:space="preserve"> PAGEREF _Toc169688048 \h </w:instrText>
      </w:r>
      <w:r>
        <w:rPr>
          <w:noProof/>
        </w:rPr>
      </w:r>
      <w:r>
        <w:rPr>
          <w:noProof/>
        </w:rPr>
        <w:fldChar w:fldCharType="separate"/>
      </w:r>
      <w:r>
        <w:rPr>
          <w:noProof/>
        </w:rPr>
        <w:t>411</w:t>
      </w:r>
      <w:r>
        <w:rPr>
          <w:noProof/>
        </w:rPr>
        <w:fldChar w:fldCharType="end"/>
      </w:r>
    </w:p>
    <w:p w14:paraId="2D93F6AA" w14:textId="3B019C61" w:rsidR="00A6151D" w:rsidRDefault="00A6151D">
      <w:pPr>
        <w:pStyle w:val="TOC2"/>
        <w:rPr>
          <w:rFonts w:asciiTheme="minorHAnsi" w:eastAsiaTheme="minorEastAsia" w:hAnsiTheme="minorHAnsi" w:cstheme="minorBidi"/>
          <w:noProof/>
          <w:kern w:val="2"/>
          <w:sz w:val="24"/>
          <w:szCs w:val="24"/>
          <w:lang w:eastAsia="en-GB"/>
          <w14:ligatures w14:val="standardContextual"/>
        </w:rPr>
      </w:pPr>
      <w:r w:rsidRPr="00762140">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762140">
        <w:rPr>
          <w:noProof/>
          <w:lang w:val="en-US"/>
        </w:rPr>
        <w:t>General</w:t>
      </w:r>
      <w:r>
        <w:rPr>
          <w:noProof/>
        </w:rPr>
        <w:tab/>
      </w:r>
      <w:r>
        <w:rPr>
          <w:noProof/>
        </w:rPr>
        <w:fldChar w:fldCharType="begin" w:fldLock="1"/>
      </w:r>
      <w:r>
        <w:rPr>
          <w:noProof/>
        </w:rPr>
        <w:instrText xml:space="preserve"> PAGEREF _Toc169688049 \h </w:instrText>
      </w:r>
      <w:r>
        <w:rPr>
          <w:noProof/>
        </w:rPr>
      </w:r>
      <w:r>
        <w:rPr>
          <w:noProof/>
        </w:rPr>
        <w:fldChar w:fldCharType="separate"/>
      </w:r>
      <w:r>
        <w:rPr>
          <w:noProof/>
        </w:rPr>
        <w:t>411</w:t>
      </w:r>
      <w:r>
        <w:rPr>
          <w:noProof/>
        </w:rPr>
        <w:fldChar w:fldCharType="end"/>
      </w:r>
    </w:p>
    <w:p w14:paraId="206A9B58" w14:textId="745385DE" w:rsidR="00A6151D" w:rsidRDefault="00A6151D">
      <w:pPr>
        <w:pStyle w:val="TOC2"/>
        <w:rPr>
          <w:rFonts w:asciiTheme="minorHAnsi" w:eastAsiaTheme="minorEastAsia" w:hAnsiTheme="minorHAnsi" w:cstheme="minorBidi"/>
          <w:noProof/>
          <w:kern w:val="2"/>
          <w:sz w:val="24"/>
          <w:szCs w:val="24"/>
          <w:lang w:eastAsia="en-GB"/>
          <w14:ligatures w14:val="standardContextual"/>
        </w:rPr>
      </w:pPr>
      <w:r w:rsidRPr="00762140">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762140">
        <w:rPr>
          <w:noProof/>
          <w:lang w:val="en-US" w:eastAsia="fr-FR"/>
        </w:rPr>
        <w:t xml:space="preserve">Example HTTP multipart message with </w:t>
      </w:r>
      <w:r>
        <w:rPr>
          <w:noProof/>
        </w:rPr>
        <w:t>N2 Information</w:t>
      </w:r>
      <w:r w:rsidRPr="00762140">
        <w:rPr>
          <w:noProof/>
          <w:lang w:val="en-US" w:eastAsia="fr-FR"/>
        </w:rPr>
        <w:t xml:space="preserve"> binary data</w:t>
      </w:r>
      <w:r>
        <w:rPr>
          <w:noProof/>
        </w:rPr>
        <w:tab/>
      </w:r>
      <w:r>
        <w:rPr>
          <w:noProof/>
        </w:rPr>
        <w:fldChar w:fldCharType="begin" w:fldLock="1"/>
      </w:r>
      <w:r>
        <w:rPr>
          <w:noProof/>
        </w:rPr>
        <w:instrText xml:space="preserve"> PAGEREF _Toc169688050 \h </w:instrText>
      </w:r>
      <w:r>
        <w:rPr>
          <w:noProof/>
        </w:rPr>
      </w:r>
      <w:r>
        <w:rPr>
          <w:noProof/>
        </w:rPr>
        <w:fldChar w:fldCharType="separate"/>
      </w:r>
      <w:r>
        <w:rPr>
          <w:noProof/>
        </w:rPr>
        <w:t>411</w:t>
      </w:r>
      <w:r>
        <w:rPr>
          <w:noProof/>
        </w:rPr>
        <w:fldChar w:fldCharType="end"/>
      </w:r>
    </w:p>
    <w:p w14:paraId="188A211D" w14:textId="34D652AA" w:rsidR="00080512" w:rsidRPr="004D3578" w:rsidRDefault="00722A8E">
      <w:r>
        <w:fldChar w:fldCharType="end"/>
      </w:r>
    </w:p>
    <w:p w14:paraId="0625136E" w14:textId="77777777"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1403"/>
      <w:bookmarkStart w:id="15" w:name="_Toc56698667"/>
      <w:bookmarkStart w:id="16" w:name="_Toc89034867"/>
      <w:bookmarkStart w:id="17" w:name="_Toc89064665"/>
      <w:bookmarkStart w:id="18" w:name="_Toc89179967"/>
      <w:bookmarkStart w:id="19" w:name="_Toc97071645"/>
      <w:bookmarkStart w:id="20" w:name="_Toc169687349"/>
      <w:bookmarkEnd w:id="9"/>
      <w:r w:rsidRPr="004D3578">
        <w:lastRenderedPageBreak/>
        <w:t>Foreword</w:t>
      </w:r>
      <w:bookmarkEnd w:id="10"/>
      <w:bookmarkEnd w:id="11"/>
      <w:bookmarkEnd w:id="12"/>
      <w:bookmarkEnd w:id="13"/>
      <w:bookmarkEnd w:id="14"/>
      <w:bookmarkEnd w:id="15"/>
      <w:bookmarkEnd w:id="16"/>
      <w:bookmarkEnd w:id="17"/>
      <w:bookmarkEnd w:id="18"/>
      <w:bookmarkEnd w:id="19"/>
      <w:bookmarkEnd w:id="20"/>
    </w:p>
    <w:p w14:paraId="576717C9" w14:textId="77777777" w:rsidR="00080512" w:rsidRPr="004D3578" w:rsidRDefault="00080512">
      <w:r w:rsidRPr="004D3578">
        <w:t xml:space="preserve">This Technical </w:t>
      </w:r>
      <w:bookmarkStart w:id="21" w:name="spectype3"/>
      <w:r w:rsidRPr="00602AC0">
        <w:t>Specification</w:t>
      </w:r>
      <w:bookmarkEnd w:id="21"/>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2" w:name="introduction"/>
      <w:bookmarkStart w:id="23" w:name="_Toc25156156"/>
      <w:bookmarkStart w:id="24" w:name="_Toc34124456"/>
      <w:bookmarkStart w:id="25" w:name="_Toc43207570"/>
      <w:bookmarkStart w:id="26" w:name="_Toc49857050"/>
      <w:bookmarkStart w:id="27" w:name="_Toc56676881"/>
      <w:bookmarkStart w:id="28" w:name="_Toc56691404"/>
      <w:bookmarkStart w:id="29" w:name="_Toc56698668"/>
      <w:bookmarkStart w:id="30" w:name="_Toc89034868"/>
      <w:bookmarkStart w:id="31" w:name="_Toc89064666"/>
      <w:bookmarkStart w:id="32" w:name="_Toc89179968"/>
      <w:bookmarkStart w:id="33" w:name="_Toc97071646"/>
      <w:bookmarkStart w:id="34" w:name="_Toc169687350"/>
      <w:bookmarkEnd w:id="22"/>
      <w:r w:rsidRPr="003B2883">
        <w:t>1</w:t>
      </w:r>
      <w:r w:rsidRPr="003B2883">
        <w:tab/>
        <w:t>Scope</w:t>
      </w:r>
      <w:bookmarkEnd w:id="23"/>
      <w:bookmarkEnd w:id="24"/>
      <w:bookmarkEnd w:id="25"/>
      <w:bookmarkEnd w:id="26"/>
      <w:bookmarkEnd w:id="27"/>
      <w:bookmarkEnd w:id="28"/>
      <w:bookmarkEnd w:id="29"/>
      <w:bookmarkEnd w:id="30"/>
      <w:bookmarkEnd w:id="31"/>
      <w:bookmarkEnd w:id="32"/>
      <w:bookmarkEnd w:id="33"/>
      <w:bookmarkEnd w:id="34"/>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5" w:name="_Toc25156157"/>
      <w:bookmarkStart w:id="36" w:name="_Toc34124457"/>
      <w:bookmarkStart w:id="37" w:name="_Toc43207571"/>
      <w:bookmarkStart w:id="38" w:name="_Toc49857051"/>
      <w:bookmarkStart w:id="39" w:name="_Toc56676882"/>
      <w:bookmarkStart w:id="40" w:name="_Toc56691405"/>
      <w:bookmarkStart w:id="41" w:name="_Toc56698669"/>
      <w:bookmarkStart w:id="42" w:name="_Toc89034869"/>
      <w:bookmarkStart w:id="43" w:name="_Toc89064667"/>
      <w:bookmarkStart w:id="44" w:name="_Toc89179969"/>
      <w:bookmarkStart w:id="45" w:name="_Toc97071647"/>
      <w:bookmarkStart w:id="46" w:name="_Toc169687351"/>
      <w:r w:rsidRPr="003B2883">
        <w:t>2</w:t>
      </w:r>
      <w:r w:rsidRPr="003B2883">
        <w:tab/>
        <w:t>References</w:t>
      </w:r>
      <w:bookmarkEnd w:id="35"/>
      <w:bookmarkEnd w:id="36"/>
      <w:bookmarkEnd w:id="37"/>
      <w:bookmarkEnd w:id="38"/>
      <w:bookmarkEnd w:id="39"/>
      <w:bookmarkEnd w:id="40"/>
      <w:bookmarkEnd w:id="41"/>
      <w:bookmarkEnd w:id="42"/>
      <w:bookmarkEnd w:id="43"/>
      <w:bookmarkEnd w:id="44"/>
      <w:bookmarkEnd w:id="45"/>
      <w:bookmarkEnd w:id="46"/>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47" w:name="_Toc25156158"/>
      <w:bookmarkStart w:id="48" w:name="_Toc34124458"/>
      <w:bookmarkStart w:id="49" w:name="_Toc43207572"/>
      <w:bookmarkStart w:id="50" w:name="_Toc49857052"/>
      <w:bookmarkStart w:id="51" w:name="_Toc56676883"/>
      <w:bookmarkStart w:id="52" w:name="_Toc56691406"/>
      <w:bookmarkStart w:id="53" w:name="_Toc56698670"/>
      <w:bookmarkStart w:id="54" w:name="_Toc89034870"/>
      <w:bookmarkStart w:id="55" w:name="_Toc89064668"/>
      <w:bookmarkStart w:id="56" w:name="_Toc89179970"/>
      <w:bookmarkStart w:id="57" w:name="_Toc97071648"/>
      <w:bookmarkStart w:id="58" w:name="_Toc169687352"/>
      <w:r w:rsidRPr="003B2883">
        <w:t>3</w:t>
      </w:r>
      <w:r w:rsidRPr="003B2883">
        <w:tab/>
        <w:t>Definitions and abbreviations</w:t>
      </w:r>
      <w:bookmarkEnd w:id="47"/>
      <w:bookmarkEnd w:id="48"/>
      <w:bookmarkEnd w:id="49"/>
      <w:bookmarkEnd w:id="50"/>
      <w:bookmarkEnd w:id="51"/>
      <w:bookmarkEnd w:id="52"/>
      <w:bookmarkEnd w:id="53"/>
      <w:bookmarkEnd w:id="54"/>
      <w:bookmarkEnd w:id="55"/>
      <w:bookmarkEnd w:id="56"/>
      <w:bookmarkEnd w:id="57"/>
      <w:bookmarkEnd w:id="58"/>
    </w:p>
    <w:p w14:paraId="71D40ED5" w14:textId="77777777" w:rsidR="00602AC0" w:rsidRPr="003B2883" w:rsidRDefault="00602AC0" w:rsidP="00602AC0">
      <w:pPr>
        <w:pStyle w:val="Heading2"/>
      </w:pPr>
      <w:bookmarkStart w:id="59" w:name="_Toc25156159"/>
      <w:bookmarkStart w:id="60" w:name="_Toc34124459"/>
      <w:bookmarkStart w:id="61" w:name="_Toc43207573"/>
      <w:bookmarkStart w:id="62" w:name="_Toc49857053"/>
      <w:bookmarkStart w:id="63" w:name="_Toc56676884"/>
      <w:bookmarkStart w:id="64" w:name="_Toc56691407"/>
      <w:bookmarkStart w:id="65" w:name="_Toc56698671"/>
      <w:bookmarkStart w:id="66" w:name="_Toc89034871"/>
      <w:bookmarkStart w:id="67" w:name="_Toc89064669"/>
      <w:bookmarkStart w:id="68" w:name="_Toc89179971"/>
      <w:bookmarkStart w:id="69" w:name="_Toc97071649"/>
      <w:bookmarkStart w:id="70" w:name="_Toc169687353"/>
      <w:r w:rsidRPr="003B2883">
        <w:t>3.1</w:t>
      </w:r>
      <w:r w:rsidRPr="003B2883">
        <w:tab/>
        <w:t>Definitions</w:t>
      </w:r>
      <w:bookmarkEnd w:id="59"/>
      <w:bookmarkEnd w:id="60"/>
      <w:bookmarkEnd w:id="61"/>
      <w:bookmarkEnd w:id="62"/>
      <w:bookmarkEnd w:id="63"/>
      <w:bookmarkEnd w:id="64"/>
      <w:bookmarkEnd w:id="65"/>
      <w:bookmarkEnd w:id="66"/>
      <w:bookmarkEnd w:id="67"/>
      <w:bookmarkEnd w:id="68"/>
      <w:bookmarkEnd w:id="69"/>
      <w:bookmarkEnd w:id="70"/>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1" w:name="_Toc25156160"/>
      <w:bookmarkStart w:id="72" w:name="_Toc34124460"/>
      <w:bookmarkStart w:id="73" w:name="_Toc43207574"/>
      <w:bookmarkStart w:id="74" w:name="_Toc49857054"/>
      <w:bookmarkStart w:id="75" w:name="_Toc56676885"/>
      <w:bookmarkStart w:id="76" w:name="_Toc56691408"/>
      <w:bookmarkStart w:id="77" w:name="_Toc56698672"/>
      <w:bookmarkStart w:id="78" w:name="_Toc89034872"/>
      <w:bookmarkStart w:id="79" w:name="_Toc89064670"/>
      <w:bookmarkStart w:id="80" w:name="_Toc89179972"/>
      <w:bookmarkStart w:id="81" w:name="_Toc97071650"/>
      <w:bookmarkStart w:id="82" w:name="_Toc169687354"/>
      <w:r w:rsidRPr="003B2883">
        <w:t>3.2</w:t>
      </w:r>
      <w:r w:rsidRPr="003B2883">
        <w:tab/>
        <w:t>Abbreviations</w:t>
      </w:r>
      <w:bookmarkEnd w:id="71"/>
      <w:bookmarkEnd w:id="72"/>
      <w:bookmarkEnd w:id="73"/>
      <w:bookmarkEnd w:id="74"/>
      <w:bookmarkEnd w:id="75"/>
      <w:bookmarkEnd w:id="76"/>
      <w:bookmarkEnd w:id="77"/>
      <w:bookmarkEnd w:id="78"/>
      <w:bookmarkEnd w:id="79"/>
      <w:bookmarkEnd w:id="80"/>
      <w:bookmarkEnd w:id="81"/>
      <w:bookmarkEnd w:id="82"/>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lastRenderedPageBreak/>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83" w:name="_Toc25156161"/>
      <w:bookmarkStart w:id="84" w:name="_Toc34124461"/>
      <w:bookmarkStart w:id="85" w:name="_Toc43207575"/>
      <w:bookmarkStart w:id="86" w:name="_Toc49857055"/>
      <w:bookmarkStart w:id="87" w:name="_Toc56676886"/>
      <w:bookmarkStart w:id="88" w:name="_Toc56691409"/>
      <w:bookmarkStart w:id="89" w:name="_Toc56698673"/>
      <w:bookmarkStart w:id="90" w:name="_Toc89034873"/>
      <w:bookmarkStart w:id="91" w:name="_Toc89064671"/>
      <w:bookmarkStart w:id="92" w:name="_Toc89179973"/>
      <w:bookmarkStart w:id="93" w:name="_Toc97071651"/>
      <w:bookmarkStart w:id="94" w:name="_Toc169687355"/>
      <w:r w:rsidRPr="003B2883">
        <w:t>4</w:t>
      </w:r>
      <w:r w:rsidRPr="003B2883">
        <w:tab/>
        <w:t>Overview</w:t>
      </w:r>
      <w:bookmarkEnd w:id="83"/>
      <w:bookmarkEnd w:id="84"/>
      <w:bookmarkEnd w:id="85"/>
      <w:bookmarkEnd w:id="86"/>
      <w:bookmarkEnd w:id="87"/>
      <w:bookmarkEnd w:id="88"/>
      <w:bookmarkEnd w:id="89"/>
      <w:bookmarkEnd w:id="90"/>
      <w:bookmarkEnd w:id="91"/>
      <w:bookmarkEnd w:id="92"/>
      <w:bookmarkEnd w:id="93"/>
      <w:bookmarkEnd w:id="94"/>
    </w:p>
    <w:p w14:paraId="1540B090" w14:textId="77777777" w:rsidR="00602AC0" w:rsidRPr="003B2883" w:rsidRDefault="00602AC0" w:rsidP="00602AC0">
      <w:pPr>
        <w:pStyle w:val="Heading2"/>
      </w:pPr>
      <w:bookmarkStart w:id="95" w:name="_Toc25156162"/>
      <w:bookmarkStart w:id="96" w:name="_Toc34124462"/>
      <w:bookmarkStart w:id="97" w:name="_Toc43207576"/>
      <w:bookmarkStart w:id="98" w:name="_Toc49857056"/>
      <w:bookmarkStart w:id="99" w:name="_Toc56676887"/>
      <w:bookmarkStart w:id="100" w:name="_Toc56691410"/>
      <w:bookmarkStart w:id="101" w:name="_Toc56698674"/>
      <w:bookmarkStart w:id="102" w:name="_Toc89034874"/>
      <w:bookmarkStart w:id="103" w:name="_Toc89064672"/>
      <w:bookmarkStart w:id="104" w:name="_Toc89179974"/>
      <w:bookmarkStart w:id="105" w:name="_Toc97071652"/>
      <w:bookmarkStart w:id="106" w:name="_Toc169687356"/>
      <w:r w:rsidRPr="003B2883">
        <w:t>4.1</w:t>
      </w:r>
      <w:r w:rsidRPr="003B2883">
        <w:tab/>
        <w:t>Introduction</w:t>
      </w:r>
      <w:bookmarkEnd w:id="95"/>
      <w:bookmarkEnd w:id="96"/>
      <w:bookmarkEnd w:id="97"/>
      <w:bookmarkEnd w:id="98"/>
      <w:bookmarkEnd w:id="99"/>
      <w:bookmarkEnd w:id="100"/>
      <w:bookmarkEnd w:id="101"/>
      <w:bookmarkEnd w:id="102"/>
      <w:bookmarkEnd w:id="103"/>
      <w:bookmarkEnd w:id="104"/>
      <w:bookmarkEnd w:id="105"/>
      <w:bookmarkEnd w:id="106"/>
    </w:p>
    <w:p w14:paraId="6DC23CBB" w14:textId="684DE064" w:rsidR="00602AC0" w:rsidRDefault="00602AC0" w:rsidP="00602AC0">
      <w:r w:rsidRPr="003B2883">
        <w:t xml:space="preserve">Within the 5GC, the AMF offers services to the SMF, other AMF, PCF, SMSF, LMF, GMLC, CBCF, PWS-IWF </w:t>
      </w:r>
      <w:r>
        <w:t>, NWDAF</w:t>
      </w:r>
      <w:r w:rsidR="003509E9">
        <w:t>, DCCF</w:t>
      </w:r>
      <w:r w:rsidR="0012672E">
        <w:t>.</w:t>
      </w:r>
      <w:r w:rsidRPr="003B2883">
        <w:t xml:space="preserve">NEF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0BBE06D6" w14:textId="77777777" w:rsidR="00157C70" w:rsidRPr="003B2883" w:rsidRDefault="00157C70" w:rsidP="00602AC0"/>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4E7C72E0" w:rsidR="0012672E" w:rsidRPr="003B2883" w:rsidRDefault="0012672E" w:rsidP="00602AC0">
      <w:pPr>
        <w:pStyle w:val="TH"/>
        <w:rPr>
          <w:lang w:eastAsia="zh-CN"/>
        </w:rPr>
      </w:pPr>
      <w:r w:rsidRPr="003B2883">
        <w:object w:dxaOrig="5801" w:dyaOrig="4381" w14:anchorId="1D2FD148">
          <v:shape id="_x0000_i1027" type="#_x0000_t75" style="width:293.45pt;height:218.7pt" o:ole="">
            <v:imagedata r:id="rId11" o:title=""/>
          </v:shape>
          <o:OLEObject Type="Embed" ProgID="Visio.Drawing.15" ShapeID="_x0000_i1027" DrawAspect="Content" ObjectID="_1780558676" r:id="rId12"/>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0BE2CEA8" w:rsidR="00602AC0" w:rsidRPr="003B2883" w:rsidRDefault="00602AC0" w:rsidP="00602AC0">
      <w:r w:rsidRPr="003B2883">
        <w:t xml:space="preserve">The functionalities supported by the AMF are listed in </w:t>
      </w:r>
      <w:r w:rsidR="00B95277">
        <w:t>clause </w:t>
      </w:r>
      <w:r w:rsidR="00B95277"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07" w:name="_Toc25156163"/>
      <w:bookmarkStart w:id="108" w:name="_Toc34124463"/>
      <w:bookmarkStart w:id="109" w:name="_Toc43207577"/>
      <w:bookmarkStart w:id="110" w:name="_Toc49857057"/>
      <w:bookmarkStart w:id="111" w:name="_Toc56676888"/>
      <w:bookmarkStart w:id="112" w:name="_Toc56691411"/>
      <w:bookmarkStart w:id="113" w:name="_Toc56698675"/>
      <w:bookmarkStart w:id="114" w:name="_Toc89034875"/>
      <w:bookmarkStart w:id="115" w:name="_Toc89064673"/>
      <w:bookmarkStart w:id="116" w:name="_Toc89179975"/>
      <w:bookmarkStart w:id="117" w:name="_Toc97071653"/>
      <w:bookmarkStart w:id="118" w:name="_Toc169687357"/>
      <w:r w:rsidRPr="003B2883">
        <w:t>5</w:t>
      </w:r>
      <w:r w:rsidRPr="003B2883">
        <w:tab/>
        <w:t>Services offered by the AMF</w:t>
      </w:r>
      <w:bookmarkEnd w:id="107"/>
      <w:bookmarkEnd w:id="108"/>
      <w:bookmarkEnd w:id="109"/>
      <w:bookmarkEnd w:id="110"/>
      <w:bookmarkEnd w:id="111"/>
      <w:bookmarkEnd w:id="112"/>
      <w:bookmarkEnd w:id="113"/>
      <w:bookmarkEnd w:id="114"/>
      <w:bookmarkEnd w:id="115"/>
      <w:bookmarkEnd w:id="116"/>
      <w:bookmarkEnd w:id="117"/>
      <w:bookmarkEnd w:id="118"/>
    </w:p>
    <w:p w14:paraId="777268FD" w14:textId="77777777" w:rsidR="00602AC0" w:rsidRPr="003B2883" w:rsidRDefault="00602AC0" w:rsidP="00602AC0">
      <w:pPr>
        <w:pStyle w:val="Heading2"/>
      </w:pPr>
      <w:bookmarkStart w:id="119" w:name="_Toc25156164"/>
      <w:bookmarkStart w:id="120" w:name="_Toc34124464"/>
      <w:bookmarkStart w:id="121" w:name="_Toc43207578"/>
      <w:bookmarkStart w:id="122" w:name="_Toc49857058"/>
      <w:bookmarkStart w:id="123" w:name="_Toc56676889"/>
      <w:bookmarkStart w:id="124" w:name="_Toc56691412"/>
      <w:bookmarkStart w:id="125" w:name="_Toc56698676"/>
      <w:bookmarkStart w:id="126" w:name="_Toc89034876"/>
      <w:bookmarkStart w:id="127" w:name="_Toc89064674"/>
      <w:bookmarkStart w:id="128" w:name="_Toc89179976"/>
      <w:bookmarkStart w:id="129" w:name="_Toc97071654"/>
      <w:bookmarkStart w:id="130" w:name="_Toc169687358"/>
      <w:r w:rsidRPr="003B2883">
        <w:t>5.1</w:t>
      </w:r>
      <w:r w:rsidRPr="003B2883">
        <w:tab/>
        <w:t>Introduction</w:t>
      </w:r>
      <w:bookmarkEnd w:id="119"/>
      <w:bookmarkEnd w:id="120"/>
      <w:bookmarkEnd w:id="121"/>
      <w:bookmarkEnd w:id="122"/>
      <w:bookmarkEnd w:id="123"/>
      <w:bookmarkEnd w:id="124"/>
      <w:bookmarkEnd w:id="125"/>
      <w:bookmarkEnd w:id="126"/>
      <w:bookmarkEnd w:id="127"/>
      <w:bookmarkEnd w:id="128"/>
      <w:bookmarkEnd w:id="129"/>
      <w:bookmarkEnd w:id="130"/>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18D28CA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2D007F26" w:rsidR="003509E9" w:rsidRPr="003B2883" w:rsidRDefault="003509E9" w:rsidP="001D4998">
            <w:pPr>
              <w:pStyle w:val="TAL"/>
              <w:rPr>
                <w:lang w:eastAsia="zh-CN"/>
              </w:rPr>
            </w:pPr>
            <w:r>
              <w:rPr>
                <w:lang w:eastAsia="zh-CN"/>
              </w:rPr>
              <w:t>DCCF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51E69643" w:rsidR="003509E9" w:rsidRPr="003B2883" w:rsidRDefault="003509E9" w:rsidP="001D4998">
            <w:pPr>
              <w:pStyle w:val="TAL"/>
              <w:rPr>
                <w:lang w:eastAsia="zh-CN"/>
              </w:rPr>
            </w:pPr>
            <w:r>
              <w:rPr>
                <w:lang w:eastAsia="zh-CN"/>
              </w:rPr>
              <w:t>DCCF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77777777" w:rsidR="00932D75" w:rsidRPr="003B2883" w:rsidRDefault="00932D75" w:rsidP="001D4998">
            <w:pPr>
              <w:pStyle w:val="TAL"/>
              <w:rPr>
                <w:lang w:eastAsia="zh-CN"/>
              </w:rPr>
            </w:pPr>
            <w:r w:rsidRPr="003B2883">
              <w:t>SMSF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31" w:name="_Toc25156165"/>
      <w:bookmarkStart w:id="132" w:name="_Toc34124465"/>
      <w:bookmarkStart w:id="133" w:name="_Toc43207579"/>
      <w:bookmarkStart w:id="134" w:name="_Toc49857059"/>
      <w:bookmarkStart w:id="135" w:name="_Toc56676890"/>
      <w:bookmarkStart w:id="136" w:name="_Toc56691413"/>
      <w:bookmarkStart w:id="137" w:name="_Toc56698677"/>
      <w:bookmarkStart w:id="138" w:name="_Toc89034877"/>
      <w:bookmarkStart w:id="139" w:name="_Toc89064675"/>
      <w:bookmarkStart w:id="140" w:name="_Toc89179977"/>
      <w:bookmarkStart w:id="141" w:name="_Toc97071655"/>
      <w:bookmarkStart w:id="142" w:name="_Toc169687359"/>
      <w:r w:rsidRPr="003B2883">
        <w:t>5.2</w:t>
      </w:r>
      <w:r w:rsidRPr="003B2883">
        <w:tab/>
        <w:t>Namf_Communication Service</w:t>
      </w:r>
      <w:bookmarkEnd w:id="131"/>
      <w:bookmarkEnd w:id="132"/>
      <w:bookmarkEnd w:id="133"/>
      <w:bookmarkEnd w:id="134"/>
      <w:bookmarkEnd w:id="135"/>
      <w:bookmarkEnd w:id="136"/>
      <w:bookmarkEnd w:id="137"/>
      <w:bookmarkEnd w:id="138"/>
      <w:bookmarkEnd w:id="139"/>
      <w:bookmarkEnd w:id="140"/>
      <w:bookmarkEnd w:id="141"/>
      <w:bookmarkEnd w:id="142"/>
    </w:p>
    <w:p w14:paraId="389125AF" w14:textId="77777777" w:rsidR="00602AC0" w:rsidRPr="003B2883" w:rsidRDefault="00602AC0" w:rsidP="00602AC0">
      <w:pPr>
        <w:pStyle w:val="Heading3"/>
      </w:pPr>
      <w:bookmarkStart w:id="143" w:name="_Toc25156166"/>
      <w:bookmarkStart w:id="144" w:name="_Toc34124466"/>
      <w:bookmarkStart w:id="145" w:name="_Toc43207580"/>
      <w:bookmarkStart w:id="146" w:name="_Toc49857060"/>
      <w:bookmarkStart w:id="147" w:name="_Toc56676891"/>
      <w:bookmarkStart w:id="148" w:name="_Toc56691414"/>
      <w:bookmarkStart w:id="149" w:name="_Toc56698678"/>
      <w:bookmarkStart w:id="150" w:name="_Toc89034878"/>
      <w:bookmarkStart w:id="151" w:name="_Toc89064676"/>
      <w:bookmarkStart w:id="152" w:name="_Toc89179978"/>
      <w:bookmarkStart w:id="153" w:name="_Toc97071656"/>
      <w:bookmarkStart w:id="154" w:name="_Toc169687360"/>
      <w:r w:rsidRPr="003B2883">
        <w:t>5.2.1</w:t>
      </w:r>
      <w:r w:rsidRPr="003B2883">
        <w:tab/>
        <w:t>Service Description</w:t>
      </w:r>
      <w:bookmarkEnd w:id="143"/>
      <w:bookmarkEnd w:id="144"/>
      <w:bookmarkEnd w:id="145"/>
      <w:bookmarkEnd w:id="146"/>
      <w:bookmarkEnd w:id="147"/>
      <w:bookmarkEnd w:id="148"/>
      <w:bookmarkEnd w:id="149"/>
      <w:bookmarkEnd w:id="150"/>
      <w:bookmarkEnd w:id="151"/>
      <w:bookmarkEnd w:id="152"/>
      <w:bookmarkEnd w:id="153"/>
      <w:bookmarkEnd w:id="154"/>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55" w:name="_Toc25156167"/>
      <w:bookmarkStart w:id="156" w:name="_Toc34124467"/>
      <w:bookmarkStart w:id="157" w:name="_Toc43207581"/>
      <w:bookmarkStart w:id="158" w:name="_Toc49857061"/>
      <w:bookmarkStart w:id="159" w:name="_Toc56676892"/>
      <w:bookmarkStart w:id="160" w:name="_Toc56691415"/>
      <w:bookmarkStart w:id="161" w:name="_Toc56698679"/>
      <w:bookmarkStart w:id="162" w:name="_Toc89034879"/>
      <w:bookmarkStart w:id="163" w:name="_Toc89064677"/>
      <w:bookmarkStart w:id="164" w:name="_Toc89179979"/>
      <w:bookmarkStart w:id="165" w:name="_Toc97071657"/>
      <w:bookmarkStart w:id="166" w:name="_Toc169687361"/>
      <w:r w:rsidRPr="003B2883">
        <w:t>5.2.2</w:t>
      </w:r>
      <w:r w:rsidRPr="003B2883">
        <w:tab/>
        <w:t>Service Operations</w:t>
      </w:r>
      <w:bookmarkEnd w:id="155"/>
      <w:bookmarkEnd w:id="156"/>
      <w:bookmarkEnd w:id="157"/>
      <w:bookmarkEnd w:id="158"/>
      <w:bookmarkEnd w:id="159"/>
      <w:bookmarkEnd w:id="160"/>
      <w:bookmarkEnd w:id="161"/>
      <w:bookmarkEnd w:id="162"/>
      <w:bookmarkEnd w:id="163"/>
      <w:bookmarkEnd w:id="164"/>
      <w:bookmarkEnd w:id="165"/>
      <w:bookmarkEnd w:id="166"/>
    </w:p>
    <w:p w14:paraId="6A1B845E" w14:textId="77777777" w:rsidR="00602AC0" w:rsidRPr="003B2883" w:rsidRDefault="00602AC0" w:rsidP="00602AC0">
      <w:pPr>
        <w:pStyle w:val="Heading4"/>
      </w:pPr>
      <w:bookmarkStart w:id="167" w:name="_Toc25156168"/>
      <w:bookmarkStart w:id="168" w:name="_Toc34124468"/>
      <w:bookmarkStart w:id="169" w:name="_Toc43207582"/>
      <w:bookmarkStart w:id="170" w:name="_Toc49857062"/>
      <w:bookmarkStart w:id="171" w:name="_Toc56676893"/>
      <w:bookmarkStart w:id="172" w:name="_Toc56691416"/>
      <w:bookmarkStart w:id="173" w:name="_Toc56698680"/>
      <w:bookmarkStart w:id="174" w:name="_Toc89034880"/>
      <w:bookmarkStart w:id="175" w:name="_Toc89064678"/>
      <w:bookmarkStart w:id="176" w:name="_Toc89179980"/>
      <w:bookmarkStart w:id="177" w:name="_Toc97071658"/>
      <w:bookmarkStart w:id="178" w:name="_Toc169687362"/>
      <w:r w:rsidRPr="003B2883">
        <w:t>5.2.2.1</w:t>
      </w:r>
      <w:r w:rsidRPr="003B2883">
        <w:tab/>
        <w:t>Introduction</w:t>
      </w:r>
      <w:bookmarkEnd w:id="167"/>
      <w:bookmarkEnd w:id="168"/>
      <w:bookmarkEnd w:id="169"/>
      <w:bookmarkEnd w:id="170"/>
      <w:bookmarkEnd w:id="171"/>
      <w:bookmarkEnd w:id="172"/>
      <w:bookmarkEnd w:id="173"/>
      <w:bookmarkEnd w:id="174"/>
      <w:bookmarkEnd w:id="175"/>
      <w:bookmarkEnd w:id="176"/>
      <w:bookmarkEnd w:id="177"/>
      <w:bookmarkEnd w:id="178"/>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79" w:name="_Toc25156169"/>
      <w:bookmarkStart w:id="180" w:name="_Toc34124469"/>
      <w:bookmarkStart w:id="181" w:name="_Toc43207583"/>
      <w:bookmarkStart w:id="182" w:name="_Toc49857063"/>
      <w:bookmarkStart w:id="183" w:name="_Toc56676894"/>
      <w:bookmarkStart w:id="184" w:name="_Toc56691417"/>
      <w:bookmarkStart w:id="185" w:name="_Toc56698681"/>
      <w:bookmarkStart w:id="186" w:name="_Toc89034881"/>
      <w:bookmarkStart w:id="187" w:name="_Toc89064679"/>
      <w:bookmarkStart w:id="188" w:name="_Toc89179981"/>
      <w:bookmarkStart w:id="189" w:name="_Toc97071659"/>
      <w:bookmarkStart w:id="190" w:name="_Toc169687363"/>
      <w:r w:rsidRPr="003B2883">
        <w:t>5.2.2.2</w:t>
      </w:r>
      <w:r w:rsidRPr="003B2883">
        <w:tab/>
        <w:t>UE Context Operations</w:t>
      </w:r>
      <w:bookmarkEnd w:id="179"/>
      <w:bookmarkEnd w:id="180"/>
      <w:bookmarkEnd w:id="181"/>
      <w:bookmarkEnd w:id="182"/>
      <w:bookmarkEnd w:id="183"/>
      <w:bookmarkEnd w:id="184"/>
      <w:bookmarkEnd w:id="185"/>
      <w:bookmarkEnd w:id="186"/>
      <w:bookmarkEnd w:id="187"/>
      <w:bookmarkEnd w:id="188"/>
      <w:bookmarkEnd w:id="189"/>
      <w:bookmarkEnd w:id="190"/>
    </w:p>
    <w:p w14:paraId="108CA879" w14:textId="77777777" w:rsidR="00602AC0" w:rsidRPr="003B2883" w:rsidRDefault="00602AC0" w:rsidP="00602AC0">
      <w:pPr>
        <w:pStyle w:val="Heading5"/>
      </w:pPr>
      <w:bookmarkStart w:id="191" w:name="_Toc25156170"/>
      <w:bookmarkStart w:id="192" w:name="_Toc34124470"/>
      <w:bookmarkStart w:id="193" w:name="_Toc43207584"/>
      <w:bookmarkStart w:id="194" w:name="_Toc49857064"/>
      <w:bookmarkStart w:id="195" w:name="_Toc56676895"/>
      <w:bookmarkStart w:id="196" w:name="_Toc56691418"/>
      <w:bookmarkStart w:id="197" w:name="_Toc56698682"/>
      <w:bookmarkStart w:id="198" w:name="_Toc89034882"/>
      <w:bookmarkStart w:id="199" w:name="_Toc89064680"/>
      <w:bookmarkStart w:id="200" w:name="_Toc89179982"/>
      <w:bookmarkStart w:id="201" w:name="_Toc97071660"/>
      <w:bookmarkStart w:id="202" w:name="_Toc169687364"/>
      <w:r w:rsidRPr="003B2883">
        <w:t>5.2.2.2.1</w:t>
      </w:r>
      <w:r w:rsidRPr="003B2883">
        <w:tab/>
        <w:t>UEContextTransfer</w:t>
      </w:r>
      <w:bookmarkEnd w:id="191"/>
      <w:bookmarkEnd w:id="192"/>
      <w:bookmarkEnd w:id="193"/>
      <w:bookmarkEnd w:id="194"/>
      <w:bookmarkEnd w:id="195"/>
      <w:bookmarkEnd w:id="196"/>
      <w:bookmarkEnd w:id="197"/>
      <w:bookmarkEnd w:id="198"/>
      <w:bookmarkEnd w:id="199"/>
      <w:bookmarkEnd w:id="200"/>
      <w:bookmarkEnd w:id="201"/>
      <w:bookmarkEnd w:id="202"/>
    </w:p>
    <w:p w14:paraId="7F27F5DB" w14:textId="77777777" w:rsidR="00602AC0" w:rsidRPr="003B2883" w:rsidRDefault="00602AC0" w:rsidP="00876DA9">
      <w:pPr>
        <w:pStyle w:val="Heading6"/>
      </w:pPr>
      <w:bookmarkStart w:id="203" w:name="_Toc25156171"/>
      <w:bookmarkStart w:id="204" w:name="_Toc34124471"/>
      <w:bookmarkStart w:id="205" w:name="_Toc43207585"/>
      <w:bookmarkStart w:id="206" w:name="_Toc49857065"/>
      <w:bookmarkStart w:id="207" w:name="_Toc56676896"/>
      <w:bookmarkStart w:id="208" w:name="_Toc56691419"/>
      <w:bookmarkStart w:id="209" w:name="_Toc56698683"/>
      <w:bookmarkStart w:id="210" w:name="_Toc89034883"/>
      <w:bookmarkStart w:id="211" w:name="_Toc89064681"/>
      <w:bookmarkStart w:id="212" w:name="_Toc89179983"/>
      <w:bookmarkStart w:id="213" w:name="_Toc97071661"/>
      <w:bookmarkStart w:id="214" w:name="_Toc169687365"/>
      <w:r w:rsidRPr="003B2883">
        <w:t>5.2.2.2.1.1</w:t>
      </w:r>
      <w:r w:rsidRPr="003B2883">
        <w:tab/>
        <w:t>General</w:t>
      </w:r>
      <w:bookmarkEnd w:id="203"/>
      <w:bookmarkEnd w:id="204"/>
      <w:bookmarkEnd w:id="205"/>
      <w:bookmarkEnd w:id="206"/>
      <w:bookmarkEnd w:id="207"/>
      <w:bookmarkEnd w:id="208"/>
      <w:bookmarkEnd w:id="209"/>
      <w:bookmarkEnd w:id="210"/>
      <w:bookmarkEnd w:id="211"/>
      <w:bookmarkEnd w:id="212"/>
      <w:bookmarkEnd w:id="213"/>
      <w:bookmarkEnd w:id="214"/>
    </w:p>
    <w:p w14:paraId="3B0FD2D6" w14:textId="179645AE" w:rsidR="00602AC0" w:rsidRDefault="00602AC0" w:rsidP="00602AC0">
      <w:r w:rsidRPr="003B2883">
        <w:t>The UEContextTransfer service operation is used during the following procedure:</w:t>
      </w:r>
    </w:p>
    <w:p w14:paraId="69183461" w14:textId="41A8F844"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39629531" w14:textId="670A4ED4" w:rsidR="0005247A" w:rsidRPr="003B2883" w:rsidRDefault="0005247A" w:rsidP="00602AC0">
      <w:pPr>
        <w:pStyle w:val="B1"/>
      </w:pPr>
      <w:r>
        <w:t>-</w:t>
      </w:r>
      <w:r>
        <w:tab/>
        <w:t xml:space="preserve">Registration with Onboarding SNPN (see 3GPP TS 23.502 [3], </w:t>
      </w:r>
      <w:r w:rsidR="00B95277">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08199545"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B95277">
        <w:t>clause </w:t>
      </w:r>
      <w:r w:rsidR="00B95277"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7pt;height:105.95pt" o:ole="">
            <v:imagedata r:id="rId13" o:title=""/>
          </v:shape>
          <o:OLEObject Type="Embed" ProgID="Visio.Drawing.11" ShapeID="_x0000_i1028" DrawAspect="Content" ObjectID="_1780558677" r:id="rId14"/>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lastRenderedPageBreak/>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4C41F369"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77777777" w:rsidR="000C674B" w:rsidRDefault="00F55A80" w:rsidP="008B40A8">
      <w:pPr>
        <w:pStyle w:val="B4"/>
      </w:pPr>
      <w:r>
        <w:t>-</w:t>
      </w:r>
      <w:r>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p>
    <w:p w14:paraId="4F6F5754" w14:textId="3A11F094"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08D04910"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B95277">
        <w:t>clause 5</w:t>
      </w:r>
      <w:r>
        <w:t>.2.2.2.2 of 3GPP TS 23.502 </w:t>
      </w:r>
      <w:r>
        <w:rPr>
          <w:szCs w:val="18"/>
        </w:rPr>
        <w:t>[3</w:t>
      </w:r>
      <w:r w:rsidRPr="003B2883">
        <w:rPr>
          <w:szCs w:val="18"/>
        </w:rPr>
        <w:t>])</w:t>
      </w:r>
      <w:r w:rsidR="00123924" w:rsidRPr="00123924">
        <w:rPr>
          <w:szCs w:val="18"/>
        </w:rPr>
        <w:t xml:space="preserve"> </w:t>
      </w:r>
      <w:r w:rsidR="00123924">
        <w:rPr>
          <w:szCs w:val="18"/>
        </w:rPr>
        <w:t xml:space="preserve">and both </w:t>
      </w:r>
      <w:r w:rsidR="00123924" w:rsidRPr="00B2171F">
        <w:rPr>
          <w:szCs w:val="18"/>
        </w:rPr>
        <w:t xml:space="preserve">the source and </w:t>
      </w:r>
      <w:r w:rsidR="00123924">
        <w:rPr>
          <w:szCs w:val="18"/>
        </w:rPr>
        <w:t xml:space="preserve">the </w:t>
      </w:r>
      <w:r w:rsidR="00123924" w:rsidRPr="00B2171F">
        <w:rPr>
          <w:szCs w:val="18"/>
        </w:rPr>
        <w:t xml:space="preserve">target </w:t>
      </w:r>
      <w:r w:rsidR="00123924">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15"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15"/>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216" w:name="_Toc25156172"/>
      <w:bookmarkStart w:id="217" w:name="_Toc34124472"/>
      <w:bookmarkStart w:id="218" w:name="_Toc43207586"/>
      <w:bookmarkStart w:id="219" w:name="_Toc49857066"/>
      <w:bookmarkStart w:id="220" w:name="_Toc56676897"/>
      <w:bookmarkStart w:id="221" w:name="_Toc56691420"/>
      <w:bookmarkStart w:id="222" w:name="_Toc56698684"/>
      <w:bookmarkStart w:id="223" w:name="_Toc89034884"/>
      <w:bookmarkStart w:id="224" w:name="_Toc89064682"/>
      <w:bookmarkStart w:id="225" w:name="_Toc89179984"/>
      <w:bookmarkStart w:id="226" w:name="_Toc97071662"/>
      <w:bookmarkStart w:id="227" w:name="_Toc169687366"/>
      <w:r w:rsidRPr="003B2883">
        <w:t>5.2.2.2.1.2</w:t>
      </w:r>
      <w:r w:rsidRPr="003B2883">
        <w:tab/>
        <w:t>Retrieve UE Context after successful UE authentication</w:t>
      </w:r>
      <w:bookmarkEnd w:id="216"/>
      <w:bookmarkEnd w:id="217"/>
      <w:bookmarkEnd w:id="218"/>
      <w:bookmarkEnd w:id="219"/>
      <w:bookmarkEnd w:id="220"/>
      <w:bookmarkEnd w:id="221"/>
      <w:bookmarkEnd w:id="222"/>
      <w:bookmarkEnd w:id="223"/>
      <w:bookmarkEnd w:id="224"/>
      <w:bookmarkEnd w:id="225"/>
      <w:bookmarkEnd w:id="226"/>
      <w:bookmarkEnd w:id="227"/>
    </w:p>
    <w:p w14:paraId="4009CCB5" w14:textId="273E34DC"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B95277">
        <w:t>clause </w:t>
      </w:r>
      <w:r w:rsidR="00B95277"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28" w:name="_Toc25156173"/>
      <w:bookmarkStart w:id="229" w:name="_Toc34124473"/>
      <w:bookmarkStart w:id="230" w:name="_Toc43207587"/>
      <w:bookmarkStart w:id="231" w:name="_Toc49857067"/>
      <w:bookmarkStart w:id="232" w:name="_Toc56676898"/>
      <w:bookmarkStart w:id="233" w:name="_Toc56691421"/>
      <w:bookmarkStart w:id="234" w:name="_Toc56698685"/>
      <w:bookmarkStart w:id="235" w:name="_Toc89034885"/>
      <w:bookmarkStart w:id="236" w:name="_Toc89064683"/>
      <w:bookmarkStart w:id="237" w:name="_Toc89179985"/>
      <w:bookmarkStart w:id="238" w:name="_Toc97071663"/>
      <w:bookmarkStart w:id="239" w:name="_Toc169687367"/>
      <w:r w:rsidRPr="003B2883">
        <w:lastRenderedPageBreak/>
        <w:t>5.2.2.2.2</w:t>
      </w:r>
      <w:r w:rsidRPr="003B2883">
        <w:tab/>
        <w:t>RegistrationStatusUpdate</w:t>
      </w:r>
      <w:bookmarkEnd w:id="228"/>
      <w:bookmarkEnd w:id="229"/>
      <w:bookmarkEnd w:id="230"/>
      <w:bookmarkEnd w:id="231"/>
      <w:bookmarkEnd w:id="232"/>
      <w:bookmarkEnd w:id="233"/>
      <w:bookmarkEnd w:id="234"/>
      <w:bookmarkEnd w:id="235"/>
      <w:bookmarkEnd w:id="236"/>
      <w:bookmarkEnd w:id="237"/>
      <w:bookmarkEnd w:id="238"/>
      <w:bookmarkEnd w:id="239"/>
    </w:p>
    <w:p w14:paraId="69407C27" w14:textId="77777777" w:rsidR="00602AC0" w:rsidRPr="003B2883" w:rsidRDefault="00602AC0" w:rsidP="00876DA9">
      <w:pPr>
        <w:pStyle w:val="Heading6"/>
      </w:pPr>
      <w:bookmarkStart w:id="240" w:name="_Toc25156174"/>
      <w:bookmarkStart w:id="241" w:name="_Toc34124474"/>
      <w:bookmarkStart w:id="242" w:name="_Toc43207588"/>
      <w:bookmarkStart w:id="243" w:name="_Toc49857068"/>
      <w:bookmarkStart w:id="244" w:name="_Toc56676899"/>
      <w:bookmarkStart w:id="245" w:name="_Toc56691422"/>
      <w:bookmarkStart w:id="246" w:name="_Toc56698686"/>
      <w:bookmarkStart w:id="247" w:name="_Toc89034886"/>
      <w:bookmarkStart w:id="248" w:name="_Toc89064684"/>
      <w:bookmarkStart w:id="249" w:name="_Toc89179986"/>
      <w:bookmarkStart w:id="250" w:name="_Toc97071664"/>
      <w:bookmarkStart w:id="251" w:name="_Toc169687368"/>
      <w:r w:rsidRPr="003B2883">
        <w:t>5.2.2.2.2.1</w:t>
      </w:r>
      <w:r w:rsidRPr="003B2883">
        <w:tab/>
        <w:t>General</w:t>
      </w:r>
      <w:bookmarkEnd w:id="240"/>
      <w:bookmarkEnd w:id="241"/>
      <w:bookmarkEnd w:id="242"/>
      <w:bookmarkEnd w:id="243"/>
      <w:bookmarkEnd w:id="244"/>
      <w:bookmarkEnd w:id="245"/>
      <w:bookmarkEnd w:id="246"/>
      <w:bookmarkEnd w:id="247"/>
      <w:bookmarkEnd w:id="248"/>
      <w:bookmarkEnd w:id="249"/>
      <w:bookmarkEnd w:id="250"/>
      <w:bookmarkEnd w:id="251"/>
    </w:p>
    <w:p w14:paraId="69E7C952" w14:textId="4C4F9B69" w:rsidR="00602AC0" w:rsidRDefault="00602AC0" w:rsidP="00602AC0">
      <w:r w:rsidRPr="003B2883">
        <w:t>The RegistrationStatusUpdate service operation is used during the following procedure:</w:t>
      </w:r>
    </w:p>
    <w:p w14:paraId="7C2330DE" w14:textId="31F0DB71"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6D16ABEF" w14:textId="41964851"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B95277">
        <w:t>clause </w:t>
      </w:r>
      <w:r w:rsidR="00B95277" w:rsidRPr="003B2883">
        <w:t>4</w:t>
      </w:r>
      <w:r w:rsidRPr="003B2883">
        <w:t>.2.2.2.3)</w:t>
      </w:r>
    </w:p>
    <w:p w14:paraId="19CED042" w14:textId="66FB450D"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B95277">
        <w:t>clause </w:t>
      </w:r>
      <w:r w:rsidR="00B95277" w:rsidRPr="003B2883">
        <w:t>5</w:t>
      </w:r>
      <w:r w:rsidRPr="003B2883">
        <w:t>.2.2.2.1.1).</w:t>
      </w:r>
    </w:p>
    <w:p w14:paraId="2E184520" w14:textId="4741BDFD"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B95277">
        <w:t>clause </w:t>
      </w:r>
      <w:r w:rsidR="00B95277"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7.3pt" o:ole="">
            <v:imagedata r:id="rId15" o:title=""/>
          </v:shape>
          <o:OLEObject Type="Embed" ProgID="Visio.Drawing.11" ShapeID="_x0000_i1029" DrawAspect="Content" ObjectID="_1780558678" r:id="rId16"/>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252"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161B5F0C"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payload</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52"/>
    <w:p w14:paraId="06F88AFE" w14:textId="6CAC1B19"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B95277" w:rsidRPr="00EE7C0F">
        <w:rPr>
          <w:rFonts w:eastAsia="MS Mincho"/>
        </w:rPr>
        <w:t>clause</w:t>
      </w:r>
      <w:r w:rsidR="00B95277">
        <w:rPr>
          <w:rFonts w:eastAsia="MS Mincho"/>
        </w:rPr>
        <w:t> </w:t>
      </w:r>
      <w:r w:rsidR="00B95277"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53"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5338F01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312E33">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53"/>
    <w:p w14:paraId="7FF4912C" w14:textId="463EDA27" w:rsidR="00602AC0" w:rsidRDefault="00602AC0" w:rsidP="00163413">
      <w:pPr>
        <w:pStyle w:val="B2"/>
        <w:rPr>
          <w:rFonts w:cs="Arial"/>
          <w:szCs w:val="18"/>
          <w:lang w:eastAsia="zh-CN"/>
        </w:rPr>
      </w:pPr>
      <w:r w:rsidRPr="00163413">
        <w:lastRenderedPageBreak/>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54" w:name="_Toc25156175"/>
      <w:bookmarkStart w:id="255" w:name="_Toc34124475"/>
      <w:bookmarkStart w:id="256" w:name="_Toc43207589"/>
      <w:bookmarkStart w:id="257" w:name="_Toc49857069"/>
      <w:bookmarkStart w:id="258" w:name="_Toc56676900"/>
      <w:bookmarkStart w:id="259" w:name="_Toc56691423"/>
      <w:bookmarkStart w:id="260" w:name="_Toc56698687"/>
      <w:bookmarkStart w:id="261" w:name="_Toc89034887"/>
      <w:bookmarkStart w:id="262" w:name="_Toc89064685"/>
      <w:bookmarkStart w:id="263" w:name="_Toc89179987"/>
      <w:bookmarkStart w:id="264" w:name="_Toc97071665"/>
      <w:bookmarkStart w:id="265" w:name="_Toc169687369"/>
      <w:r w:rsidRPr="003B2883">
        <w:t>5.2.2.2.3</w:t>
      </w:r>
      <w:r w:rsidRPr="003B2883">
        <w:tab/>
        <w:t>CreateUEContext</w:t>
      </w:r>
      <w:bookmarkEnd w:id="254"/>
      <w:bookmarkEnd w:id="255"/>
      <w:bookmarkEnd w:id="256"/>
      <w:bookmarkEnd w:id="257"/>
      <w:bookmarkEnd w:id="258"/>
      <w:bookmarkEnd w:id="259"/>
      <w:bookmarkEnd w:id="260"/>
      <w:bookmarkEnd w:id="261"/>
      <w:bookmarkEnd w:id="262"/>
      <w:bookmarkEnd w:id="263"/>
      <w:bookmarkEnd w:id="264"/>
      <w:bookmarkEnd w:id="265"/>
    </w:p>
    <w:p w14:paraId="7CBC74F7" w14:textId="77777777" w:rsidR="00F54B39" w:rsidRPr="00F54B39" w:rsidRDefault="00F54B39" w:rsidP="00876DA9">
      <w:pPr>
        <w:pStyle w:val="Heading6"/>
        <w:rPr>
          <w:rFonts w:eastAsia="SimSun"/>
          <w:lang w:eastAsia="en-US"/>
        </w:rPr>
      </w:pPr>
      <w:bookmarkStart w:id="266" w:name="_Toc25156176"/>
      <w:bookmarkStart w:id="267" w:name="_Toc34124476"/>
      <w:bookmarkStart w:id="268" w:name="_Toc43207590"/>
      <w:bookmarkStart w:id="269" w:name="_Toc49857070"/>
      <w:bookmarkStart w:id="270" w:name="_Toc56676901"/>
      <w:bookmarkStart w:id="271" w:name="_Toc56691424"/>
      <w:bookmarkStart w:id="272" w:name="_Toc56698688"/>
      <w:bookmarkStart w:id="273" w:name="_Toc169687370"/>
      <w:r w:rsidRPr="00163413">
        <w:rPr>
          <w:rFonts w:eastAsia="SimSun"/>
        </w:rPr>
        <w:t>5.2.2.2.3.1</w:t>
      </w:r>
      <w:r w:rsidRPr="00163413">
        <w:rPr>
          <w:rFonts w:eastAsia="SimSun"/>
        </w:rPr>
        <w:tab/>
        <w:t>General</w:t>
      </w:r>
      <w:bookmarkEnd w:id="266"/>
      <w:bookmarkEnd w:id="267"/>
      <w:bookmarkEnd w:id="268"/>
      <w:bookmarkEnd w:id="269"/>
      <w:bookmarkEnd w:id="270"/>
      <w:bookmarkEnd w:id="271"/>
      <w:bookmarkEnd w:id="272"/>
      <w:bookmarkEnd w:id="273"/>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53DBD5B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 xml:space="preserve">.9.1.3, and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2188D34"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1.6pt;height:103.9pt" o:ole="">
            <v:imagedata r:id="rId17" o:title=""/>
          </v:shape>
          <o:OLEObject Type="Embed" ProgID="Visio.Drawing.15" ShapeID="_x0000_i1030" DrawAspect="Content" ObjectID="_1780558679" r:id="rId18"/>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lastRenderedPageBreak/>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74"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33E6207F"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B95277">
        <w:t>clause 5</w:t>
      </w:r>
      <w:r>
        <w:t>.2.2.2.11 of 3GPP TS 23.502 </w:t>
      </w:r>
      <w:r>
        <w:rPr>
          <w:szCs w:val="18"/>
        </w:rPr>
        <w:t>[3</w:t>
      </w:r>
      <w:r w:rsidRPr="003B2883">
        <w:rPr>
          <w:szCs w:val="18"/>
        </w:rPr>
        <w:t>])</w:t>
      </w:r>
      <w:r w:rsidR="005E124F" w:rsidRPr="005E124F">
        <w:rPr>
          <w:szCs w:val="18"/>
        </w:rPr>
        <w:t xml:space="preserve"> </w:t>
      </w:r>
      <w:r w:rsidR="005E124F">
        <w:rPr>
          <w:szCs w:val="18"/>
        </w:rPr>
        <w:t xml:space="preserve">and both </w:t>
      </w:r>
      <w:r w:rsidR="005E124F" w:rsidRPr="00B2171F">
        <w:rPr>
          <w:szCs w:val="18"/>
        </w:rPr>
        <w:t xml:space="preserve">the source and </w:t>
      </w:r>
      <w:r w:rsidR="005E124F">
        <w:rPr>
          <w:szCs w:val="18"/>
        </w:rPr>
        <w:t xml:space="preserve">the </w:t>
      </w:r>
      <w:r w:rsidR="005E124F" w:rsidRPr="00B2171F">
        <w:rPr>
          <w:szCs w:val="18"/>
        </w:rPr>
        <w:t xml:space="preserve">target </w:t>
      </w:r>
      <w:r w:rsidR="005E124F">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274"/>
    <w:p w14:paraId="267AB58C" w14:textId="4D89CE79"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75"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23247FB8"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w:t>
      </w:r>
      <w:r w:rsidR="005E124F">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75"/>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w:t>
      </w:r>
      <w:r w:rsidRPr="003B2883">
        <w:lastRenderedPageBreak/>
        <w:t xml:space="preserve">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76"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76"/>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277" w:name="_Toc169687371"/>
      <w:r w:rsidRPr="00163413">
        <w:rPr>
          <w:rFonts w:eastAsia="SimSun"/>
        </w:rPr>
        <w:t>5.2.2.2.3.</w:t>
      </w:r>
      <w:r>
        <w:rPr>
          <w:rFonts w:eastAsia="SimSun"/>
        </w:rPr>
        <w:t>2</w:t>
      </w:r>
      <w:r w:rsidRPr="00163413">
        <w:rPr>
          <w:rFonts w:eastAsia="SimSun"/>
        </w:rPr>
        <w:tab/>
      </w:r>
      <w:r>
        <w:rPr>
          <w:rFonts w:eastAsia="SimSun"/>
        </w:rPr>
        <w:t>Create UE Context with AMF Relocation</w:t>
      </w:r>
      <w:bookmarkEnd w:id="277"/>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85469B"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B95277" w:rsidRPr="00F54B39">
        <w:rPr>
          <w:rFonts w:eastAsia="SimSun"/>
        </w:rPr>
        <w:t>clause</w:t>
      </w:r>
      <w:r w:rsidR="00B95277">
        <w:rPr>
          <w:rFonts w:eastAsia="SimSun"/>
        </w:rPr>
        <w:t> </w:t>
      </w:r>
      <w:r w:rsidR="00B95277"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7pt;height:182.7pt" o:ole="">
            <v:imagedata r:id="rId19" o:title=""/>
          </v:shape>
          <o:OLEObject Type="Embed" ProgID="Visio.Drawing.15" ShapeID="_x0000_i1031" DrawAspect="Content" ObjectID="_1780558680" r:id="rId20"/>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lastRenderedPageBreak/>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278" w:name="_Toc25156177"/>
      <w:bookmarkStart w:id="279" w:name="_Toc34124477"/>
      <w:bookmarkStart w:id="280" w:name="_Toc43207591"/>
      <w:bookmarkStart w:id="281" w:name="_Toc49857071"/>
      <w:bookmarkStart w:id="282" w:name="_Toc56676902"/>
      <w:bookmarkStart w:id="283" w:name="_Toc56691425"/>
      <w:bookmarkStart w:id="284" w:name="_Toc56698689"/>
      <w:bookmarkStart w:id="285" w:name="_Toc89034889"/>
      <w:bookmarkStart w:id="286" w:name="_Toc89064687"/>
      <w:bookmarkStart w:id="287" w:name="_Toc89179988"/>
      <w:bookmarkStart w:id="288" w:name="_Toc97071666"/>
      <w:bookmarkStart w:id="289" w:name="_Toc169687372"/>
      <w:r w:rsidRPr="003B2883">
        <w:t>5.2.2.2.4</w:t>
      </w:r>
      <w:r w:rsidRPr="003B2883">
        <w:tab/>
        <w:t>ReleaseUEContext</w:t>
      </w:r>
      <w:bookmarkEnd w:id="278"/>
      <w:bookmarkEnd w:id="279"/>
      <w:bookmarkEnd w:id="280"/>
      <w:bookmarkEnd w:id="281"/>
      <w:bookmarkEnd w:id="282"/>
      <w:bookmarkEnd w:id="283"/>
      <w:bookmarkEnd w:id="284"/>
      <w:bookmarkEnd w:id="285"/>
      <w:bookmarkEnd w:id="286"/>
      <w:bookmarkEnd w:id="287"/>
      <w:bookmarkEnd w:id="288"/>
      <w:bookmarkEnd w:id="289"/>
    </w:p>
    <w:p w14:paraId="06A9CAD9" w14:textId="77777777" w:rsidR="004A55DF" w:rsidRPr="004A55DF" w:rsidRDefault="004A55DF" w:rsidP="00876DA9">
      <w:pPr>
        <w:pStyle w:val="Heading6"/>
        <w:rPr>
          <w:rFonts w:eastAsia="SimSun"/>
          <w:lang w:eastAsia="en-US"/>
        </w:rPr>
      </w:pPr>
      <w:bookmarkStart w:id="290" w:name="_Toc169687373"/>
      <w:bookmarkStart w:id="291" w:name="_Toc25156178"/>
      <w:bookmarkStart w:id="292" w:name="_Toc34124478"/>
      <w:bookmarkStart w:id="293" w:name="_Toc43207592"/>
      <w:bookmarkStart w:id="294" w:name="_Toc49857072"/>
      <w:bookmarkStart w:id="295" w:name="_Toc56676903"/>
      <w:bookmarkStart w:id="296" w:name="_Toc56691426"/>
      <w:bookmarkStart w:id="297" w:name="_Toc56698690"/>
      <w:bookmarkStart w:id="298" w:name="_Toc89034890"/>
      <w:bookmarkStart w:id="299" w:name="_Toc89064688"/>
      <w:r w:rsidRPr="00163413">
        <w:rPr>
          <w:rFonts w:eastAsia="SimSun"/>
        </w:rPr>
        <w:t>5.2.2.2.4.1</w:t>
      </w:r>
      <w:r w:rsidRPr="00163413">
        <w:rPr>
          <w:rFonts w:eastAsia="SimSun"/>
        </w:rPr>
        <w:tab/>
        <w:t>General</w:t>
      </w:r>
      <w:bookmarkEnd w:id="290"/>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0B8D23E2"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51717608" w:rsidR="00602AC0" w:rsidRDefault="004A55DF" w:rsidP="00602AC0">
      <w:bookmarkStart w:id="300" w:name="_Toc89179989"/>
      <w:r w:rsidRPr="004A55DF">
        <w:t xml:space="preserve">The NF Service Consumer (e.g. the source AMF) shall release the UE Context by using the HTTP "release" custom operation with the URI of the "Individual UeContext" resource (See </w:t>
      </w:r>
      <w:r w:rsidR="00B95277" w:rsidRPr="004A55DF">
        <w:t>clause</w:t>
      </w:r>
      <w:r w:rsidR="00B95277">
        <w:t> </w:t>
      </w:r>
      <w:r w:rsidR="00B95277" w:rsidRPr="004A55DF">
        <w:t>6</w:t>
      </w:r>
      <w:r w:rsidRPr="004A55DF">
        <w:t>.1.3.2.4.2). See also Figure 5.2.2.2.4.1-1.</w:t>
      </w:r>
      <w:bookmarkEnd w:id="291"/>
      <w:bookmarkEnd w:id="292"/>
      <w:bookmarkEnd w:id="293"/>
      <w:bookmarkEnd w:id="294"/>
      <w:bookmarkEnd w:id="295"/>
      <w:bookmarkEnd w:id="296"/>
      <w:bookmarkEnd w:id="297"/>
      <w:bookmarkEnd w:id="298"/>
      <w:bookmarkEnd w:id="299"/>
      <w:bookmarkEnd w:id="300"/>
    </w:p>
    <w:p w14:paraId="3D4BC29A" w14:textId="7166FD38" w:rsidR="00602AC0" w:rsidRPr="003B2883" w:rsidRDefault="00602AC0" w:rsidP="00602AC0"/>
    <w:p w14:paraId="1E757400" w14:textId="77777777" w:rsidR="00602AC0" w:rsidRPr="003B2883" w:rsidRDefault="00602AC0" w:rsidP="00602AC0">
      <w:pPr>
        <w:pStyle w:val="TH"/>
      </w:pPr>
      <w:r w:rsidRPr="003B2883">
        <w:object w:dxaOrig="7950" w:dyaOrig="2100" w14:anchorId="49B5BDF0">
          <v:shape id="_x0000_i1032" type="#_x0000_t75" style="width:400.75pt;height:103.9pt" o:ole="">
            <v:imagedata r:id="rId21" o:title=""/>
          </v:shape>
          <o:OLEObject Type="Embed" ProgID="Visio.Drawing.15" ShapeID="_x0000_i1032" DrawAspect="Content" ObjectID="_1780558681" r:id="rId22"/>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01" w:name="_Toc56676904"/>
      <w:bookmarkStart w:id="302" w:name="_Toc56691427"/>
      <w:bookmarkStart w:id="303" w:name="_Toc56698691"/>
      <w:bookmarkStart w:id="304" w:name="_Toc89034891"/>
      <w:bookmarkStart w:id="305" w:name="_Toc89064689"/>
      <w:bookmarkStart w:id="306" w:name="_Toc89179990"/>
      <w:bookmarkStart w:id="307" w:name="_Toc97071667"/>
      <w:bookmarkStart w:id="308" w:name="_Toc169687374"/>
      <w:r w:rsidRPr="003B2883">
        <w:t>5.2.2.2.</w:t>
      </w:r>
      <w:r>
        <w:rPr>
          <w:lang w:eastAsia="zh-CN"/>
        </w:rPr>
        <w:t>5</w:t>
      </w:r>
      <w:r w:rsidRPr="003B2883">
        <w:tab/>
      </w:r>
      <w:r>
        <w:rPr>
          <w:rFonts w:hint="eastAsia"/>
          <w:lang w:eastAsia="zh-CN"/>
        </w:rPr>
        <w:t>Relocate</w:t>
      </w:r>
      <w:r w:rsidRPr="003B2883">
        <w:t>UEContext</w:t>
      </w:r>
      <w:bookmarkEnd w:id="301"/>
      <w:bookmarkEnd w:id="302"/>
      <w:bookmarkEnd w:id="303"/>
      <w:bookmarkEnd w:id="304"/>
      <w:bookmarkEnd w:id="305"/>
      <w:bookmarkEnd w:id="306"/>
      <w:bookmarkEnd w:id="307"/>
      <w:bookmarkEnd w:id="308"/>
    </w:p>
    <w:p w14:paraId="2F40DEFB" w14:textId="77777777" w:rsidR="004A55DF" w:rsidRPr="004A55DF" w:rsidRDefault="004A55DF" w:rsidP="00876DA9">
      <w:pPr>
        <w:pStyle w:val="Heading6"/>
        <w:rPr>
          <w:rFonts w:eastAsia="SimSun"/>
          <w:lang w:eastAsia="en-US"/>
        </w:rPr>
      </w:pPr>
      <w:bookmarkStart w:id="309" w:name="_Toc169687375"/>
      <w:bookmarkStart w:id="310" w:name="_Toc56676905"/>
      <w:bookmarkStart w:id="311" w:name="_Toc56691428"/>
      <w:bookmarkStart w:id="312" w:name="_Toc56698692"/>
      <w:bookmarkStart w:id="313" w:name="_Toc89034892"/>
      <w:bookmarkStart w:id="314" w:name="_Toc89064690"/>
      <w:r w:rsidRPr="00163413">
        <w:rPr>
          <w:rFonts w:eastAsia="SimSun"/>
        </w:rPr>
        <w:t>5.2.2.2.5.1</w:t>
      </w:r>
      <w:r w:rsidRPr="00163413">
        <w:rPr>
          <w:rFonts w:eastAsia="SimSun"/>
        </w:rPr>
        <w:tab/>
        <w:t>General</w:t>
      </w:r>
      <w:bookmarkEnd w:id="309"/>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7BBE3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lastRenderedPageBreak/>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15"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10"/>
      <w:bookmarkEnd w:id="311"/>
      <w:bookmarkEnd w:id="312"/>
      <w:bookmarkEnd w:id="313"/>
      <w:bookmarkEnd w:id="314"/>
      <w:bookmarkEnd w:id="315"/>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4.7pt;height:107.3pt" o:ole="">
            <v:imagedata r:id="rId23" o:title=""/>
          </v:shape>
          <o:OLEObject Type="Embed" ProgID="Visio.Drawing.11" ShapeID="_x0000_i1033" DrawAspect="Content" ObjectID="_1780558682" r:id="rId24"/>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16"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16"/>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17"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17"/>
    <w:p w14:paraId="29A5838A" w14:textId="5D471F8D"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18" w:name="_Toc89034893"/>
      <w:bookmarkStart w:id="319" w:name="_Toc89064691"/>
      <w:bookmarkStart w:id="320" w:name="_Toc89179992"/>
      <w:bookmarkStart w:id="321" w:name="_Toc97071668"/>
      <w:bookmarkStart w:id="322" w:name="_Toc169687376"/>
      <w:r w:rsidRPr="003B2883">
        <w:t>5.2.2.2.</w:t>
      </w:r>
      <w:r>
        <w:t>6</w:t>
      </w:r>
      <w:r w:rsidRPr="003B2883">
        <w:tab/>
      </w:r>
      <w:r>
        <w:t>Cancel</w:t>
      </w:r>
      <w:r w:rsidRPr="003B2883">
        <w:t>Re</w:t>
      </w:r>
      <w:r>
        <w:t>locate</w:t>
      </w:r>
      <w:r w:rsidRPr="003B2883">
        <w:t>UEContext</w:t>
      </w:r>
      <w:bookmarkEnd w:id="318"/>
      <w:bookmarkEnd w:id="319"/>
      <w:bookmarkEnd w:id="320"/>
      <w:bookmarkEnd w:id="321"/>
      <w:bookmarkEnd w:id="322"/>
    </w:p>
    <w:p w14:paraId="1AB06D67" w14:textId="4F095B72" w:rsidR="006E2902" w:rsidRPr="003B2883" w:rsidRDefault="006E2902" w:rsidP="00876DA9">
      <w:pPr>
        <w:pStyle w:val="Heading6"/>
      </w:pPr>
      <w:bookmarkStart w:id="323" w:name="_Toc56696151"/>
      <w:bookmarkStart w:id="324" w:name="_Toc58603947"/>
      <w:bookmarkStart w:id="325" w:name="_Toc89034894"/>
      <w:bookmarkStart w:id="326" w:name="_Toc89064692"/>
      <w:bookmarkStart w:id="327" w:name="_Toc89179993"/>
      <w:bookmarkStart w:id="328" w:name="_Toc97071669"/>
      <w:bookmarkStart w:id="329" w:name="_Toc169687377"/>
      <w:r w:rsidRPr="003B2883">
        <w:t>5.2.2.2.</w:t>
      </w:r>
      <w:r>
        <w:t>6</w:t>
      </w:r>
      <w:r w:rsidRPr="003B2883">
        <w:t>.1</w:t>
      </w:r>
      <w:r w:rsidRPr="003B2883">
        <w:tab/>
        <w:t>General</w:t>
      </w:r>
      <w:bookmarkEnd w:id="323"/>
      <w:bookmarkEnd w:id="324"/>
      <w:bookmarkEnd w:id="325"/>
      <w:bookmarkEnd w:id="326"/>
      <w:bookmarkEnd w:id="327"/>
      <w:bookmarkEnd w:id="328"/>
      <w:bookmarkEnd w:id="32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5E4985EE"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.11.1.2.3)</w:t>
      </w:r>
    </w:p>
    <w:p w14:paraId="21C140F3" w14:textId="77777777" w:rsidR="00D31383" w:rsidRPr="00D31383" w:rsidRDefault="00D31383" w:rsidP="00D31383">
      <w:pPr>
        <w:rPr>
          <w:rFonts w:eastAsia="SimSun"/>
          <w:lang w:eastAsia="en-US"/>
        </w:rPr>
      </w:pPr>
      <w:r w:rsidRPr="00D31383">
        <w:rPr>
          <w:rFonts w:eastAsia="SimSun"/>
          <w:lang w:eastAsia="en-US"/>
        </w:rPr>
        <w:lastRenderedPageBreak/>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04B541ED"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B95277" w:rsidRPr="00D31383">
        <w:rPr>
          <w:rFonts w:eastAsia="SimSun"/>
          <w:lang w:eastAsia="en-US"/>
        </w:rPr>
        <w:t>clause</w:t>
      </w:r>
      <w:r w:rsidR="00B95277">
        <w:rPr>
          <w:rFonts w:eastAsia="SimSun"/>
          <w:lang w:eastAsia="en-US"/>
        </w:rPr>
        <w:t> </w:t>
      </w:r>
      <w:r w:rsidR="00B95277"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4" type="#_x0000_t75" style="width:434.7pt;height:107.3pt" o:ole="">
            <v:imagedata r:id="rId25" o:title=""/>
          </v:shape>
          <o:OLEObject Type="Embed" ProgID="Visio.Drawing.11" ShapeID="_x0000_i1034" DrawAspect="Content" ObjectID="_1780558683" r:id="rId26"/>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30" w:name="_Toc25156179"/>
      <w:bookmarkStart w:id="331" w:name="_Toc34124479"/>
      <w:bookmarkStart w:id="332" w:name="_Toc43207593"/>
      <w:bookmarkStart w:id="333" w:name="_Toc49857073"/>
      <w:bookmarkStart w:id="334" w:name="_Toc56676906"/>
      <w:bookmarkStart w:id="335" w:name="_Toc56691429"/>
      <w:bookmarkStart w:id="336" w:name="_Toc56698693"/>
      <w:bookmarkStart w:id="337" w:name="_Toc89034895"/>
      <w:bookmarkStart w:id="338" w:name="_Toc89064693"/>
      <w:bookmarkStart w:id="339" w:name="_Toc89179994"/>
      <w:bookmarkStart w:id="340" w:name="_Toc97071670"/>
      <w:bookmarkStart w:id="341" w:name="_Toc169687378"/>
      <w:r w:rsidRPr="003B2883">
        <w:t>5.2.2.3</w:t>
      </w:r>
      <w:r w:rsidRPr="003B2883">
        <w:tab/>
        <w:t>UE Specific N1N2 Message Operations</w:t>
      </w:r>
      <w:bookmarkEnd w:id="330"/>
      <w:bookmarkEnd w:id="331"/>
      <w:bookmarkEnd w:id="332"/>
      <w:bookmarkEnd w:id="333"/>
      <w:bookmarkEnd w:id="334"/>
      <w:bookmarkEnd w:id="335"/>
      <w:bookmarkEnd w:id="336"/>
      <w:bookmarkEnd w:id="337"/>
      <w:bookmarkEnd w:id="338"/>
      <w:bookmarkEnd w:id="339"/>
      <w:bookmarkEnd w:id="340"/>
      <w:bookmarkEnd w:id="341"/>
    </w:p>
    <w:p w14:paraId="20C2B515" w14:textId="77777777" w:rsidR="00602AC0" w:rsidRPr="003B2883" w:rsidRDefault="00602AC0" w:rsidP="00602AC0">
      <w:pPr>
        <w:pStyle w:val="Heading5"/>
      </w:pPr>
      <w:bookmarkStart w:id="342" w:name="_Toc25156180"/>
      <w:bookmarkStart w:id="343" w:name="_Toc34124480"/>
      <w:bookmarkStart w:id="344" w:name="_Toc43207594"/>
      <w:bookmarkStart w:id="345" w:name="_Toc49857074"/>
      <w:bookmarkStart w:id="346" w:name="_Toc56676907"/>
      <w:bookmarkStart w:id="347" w:name="_Toc56691430"/>
      <w:bookmarkStart w:id="348" w:name="_Toc56698694"/>
      <w:bookmarkStart w:id="349" w:name="_Toc89034896"/>
      <w:bookmarkStart w:id="350" w:name="_Toc89064694"/>
      <w:bookmarkStart w:id="351" w:name="_Toc89179995"/>
      <w:bookmarkStart w:id="352" w:name="_Toc97071671"/>
      <w:bookmarkStart w:id="353" w:name="_Toc169687379"/>
      <w:r w:rsidRPr="003B2883">
        <w:t>5.2.2.3.1</w:t>
      </w:r>
      <w:r w:rsidRPr="003B2883">
        <w:tab/>
        <w:t>N1N2MessageTransfer</w:t>
      </w:r>
      <w:bookmarkEnd w:id="342"/>
      <w:bookmarkEnd w:id="343"/>
      <w:bookmarkEnd w:id="344"/>
      <w:bookmarkEnd w:id="345"/>
      <w:bookmarkEnd w:id="346"/>
      <w:bookmarkEnd w:id="347"/>
      <w:bookmarkEnd w:id="348"/>
      <w:bookmarkEnd w:id="349"/>
      <w:bookmarkEnd w:id="350"/>
      <w:bookmarkEnd w:id="351"/>
      <w:bookmarkEnd w:id="352"/>
      <w:bookmarkEnd w:id="353"/>
    </w:p>
    <w:p w14:paraId="68A9B18E" w14:textId="77777777" w:rsidR="00602AC0" w:rsidRPr="003B2883" w:rsidRDefault="00602AC0" w:rsidP="00876DA9">
      <w:pPr>
        <w:pStyle w:val="Heading6"/>
      </w:pPr>
      <w:bookmarkStart w:id="354" w:name="_Toc25156181"/>
      <w:bookmarkStart w:id="355" w:name="_Toc34124481"/>
      <w:bookmarkStart w:id="356" w:name="_Toc43207595"/>
      <w:bookmarkStart w:id="357" w:name="_Toc49857075"/>
      <w:bookmarkStart w:id="358" w:name="_Toc56676908"/>
      <w:bookmarkStart w:id="359" w:name="_Toc56691431"/>
      <w:bookmarkStart w:id="360" w:name="_Toc56698695"/>
      <w:bookmarkStart w:id="361" w:name="_Toc89034897"/>
      <w:bookmarkStart w:id="362" w:name="_Toc89064695"/>
      <w:bookmarkStart w:id="363" w:name="_Toc89179996"/>
      <w:bookmarkStart w:id="364" w:name="_Toc97071672"/>
      <w:bookmarkStart w:id="365" w:name="_Toc169687380"/>
      <w:r w:rsidRPr="003B2883">
        <w:t>5.2.2.3.1.1</w:t>
      </w:r>
      <w:r w:rsidRPr="003B2883">
        <w:tab/>
        <w:t>General</w:t>
      </w:r>
      <w:bookmarkEnd w:id="354"/>
      <w:bookmarkEnd w:id="355"/>
      <w:bookmarkEnd w:id="356"/>
      <w:bookmarkEnd w:id="357"/>
      <w:bookmarkEnd w:id="358"/>
      <w:bookmarkEnd w:id="359"/>
      <w:bookmarkEnd w:id="360"/>
      <w:bookmarkEnd w:id="361"/>
      <w:bookmarkEnd w:id="362"/>
      <w:bookmarkEnd w:id="363"/>
      <w:bookmarkEnd w:id="364"/>
      <w:bookmarkEnd w:id="365"/>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185F59AC" w:rsidR="00602AC0" w:rsidRPr="003B2883" w:rsidRDefault="00602AC0" w:rsidP="00602AC0">
      <w:pPr>
        <w:pStyle w:val="B1"/>
      </w:pPr>
      <w:r w:rsidRPr="003B2883">
        <w:t>-</w:t>
      </w:r>
      <w:r w:rsidRPr="003B2883">
        <w:tab/>
        <w:t xml:space="preserve">Network triggered Service Request (see </w:t>
      </w:r>
      <w:r w:rsidR="00B95277">
        <w:t>clause </w:t>
      </w:r>
      <w:r w:rsidR="00B95277" w:rsidRPr="003B2883">
        <w:t>4</w:t>
      </w:r>
      <w:r w:rsidRPr="003B2883">
        <w:t>.2.3.3 of</w:t>
      </w:r>
      <w:r>
        <w:t xml:space="preserve"> 3GPP TS </w:t>
      </w:r>
      <w:r w:rsidRPr="003B2883">
        <w:t>23.502</w:t>
      </w:r>
      <w:r>
        <w:t> </w:t>
      </w:r>
      <w:r w:rsidRPr="003B2883">
        <w:t>[3]</w:t>
      </w:r>
      <w:r>
        <w:t>)</w:t>
      </w:r>
    </w:p>
    <w:p w14:paraId="32716598" w14:textId="49B767DC" w:rsidR="00602AC0" w:rsidRPr="003B2883" w:rsidRDefault="00602AC0" w:rsidP="00602AC0">
      <w:pPr>
        <w:pStyle w:val="B1"/>
      </w:pPr>
      <w:r w:rsidRPr="003B2883">
        <w:t>-</w:t>
      </w:r>
      <w:r w:rsidRPr="003B2883">
        <w:tab/>
        <w:t xml:space="preserve">PDU Session establishment (see </w:t>
      </w:r>
      <w:r w:rsidR="00B95277">
        <w:t>clause </w:t>
      </w:r>
      <w:r w:rsidR="00B95277"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49680E02" w:rsidR="00602AC0" w:rsidRPr="003B2883" w:rsidRDefault="00602AC0" w:rsidP="00602AC0">
      <w:pPr>
        <w:pStyle w:val="B1"/>
      </w:pPr>
      <w:r w:rsidRPr="003B2883">
        <w:t>-</w:t>
      </w:r>
      <w:r w:rsidRPr="003B2883">
        <w:tab/>
        <w:t xml:space="preserve">PDU Session modification (see </w:t>
      </w:r>
      <w:r w:rsidR="00B95277">
        <w:t>clause </w:t>
      </w:r>
      <w:r w:rsidR="00B95277"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80F33D0" w:rsidR="00602AC0" w:rsidRPr="003B2883" w:rsidRDefault="00602AC0" w:rsidP="00602AC0">
      <w:pPr>
        <w:pStyle w:val="B1"/>
      </w:pPr>
      <w:r w:rsidRPr="003B2883">
        <w:t>-</w:t>
      </w:r>
      <w:r w:rsidRPr="003B2883">
        <w:tab/>
        <w:t xml:space="preserve">PDU Session release (see </w:t>
      </w:r>
      <w:r w:rsidR="00B95277">
        <w:t>clause </w:t>
      </w:r>
      <w:r w:rsidR="00B95277" w:rsidRPr="003B2883">
        <w:t>4</w:t>
      </w:r>
      <w:r w:rsidRPr="003B2883">
        <w:t>.3.4 of</w:t>
      </w:r>
      <w:r>
        <w:t xml:space="preserve"> T</w:t>
      </w:r>
      <w:r w:rsidRPr="003B2883">
        <w:t>S</w:t>
      </w:r>
      <w:r>
        <w:t> </w:t>
      </w:r>
      <w:r w:rsidR="003B23B6">
        <w:t>3GPP </w:t>
      </w:r>
      <w:r w:rsidRPr="003B2883">
        <w:t>23.502</w:t>
      </w:r>
      <w:r>
        <w:t> </w:t>
      </w:r>
      <w:r w:rsidRPr="003B2883">
        <w:t>[3])</w:t>
      </w:r>
    </w:p>
    <w:p w14:paraId="41FEF53A" w14:textId="3D5DA93F" w:rsidR="00602AC0" w:rsidRPr="003B2883" w:rsidRDefault="00602AC0" w:rsidP="00602AC0">
      <w:pPr>
        <w:pStyle w:val="B1"/>
      </w:pPr>
      <w:r w:rsidRPr="003B2883">
        <w:t>-</w:t>
      </w:r>
      <w:r w:rsidRPr="003B2883">
        <w:tab/>
        <w:t xml:space="preserve">Session continuity, service continuity and UP path management (see </w:t>
      </w:r>
      <w:r w:rsidR="00B95277">
        <w:t>clause </w:t>
      </w:r>
      <w:r w:rsidR="00B95277"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010C78BD" w:rsidR="00602AC0" w:rsidRPr="003B2883" w:rsidRDefault="00602AC0" w:rsidP="00602AC0">
      <w:pPr>
        <w:pStyle w:val="B1"/>
      </w:pPr>
      <w:r w:rsidRPr="003B2883">
        <w:t>-</w:t>
      </w:r>
      <w:r w:rsidRPr="003B2883">
        <w:tab/>
        <w:t xml:space="preserve">Inter NG-RAN node N2 based handover (see </w:t>
      </w:r>
      <w:r w:rsidR="00B95277">
        <w:t>clause </w:t>
      </w:r>
      <w:r w:rsidR="00B95277"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C39530A" w:rsidR="00602AC0" w:rsidRPr="003B2883" w:rsidRDefault="00602AC0" w:rsidP="00602AC0">
      <w:pPr>
        <w:pStyle w:val="B1"/>
      </w:pPr>
      <w:r w:rsidRPr="003B2883">
        <w:t>-</w:t>
      </w:r>
      <w:r w:rsidRPr="003B2883">
        <w:tab/>
        <w:t xml:space="preserve">SMS over NAS procedures (see </w:t>
      </w:r>
      <w:r w:rsidR="00B95277">
        <w:t>clause </w:t>
      </w:r>
      <w:r w:rsidR="00B95277"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039D75A3" w:rsidR="00602AC0" w:rsidRPr="003B2883" w:rsidRDefault="00602AC0" w:rsidP="00602AC0">
      <w:pPr>
        <w:pStyle w:val="B1"/>
      </w:pPr>
      <w:r w:rsidRPr="003B2883">
        <w:t>-</w:t>
      </w:r>
      <w:r w:rsidRPr="003B2883">
        <w:tab/>
        <w:t xml:space="preserve">UE assisted and UE based positioning procedure (see </w:t>
      </w:r>
      <w:r w:rsidR="00B95277">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4847B193" w:rsidR="00602AC0" w:rsidRDefault="00602AC0" w:rsidP="00602AC0">
      <w:pPr>
        <w:pStyle w:val="B1"/>
      </w:pPr>
      <w:r w:rsidRPr="003B2883">
        <w:t>-</w:t>
      </w:r>
      <w:r w:rsidRPr="003B2883">
        <w:tab/>
        <w:t xml:space="preserve">Network assisted positioning procedure (see </w:t>
      </w:r>
      <w:r w:rsidR="00B95277">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1265AD53"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9F7965">
        <w:t>and clause </w:t>
      </w:r>
      <w:r w:rsidR="009F7965">
        <w:rPr>
          <w:lang w:eastAsia="zh-CN"/>
        </w:rPr>
        <w:t xml:space="preserve">6.7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lastRenderedPageBreak/>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EC36F36" w:rsidR="00602AC0" w:rsidRDefault="00602AC0" w:rsidP="00602AC0">
      <w:pPr>
        <w:pStyle w:val="B1"/>
      </w:pPr>
      <w:r>
        <w:t>-</w:t>
      </w:r>
      <w:r>
        <w:tab/>
      </w:r>
      <w:r w:rsidRPr="00140E21">
        <w:t>System interworking procedures with EPC</w:t>
      </w:r>
      <w:r>
        <w:t xml:space="preserve"> (see </w:t>
      </w:r>
      <w:r w:rsidR="00B95277">
        <w:t>clause 4</w:t>
      </w:r>
      <w:r>
        <w:t xml:space="preserve">.3 in 3GPP TS 23.501 [2] and </w:t>
      </w:r>
      <w:r w:rsidR="00B95277">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F0A5B4E" w:rsidR="00E83BD8" w:rsidRDefault="00E83BD8" w:rsidP="00E83BD8">
      <w:pPr>
        <w:pStyle w:val="B1"/>
      </w:pPr>
      <w:r>
        <w:t>-</w:t>
      </w:r>
      <w:r>
        <w:tab/>
        <w:t xml:space="preserve">5G-RG requested PDU Session Establishment via W-5GAN (see </w:t>
      </w:r>
      <w:r w:rsidR="00B95277">
        <w:t>clause 7</w:t>
      </w:r>
      <w:r>
        <w:t>.3.1 of 3GPP TS 23.316 [48])</w:t>
      </w:r>
    </w:p>
    <w:p w14:paraId="7B4C91C0" w14:textId="637C9D91" w:rsidR="00E83BD8" w:rsidRDefault="00E83BD8" w:rsidP="00E83BD8">
      <w:pPr>
        <w:pStyle w:val="B1"/>
      </w:pPr>
      <w:r>
        <w:t>-</w:t>
      </w:r>
      <w:r>
        <w:tab/>
        <w:t xml:space="preserve">5G-RG or Network requested PDU Session Modification via W-5GAN (see </w:t>
      </w:r>
      <w:r w:rsidR="00B95277">
        <w:t>clause 7</w:t>
      </w:r>
      <w:r>
        <w:t>.3.2 of 3GPP TS 23.316 [48])</w:t>
      </w:r>
    </w:p>
    <w:p w14:paraId="4380640B" w14:textId="2C0F3A8E" w:rsidR="00E83BD8" w:rsidRDefault="00E83BD8" w:rsidP="00E83BD8">
      <w:pPr>
        <w:pStyle w:val="B1"/>
      </w:pPr>
      <w:r>
        <w:t>-</w:t>
      </w:r>
      <w:r>
        <w:tab/>
        <w:t xml:space="preserve">5G-RG or Network requested PDU Session Release via W-5GAN (see </w:t>
      </w:r>
      <w:r w:rsidR="00B95277">
        <w:t>clause 7</w:t>
      </w:r>
      <w:r>
        <w:t>.3.3 of 3GPP TS 23.316 [48])</w:t>
      </w:r>
    </w:p>
    <w:p w14:paraId="2F8AC60D" w14:textId="2C8CCEDB" w:rsidR="00393DA8" w:rsidRDefault="00E83BD8" w:rsidP="00E83BD8">
      <w:pPr>
        <w:pStyle w:val="B1"/>
      </w:pPr>
      <w:r>
        <w:t>-</w:t>
      </w:r>
      <w:r>
        <w:tab/>
        <w:t xml:space="preserve">FN-RG related PDU Session Establishment via W-5GAN (see </w:t>
      </w:r>
      <w:r w:rsidR="00B95277">
        <w:t>clause 7</w:t>
      </w:r>
      <w:r>
        <w:t>.3.4 of 3GPP TS 23.316 [48])</w:t>
      </w:r>
    </w:p>
    <w:p w14:paraId="79DCA235" w14:textId="16DD1F0B" w:rsidR="00E83BD8" w:rsidRDefault="00E83BD8" w:rsidP="00E83BD8">
      <w:pPr>
        <w:pStyle w:val="B1"/>
      </w:pPr>
      <w:r>
        <w:t>-</w:t>
      </w:r>
      <w:r>
        <w:tab/>
      </w:r>
      <w:r w:rsidRPr="003B7B43">
        <w:t>CN-initiated selective deactivation of UP connection of an existing PDU Session associated with W-5GAN Access</w:t>
      </w:r>
      <w:r>
        <w:t xml:space="preserve"> (see </w:t>
      </w:r>
      <w:r w:rsidR="00B95277">
        <w:t>clause 7</w:t>
      </w:r>
      <w:r>
        <w:t>.3.5 of 3GPP TS 23.316 [48])</w:t>
      </w:r>
    </w:p>
    <w:p w14:paraId="2047C204" w14:textId="5036B0E5" w:rsidR="00E83BD8" w:rsidRDefault="00E83BD8" w:rsidP="00E83BD8">
      <w:pPr>
        <w:pStyle w:val="B1"/>
      </w:pPr>
      <w:r>
        <w:t>-</w:t>
      </w:r>
      <w:r>
        <w:tab/>
        <w:t xml:space="preserve">FN-RG or Network Requested PDU Session Modification via W-5GAN (see </w:t>
      </w:r>
      <w:r w:rsidR="00B95277">
        <w:t>clause 7</w:t>
      </w:r>
      <w:r>
        <w:t>.3.6 of 3GPP TS 23.316 [48])</w:t>
      </w:r>
    </w:p>
    <w:p w14:paraId="7BEAE98B" w14:textId="650BCA56"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B95277">
        <w:t>clause 7</w:t>
      </w:r>
      <w:r>
        <w:t>.3.7 of 3GPP TS 23.316 [48])</w:t>
      </w:r>
    </w:p>
    <w:p w14:paraId="7E0E6E61" w14:textId="29323604" w:rsidR="00E83BD8" w:rsidRDefault="00E83BD8" w:rsidP="00E83BD8">
      <w:pPr>
        <w:pStyle w:val="B1"/>
      </w:pPr>
      <w:r>
        <w:t>-</w:t>
      </w:r>
      <w:r>
        <w:tab/>
        <w:t xml:space="preserve">Non-5G capable device behind 5G-CRG and FN-CRG requested PDU Session Establishment via W-5GAN (see </w:t>
      </w:r>
      <w:r w:rsidR="00B95277">
        <w:t>clause 4</w:t>
      </w:r>
      <w:r>
        <w:t>.10a of 3GPP TS 23.316 [48])</w:t>
      </w:r>
    </w:p>
    <w:p w14:paraId="0AAD8D3B" w14:textId="368479FC" w:rsidR="00E83BD8" w:rsidRDefault="00E83BD8" w:rsidP="00E83BD8">
      <w:pPr>
        <w:pStyle w:val="B1"/>
      </w:pPr>
      <w:r>
        <w:t>-</w:t>
      </w:r>
      <w:r>
        <w:tab/>
        <w:t xml:space="preserve">Non-5G capable device behind 5G-CRG and FN-CRG or Network Requested PDU Session Modification via W-5GAN (see </w:t>
      </w:r>
      <w:r w:rsidR="00B95277">
        <w:t>clause 4</w:t>
      </w:r>
      <w:r>
        <w:t>.10a of 3GPP TS 23.316 [48])</w:t>
      </w:r>
    </w:p>
    <w:p w14:paraId="3F0FCC01" w14:textId="264A5336"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B95277">
        <w:t>clause 4</w:t>
      </w:r>
      <w:r>
        <w:t>.10a of 3GPP TS 23.316 [48])</w:t>
      </w:r>
    </w:p>
    <w:p w14:paraId="5C120559" w14:textId="685DE5B4"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B95277">
        <w:t>clause 7</w:t>
      </w:r>
      <w:r>
        <w:t>.6.3 of 3GPP TS 23.316 [48])</w:t>
      </w:r>
    </w:p>
    <w:p w14:paraId="3A641002" w14:textId="10AA0206"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B95277">
        <w:t>clause 7</w:t>
      </w:r>
      <w:r>
        <w:t>.6.4.1 of 3GPP TS 23.316 [48])</w:t>
      </w:r>
    </w:p>
    <w:p w14:paraId="2FF71092" w14:textId="3AB9F74A" w:rsidR="000356C0" w:rsidRDefault="000356C0" w:rsidP="000356C0">
      <w:pPr>
        <w:pStyle w:val="B1"/>
      </w:pPr>
      <w:r>
        <w:t>-</w:t>
      </w:r>
      <w:r>
        <w:tab/>
        <w:t xml:space="preserve">Transfer UAV specific data via N1 SM (see </w:t>
      </w:r>
      <w:r w:rsidR="00B95277">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7C3497DE" w:rsidR="000E5296" w:rsidRDefault="000E5296" w:rsidP="000356C0">
      <w:pPr>
        <w:pStyle w:val="B1"/>
      </w:pPr>
      <w:r>
        <w:t>-</w:t>
      </w:r>
      <w:r>
        <w:tab/>
      </w:r>
      <w:r>
        <w:rPr>
          <w:rFonts w:eastAsia="DengXian"/>
          <w:lang w:eastAsia="zh-CN"/>
        </w:rPr>
        <w:t xml:space="preserve">Multicast session leave requested by the network or MBS session release (see </w:t>
      </w:r>
      <w:r w:rsidR="00B95277">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2A0B0B9A"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B95277">
        <w:rPr>
          <w:lang w:eastAsia="zh-CN"/>
        </w:rPr>
        <w:t>clause </w:t>
      </w:r>
      <w:r w:rsidR="00B95277" w:rsidRPr="003B2883">
        <w:t>6</w:t>
      </w:r>
      <w:r w:rsidRPr="003B2883">
        <w:t>.1.3.5.3.1).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lastRenderedPageBreak/>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5432705"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B95277">
        <w:t>clause </w:t>
      </w:r>
      <w:r w:rsidR="00B95277"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6DBCD52D"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B95277" w:rsidRPr="009D0E49">
        <w:t>TS</w:t>
      </w:r>
      <w:r w:rsidR="00B95277">
        <w:t> </w:t>
      </w:r>
      <w:r w:rsidR="00B95277" w:rsidRPr="009D0E49">
        <w:t>2</w:t>
      </w:r>
      <w:r w:rsidRPr="009D0E49">
        <w:t>3.502</w:t>
      </w:r>
      <w:r w:rsidR="00B95277">
        <w:t> </w:t>
      </w:r>
      <w:r w:rsidR="00B95277"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7pt;height:105.95pt" o:ole="">
            <v:imagedata r:id="rId27" o:title=""/>
          </v:shape>
          <o:OLEObject Type="Embed" ProgID="Visio.Drawing.15" ShapeID="_x0000_i1035" DrawAspect="Content" ObjectID="_1780558684" r:id="rId28"/>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163413">
      <w:pPr>
        <w:pStyle w:val="B2"/>
      </w:pPr>
      <w:r w:rsidRPr="00163413">
        <w:lastRenderedPageBreak/>
        <w:t>-</w:t>
      </w:r>
      <w:r w:rsidRPr="00163413">
        <w:tab/>
        <w:t>a ProblemDetails structure with the "cause" attribute set to one of the application error listed in Table 6.1.3.5.3.1-3;</w:t>
      </w:r>
    </w:p>
    <w:p w14:paraId="329D764F" w14:textId="77777777" w:rsidR="00602AC0" w:rsidRPr="003B2883" w:rsidRDefault="00602AC0" w:rsidP="00876DA9">
      <w:pPr>
        <w:pStyle w:val="Heading6"/>
      </w:pPr>
      <w:bookmarkStart w:id="366" w:name="_Toc25156182"/>
      <w:bookmarkStart w:id="367" w:name="_Toc34124482"/>
      <w:bookmarkStart w:id="368" w:name="_Toc43207596"/>
      <w:bookmarkStart w:id="369" w:name="_Toc49857076"/>
      <w:bookmarkStart w:id="370" w:name="_Toc56676909"/>
      <w:bookmarkStart w:id="371" w:name="_Toc56691432"/>
      <w:bookmarkStart w:id="372" w:name="_Toc56698696"/>
      <w:bookmarkStart w:id="373" w:name="_Toc89034898"/>
      <w:bookmarkStart w:id="374" w:name="_Toc89064696"/>
      <w:bookmarkStart w:id="375" w:name="_Toc89179997"/>
      <w:bookmarkStart w:id="376" w:name="_Toc97071673"/>
      <w:bookmarkStart w:id="377" w:name="_Toc169687381"/>
      <w:r w:rsidRPr="003B2883">
        <w:t>5.2.2.3.1.2</w:t>
      </w:r>
      <w:r w:rsidRPr="003B2883">
        <w:tab/>
      </w:r>
      <w:r>
        <w:t>Detailed behaviour of the AMF</w:t>
      </w:r>
      <w:bookmarkEnd w:id="366"/>
      <w:bookmarkEnd w:id="367"/>
      <w:bookmarkEnd w:id="368"/>
      <w:bookmarkEnd w:id="369"/>
      <w:bookmarkEnd w:id="370"/>
      <w:bookmarkEnd w:id="371"/>
      <w:bookmarkEnd w:id="372"/>
      <w:bookmarkEnd w:id="373"/>
      <w:bookmarkEnd w:id="374"/>
      <w:bookmarkEnd w:id="375"/>
      <w:bookmarkEnd w:id="376"/>
      <w:bookmarkEnd w:id="377"/>
    </w:p>
    <w:p w14:paraId="5DD08373" w14:textId="211F2D6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B95277">
        <w:t>clause </w:t>
      </w:r>
      <w:r w:rsidR="00B95277" w:rsidRPr="003B2883">
        <w:t>5</w:t>
      </w:r>
      <w:r w:rsidRPr="003B2883">
        <w:t>.2.2.3.1.1 shall apply with the following modifications:</w:t>
      </w:r>
    </w:p>
    <w:p w14:paraId="570D47B3" w14:textId="77777777" w:rsidR="00063ACE" w:rsidRPr="003B2883" w:rsidRDefault="00063ACE" w:rsidP="00602AC0"/>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000502A3" w14:textId="77777777" w:rsidR="00063ACE" w:rsidRDefault="00063ACE" w:rsidP="00602AC0">
      <w:pPr>
        <w:rPr>
          <w:lang w:val="en-US"/>
        </w:rPr>
      </w:pPr>
    </w:p>
    <w:p w14:paraId="263B764A" w14:textId="5B64C558" w:rsidR="00602AC0" w:rsidRDefault="00602AC0" w:rsidP="00602AC0">
      <w:pPr>
        <w:rPr>
          <w:b/>
          <w:lang w:val="en-US"/>
        </w:rPr>
      </w:pPr>
      <w:r w:rsidRPr="003B2883">
        <w:rPr>
          <w:b/>
          <w:lang w:val="en-US"/>
        </w:rPr>
        <w:t>2xx Response Cases:</w:t>
      </w:r>
    </w:p>
    <w:p w14:paraId="43F3B93B" w14:textId="77777777" w:rsidR="00063ACE" w:rsidRPr="003B2883" w:rsidRDefault="00063ACE" w:rsidP="00602AC0">
      <w:pPr>
        <w:rPr>
          <w:b/>
          <w:lang w:val="en-US"/>
        </w:rPr>
      </w:pP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1EAF8804" w14:textId="77777777" w:rsidR="00063ACE" w:rsidRPr="003B2883" w:rsidRDefault="00063ACE" w:rsidP="00602AC0">
      <w:pPr>
        <w:rPr>
          <w:b/>
          <w:lang w:val="en-US"/>
        </w:rPr>
      </w:pP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67E98CD1"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B95277">
        <w:t>clause </w:t>
      </w:r>
      <w:r w:rsidR="00B95277"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7880DC02" w14:textId="77777777" w:rsidR="00063ACE" w:rsidRPr="003B2883" w:rsidRDefault="00063ACE" w:rsidP="00602AC0">
      <w:pPr>
        <w:rPr>
          <w:b/>
          <w:bCs/>
          <w:lang w:val="en-US"/>
        </w:rPr>
      </w:pP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61DD5053"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B95277">
        <w:t>clause </w:t>
      </w:r>
      <w:r w:rsidR="00B95277"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49F76A74" w14:textId="77777777" w:rsidR="00063ACE" w:rsidRPr="003B2883" w:rsidRDefault="00063ACE" w:rsidP="00602AC0">
      <w:pPr>
        <w:rPr>
          <w:b/>
          <w:lang w:val="en-US"/>
        </w:rPr>
      </w:pPr>
    </w:p>
    <w:p w14:paraId="04DE12A0" w14:textId="223D5281" w:rsidR="00602AC0" w:rsidRDefault="00602AC0" w:rsidP="00602AC0">
      <w:pPr>
        <w:rPr>
          <w:lang w:val="en-US"/>
        </w:rPr>
      </w:pPr>
      <w:r w:rsidRPr="003B2883">
        <w:rPr>
          <w:lang w:val="en-US"/>
        </w:rPr>
        <w:t>All the bullets specified in Case A are applicable.</w:t>
      </w:r>
    </w:p>
    <w:p w14:paraId="2592F15C" w14:textId="77777777" w:rsidR="00157C70" w:rsidRPr="003B2883" w:rsidRDefault="00157C70" w:rsidP="00602AC0">
      <w:pPr>
        <w:rPr>
          <w:lang w:val="en-US"/>
        </w:rPr>
      </w:pPr>
    </w:p>
    <w:p w14:paraId="567D3EF1" w14:textId="5B3A546C" w:rsidR="00602AC0"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46C38095"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B95277">
        <w:t>clause </w:t>
      </w:r>
      <w:r w:rsidR="00B95277"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38BC41EB" w:rsidR="00602AC0" w:rsidRPr="003B2883" w:rsidRDefault="00602AC0" w:rsidP="00602AC0">
      <w:pPr>
        <w:pStyle w:val="B1"/>
      </w:pPr>
      <w:r w:rsidRPr="003B2883">
        <w:t>-</w:t>
      </w:r>
      <w:r w:rsidRPr="003B2883">
        <w:tab/>
        <w:t xml:space="preserve">notify the NF which invoked the service operation, as specified in </w:t>
      </w:r>
      <w:r w:rsidR="00B95277">
        <w:t>clause </w:t>
      </w:r>
      <w:r w:rsidR="00B95277"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06E4737C" w:rsidR="00602AC0" w:rsidRPr="003B2883" w:rsidRDefault="00602AC0" w:rsidP="00602AC0">
      <w:pPr>
        <w:pStyle w:val="B2"/>
      </w:pPr>
      <w:r w:rsidRPr="003B2883">
        <w:t>-</w:t>
      </w:r>
      <w:r w:rsidRPr="003B2883">
        <w:tab/>
        <w:t xml:space="preserve">if there is an ongoing registration procedure (see </w:t>
      </w:r>
      <w:r w:rsidR="00B95277">
        <w:t>clause </w:t>
      </w:r>
      <w:r w:rsidR="00B95277"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502AA9CE" w14:textId="3E360A5A"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B95277">
        <w:t>clause </w:t>
      </w:r>
      <w:r w:rsidR="00B95277"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381DA9F" w:rsidR="00602AC0" w:rsidRDefault="00602AC0" w:rsidP="00602AC0">
      <w:pPr>
        <w:pStyle w:val="B2"/>
      </w:pPr>
      <w:r w:rsidRPr="003B2883">
        <w:t>-</w:t>
      </w:r>
      <w:r w:rsidRPr="003B2883">
        <w:tab/>
        <w:t xml:space="preserve">if there is an ongoing Xn or N2 handover procedure (see </w:t>
      </w:r>
      <w:r w:rsidR="00B95277">
        <w:t>clause </w:t>
      </w:r>
      <w:r w:rsidR="00B95277"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250E9FFB"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B95277">
        <w:t>clause </w:t>
      </w:r>
      <w:r w:rsidR="00B95277"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lastRenderedPageBreak/>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07A92F5D"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B95277">
        <w:rPr>
          <w:lang w:eastAsia="ko-KR"/>
        </w:rPr>
        <w:t>clause </w:t>
      </w:r>
      <w:r w:rsidR="00B95277"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Pr="003B2883"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378" w:name="_Toc25156183"/>
      <w:bookmarkStart w:id="379" w:name="_Toc34124483"/>
      <w:bookmarkStart w:id="380" w:name="_Toc43207597"/>
      <w:bookmarkStart w:id="381" w:name="_Toc49857077"/>
      <w:bookmarkStart w:id="382" w:name="_Toc56676910"/>
      <w:bookmarkStart w:id="383" w:name="_Toc56691433"/>
      <w:bookmarkStart w:id="384" w:name="_Toc56698697"/>
      <w:bookmarkStart w:id="385" w:name="_Toc89034899"/>
      <w:bookmarkStart w:id="386" w:name="_Toc89064697"/>
      <w:bookmarkStart w:id="387" w:name="_Toc89179998"/>
      <w:bookmarkStart w:id="388" w:name="_Toc97071674"/>
      <w:bookmarkStart w:id="389" w:name="_Toc169687382"/>
      <w:r w:rsidRPr="003B2883">
        <w:t>5.2.2.3.2</w:t>
      </w:r>
      <w:r w:rsidRPr="003B2883">
        <w:tab/>
        <w:t>N1N2Transfer Failure Notification</w:t>
      </w:r>
      <w:bookmarkEnd w:id="378"/>
      <w:bookmarkEnd w:id="379"/>
      <w:bookmarkEnd w:id="380"/>
      <w:bookmarkEnd w:id="381"/>
      <w:bookmarkEnd w:id="382"/>
      <w:bookmarkEnd w:id="383"/>
      <w:bookmarkEnd w:id="384"/>
      <w:bookmarkEnd w:id="385"/>
      <w:bookmarkEnd w:id="386"/>
      <w:bookmarkEnd w:id="387"/>
      <w:bookmarkEnd w:id="388"/>
      <w:bookmarkEnd w:id="389"/>
    </w:p>
    <w:p w14:paraId="6528CFBD" w14:textId="77777777" w:rsidR="009119F4" w:rsidRDefault="00602AC0" w:rsidP="00602AC0">
      <w:r w:rsidRPr="003B2883">
        <w:rPr>
          <w:rFonts w:hint="eastAsia"/>
        </w:rPr>
        <w:t>The AMF uses this notification to inform the NF service consumer that initiated an earlier</w:t>
      </w:r>
    </w:p>
    <w:p w14:paraId="364F537E" w14:textId="69B673E1" w:rsidR="00157C70" w:rsidRDefault="00157C70" w:rsidP="00602AC0"/>
    <w:p w14:paraId="6CA54702" w14:textId="05A84FEF"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B95277">
        <w:t>clause </w:t>
      </w:r>
      <w:r w:rsidR="00B95277"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08.7pt" o:ole="">
            <v:imagedata r:id="rId29" o:title=""/>
          </v:shape>
          <o:OLEObject Type="Embed" ProgID="Visio.Drawing.15" ShapeID="_x0000_i1036" DrawAspect="Content" ObjectID="_1780558685" r:id="rId30"/>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67321D7F"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B95277">
        <w:t>clause </w:t>
      </w:r>
      <w:r w:rsidR="00B95277"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03B1DE9D" w:rsidR="000C674B" w:rsidRDefault="00354977" w:rsidP="00354977">
      <w:pPr>
        <w:pStyle w:val="B2"/>
      </w:pPr>
      <w:r>
        <w:lastRenderedPageBreak/>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B95277">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5F393A5"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B95277">
        <w:t>clause </w:t>
      </w:r>
      <w:r w:rsidR="00B95277"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B95277">
        <w:t>clause </w:t>
      </w:r>
      <w:r w:rsidR="00B95277" w:rsidRPr="003B2883">
        <w:t>6</w:t>
      </w:r>
      <w:r w:rsidR="00602AC0" w:rsidRPr="003B2883">
        <w:t>.1.5.6.3.1.</w:t>
      </w:r>
    </w:p>
    <w:p w14:paraId="23907F09" w14:textId="77777777" w:rsidR="00602AC0" w:rsidRPr="003B2883" w:rsidRDefault="00602AC0" w:rsidP="00602AC0">
      <w:pPr>
        <w:pStyle w:val="B1"/>
        <w:ind w:firstLine="0"/>
      </w:pPr>
      <w:bookmarkStart w:id="390" w:name="_PERM_MCCTEMPBM_CRPT03410028___3"/>
      <w:r w:rsidRPr="003B2883">
        <w:t>The NF Service Consumer shall delete any stored representation of the N1N2MessageTransfer request resource URI upon receiving this notification.</w:t>
      </w:r>
    </w:p>
    <w:bookmarkEnd w:id="390"/>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391" w:name="_Toc25156184"/>
      <w:bookmarkStart w:id="392" w:name="_Toc34124484"/>
      <w:bookmarkStart w:id="393" w:name="_Toc43207598"/>
      <w:bookmarkStart w:id="394" w:name="_Toc49857078"/>
      <w:bookmarkStart w:id="395" w:name="_Toc56676911"/>
      <w:bookmarkStart w:id="396" w:name="_Toc56691434"/>
      <w:bookmarkStart w:id="397" w:name="_Toc56698698"/>
      <w:bookmarkStart w:id="398" w:name="_Toc89034900"/>
      <w:bookmarkStart w:id="399" w:name="_Toc89064698"/>
      <w:bookmarkStart w:id="400" w:name="_Toc89179999"/>
      <w:bookmarkStart w:id="401" w:name="_Toc97071675"/>
      <w:bookmarkStart w:id="402" w:name="_Toc169687383"/>
      <w:r w:rsidRPr="003B2883">
        <w:t>5.2.2.3.3</w:t>
      </w:r>
      <w:r w:rsidRPr="003B2883">
        <w:tab/>
        <w:t>N1N2MessageSubscribe</w:t>
      </w:r>
      <w:bookmarkEnd w:id="391"/>
      <w:bookmarkEnd w:id="392"/>
      <w:bookmarkEnd w:id="393"/>
      <w:bookmarkEnd w:id="394"/>
      <w:bookmarkEnd w:id="395"/>
      <w:bookmarkEnd w:id="396"/>
      <w:bookmarkEnd w:id="397"/>
      <w:bookmarkEnd w:id="398"/>
      <w:bookmarkEnd w:id="399"/>
      <w:bookmarkEnd w:id="400"/>
      <w:bookmarkEnd w:id="401"/>
      <w:bookmarkEnd w:id="402"/>
    </w:p>
    <w:p w14:paraId="1533C437" w14:textId="77777777" w:rsidR="00602AC0" w:rsidRPr="003B2883" w:rsidRDefault="00602AC0" w:rsidP="00876DA9">
      <w:pPr>
        <w:pStyle w:val="Heading6"/>
      </w:pPr>
      <w:bookmarkStart w:id="403" w:name="_Toc25156185"/>
      <w:bookmarkStart w:id="404" w:name="_Toc34124485"/>
      <w:bookmarkStart w:id="405" w:name="_Toc43207599"/>
      <w:bookmarkStart w:id="406" w:name="_Toc49857079"/>
      <w:bookmarkStart w:id="407" w:name="_Toc56676912"/>
      <w:bookmarkStart w:id="408" w:name="_Toc56691435"/>
      <w:bookmarkStart w:id="409" w:name="_Toc56698699"/>
      <w:bookmarkStart w:id="410" w:name="_Toc89034901"/>
      <w:bookmarkStart w:id="411" w:name="_Toc89064699"/>
      <w:bookmarkStart w:id="412" w:name="_Toc89180000"/>
      <w:bookmarkStart w:id="413" w:name="_Toc97071676"/>
      <w:bookmarkStart w:id="414" w:name="_Toc169687384"/>
      <w:r w:rsidRPr="003B2883">
        <w:t>5.2.2.3.3.1</w:t>
      </w:r>
      <w:r w:rsidRPr="003B2883">
        <w:tab/>
        <w:t>General</w:t>
      </w:r>
      <w:bookmarkEnd w:id="403"/>
      <w:bookmarkEnd w:id="404"/>
      <w:bookmarkEnd w:id="405"/>
      <w:bookmarkEnd w:id="406"/>
      <w:bookmarkEnd w:id="407"/>
      <w:bookmarkEnd w:id="408"/>
      <w:bookmarkEnd w:id="409"/>
      <w:bookmarkEnd w:id="410"/>
      <w:bookmarkEnd w:id="411"/>
      <w:bookmarkEnd w:id="412"/>
      <w:bookmarkEnd w:id="413"/>
      <w:bookmarkEnd w:id="414"/>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5C0E304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B95277" w:rsidRPr="003B2883">
        <w:rPr>
          <w:lang w:val="en-US"/>
        </w:rPr>
        <w:t>clause</w:t>
      </w:r>
      <w:r w:rsidR="00B95277">
        <w:rPr>
          <w:lang w:val="en-US"/>
        </w:rPr>
        <w:t> </w:t>
      </w:r>
      <w:r w:rsidR="00B95277"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6A9E8B7D"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B95277">
        <w:t>clause </w:t>
      </w:r>
      <w:r w:rsidR="00B95277"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3.35pt;height:122.95pt" o:ole="">
            <v:imagedata r:id="rId31" o:title=""/>
          </v:shape>
          <o:OLEObject Type="Embed" ProgID="Visio.Drawing.11" ShapeID="_x0000_i1037" DrawAspect="Content" ObjectID="_1780558686" r:id="rId32"/>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15" w:name="_Toc25156186"/>
      <w:bookmarkStart w:id="416" w:name="_Toc34124486"/>
      <w:bookmarkStart w:id="417" w:name="_Toc43207600"/>
      <w:bookmarkStart w:id="418" w:name="_Toc49857080"/>
      <w:bookmarkStart w:id="419" w:name="_Toc56676913"/>
      <w:bookmarkStart w:id="420" w:name="_Toc56691436"/>
      <w:bookmarkStart w:id="421" w:name="_Toc56698700"/>
      <w:bookmarkStart w:id="422" w:name="_Toc89034902"/>
      <w:bookmarkStart w:id="423" w:name="_Toc89064700"/>
      <w:bookmarkStart w:id="424" w:name="_Toc89180001"/>
      <w:bookmarkStart w:id="425" w:name="_Toc97071677"/>
      <w:bookmarkStart w:id="426" w:name="_Toc169687385"/>
      <w:r w:rsidRPr="003B2883">
        <w:lastRenderedPageBreak/>
        <w:t>5.2.2.3.4</w:t>
      </w:r>
      <w:r w:rsidRPr="003B2883">
        <w:tab/>
        <w:t>N1N2MessageUnSubscribe</w:t>
      </w:r>
      <w:bookmarkEnd w:id="415"/>
      <w:bookmarkEnd w:id="416"/>
      <w:bookmarkEnd w:id="417"/>
      <w:bookmarkEnd w:id="418"/>
      <w:bookmarkEnd w:id="419"/>
      <w:bookmarkEnd w:id="420"/>
      <w:bookmarkEnd w:id="421"/>
      <w:bookmarkEnd w:id="422"/>
      <w:bookmarkEnd w:id="423"/>
      <w:bookmarkEnd w:id="424"/>
      <w:bookmarkEnd w:id="425"/>
      <w:bookmarkEnd w:id="426"/>
    </w:p>
    <w:p w14:paraId="36B218D6" w14:textId="77777777" w:rsidR="00602AC0" w:rsidRPr="003B2883" w:rsidRDefault="00602AC0" w:rsidP="00876DA9">
      <w:pPr>
        <w:pStyle w:val="Heading6"/>
      </w:pPr>
      <w:bookmarkStart w:id="427" w:name="_Toc25156187"/>
      <w:bookmarkStart w:id="428" w:name="_Toc34124487"/>
      <w:bookmarkStart w:id="429" w:name="_Toc43207601"/>
      <w:bookmarkStart w:id="430" w:name="_Toc49857081"/>
      <w:bookmarkStart w:id="431" w:name="_Toc56676914"/>
      <w:bookmarkStart w:id="432" w:name="_Toc56691437"/>
      <w:bookmarkStart w:id="433" w:name="_Toc56698701"/>
      <w:bookmarkStart w:id="434" w:name="_Toc89034903"/>
      <w:bookmarkStart w:id="435" w:name="_Toc89064701"/>
      <w:bookmarkStart w:id="436" w:name="_Toc89180002"/>
      <w:bookmarkStart w:id="437" w:name="_Toc97071678"/>
      <w:bookmarkStart w:id="438" w:name="_Toc169687386"/>
      <w:r w:rsidRPr="003B2883">
        <w:t>5.2.2.3.4.1</w:t>
      </w:r>
      <w:r w:rsidRPr="003B2883">
        <w:tab/>
        <w:t>General</w:t>
      </w:r>
      <w:bookmarkEnd w:id="427"/>
      <w:bookmarkEnd w:id="428"/>
      <w:bookmarkEnd w:id="429"/>
      <w:bookmarkEnd w:id="430"/>
      <w:bookmarkEnd w:id="431"/>
      <w:bookmarkEnd w:id="432"/>
      <w:bookmarkEnd w:id="433"/>
      <w:bookmarkEnd w:id="434"/>
      <w:bookmarkEnd w:id="435"/>
      <w:bookmarkEnd w:id="436"/>
      <w:bookmarkEnd w:id="437"/>
      <w:bookmarkEnd w:id="438"/>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A8A6B4E" w:rsidR="00602AC0" w:rsidRDefault="00602AC0" w:rsidP="00876DA9">
      <w:pPr>
        <w:rPr>
          <w:lang w:val="fr-FR"/>
        </w:rPr>
      </w:pPr>
      <w:r w:rsidRPr="003B2883">
        <w:t xml:space="preserve">The NF Service Consumer shall use the HTTP method DELETE with the URI of the "N1N2 Individual Subscription" resource (See </w:t>
      </w:r>
      <w:r w:rsidR="00B95277">
        <w:t>clause </w:t>
      </w:r>
      <w:r w:rsidR="00B95277"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7.3pt" o:ole="">
            <v:imagedata r:id="rId33" o:title=""/>
          </v:shape>
          <o:OLEObject Type="Embed" ProgID="Visio.Drawing.11" ShapeID="_x0000_i1038" DrawAspect="Content" ObjectID="_1780558687" r:id="rId34"/>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39" w:name="_Toc25156188"/>
      <w:bookmarkStart w:id="440" w:name="_Toc34124488"/>
      <w:bookmarkStart w:id="441" w:name="_Toc43207602"/>
      <w:bookmarkStart w:id="442" w:name="_Toc49857082"/>
      <w:bookmarkStart w:id="443" w:name="_Toc56676915"/>
      <w:bookmarkStart w:id="444" w:name="_Toc56691438"/>
      <w:bookmarkStart w:id="445" w:name="_Toc56698702"/>
      <w:bookmarkStart w:id="446" w:name="_Toc89034904"/>
      <w:bookmarkStart w:id="447" w:name="_Toc89064702"/>
      <w:bookmarkStart w:id="448" w:name="_Toc89180003"/>
      <w:bookmarkStart w:id="449" w:name="_Toc97071679"/>
      <w:bookmarkStart w:id="450" w:name="_Toc169687387"/>
      <w:r w:rsidRPr="003B2883">
        <w:t>5.2.2.3.5</w:t>
      </w:r>
      <w:r w:rsidRPr="003B2883">
        <w:tab/>
        <w:t>N1MessageNotify</w:t>
      </w:r>
      <w:bookmarkEnd w:id="439"/>
      <w:bookmarkEnd w:id="440"/>
      <w:bookmarkEnd w:id="441"/>
      <w:bookmarkEnd w:id="442"/>
      <w:bookmarkEnd w:id="443"/>
      <w:bookmarkEnd w:id="444"/>
      <w:bookmarkEnd w:id="445"/>
      <w:bookmarkEnd w:id="446"/>
      <w:bookmarkEnd w:id="447"/>
      <w:bookmarkEnd w:id="448"/>
      <w:bookmarkEnd w:id="449"/>
      <w:bookmarkEnd w:id="450"/>
    </w:p>
    <w:p w14:paraId="17D925FF" w14:textId="77777777" w:rsidR="00602AC0" w:rsidRPr="003B2883" w:rsidRDefault="00602AC0" w:rsidP="00876DA9">
      <w:pPr>
        <w:pStyle w:val="Heading6"/>
      </w:pPr>
      <w:bookmarkStart w:id="451" w:name="_Toc25156189"/>
      <w:bookmarkStart w:id="452" w:name="_Toc34124489"/>
      <w:bookmarkStart w:id="453" w:name="_Toc43207603"/>
      <w:bookmarkStart w:id="454" w:name="_Toc49857083"/>
      <w:bookmarkStart w:id="455" w:name="_Toc56676916"/>
      <w:bookmarkStart w:id="456" w:name="_Toc56691439"/>
      <w:bookmarkStart w:id="457" w:name="_Toc56698703"/>
      <w:bookmarkStart w:id="458" w:name="_Toc89034905"/>
      <w:bookmarkStart w:id="459" w:name="_Toc89064703"/>
      <w:bookmarkStart w:id="460" w:name="_Toc89180004"/>
      <w:bookmarkStart w:id="461" w:name="_Toc97071680"/>
      <w:bookmarkStart w:id="462" w:name="_Toc169687388"/>
      <w:r w:rsidRPr="003B2883">
        <w:t>5.2.2.3.5.1</w:t>
      </w:r>
      <w:r w:rsidRPr="003B2883">
        <w:tab/>
        <w:t>General</w:t>
      </w:r>
      <w:bookmarkEnd w:id="451"/>
      <w:bookmarkEnd w:id="452"/>
      <w:bookmarkEnd w:id="453"/>
      <w:bookmarkEnd w:id="454"/>
      <w:bookmarkEnd w:id="455"/>
      <w:bookmarkEnd w:id="456"/>
      <w:bookmarkEnd w:id="457"/>
      <w:bookmarkEnd w:id="458"/>
      <w:bookmarkEnd w:id="459"/>
      <w:bookmarkEnd w:id="460"/>
      <w:bookmarkEnd w:id="461"/>
      <w:bookmarkEnd w:id="462"/>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422C06E9" w:rsidR="00602AC0" w:rsidRDefault="00602AC0" w:rsidP="00602AC0">
      <w:pPr>
        <w:pStyle w:val="B1"/>
      </w:pPr>
      <w:r w:rsidRPr="003B2883">
        <w:t>-</w:t>
      </w:r>
      <w:r w:rsidRPr="003B2883">
        <w:tab/>
        <w:t>UE assisted and UE based positioning procedure (</w:t>
      </w:r>
      <w:r w:rsidR="003B23B6">
        <w:t xml:space="preserve">see </w:t>
      </w:r>
      <w:r w:rsidR="00B95277">
        <w:t>clause 6</w:t>
      </w:r>
      <w:r w:rsidR="003B23B6">
        <w:t>.11.1 of 3GPP TS 23.273 [42]</w:t>
      </w:r>
      <w:r w:rsidRPr="003B2883">
        <w:t>)</w:t>
      </w:r>
    </w:p>
    <w:p w14:paraId="6067751A" w14:textId="1ED3FD21"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w:t>
      </w:r>
      <w:r w:rsidR="00B95277">
        <w:rPr>
          <w:lang w:eastAsia="zh-CN"/>
        </w:rPr>
        <w:t>clause 6</w:t>
      </w:r>
      <w:r w:rsidR="00F80BAF">
        <w:rPr>
          <w:lang w:eastAsia="zh-CN"/>
        </w:rPr>
        <w:t xml:space="preserve">.7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2412B3D" w14:textId="79AD2280" w:rsidR="009218E4" w:rsidRPr="003B2883" w:rsidRDefault="009218E4" w:rsidP="009218E4">
      <w:pPr>
        <w:pStyle w:val="B1"/>
        <w:rPr>
          <w:lang w:eastAsia="zh-CN"/>
        </w:rPr>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6.1pt;height:128.4pt" o:ole="">
            <v:imagedata r:id="rId35" o:title=""/>
          </v:shape>
          <o:OLEObject Type="Embed" ProgID="Visio.Drawing.11" ShapeID="_x0000_i1039" DrawAspect="Content" ObjectID="_1780558688" r:id="rId36"/>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463" w:name="_Toc25156190"/>
      <w:bookmarkStart w:id="464" w:name="_Toc34124490"/>
      <w:bookmarkStart w:id="465" w:name="_Toc43207604"/>
      <w:bookmarkStart w:id="466" w:name="_Toc49857084"/>
      <w:bookmarkStart w:id="467" w:name="_Toc56676917"/>
      <w:bookmarkStart w:id="468" w:name="_Toc56691440"/>
      <w:bookmarkStart w:id="469" w:name="_Toc56698704"/>
      <w:bookmarkStart w:id="470" w:name="_Toc89034906"/>
      <w:bookmarkStart w:id="471" w:name="_Toc89064704"/>
      <w:bookmarkStart w:id="472" w:name="_Toc89180005"/>
      <w:bookmarkStart w:id="473" w:name="_Toc97071681"/>
      <w:bookmarkStart w:id="474" w:name="_Toc169687389"/>
      <w:r w:rsidRPr="003B2883">
        <w:t>5.2.2.3.5.2</w:t>
      </w:r>
      <w:r w:rsidRPr="003B2883">
        <w:tab/>
        <w:t>Using N1MessageNotify in the Registration with AMF Re-allocation Procedure</w:t>
      </w:r>
      <w:bookmarkEnd w:id="463"/>
      <w:bookmarkEnd w:id="464"/>
      <w:bookmarkEnd w:id="465"/>
      <w:bookmarkEnd w:id="466"/>
      <w:bookmarkEnd w:id="467"/>
      <w:bookmarkEnd w:id="468"/>
      <w:bookmarkEnd w:id="469"/>
      <w:bookmarkEnd w:id="470"/>
      <w:bookmarkEnd w:id="471"/>
      <w:bookmarkEnd w:id="472"/>
      <w:bookmarkEnd w:id="473"/>
      <w:bookmarkEnd w:id="474"/>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20CA79FA" w:rsidR="00602AC0" w:rsidRPr="003B2883" w:rsidRDefault="00602AC0" w:rsidP="00602AC0">
      <w:pPr>
        <w:rPr>
          <w:lang w:eastAsia="ko-KR"/>
        </w:rPr>
      </w:pPr>
      <w:r w:rsidRPr="003B2883">
        <w:t xml:space="preserve">The requirements specified in </w:t>
      </w:r>
      <w:r w:rsidR="00B95277">
        <w:t>clause </w:t>
      </w:r>
      <w:r w:rsidR="00B95277"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876DA9">
      <w:pPr>
        <w:pStyle w:val="Heading6"/>
      </w:pPr>
      <w:bookmarkStart w:id="475" w:name="_Toc25156191"/>
      <w:bookmarkStart w:id="476" w:name="_Toc34124491"/>
      <w:bookmarkStart w:id="477" w:name="_Toc43207605"/>
      <w:bookmarkStart w:id="478" w:name="_Toc49857085"/>
      <w:bookmarkStart w:id="479" w:name="_Toc56676918"/>
      <w:bookmarkStart w:id="480" w:name="_Toc56691441"/>
      <w:bookmarkStart w:id="481" w:name="_Toc56698705"/>
      <w:bookmarkStart w:id="482" w:name="_Toc89034907"/>
      <w:bookmarkStart w:id="483" w:name="_Toc89064705"/>
      <w:bookmarkStart w:id="484" w:name="_Toc89180006"/>
      <w:bookmarkStart w:id="485" w:name="_Toc97071682"/>
      <w:bookmarkStart w:id="486" w:name="_Toc169687390"/>
      <w:r w:rsidRPr="003B2883">
        <w:t>5.2.2.3.5.3</w:t>
      </w:r>
      <w:r w:rsidRPr="003B2883">
        <w:tab/>
        <w:t>Using N1MessageNotify in the UE Assisted and UE Based Positioning Procedure</w:t>
      </w:r>
      <w:bookmarkEnd w:id="475"/>
      <w:bookmarkEnd w:id="476"/>
      <w:bookmarkEnd w:id="477"/>
      <w:bookmarkEnd w:id="478"/>
      <w:bookmarkEnd w:id="479"/>
      <w:bookmarkEnd w:id="480"/>
      <w:bookmarkEnd w:id="481"/>
      <w:bookmarkEnd w:id="482"/>
      <w:bookmarkEnd w:id="483"/>
      <w:bookmarkEnd w:id="484"/>
      <w:bookmarkEnd w:id="485"/>
      <w:bookmarkEnd w:id="486"/>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32FE5BC"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731BA3BE" w14:textId="3A698F63" w:rsidR="00602AC0" w:rsidRPr="003B2883" w:rsidRDefault="00602AC0" w:rsidP="00602AC0">
      <w:pPr>
        <w:pStyle w:val="B1"/>
      </w:pPr>
      <w:r w:rsidRPr="003B2883">
        <w:lastRenderedPageBreak/>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487" w:name="_Toc25156192"/>
      <w:bookmarkStart w:id="488" w:name="_Toc34124492"/>
      <w:bookmarkStart w:id="489" w:name="_Toc43207606"/>
      <w:bookmarkStart w:id="490" w:name="_Toc49857086"/>
      <w:bookmarkStart w:id="491" w:name="_Toc56676919"/>
      <w:bookmarkStart w:id="492" w:name="_Toc56691442"/>
      <w:bookmarkStart w:id="493" w:name="_Toc56698706"/>
      <w:bookmarkStart w:id="494" w:name="_Toc89034908"/>
      <w:bookmarkStart w:id="495" w:name="_Toc89064706"/>
      <w:bookmarkStart w:id="496" w:name="_Toc89180007"/>
      <w:bookmarkStart w:id="497" w:name="_Toc97071683"/>
      <w:bookmarkStart w:id="498" w:name="_Toc169687391"/>
      <w:r w:rsidRPr="003B2883">
        <w:t>5.2.2.3.5.4</w:t>
      </w:r>
      <w:r w:rsidRPr="003B2883">
        <w:tab/>
        <w:t>Using N1MessageNotify in the UE Configuration Update for transparent UE Policy delivery</w:t>
      </w:r>
      <w:bookmarkEnd w:id="487"/>
      <w:bookmarkEnd w:id="488"/>
      <w:bookmarkEnd w:id="489"/>
      <w:bookmarkEnd w:id="490"/>
      <w:bookmarkEnd w:id="491"/>
      <w:bookmarkEnd w:id="492"/>
      <w:bookmarkEnd w:id="493"/>
      <w:bookmarkEnd w:id="494"/>
      <w:bookmarkEnd w:id="495"/>
      <w:bookmarkEnd w:id="496"/>
      <w:bookmarkEnd w:id="497"/>
      <w:bookmarkEnd w:id="498"/>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134BC420"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499" w:name="_Toc25156193"/>
      <w:bookmarkStart w:id="500" w:name="_Toc34124493"/>
      <w:bookmarkStart w:id="501" w:name="_Toc43207607"/>
      <w:bookmarkStart w:id="502" w:name="_Toc49857087"/>
      <w:bookmarkStart w:id="503" w:name="_Toc56676920"/>
      <w:bookmarkStart w:id="504" w:name="_Toc56691443"/>
      <w:bookmarkStart w:id="505" w:name="_Toc56698707"/>
      <w:bookmarkStart w:id="506" w:name="_Toc89034909"/>
      <w:bookmarkStart w:id="507" w:name="_Toc89064707"/>
      <w:bookmarkStart w:id="508" w:name="_Toc89180008"/>
      <w:bookmarkStart w:id="509" w:name="_Toc97071684"/>
      <w:bookmarkStart w:id="510" w:name="_Toc169687392"/>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499"/>
      <w:bookmarkEnd w:id="500"/>
      <w:bookmarkEnd w:id="501"/>
      <w:bookmarkEnd w:id="502"/>
      <w:bookmarkEnd w:id="503"/>
      <w:bookmarkEnd w:id="504"/>
      <w:bookmarkEnd w:id="505"/>
      <w:bookmarkEnd w:id="506"/>
      <w:bookmarkEnd w:id="507"/>
      <w:bookmarkEnd w:id="508"/>
      <w:bookmarkEnd w:id="509"/>
      <w:bookmarkEnd w:id="510"/>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0CA4AE3"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6D7B2C89" w14:textId="595375DA"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11" w:name="_Toc56696167"/>
      <w:bookmarkStart w:id="512" w:name="_Toc81227498"/>
      <w:bookmarkStart w:id="513" w:name="_Toc90635745"/>
      <w:bookmarkStart w:id="514" w:name="_Toc97071685"/>
      <w:bookmarkStart w:id="515" w:name="_Toc169687393"/>
      <w:r w:rsidRPr="003B2883">
        <w:t>5.2.2.3.5.</w:t>
      </w:r>
      <w:r>
        <w:t>6</w:t>
      </w:r>
      <w:r w:rsidRPr="003B2883">
        <w:tab/>
        <w:t xml:space="preserve">Using N1MessageNotify in the </w:t>
      </w:r>
      <w:bookmarkEnd w:id="511"/>
      <w:bookmarkEnd w:id="512"/>
      <w:bookmarkEnd w:id="513"/>
      <w:r w:rsidRPr="00F7532B">
        <w:t xml:space="preserve">UE triggered </w:t>
      </w:r>
      <w:r>
        <w:rPr>
          <w:rFonts w:hint="eastAsia"/>
        </w:rPr>
        <w:t>p</w:t>
      </w:r>
      <w:r w:rsidRPr="00F7532B">
        <w:t>olicy provisioning procedure</w:t>
      </w:r>
      <w:r>
        <w:rPr>
          <w:rFonts w:hint="eastAsia"/>
        </w:rPr>
        <w:t xml:space="preserve"> to request UE policies</w:t>
      </w:r>
      <w:bookmarkEnd w:id="514"/>
      <w:bookmarkEnd w:id="515"/>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DED2368" w:rsidR="009218E4" w:rsidRPr="003B2883" w:rsidRDefault="009218E4" w:rsidP="009218E4">
      <w:r w:rsidRPr="003B2883">
        <w:t xml:space="preserve">The requirements specified in </w:t>
      </w:r>
      <w:r w:rsidR="00B95277">
        <w:t>clause </w:t>
      </w:r>
      <w:r w:rsidR="00B95277" w:rsidRPr="003B2883">
        <w:t>5</w:t>
      </w:r>
      <w:r w:rsidRPr="003B2883">
        <w:t>.2.2.3.5.1 shall apply with the following modifications:</w:t>
      </w:r>
    </w:p>
    <w:p w14:paraId="3EFF02DB" w14:textId="77777777" w:rsidR="009218E4" w:rsidRPr="003B2883" w:rsidRDefault="009218E4" w:rsidP="009218E4">
      <w:pPr>
        <w:pStyle w:val="B1"/>
        <w:rPr>
          <w:lang w:eastAsia="ko-KR"/>
        </w:rPr>
      </w:pPr>
      <w:r w:rsidRPr="003B2883">
        <w:lastRenderedPageBreak/>
        <w:t>1.</w:t>
      </w:r>
      <w:r w:rsidRPr="003B2883">
        <w:tab/>
        <w:t>Same as step 1 of Figure 5.2.2.3.5.1-1. The request payload shall include the following information:</w:t>
      </w:r>
    </w:p>
    <w:p w14:paraId="581D621A" w14:textId="77777777" w:rsidR="009218E4" w:rsidRDefault="009218E4" w:rsidP="001F790D">
      <w:pPr>
        <w:pStyle w:val="B2"/>
      </w:pPr>
      <w:r w:rsidRPr="003B2883">
        <w:t>-</w:t>
      </w:r>
      <w:r w:rsidRPr="003B2883">
        <w:tab/>
        <w:t>the UPDP message.</w:t>
      </w:r>
    </w:p>
    <w:p w14:paraId="45E12BAD" w14:textId="77777777" w:rsidR="00602AC0" w:rsidRPr="003B2883" w:rsidRDefault="00602AC0" w:rsidP="00602AC0">
      <w:pPr>
        <w:pStyle w:val="Heading5"/>
      </w:pPr>
      <w:bookmarkStart w:id="516" w:name="_Toc25156194"/>
      <w:bookmarkStart w:id="517" w:name="_Toc34124494"/>
      <w:bookmarkStart w:id="518" w:name="_Toc43207608"/>
      <w:bookmarkStart w:id="519" w:name="_Toc49857088"/>
      <w:bookmarkStart w:id="520" w:name="_Toc56676921"/>
      <w:bookmarkStart w:id="521" w:name="_Toc56691444"/>
      <w:bookmarkStart w:id="522" w:name="_Toc56698708"/>
      <w:bookmarkStart w:id="523" w:name="_Toc89034910"/>
      <w:bookmarkStart w:id="524" w:name="_Toc89064708"/>
      <w:bookmarkStart w:id="525" w:name="_Toc89180009"/>
      <w:bookmarkStart w:id="526" w:name="_Toc97071686"/>
      <w:bookmarkStart w:id="527" w:name="_Toc169687394"/>
      <w:r w:rsidRPr="003B2883">
        <w:t>5.2.2.3.6</w:t>
      </w:r>
      <w:r w:rsidRPr="003B2883">
        <w:tab/>
        <w:t>N2InfoNotify</w:t>
      </w:r>
      <w:bookmarkEnd w:id="516"/>
      <w:bookmarkEnd w:id="517"/>
      <w:bookmarkEnd w:id="518"/>
      <w:bookmarkEnd w:id="519"/>
      <w:bookmarkEnd w:id="520"/>
      <w:bookmarkEnd w:id="521"/>
      <w:bookmarkEnd w:id="522"/>
      <w:bookmarkEnd w:id="523"/>
      <w:bookmarkEnd w:id="524"/>
      <w:bookmarkEnd w:id="525"/>
      <w:bookmarkEnd w:id="526"/>
      <w:bookmarkEnd w:id="527"/>
    </w:p>
    <w:p w14:paraId="6A5572A6" w14:textId="77777777" w:rsidR="00602AC0" w:rsidRPr="003B2883" w:rsidRDefault="00602AC0" w:rsidP="00876DA9">
      <w:pPr>
        <w:pStyle w:val="Heading6"/>
      </w:pPr>
      <w:bookmarkStart w:id="528" w:name="_Toc25156195"/>
      <w:bookmarkStart w:id="529" w:name="_Toc34124495"/>
      <w:bookmarkStart w:id="530" w:name="_Toc43207609"/>
      <w:bookmarkStart w:id="531" w:name="_Toc49857089"/>
      <w:bookmarkStart w:id="532" w:name="_Toc56676922"/>
      <w:bookmarkStart w:id="533" w:name="_Toc56691445"/>
      <w:bookmarkStart w:id="534" w:name="_Toc56698709"/>
      <w:bookmarkStart w:id="535" w:name="_Toc89034911"/>
      <w:bookmarkStart w:id="536" w:name="_Toc89064709"/>
      <w:bookmarkStart w:id="537" w:name="_Toc89180010"/>
      <w:bookmarkStart w:id="538" w:name="_Toc97071687"/>
      <w:bookmarkStart w:id="539" w:name="_Toc169687395"/>
      <w:r w:rsidRPr="003B2883">
        <w:t>5.2.2.3.6.1</w:t>
      </w:r>
      <w:r w:rsidRPr="003B2883">
        <w:tab/>
        <w:t>General</w:t>
      </w:r>
      <w:bookmarkEnd w:id="528"/>
      <w:bookmarkEnd w:id="529"/>
      <w:bookmarkEnd w:id="530"/>
      <w:bookmarkEnd w:id="531"/>
      <w:bookmarkEnd w:id="532"/>
      <w:bookmarkEnd w:id="533"/>
      <w:bookmarkEnd w:id="534"/>
      <w:bookmarkEnd w:id="535"/>
      <w:bookmarkEnd w:id="536"/>
      <w:bookmarkEnd w:id="537"/>
      <w:bookmarkEnd w:id="538"/>
      <w:bookmarkEnd w:id="539"/>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57CF36F2" w:rsidR="00602AC0" w:rsidRPr="003B2883" w:rsidRDefault="00602AC0" w:rsidP="00602AC0">
      <w:pPr>
        <w:pStyle w:val="B1"/>
      </w:pPr>
      <w:r w:rsidRPr="003B2883">
        <w:t>-</w:t>
      </w:r>
      <w:r w:rsidRPr="003B2883">
        <w:tab/>
        <w:t>Network assisted positioning procedure (</w:t>
      </w:r>
      <w:r w:rsidR="003B23B6">
        <w:t xml:space="preserve">see </w:t>
      </w:r>
      <w:r w:rsidR="00B95277">
        <w:t>clause 6</w:t>
      </w:r>
      <w:r w:rsidR="003B23B6">
        <w:t>.11.2 of 3GPP TS 23.273 [42]</w:t>
      </w:r>
      <w:r w:rsidRPr="003B2883">
        <w:t>)</w:t>
      </w:r>
    </w:p>
    <w:p w14:paraId="54AD6DF6" w14:textId="0ADB61AA" w:rsidR="00602AC0" w:rsidRPr="003B2883" w:rsidRDefault="00602AC0" w:rsidP="00602AC0">
      <w:pPr>
        <w:pStyle w:val="B1"/>
      </w:pPr>
      <w:r>
        <w:t>-</w:t>
      </w:r>
      <w:r>
        <w:tab/>
        <w:t xml:space="preserve">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4ABBE8B1" w:rsidR="00602AC0" w:rsidRPr="003B2883" w:rsidRDefault="00602AC0" w:rsidP="00602AC0">
      <w:r w:rsidRPr="003B2883">
        <w:t xml:space="preserve">The AMF shall use HTTP POST method to the N2Info Notification URI provided by the NF Service Consumer via N1N2MessageSubscribe service operation (See </w:t>
      </w:r>
      <w:r w:rsidR="00B95277">
        <w:t>clause </w:t>
      </w:r>
      <w:r w:rsidR="00B95277"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3.35pt;height:108.7pt" o:ole="">
            <v:imagedata r:id="rId37" o:title=""/>
          </v:shape>
          <o:OLEObject Type="Embed" ProgID="Visio.Drawing.11" ShapeID="_x0000_i1040" DrawAspect="Content" ObjectID="_1780558689" r:id="rId38"/>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40" w:name="_Toc25156196"/>
      <w:bookmarkStart w:id="541" w:name="_Toc34124496"/>
      <w:bookmarkStart w:id="542" w:name="_Toc43207610"/>
      <w:bookmarkStart w:id="543" w:name="_Toc49857090"/>
      <w:bookmarkStart w:id="544" w:name="_Toc56676923"/>
      <w:bookmarkStart w:id="545" w:name="_Toc56691446"/>
      <w:bookmarkStart w:id="546" w:name="_Toc56698710"/>
      <w:bookmarkStart w:id="547" w:name="_Toc89034912"/>
      <w:bookmarkStart w:id="548" w:name="_Toc89064710"/>
      <w:bookmarkStart w:id="549" w:name="_Toc89180011"/>
      <w:bookmarkStart w:id="550" w:name="_Toc97071688"/>
      <w:bookmarkStart w:id="551" w:name="_Toc169687396"/>
      <w:r w:rsidRPr="003B2883">
        <w:t>5.2.2.3.6.2</w:t>
      </w:r>
      <w:r w:rsidRPr="003B2883">
        <w:tab/>
        <w:t>Using N2InfoNotify during Inter NG-RAN node N2 based handover procedure</w:t>
      </w:r>
      <w:bookmarkEnd w:id="540"/>
      <w:bookmarkEnd w:id="541"/>
      <w:bookmarkEnd w:id="542"/>
      <w:bookmarkEnd w:id="543"/>
      <w:bookmarkEnd w:id="544"/>
      <w:bookmarkEnd w:id="545"/>
      <w:bookmarkEnd w:id="546"/>
      <w:bookmarkEnd w:id="547"/>
      <w:bookmarkEnd w:id="548"/>
      <w:bookmarkEnd w:id="549"/>
      <w:bookmarkEnd w:id="550"/>
      <w:bookmarkEnd w:id="55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4.2pt" o:ole="">
            <v:imagedata r:id="rId39" o:title=""/>
          </v:shape>
          <o:OLEObject Type="Embed" ProgID="Visio.Drawing.11" ShapeID="_x0000_i1041" DrawAspect="Content" ObjectID="_1780558690" r:id="rId40"/>
        </w:object>
      </w:r>
    </w:p>
    <w:p w14:paraId="0D722E56" w14:textId="77777777" w:rsidR="00602AC0" w:rsidRPr="003B2883" w:rsidRDefault="00602AC0" w:rsidP="00602AC0">
      <w:pPr>
        <w:pStyle w:val="TF"/>
      </w:pPr>
      <w:r w:rsidRPr="003B2883">
        <w:t>Figure 5.2.2.3.6.2-1 N2 Information Notify during N2 Handover execution</w:t>
      </w:r>
    </w:p>
    <w:p w14:paraId="70685901" w14:textId="1DEF369A" w:rsidR="00602AC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E2B6B4E" w14:textId="1AB4A4F0"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B95277">
        <w:t>clause </w:t>
      </w:r>
      <w:r w:rsidR="00B95277" w:rsidRPr="003B2883">
        <w:t>5</w:t>
      </w:r>
      <w:r w:rsidRPr="003B2883">
        <w:t>.2.2.2.3),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241315BE" w:rsidR="00602AC0" w:rsidRPr="003B2883" w:rsidRDefault="00602AC0" w:rsidP="00602AC0">
      <w:pPr>
        <w:pStyle w:val="B2"/>
      </w:pPr>
      <w:r w:rsidRPr="003B2883">
        <w:t>-</w:t>
      </w:r>
      <w:r w:rsidRPr="003B2883">
        <w:tab/>
        <w:t xml:space="preserve">notification payload (see </w:t>
      </w:r>
      <w:r w:rsidR="00B95277">
        <w:t>clause </w:t>
      </w:r>
      <w:r w:rsidR="00B95277"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4BA01E7D"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B95277" w:rsidRPr="00EF31D5">
        <w:t>clause</w:t>
      </w:r>
      <w:r w:rsidR="00B95277">
        <w:t> </w:t>
      </w:r>
      <w:r w:rsidR="00B95277" w:rsidRPr="00EF31D5">
        <w:t>4</w:t>
      </w:r>
      <w:r w:rsidRPr="00EF31D5">
        <w:t>.9.1.3.3a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9F0C2DF"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B95277">
        <w:t>clause </w:t>
      </w:r>
      <w:r w:rsidR="00B95277" w:rsidRPr="003B2883">
        <w:t>4</w:t>
      </w:r>
      <w:r w:rsidRPr="003B2883">
        <w:t>.9.1.3.3 of</w:t>
      </w:r>
      <w:r>
        <w:t xml:space="preserve"> 3GPP TS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2E7111FA"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B95277" w:rsidRPr="00EF31D5">
        <w:t>clause</w:t>
      </w:r>
      <w:r w:rsidR="00B95277">
        <w:t> </w:t>
      </w:r>
      <w:r w:rsidR="00B95277"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552" w:name="_Toc25156197"/>
      <w:bookmarkStart w:id="553" w:name="_Toc34124497"/>
      <w:bookmarkStart w:id="554" w:name="_Toc43207611"/>
      <w:bookmarkStart w:id="555" w:name="_Toc49857091"/>
      <w:bookmarkStart w:id="556" w:name="_Toc56676924"/>
      <w:bookmarkStart w:id="557" w:name="_Toc56691447"/>
      <w:bookmarkStart w:id="558" w:name="_Toc56698711"/>
      <w:bookmarkStart w:id="559" w:name="_Toc89034913"/>
      <w:bookmarkStart w:id="560" w:name="_Toc89064711"/>
      <w:bookmarkStart w:id="561" w:name="_Toc89180012"/>
      <w:bookmarkStart w:id="562" w:name="_Toc97071689"/>
      <w:bookmarkStart w:id="563" w:name="_Toc169687397"/>
      <w:r w:rsidRPr="003B2883">
        <w:lastRenderedPageBreak/>
        <w:t>5.2.2.3.6.3</w:t>
      </w:r>
      <w:r w:rsidRPr="003B2883">
        <w:tab/>
        <w:t>Using N2InfoNotify during Location Services procedures</w:t>
      </w:r>
      <w:bookmarkEnd w:id="552"/>
      <w:bookmarkEnd w:id="553"/>
      <w:bookmarkEnd w:id="554"/>
      <w:bookmarkEnd w:id="555"/>
      <w:bookmarkEnd w:id="556"/>
      <w:bookmarkEnd w:id="557"/>
      <w:bookmarkEnd w:id="558"/>
      <w:bookmarkEnd w:id="559"/>
      <w:bookmarkEnd w:id="560"/>
      <w:bookmarkEnd w:id="561"/>
      <w:bookmarkEnd w:id="562"/>
      <w:bookmarkEnd w:id="563"/>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17EC6512"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387F45C" w14:textId="498D1DB0"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876DA9">
      <w:pPr>
        <w:pStyle w:val="Heading6"/>
      </w:pPr>
      <w:bookmarkStart w:id="564" w:name="_Toc25156198"/>
      <w:bookmarkStart w:id="565" w:name="_Toc34124498"/>
      <w:bookmarkStart w:id="566" w:name="_Toc43207612"/>
      <w:bookmarkStart w:id="567" w:name="_Toc49857092"/>
      <w:bookmarkStart w:id="568" w:name="_Toc56676925"/>
      <w:bookmarkStart w:id="569" w:name="_Toc56691448"/>
      <w:bookmarkStart w:id="570" w:name="_Toc56698712"/>
      <w:bookmarkStart w:id="571" w:name="_Toc89034914"/>
      <w:bookmarkStart w:id="572" w:name="_Toc89064712"/>
      <w:bookmarkStart w:id="573" w:name="_Toc89180013"/>
      <w:bookmarkStart w:id="574" w:name="_Toc97071690"/>
      <w:bookmarkStart w:id="575" w:name="_Toc169687398"/>
      <w:r w:rsidRPr="003B2883">
        <w:t>5.2.2.3.6.</w:t>
      </w:r>
      <w:r>
        <w:t>4</w:t>
      </w:r>
      <w:r w:rsidRPr="003B2883">
        <w:tab/>
        <w:t xml:space="preserve">Using N2InfoNotify during </w:t>
      </w:r>
      <w:r>
        <w:t>AMF planned removal procedure with UDSF deployed procedure</w:t>
      </w:r>
      <w:bookmarkEnd w:id="564"/>
      <w:bookmarkEnd w:id="565"/>
      <w:bookmarkEnd w:id="566"/>
      <w:bookmarkEnd w:id="567"/>
      <w:bookmarkEnd w:id="568"/>
      <w:bookmarkEnd w:id="569"/>
      <w:bookmarkEnd w:id="570"/>
      <w:bookmarkEnd w:id="571"/>
      <w:bookmarkEnd w:id="572"/>
      <w:bookmarkEnd w:id="573"/>
      <w:bookmarkEnd w:id="574"/>
      <w:bookmarkEnd w:id="575"/>
    </w:p>
    <w:p w14:paraId="58DC3917" w14:textId="4162414D" w:rsidR="00157C70" w:rsidRDefault="00602AC0" w:rsidP="00602AC0">
      <w:r>
        <w:t xml:space="preserve">In the 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27DAE44C"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576" w:name="_Toc25156199"/>
      <w:bookmarkStart w:id="577" w:name="_Toc34124499"/>
      <w:bookmarkStart w:id="578" w:name="_Toc43207613"/>
      <w:bookmarkStart w:id="579" w:name="_Toc49857093"/>
      <w:bookmarkStart w:id="580" w:name="_Toc56676926"/>
      <w:bookmarkStart w:id="581" w:name="_Toc56691449"/>
      <w:bookmarkStart w:id="582" w:name="_Toc56698713"/>
      <w:bookmarkStart w:id="583" w:name="_Toc89034915"/>
      <w:bookmarkStart w:id="584" w:name="_Toc89064713"/>
      <w:bookmarkStart w:id="585" w:name="_Toc89180014"/>
      <w:bookmarkStart w:id="586" w:name="_Toc97071691"/>
      <w:bookmarkStart w:id="587" w:name="_Toc169687399"/>
      <w:r w:rsidRPr="003B2883">
        <w:t>5.2.2.4</w:t>
      </w:r>
      <w:r w:rsidRPr="003B2883">
        <w:tab/>
        <w:t>Non-UE N2 Message Operations</w:t>
      </w:r>
      <w:bookmarkEnd w:id="576"/>
      <w:bookmarkEnd w:id="577"/>
      <w:bookmarkEnd w:id="578"/>
      <w:bookmarkEnd w:id="579"/>
      <w:bookmarkEnd w:id="580"/>
      <w:bookmarkEnd w:id="581"/>
      <w:bookmarkEnd w:id="582"/>
      <w:bookmarkEnd w:id="583"/>
      <w:bookmarkEnd w:id="584"/>
      <w:bookmarkEnd w:id="585"/>
      <w:bookmarkEnd w:id="586"/>
      <w:bookmarkEnd w:id="587"/>
    </w:p>
    <w:p w14:paraId="195D4094" w14:textId="77777777" w:rsidR="00602AC0" w:rsidRPr="003B2883" w:rsidRDefault="00602AC0" w:rsidP="00602AC0">
      <w:pPr>
        <w:pStyle w:val="Heading5"/>
      </w:pPr>
      <w:bookmarkStart w:id="588" w:name="_Toc25156200"/>
      <w:bookmarkStart w:id="589" w:name="_Toc34124500"/>
      <w:bookmarkStart w:id="590" w:name="_Toc43207614"/>
      <w:bookmarkStart w:id="591" w:name="_Toc49857094"/>
      <w:bookmarkStart w:id="592" w:name="_Toc56676927"/>
      <w:bookmarkStart w:id="593" w:name="_Toc56691450"/>
      <w:bookmarkStart w:id="594" w:name="_Toc56698714"/>
      <w:bookmarkStart w:id="595" w:name="_Toc89034916"/>
      <w:bookmarkStart w:id="596" w:name="_Toc89064714"/>
      <w:bookmarkStart w:id="597" w:name="_Toc89180015"/>
      <w:bookmarkStart w:id="598" w:name="_Toc97071692"/>
      <w:bookmarkStart w:id="599" w:name="_Toc169687400"/>
      <w:r w:rsidRPr="003B2883">
        <w:t>5.2.2.4.1</w:t>
      </w:r>
      <w:r w:rsidRPr="003B2883">
        <w:tab/>
        <w:t>NonUeN2MessageTransfer</w:t>
      </w:r>
      <w:bookmarkEnd w:id="588"/>
      <w:bookmarkEnd w:id="589"/>
      <w:bookmarkEnd w:id="590"/>
      <w:bookmarkEnd w:id="591"/>
      <w:bookmarkEnd w:id="592"/>
      <w:bookmarkEnd w:id="593"/>
      <w:bookmarkEnd w:id="594"/>
      <w:bookmarkEnd w:id="595"/>
      <w:bookmarkEnd w:id="596"/>
      <w:bookmarkEnd w:id="597"/>
      <w:bookmarkEnd w:id="598"/>
      <w:bookmarkEnd w:id="599"/>
    </w:p>
    <w:p w14:paraId="298336AC" w14:textId="77777777" w:rsidR="00602AC0" w:rsidRPr="003B2883" w:rsidRDefault="00602AC0" w:rsidP="00876DA9">
      <w:pPr>
        <w:pStyle w:val="Heading6"/>
      </w:pPr>
      <w:bookmarkStart w:id="600" w:name="_Toc25156201"/>
      <w:bookmarkStart w:id="601" w:name="_Toc34124501"/>
      <w:bookmarkStart w:id="602" w:name="_Toc43207615"/>
      <w:bookmarkStart w:id="603" w:name="_Toc49857095"/>
      <w:bookmarkStart w:id="604" w:name="_Toc56676928"/>
      <w:bookmarkStart w:id="605" w:name="_Toc56691451"/>
      <w:bookmarkStart w:id="606" w:name="_Toc56698715"/>
      <w:bookmarkStart w:id="607" w:name="_Toc89034917"/>
      <w:bookmarkStart w:id="608" w:name="_Toc89064715"/>
      <w:bookmarkStart w:id="609" w:name="_Toc89180016"/>
      <w:bookmarkStart w:id="610" w:name="_Toc97071693"/>
      <w:bookmarkStart w:id="611" w:name="_Toc169687401"/>
      <w:r w:rsidRPr="003B2883">
        <w:t>5.2.2.4.1.1</w:t>
      </w:r>
      <w:r w:rsidRPr="003B2883">
        <w:tab/>
        <w:t>General</w:t>
      </w:r>
      <w:bookmarkEnd w:id="600"/>
      <w:bookmarkEnd w:id="601"/>
      <w:bookmarkEnd w:id="602"/>
      <w:bookmarkEnd w:id="603"/>
      <w:bookmarkEnd w:id="604"/>
      <w:bookmarkEnd w:id="605"/>
      <w:bookmarkEnd w:id="606"/>
      <w:bookmarkEnd w:id="607"/>
      <w:bookmarkEnd w:id="608"/>
      <w:bookmarkEnd w:id="609"/>
      <w:bookmarkEnd w:id="610"/>
      <w:bookmarkEnd w:id="611"/>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523E177B"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1510EBCE" w14:textId="73A289C0" w:rsidR="00602AC0" w:rsidRPr="003B2883" w:rsidRDefault="00602AC0" w:rsidP="00602AC0">
      <w:pPr>
        <w:pStyle w:val="B1"/>
      </w:pPr>
      <w:r w:rsidRPr="003B2883">
        <w:t>-</w:t>
      </w:r>
      <w:r w:rsidRPr="003B2883">
        <w:tab/>
        <w:t xml:space="preserve">Warning Request Transfer procedures (See </w:t>
      </w:r>
      <w:r w:rsidR="00B95277">
        <w:t>clause </w:t>
      </w:r>
      <w:r w:rsidR="00B95277" w:rsidRPr="003B2883">
        <w:t>9</w:t>
      </w:r>
      <w:r w:rsidRPr="003B2883">
        <w:t>A in</w:t>
      </w:r>
      <w:r>
        <w:t xml:space="preserve"> 3GPP TS </w:t>
      </w:r>
      <w:r w:rsidRPr="003B2883">
        <w:t>23.041</w:t>
      </w:r>
      <w:r>
        <w:t> </w:t>
      </w:r>
      <w:r w:rsidRPr="003B2883">
        <w:t>[20]);</w:t>
      </w:r>
    </w:p>
    <w:p w14:paraId="4532FFFF" w14:textId="1491D44A" w:rsidR="00602AC0" w:rsidRDefault="00602AC0" w:rsidP="00602AC0">
      <w:pPr>
        <w:pStyle w:val="B1"/>
      </w:pPr>
      <w:r w:rsidRPr="003B2883">
        <w:t>-</w:t>
      </w:r>
      <w:r w:rsidRPr="003B2883">
        <w:tab/>
        <w:t xml:space="preserve">Configuration Transfer procedure (see </w:t>
      </w:r>
      <w:r w:rsidR="00B95277">
        <w:t>clause </w:t>
      </w:r>
      <w:r w:rsidR="00B95277" w:rsidRPr="003B2883">
        <w:t>5</w:t>
      </w:r>
      <w:r w:rsidRPr="003B2883">
        <w:t>.26 of</w:t>
      </w:r>
      <w:r>
        <w:t xml:space="preserve"> 3GPP TS </w:t>
      </w:r>
      <w:r w:rsidRPr="003B2883">
        <w:t>23.501</w:t>
      </w:r>
      <w:r>
        <w:t> </w:t>
      </w:r>
      <w:r w:rsidRPr="003B2883">
        <w:t>[2])</w:t>
      </w:r>
    </w:p>
    <w:p w14:paraId="5093C263" w14:textId="384D0A4C" w:rsidR="00602AC0" w:rsidRDefault="00602AC0" w:rsidP="00602AC0">
      <w:pPr>
        <w:pStyle w:val="B1"/>
      </w:pPr>
      <w:r>
        <w:t>-</w:t>
      </w:r>
      <w:r>
        <w:tab/>
        <w:t xml:space="preserve">RIM Information Transfer procedures (see </w:t>
      </w:r>
      <w:r w:rsidR="00B95277">
        <w:t>clause 8</w:t>
      </w:r>
      <w:r>
        <w:t>.</w:t>
      </w:r>
      <w:r w:rsidR="004325E6">
        <w:t>16</w:t>
      </w:r>
      <w:r>
        <w:t xml:space="preserve"> of </w:t>
      </w:r>
      <w:r w:rsidRPr="003B2883">
        <w:t>3GPP TS 38.413 [12]</w:t>
      </w:r>
      <w:r>
        <w:t>)</w:t>
      </w:r>
      <w:r w:rsidRPr="003B2883">
        <w:t>.</w:t>
      </w:r>
    </w:p>
    <w:p w14:paraId="4F952741" w14:textId="6755ECFB" w:rsidR="00F9183C" w:rsidRPr="003B2883" w:rsidRDefault="00F9183C" w:rsidP="00602AC0">
      <w:pPr>
        <w:pStyle w:val="B1"/>
      </w:pPr>
      <w:r>
        <w:t>-</w:t>
      </w:r>
      <w:r>
        <w:tab/>
        <w:t xml:space="preserve">Broadcast of Assistance Data by an LMF (see </w:t>
      </w:r>
      <w:r w:rsidR="00B95277">
        <w:t>clause 6</w:t>
      </w:r>
      <w:r>
        <w:t>.14.1 of 3GPP TS 23.273 [42</w:t>
      </w:r>
      <w:r w:rsidRPr="003B2883">
        <w:t>]</w:t>
      </w:r>
      <w:r>
        <w:t>)</w:t>
      </w:r>
      <w:r w:rsidRPr="003B2883">
        <w:t>.</w:t>
      </w:r>
    </w:p>
    <w:p w14:paraId="47BBF8C3" w14:textId="19B9764E" w:rsidR="00157C7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sidR="00B95277">
        <w:rPr>
          <w:lang w:val="en-US"/>
        </w:rPr>
        <w:t>clause </w:t>
      </w:r>
      <w:r w:rsidR="00B95277"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05pt;height:105.95pt" o:ole="">
            <v:imagedata r:id="rId41" o:title=""/>
          </v:shape>
          <o:OLEObject Type="Embed" ProgID="Visio.Drawing.11" ShapeID="_x0000_i1042" DrawAspect="Content" ObjectID="_1780558691" r:id="rId42"/>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12" w:name="_Toc25156202"/>
      <w:bookmarkStart w:id="613" w:name="_Toc34124502"/>
      <w:bookmarkStart w:id="614" w:name="_Toc43207616"/>
      <w:bookmarkStart w:id="615" w:name="_Toc49857096"/>
      <w:bookmarkStart w:id="616" w:name="_Toc56676929"/>
      <w:bookmarkStart w:id="617" w:name="_Toc56691452"/>
      <w:bookmarkStart w:id="618" w:name="_Toc56698716"/>
      <w:bookmarkStart w:id="619" w:name="_Toc89034918"/>
      <w:bookmarkStart w:id="620" w:name="_Toc89064716"/>
      <w:bookmarkStart w:id="621" w:name="_Toc89180017"/>
      <w:bookmarkStart w:id="622" w:name="_Toc97071694"/>
      <w:bookmarkStart w:id="623" w:name="_Toc169687402"/>
      <w:r w:rsidRPr="003B2883">
        <w:t>5.2.2.4.1.2</w:t>
      </w:r>
      <w:r w:rsidRPr="003B2883">
        <w:tab/>
        <w:t>Obtaining Non UE Associated Network Assistance Data Procedure</w:t>
      </w:r>
      <w:bookmarkEnd w:id="612"/>
      <w:bookmarkEnd w:id="613"/>
      <w:bookmarkEnd w:id="614"/>
      <w:bookmarkEnd w:id="615"/>
      <w:bookmarkEnd w:id="616"/>
      <w:bookmarkEnd w:id="617"/>
      <w:bookmarkEnd w:id="618"/>
      <w:bookmarkEnd w:id="619"/>
      <w:bookmarkEnd w:id="620"/>
      <w:bookmarkEnd w:id="621"/>
      <w:bookmarkEnd w:id="622"/>
      <w:bookmarkEnd w:id="623"/>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2E295CC"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24" w:name="_Toc25156203"/>
      <w:bookmarkStart w:id="625" w:name="_Toc34124503"/>
      <w:bookmarkStart w:id="626" w:name="_Toc43207617"/>
      <w:bookmarkStart w:id="627" w:name="_Toc49857097"/>
      <w:bookmarkStart w:id="628" w:name="_Toc56676930"/>
      <w:bookmarkStart w:id="629" w:name="_Toc56691453"/>
      <w:bookmarkStart w:id="630" w:name="_Toc56698717"/>
      <w:bookmarkStart w:id="631" w:name="_Toc89034919"/>
      <w:bookmarkStart w:id="632" w:name="_Toc89064717"/>
      <w:bookmarkStart w:id="633" w:name="_Toc89180018"/>
      <w:bookmarkStart w:id="634" w:name="_Toc97071695"/>
      <w:bookmarkStart w:id="635" w:name="_Toc169687403"/>
      <w:r w:rsidRPr="003B2883">
        <w:t>5.2.2.4.1.3</w:t>
      </w:r>
      <w:r w:rsidRPr="003B2883">
        <w:tab/>
        <w:t>Warning Request Transfer Procedure</w:t>
      </w:r>
      <w:bookmarkEnd w:id="624"/>
      <w:bookmarkEnd w:id="625"/>
      <w:bookmarkEnd w:id="626"/>
      <w:bookmarkEnd w:id="627"/>
      <w:bookmarkEnd w:id="628"/>
      <w:bookmarkEnd w:id="629"/>
      <w:bookmarkEnd w:id="630"/>
      <w:bookmarkEnd w:id="631"/>
      <w:bookmarkEnd w:id="632"/>
      <w:bookmarkEnd w:id="633"/>
      <w:bookmarkEnd w:id="634"/>
      <w:bookmarkEnd w:id="635"/>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EFFDFAC" w:rsidR="00157C70" w:rsidRPr="003B2883" w:rsidRDefault="00602AC0" w:rsidP="00602AC0">
      <w:pPr>
        <w:rPr>
          <w:lang w:eastAsia="zh-CN"/>
        </w:rPr>
      </w:pPr>
      <w:r w:rsidRPr="003B2883">
        <w:t xml:space="preserve">The requirements specified in </w:t>
      </w:r>
      <w:r w:rsidR="00B95277">
        <w:t>clause </w:t>
      </w:r>
      <w:r w:rsidR="00B95277"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5D71AF38"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rsidR="00B95277">
        <w:t>clause </w:t>
      </w:r>
      <w:r w:rsidR="00B95277"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B95277">
        <w:t>clause </w:t>
      </w:r>
      <w:r w:rsidR="00B95277" w:rsidRPr="003B2883">
        <w:t>9</w:t>
      </w:r>
      <w:r w:rsidRPr="003B2883">
        <w:t>.2.19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36" w:name="_Toc25156204"/>
      <w:bookmarkStart w:id="637" w:name="_Toc34124504"/>
      <w:bookmarkStart w:id="638" w:name="_Toc43207618"/>
      <w:bookmarkStart w:id="639" w:name="_Toc49857098"/>
      <w:bookmarkStart w:id="640" w:name="_Toc56676931"/>
      <w:bookmarkStart w:id="641" w:name="_Toc56691454"/>
      <w:bookmarkStart w:id="642" w:name="_Toc56698718"/>
      <w:bookmarkStart w:id="643" w:name="_Toc89034920"/>
      <w:bookmarkStart w:id="644" w:name="_Toc89064718"/>
      <w:bookmarkStart w:id="645" w:name="_Toc89180019"/>
      <w:bookmarkStart w:id="646" w:name="_Toc97071696"/>
      <w:bookmarkStart w:id="647" w:name="_Toc169687404"/>
      <w:r w:rsidRPr="003B2883">
        <w:t>5.2.2.4.1.4</w:t>
      </w:r>
      <w:r w:rsidRPr="003B2883">
        <w:tab/>
        <w:t>Configuration Transfer Procedure</w:t>
      </w:r>
      <w:bookmarkEnd w:id="636"/>
      <w:bookmarkEnd w:id="637"/>
      <w:bookmarkEnd w:id="638"/>
      <w:bookmarkEnd w:id="639"/>
      <w:bookmarkEnd w:id="640"/>
      <w:bookmarkEnd w:id="641"/>
      <w:bookmarkEnd w:id="642"/>
      <w:bookmarkEnd w:id="643"/>
      <w:bookmarkEnd w:id="644"/>
      <w:bookmarkEnd w:id="645"/>
      <w:bookmarkEnd w:id="646"/>
      <w:bookmarkEnd w:id="647"/>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2663A547"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648"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649" w:name="_Toc25156205"/>
      <w:bookmarkStart w:id="650" w:name="_Toc34124505"/>
      <w:bookmarkStart w:id="651" w:name="_Toc43207619"/>
      <w:bookmarkStart w:id="652" w:name="_Toc49857099"/>
      <w:bookmarkStart w:id="653" w:name="_Toc56676932"/>
      <w:bookmarkStart w:id="654" w:name="_Toc56691455"/>
      <w:bookmarkStart w:id="655" w:name="_Toc56698719"/>
      <w:bookmarkStart w:id="656" w:name="_Toc89034921"/>
      <w:bookmarkStart w:id="657" w:name="_Toc89064719"/>
      <w:bookmarkStart w:id="658" w:name="_Toc89180020"/>
      <w:bookmarkStart w:id="659" w:name="_Toc97071697"/>
      <w:bookmarkStart w:id="660" w:name="_Toc169687405"/>
      <w:bookmarkEnd w:id="648"/>
      <w:r w:rsidRPr="003B2883">
        <w:t>5.2.2.4.1.</w:t>
      </w:r>
      <w:r>
        <w:t>5</w:t>
      </w:r>
      <w:r w:rsidRPr="003B2883">
        <w:tab/>
      </w:r>
      <w:r>
        <w:t>RIM Information</w:t>
      </w:r>
      <w:r w:rsidRPr="003B2883">
        <w:t xml:space="preserve"> Transfer Procedure</w:t>
      </w:r>
      <w:r>
        <w:t>s</w:t>
      </w:r>
      <w:bookmarkEnd w:id="649"/>
      <w:bookmarkEnd w:id="650"/>
      <w:bookmarkEnd w:id="651"/>
      <w:bookmarkEnd w:id="652"/>
      <w:bookmarkEnd w:id="653"/>
      <w:bookmarkEnd w:id="654"/>
      <w:bookmarkEnd w:id="655"/>
      <w:bookmarkEnd w:id="656"/>
      <w:bookmarkEnd w:id="657"/>
      <w:bookmarkEnd w:id="658"/>
      <w:bookmarkEnd w:id="659"/>
      <w:bookmarkEnd w:id="660"/>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1DED2668"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661"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662" w:name="_Toc45030363"/>
      <w:bookmarkStart w:id="663" w:name="_Toc56676933"/>
      <w:bookmarkStart w:id="664" w:name="_Toc56691456"/>
      <w:bookmarkStart w:id="665" w:name="_Toc56698720"/>
      <w:bookmarkStart w:id="666" w:name="_Toc89034922"/>
      <w:bookmarkStart w:id="667" w:name="_Toc89064720"/>
      <w:bookmarkStart w:id="668" w:name="_Toc89180021"/>
      <w:bookmarkStart w:id="669" w:name="_Toc97071698"/>
      <w:bookmarkStart w:id="670" w:name="_Toc169687406"/>
      <w:bookmarkEnd w:id="661"/>
      <w:r>
        <w:t>5.2.2.4.1.6</w:t>
      </w:r>
      <w:r w:rsidRPr="003B2883">
        <w:tab/>
      </w:r>
      <w:bookmarkEnd w:id="662"/>
      <w:r w:rsidRPr="003144F5">
        <w:t>Broadcast of Assistance Data by an LMF</w:t>
      </w:r>
      <w:bookmarkEnd w:id="663"/>
      <w:bookmarkEnd w:id="664"/>
      <w:bookmarkEnd w:id="665"/>
      <w:bookmarkEnd w:id="666"/>
      <w:bookmarkEnd w:id="667"/>
      <w:bookmarkEnd w:id="668"/>
      <w:bookmarkEnd w:id="669"/>
      <w:bookmarkEnd w:id="67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53AB0799" w:rsidR="00157C70" w:rsidRPr="003B2883" w:rsidRDefault="00F9183C" w:rsidP="00F9183C">
      <w:r w:rsidRPr="003B2883">
        <w:t xml:space="preserve">The requirements specified in </w:t>
      </w:r>
      <w:r w:rsidR="00B95277">
        <w:t>clause </w:t>
      </w:r>
      <w:r w:rsidR="00B95277"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671" w:name="_Toc25156206"/>
      <w:bookmarkStart w:id="672" w:name="_Toc34124506"/>
      <w:bookmarkStart w:id="673" w:name="_Toc43207620"/>
      <w:bookmarkStart w:id="674" w:name="_Toc49857100"/>
      <w:bookmarkStart w:id="675" w:name="_Toc56676934"/>
      <w:bookmarkStart w:id="676" w:name="_Toc56691457"/>
      <w:bookmarkStart w:id="677" w:name="_Toc56698721"/>
      <w:bookmarkStart w:id="678" w:name="_Toc89034923"/>
      <w:bookmarkStart w:id="679" w:name="_Toc89064721"/>
      <w:bookmarkStart w:id="680" w:name="_Toc89180022"/>
      <w:bookmarkStart w:id="681" w:name="_Toc97071699"/>
      <w:bookmarkStart w:id="682" w:name="_Toc169687407"/>
      <w:r w:rsidRPr="003B2883">
        <w:t>5.2.2.4.2</w:t>
      </w:r>
      <w:r w:rsidRPr="003B2883">
        <w:tab/>
        <w:t>NonUeN2InfoSubscribe</w:t>
      </w:r>
      <w:bookmarkEnd w:id="671"/>
      <w:bookmarkEnd w:id="672"/>
      <w:bookmarkEnd w:id="673"/>
      <w:bookmarkEnd w:id="674"/>
      <w:bookmarkEnd w:id="675"/>
      <w:bookmarkEnd w:id="676"/>
      <w:bookmarkEnd w:id="677"/>
      <w:bookmarkEnd w:id="678"/>
      <w:bookmarkEnd w:id="679"/>
      <w:bookmarkEnd w:id="680"/>
      <w:bookmarkEnd w:id="681"/>
      <w:bookmarkEnd w:id="682"/>
    </w:p>
    <w:p w14:paraId="16EB92EA" w14:textId="77777777" w:rsidR="00602AC0" w:rsidRPr="003B2883" w:rsidRDefault="00602AC0" w:rsidP="00876DA9">
      <w:pPr>
        <w:pStyle w:val="Heading6"/>
      </w:pPr>
      <w:bookmarkStart w:id="683" w:name="_Toc25156207"/>
      <w:bookmarkStart w:id="684" w:name="_Toc34124507"/>
      <w:bookmarkStart w:id="685" w:name="_Toc43207621"/>
      <w:bookmarkStart w:id="686" w:name="_Toc49857101"/>
      <w:bookmarkStart w:id="687" w:name="_Toc56676935"/>
      <w:bookmarkStart w:id="688" w:name="_Toc56691458"/>
      <w:bookmarkStart w:id="689" w:name="_Toc56698722"/>
      <w:bookmarkStart w:id="690" w:name="_Toc89034924"/>
      <w:bookmarkStart w:id="691" w:name="_Toc89064722"/>
      <w:bookmarkStart w:id="692" w:name="_Toc89180023"/>
      <w:bookmarkStart w:id="693" w:name="_Toc97071700"/>
      <w:bookmarkStart w:id="694" w:name="_Toc169687408"/>
      <w:r w:rsidRPr="003B2883">
        <w:t>5.2.2.4.2.1</w:t>
      </w:r>
      <w:r w:rsidRPr="003B2883">
        <w:tab/>
        <w:t>General</w:t>
      </w:r>
      <w:bookmarkEnd w:id="683"/>
      <w:bookmarkEnd w:id="684"/>
      <w:bookmarkEnd w:id="685"/>
      <w:bookmarkEnd w:id="686"/>
      <w:bookmarkEnd w:id="687"/>
      <w:bookmarkEnd w:id="688"/>
      <w:bookmarkEnd w:id="689"/>
      <w:bookmarkEnd w:id="690"/>
      <w:bookmarkEnd w:id="691"/>
      <w:bookmarkEnd w:id="692"/>
      <w:bookmarkEnd w:id="693"/>
      <w:bookmarkEnd w:id="694"/>
    </w:p>
    <w:p w14:paraId="666FE3FC" w14:textId="7CD0BD06"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EF089FC" w14:textId="77777777" w:rsidR="00157C70" w:rsidRPr="003B2883" w:rsidRDefault="00157C70" w:rsidP="00602AC0"/>
    <w:p w14:paraId="1BF3A628" w14:textId="374D5792" w:rsidR="00157C70" w:rsidRPr="003B2883" w:rsidRDefault="00602AC0" w:rsidP="00602AC0">
      <w:r w:rsidRPr="003B2883">
        <w:lastRenderedPageBreak/>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rsidR="00B95277">
        <w:t>clause </w:t>
      </w:r>
      <w:r w:rsidR="00B95277"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6.85pt" o:ole="">
            <v:imagedata r:id="rId43" o:title=""/>
          </v:shape>
          <o:OLEObject Type="Embed" ProgID="Visio.Drawing.11" ShapeID="_x0000_i1043" DrawAspect="Content" ObjectID="_1780558692" r:id="rId44"/>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695" w:name="_Toc25156208"/>
      <w:bookmarkStart w:id="696" w:name="_Toc34124508"/>
      <w:bookmarkStart w:id="697" w:name="_Toc43207622"/>
      <w:bookmarkStart w:id="698" w:name="_Toc49857102"/>
      <w:bookmarkStart w:id="699" w:name="_Toc56676936"/>
      <w:bookmarkStart w:id="700" w:name="_Toc56691459"/>
      <w:bookmarkStart w:id="701" w:name="_Toc56698723"/>
      <w:bookmarkStart w:id="702" w:name="_Toc89034925"/>
      <w:bookmarkStart w:id="703" w:name="_Toc89064723"/>
      <w:bookmarkStart w:id="704" w:name="_Toc89180024"/>
      <w:bookmarkStart w:id="705" w:name="_Toc97071701"/>
      <w:bookmarkStart w:id="706" w:name="_Toc169687409"/>
      <w:r w:rsidRPr="003B2883">
        <w:t>5.2.2.4.3</w:t>
      </w:r>
      <w:r w:rsidRPr="003B2883">
        <w:tab/>
        <w:t>NonUeN2InfoUnSubscribe</w:t>
      </w:r>
      <w:bookmarkEnd w:id="695"/>
      <w:bookmarkEnd w:id="696"/>
      <w:bookmarkEnd w:id="697"/>
      <w:bookmarkEnd w:id="698"/>
      <w:bookmarkEnd w:id="699"/>
      <w:bookmarkEnd w:id="700"/>
      <w:bookmarkEnd w:id="701"/>
      <w:bookmarkEnd w:id="702"/>
      <w:bookmarkEnd w:id="703"/>
      <w:bookmarkEnd w:id="704"/>
      <w:bookmarkEnd w:id="705"/>
      <w:bookmarkEnd w:id="706"/>
    </w:p>
    <w:p w14:paraId="371F81A0" w14:textId="77777777" w:rsidR="00602AC0" w:rsidRPr="003B2883" w:rsidRDefault="00602AC0" w:rsidP="00876DA9">
      <w:pPr>
        <w:pStyle w:val="Heading6"/>
      </w:pPr>
      <w:bookmarkStart w:id="707" w:name="_Toc25156209"/>
      <w:bookmarkStart w:id="708" w:name="_Toc34124509"/>
      <w:bookmarkStart w:id="709" w:name="_Toc43207623"/>
      <w:bookmarkStart w:id="710" w:name="_Toc49857103"/>
      <w:bookmarkStart w:id="711" w:name="_Toc56676937"/>
      <w:bookmarkStart w:id="712" w:name="_Toc56691460"/>
      <w:bookmarkStart w:id="713" w:name="_Toc56698724"/>
      <w:bookmarkStart w:id="714" w:name="_Toc89034926"/>
      <w:bookmarkStart w:id="715" w:name="_Toc89064724"/>
      <w:bookmarkStart w:id="716" w:name="_Toc89180025"/>
      <w:bookmarkStart w:id="717" w:name="_Toc97071702"/>
      <w:bookmarkStart w:id="718" w:name="_Toc169687410"/>
      <w:r w:rsidRPr="003B2883">
        <w:t>5.2.2.4.3.1</w:t>
      </w:r>
      <w:r w:rsidRPr="003B2883">
        <w:tab/>
        <w:t>General</w:t>
      </w:r>
      <w:bookmarkEnd w:id="707"/>
      <w:bookmarkEnd w:id="708"/>
      <w:bookmarkEnd w:id="709"/>
      <w:bookmarkEnd w:id="710"/>
      <w:bookmarkEnd w:id="711"/>
      <w:bookmarkEnd w:id="712"/>
      <w:bookmarkEnd w:id="713"/>
      <w:bookmarkEnd w:id="714"/>
      <w:bookmarkEnd w:id="715"/>
      <w:bookmarkEnd w:id="716"/>
      <w:bookmarkEnd w:id="717"/>
      <w:bookmarkEnd w:id="718"/>
    </w:p>
    <w:p w14:paraId="37343489" w14:textId="47DF49A4"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792BCE27" w14:textId="7C4DC62F"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B95277">
        <w:t>clause </w:t>
      </w:r>
      <w:r w:rsidR="00B95277"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7.3pt" o:ole="">
            <v:imagedata r:id="rId45" o:title=""/>
          </v:shape>
          <o:OLEObject Type="Embed" ProgID="Visio.Drawing.11" ShapeID="_x0000_i1044" DrawAspect="Content" ObjectID="_1780558693" r:id="rId46"/>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19" w:name="_Toc25156210"/>
      <w:bookmarkStart w:id="720" w:name="_Toc34124510"/>
      <w:bookmarkStart w:id="721" w:name="_Toc43207624"/>
      <w:bookmarkStart w:id="722" w:name="_Toc49857104"/>
      <w:bookmarkStart w:id="723" w:name="_Toc56676938"/>
      <w:bookmarkStart w:id="724" w:name="_Toc56691461"/>
      <w:bookmarkStart w:id="725" w:name="_Toc56698725"/>
      <w:bookmarkStart w:id="726" w:name="_Toc89034927"/>
      <w:bookmarkStart w:id="727" w:name="_Toc89064725"/>
      <w:bookmarkStart w:id="728" w:name="_Toc89180026"/>
      <w:bookmarkStart w:id="729" w:name="_Toc97071703"/>
      <w:bookmarkStart w:id="730" w:name="_Toc169687411"/>
      <w:r w:rsidRPr="003B2883">
        <w:lastRenderedPageBreak/>
        <w:t>5.2.2.4.4</w:t>
      </w:r>
      <w:r w:rsidRPr="003B2883">
        <w:tab/>
        <w:t>NonUeN2InfoNotify</w:t>
      </w:r>
      <w:bookmarkEnd w:id="719"/>
      <w:bookmarkEnd w:id="720"/>
      <w:bookmarkEnd w:id="721"/>
      <w:bookmarkEnd w:id="722"/>
      <w:bookmarkEnd w:id="723"/>
      <w:bookmarkEnd w:id="724"/>
      <w:bookmarkEnd w:id="725"/>
      <w:bookmarkEnd w:id="726"/>
      <w:bookmarkEnd w:id="727"/>
      <w:bookmarkEnd w:id="728"/>
      <w:bookmarkEnd w:id="729"/>
      <w:bookmarkEnd w:id="730"/>
    </w:p>
    <w:p w14:paraId="5B16D45F" w14:textId="77777777" w:rsidR="00602AC0" w:rsidRPr="003B2883" w:rsidRDefault="00602AC0" w:rsidP="00876DA9">
      <w:pPr>
        <w:pStyle w:val="Heading6"/>
      </w:pPr>
      <w:bookmarkStart w:id="731" w:name="_Toc25156211"/>
      <w:bookmarkStart w:id="732" w:name="_Toc34124511"/>
      <w:bookmarkStart w:id="733" w:name="_Toc43207625"/>
      <w:bookmarkStart w:id="734" w:name="_Toc49857105"/>
      <w:bookmarkStart w:id="735" w:name="_Toc56676939"/>
      <w:bookmarkStart w:id="736" w:name="_Toc56691462"/>
      <w:bookmarkStart w:id="737" w:name="_Toc56698726"/>
      <w:bookmarkStart w:id="738" w:name="_Toc89034928"/>
      <w:bookmarkStart w:id="739" w:name="_Toc89064726"/>
      <w:bookmarkStart w:id="740" w:name="_Toc89180027"/>
      <w:bookmarkStart w:id="741" w:name="_Toc97071704"/>
      <w:bookmarkStart w:id="742" w:name="_Toc169687412"/>
      <w:r w:rsidRPr="003B2883">
        <w:t>5.2.2.4.4.1</w:t>
      </w:r>
      <w:r w:rsidRPr="003B2883">
        <w:tab/>
        <w:t>General</w:t>
      </w:r>
      <w:bookmarkEnd w:id="731"/>
      <w:bookmarkEnd w:id="732"/>
      <w:bookmarkEnd w:id="733"/>
      <w:bookmarkEnd w:id="734"/>
      <w:bookmarkEnd w:id="735"/>
      <w:bookmarkEnd w:id="736"/>
      <w:bookmarkEnd w:id="737"/>
      <w:bookmarkEnd w:id="738"/>
      <w:bookmarkEnd w:id="739"/>
      <w:bookmarkEnd w:id="740"/>
      <w:bookmarkEnd w:id="741"/>
      <w:bookmarkEnd w:id="742"/>
    </w:p>
    <w:p w14:paraId="751135D8" w14:textId="44EA9B1A" w:rsidR="004B207E" w:rsidRPr="003B2883" w:rsidRDefault="00602AC0" w:rsidP="00602AC0">
      <w:r w:rsidRPr="003B2883">
        <w:t>The NonUeN2InfoNotify service operation is used during the following procedures:</w:t>
      </w:r>
    </w:p>
    <w:p w14:paraId="0746621C" w14:textId="53ACDE35"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247E5323" w:rsidR="00F9183C" w:rsidRPr="003B2883" w:rsidRDefault="00F9183C" w:rsidP="00602AC0">
      <w:pPr>
        <w:pStyle w:val="B1"/>
      </w:pPr>
      <w:r>
        <w:t>-</w:t>
      </w:r>
      <w:r>
        <w:tab/>
      </w:r>
      <w:r w:rsidRPr="00C72CDD">
        <w:t>Broadcast of Assistance Data by an LMF</w:t>
      </w:r>
      <w:r>
        <w:t xml:space="preserve"> (see </w:t>
      </w:r>
      <w:r w:rsidR="00B95277">
        <w:t>clause 6</w:t>
      </w:r>
      <w:r>
        <w:t>.14.1 of 3GPP TS 23.273 [42</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6976F0DF" w:rsidR="00602AC0" w:rsidRPr="003B2883" w:rsidRDefault="00602AC0" w:rsidP="00602AC0">
      <w:r w:rsidRPr="003B2883">
        <w:t xml:space="preserve">The AMF shall use HTTP POST method to the N2Info Notification URI provided by the NF Service Consumer via NonUeN2InfoSubscribe service operation (See </w:t>
      </w:r>
      <w:r w:rsidR="00B95277">
        <w:t>clause </w:t>
      </w:r>
      <w:r w:rsidR="00B95277"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6.1pt;height:107.3pt" o:ole="">
            <v:imagedata r:id="rId47" o:title=""/>
          </v:shape>
          <o:OLEObject Type="Embed" ProgID="Visio.Drawing.11" ShapeID="_x0000_i1045" DrawAspect="Content" ObjectID="_1780558694" r:id="rId48"/>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743" w:name="_Toc25156212"/>
      <w:bookmarkStart w:id="744" w:name="_Toc34124512"/>
      <w:bookmarkStart w:id="745" w:name="_Toc43207626"/>
      <w:bookmarkStart w:id="746" w:name="_Toc49857106"/>
      <w:bookmarkStart w:id="747" w:name="_Toc56676940"/>
      <w:bookmarkStart w:id="748" w:name="_Toc56691463"/>
      <w:bookmarkStart w:id="749" w:name="_Toc56698727"/>
      <w:bookmarkStart w:id="750" w:name="_Toc89034929"/>
      <w:bookmarkStart w:id="751" w:name="_Toc89064727"/>
      <w:bookmarkStart w:id="752" w:name="_Toc89180028"/>
      <w:bookmarkStart w:id="753" w:name="_Toc97071705"/>
      <w:bookmarkStart w:id="754" w:name="_Toc169687413"/>
      <w:r w:rsidRPr="003B2883">
        <w:t>5.2.2.4.4.2</w:t>
      </w:r>
      <w:r w:rsidRPr="003B2883">
        <w:tab/>
        <w:t>Using NonUeN2InfoNotify during Location Services procedures</w:t>
      </w:r>
      <w:bookmarkEnd w:id="743"/>
      <w:bookmarkEnd w:id="744"/>
      <w:bookmarkEnd w:id="745"/>
      <w:bookmarkEnd w:id="746"/>
      <w:bookmarkEnd w:id="747"/>
      <w:bookmarkEnd w:id="748"/>
      <w:bookmarkEnd w:id="749"/>
      <w:bookmarkEnd w:id="750"/>
      <w:bookmarkEnd w:id="751"/>
      <w:bookmarkEnd w:id="752"/>
      <w:bookmarkEnd w:id="753"/>
      <w:bookmarkEnd w:id="754"/>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7F9ACF27" w:rsidR="004B207E" w:rsidRPr="003B2883" w:rsidRDefault="00602AC0" w:rsidP="00602AC0">
      <w:r w:rsidRPr="003B2883">
        <w:t xml:space="preserve">The requirements specified in </w:t>
      </w:r>
      <w:r w:rsidR="00B95277">
        <w:t>clause </w:t>
      </w:r>
      <w:r w:rsidR="00B95277" w:rsidRPr="003B2883">
        <w:t>5</w:t>
      </w:r>
      <w:r w:rsidRPr="003B2883">
        <w:t>.2.2.4.4.1 shall apply with the following modifications:</w:t>
      </w:r>
    </w:p>
    <w:p w14:paraId="054E77AD" w14:textId="2825AEED"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B95277">
        <w:t>clause </w:t>
      </w:r>
      <w:r w:rsidR="00B95277"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876DA9">
      <w:pPr>
        <w:pStyle w:val="Heading6"/>
      </w:pPr>
      <w:bookmarkStart w:id="755" w:name="_Toc25156213"/>
      <w:bookmarkStart w:id="756" w:name="_Toc34124513"/>
      <w:bookmarkStart w:id="757" w:name="_Toc43207627"/>
      <w:bookmarkStart w:id="758" w:name="_Toc49857107"/>
      <w:bookmarkStart w:id="759" w:name="_Toc56676941"/>
      <w:bookmarkStart w:id="760" w:name="_Toc56691464"/>
      <w:bookmarkStart w:id="761" w:name="_Toc56698728"/>
      <w:bookmarkStart w:id="762" w:name="_Toc89034930"/>
      <w:bookmarkStart w:id="763" w:name="_Toc89064728"/>
      <w:bookmarkStart w:id="764" w:name="_Toc89180029"/>
      <w:bookmarkStart w:id="765" w:name="_Toc97071706"/>
      <w:bookmarkStart w:id="766" w:name="_Toc169687414"/>
      <w:r w:rsidRPr="003B2883">
        <w:t>5.2.2.4.4.3</w:t>
      </w:r>
      <w:r w:rsidRPr="003B2883">
        <w:tab/>
        <w:t>Use of NonUeN2InfoNotify for PWS related events</w:t>
      </w:r>
      <w:bookmarkEnd w:id="755"/>
      <w:bookmarkEnd w:id="756"/>
      <w:bookmarkEnd w:id="757"/>
      <w:bookmarkEnd w:id="758"/>
      <w:bookmarkEnd w:id="759"/>
      <w:bookmarkEnd w:id="760"/>
      <w:bookmarkEnd w:id="761"/>
      <w:bookmarkEnd w:id="762"/>
      <w:bookmarkEnd w:id="763"/>
      <w:bookmarkEnd w:id="764"/>
      <w:bookmarkEnd w:id="765"/>
      <w:bookmarkEnd w:id="766"/>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767" w:name="_PERM_MCCTEMPBM_CRPT03410033___2"/>
      <w:r w:rsidRPr="003B2883">
        <w:lastRenderedPageBreak/>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767"/>
    <w:p w14:paraId="511FD1CE" w14:textId="14D0C682" w:rsidR="00602AC0" w:rsidRPr="003B2883" w:rsidRDefault="00602AC0" w:rsidP="00602AC0">
      <w:pPr>
        <w:pStyle w:val="B1"/>
      </w:pPr>
      <w:r w:rsidRPr="003B2883">
        <w:t xml:space="preserve">The requirements specified in </w:t>
      </w:r>
      <w:r w:rsidR="00B95277">
        <w:t>clause </w:t>
      </w:r>
      <w:r w:rsidR="00B95277" w:rsidRPr="003B2883">
        <w:t>5</w:t>
      </w:r>
      <w:r w:rsidRPr="003B2883">
        <w:t>.2.2.4.4.1 shall apply with the following modifications:</w:t>
      </w:r>
    </w:p>
    <w:p w14:paraId="4CC0BA34" w14:textId="160F3BEB" w:rsidR="00602AC0" w:rsidRPr="003B2883" w:rsidRDefault="004B207E" w:rsidP="00163413">
      <w:pPr>
        <w:pStyle w:val="B2"/>
      </w:pPr>
      <w:r w:rsidRPr="00163413">
        <w:t>-</w:t>
      </w:r>
      <w:r w:rsidR="00602AC0" w:rsidRPr="00163413">
        <w:tab/>
        <w:t>Same as step 1 of Figure 5.2.2.4.4.1-1, the request body shall include the PWS related N2 information.</w:t>
      </w:r>
    </w:p>
    <w:p w14:paraId="18B44C16" w14:textId="77777777" w:rsidR="00602AC0" w:rsidRPr="003B2883" w:rsidRDefault="00602AC0" w:rsidP="00602AC0">
      <w:pPr>
        <w:pStyle w:val="Heading4"/>
      </w:pPr>
      <w:bookmarkStart w:id="768" w:name="_Toc25156214"/>
      <w:bookmarkStart w:id="769" w:name="_Toc34124514"/>
      <w:bookmarkStart w:id="770" w:name="_Toc43207628"/>
      <w:bookmarkStart w:id="771" w:name="_Toc49857108"/>
      <w:bookmarkStart w:id="772" w:name="_Toc56676942"/>
      <w:bookmarkStart w:id="773" w:name="_Toc56691465"/>
      <w:bookmarkStart w:id="774" w:name="_Toc56698729"/>
      <w:bookmarkStart w:id="775" w:name="_Toc89034931"/>
      <w:bookmarkStart w:id="776" w:name="_Toc89064729"/>
      <w:bookmarkStart w:id="777" w:name="_Toc89180030"/>
      <w:bookmarkStart w:id="778" w:name="_Toc97071707"/>
      <w:bookmarkStart w:id="779" w:name="_Toc169687415"/>
      <w:r w:rsidRPr="003B2883">
        <w:t>5.2.2.5</w:t>
      </w:r>
      <w:r w:rsidRPr="003B2883">
        <w:tab/>
      </w:r>
      <w:r w:rsidRPr="003B2883">
        <w:rPr>
          <w:rFonts w:hint="eastAsia"/>
          <w:lang w:eastAsia="zh-CN"/>
        </w:rPr>
        <w:t>AMF</w:t>
      </w:r>
      <w:r w:rsidRPr="003B2883">
        <w:rPr>
          <w:lang w:eastAsia="zh-CN"/>
        </w:rPr>
        <w:t xml:space="preserve"> Status Change Operations</w:t>
      </w:r>
      <w:bookmarkEnd w:id="768"/>
      <w:bookmarkEnd w:id="769"/>
      <w:bookmarkEnd w:id="770"/>
      <w:bookmarkEnd w:id="771"/>
      <w:bookmarkEnd w:id="772"/>
      <w:bookmarkEnd w:id="773"/>
      <w:bookmarkEnd w:id="774"/>
      <w:bookmarkEnd w:id="775"/>
      <w:bookmarkEnd w:id="776"/>
      <w:bookmarkEnd w:id="777"/>
      <w:bookmarkEnd w:id="778"/>
      <w:bookmarkEnd w:id="779"/>
    </w:p>
    <w:p w14:paraId="57D7B0BF" w14:textId="77777777" w:rsidR="00602AC0" w:rsidRPr="003B2883" w:rsidRDefault="00602AC0" w:rsidP="00602AC0">
      <w:pPr>
        <w:pStyle w:val="Heading5"/>
      </w:pPr>
      <w:bookmarkStart w:id="780" w:name="_Toc25156215"/>
      <w:bookmarkStart w:id="781" w:name="_Toc34124515"/>
      <w:bookmarkStart w:id="782" w:name="_Toc43207629"/>
      <w:bookmarkStart w:id="783" w:name="_Toc49857109"/>
      <w:bookmarkStart w:id="784" w:name="_Toc56676943"/>
      <w:bookmarkStart w:id="785" w:name="_Toc56691466"/>
      <w:bookmarkStart w:id="786" w:name="_Toc56698730"/>
      <w:bookmarkStart w:id="787" w:name="_Toc89034932"/>
      <w:bookmarkStart w:id="788" w:name="_Toc89064730"/>
      <w:bookmarkStart w:id="789" w:name="_Toc89180031"/>
      <w:bookmarkStart w:id="790" w:name="_Toc97071708"/>
      <w:bookmarkStart w:id="791" w:name="_Toc169687416"/>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780"/>
      <w:bookmarkEnd w:id="781"/>
      <w:bookmarkEnd w:id="782"/>
      <w:bookmarkEnd w:id="783"/>
      <w:bookmarkEnd w:id="784"/>
      <w:bookmarkEnd w:id="785"/>
      <w:bookmarkEnd w:id="786"/>
      <w:bookmarkEnd w:id="787"/>
      <w:bookmarkEnd w:id="788"/>
      <w:bookmarkEnd w:id="789"/>
      <w:bookmarkEnd w:id="790"/>
      <w:bookmarkEnd w:id="791"/>
    </w:p>
    <w:p w14:paraId="08A4778A" w14:textId="77777777" w:rsidR="00602AC0" w:rsidRPr="003B2883" w:rsidRDefault="00602AC0" w:rsidP="00876DA9">
      <w:pPr>
        <w:pStyle w:val="Heading6"/>
      </w:pPr>
      <w:bookmarkStart w:id="792" w:name="_Toc25156216"/>
      <w:bookmarkStart w:id="793" w:name="_Toc34124516"/>
      <w:bookmarkStart w:id="794" w:name="_Toc43207630"/>
      <w:bookmarkStart w:id="795" w:name="_Toc49857110"/>
      <w:bookmarkStart w:id="796" w:name="_Toc56676944"/>
      <w:bookmarkStart w:id="797" w:name="_Toc56691467"/>
      <w:bookmarkStart w:id="798" w:name="_Toc56698731"/>
      <w:bookmarkStart w:id="799" w:name="_Toc89034933"/>
      <w:bookmarkStart w:id="800" w:name="_Toc89064731"/>
      <w:bookmarkStart w:id="801" w:name="_Toc89180032"/>
      <w:bookmarkStart w:id="802" w:name="_Toc97071709"/>
      <w:bookmarkStart w:id="803" w:name="_Toc169687417"/>
      <w:r w:rsidRPr="003B2883">
        <w:t>5.2.2.5.1.1</w:t>
      </w:r>
      <w:r w:rsidRPr="003B2883">
        <w:tab/>
        <w:t>General</w:t>
      </w:r>
      <w:bookmarkEnd w:id="792"/>
      <w:bookmarkEnd w:id="793"/>
      <w:bookmarkEnd w:id="794"/>
      <w:bookmarkEnd w:id="795"/>
      <w:bookmarkEnd w:id="796"/>
      <w:bookmarkEnd w:id="797"/>
      <w:bookmarkEnd w:id="798"/>
      <w:bookmarkEnd w:id="799"/>
      <w:bookmarkEnd w:id="800"/>
      <w:bookmarkEnd w:id="801"/>
      <w:bookmarkEnd w:id="802"/>
      <w:bookmarkEnd w:id="803"/>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51452046"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04" w:name="_Toc25156217"/>
      <w:bookmarkStart w:id="805" w:name="_Toc34124517"/>
      <w:bookmarkStart w:id="806" w:name="_Toc43207631"/>
      <w:bookmarkStart w:id="807" w:name="_Toc49857111"/>
      <w:bookmarkStart w:id="808" w:name="_Toc56676945"/>
      <w:bookmarkStart w:id="809" w:name="_Toc56691468"/>
      <w:bookmarkStart w:id="810" w:name="_Toc56698732"/>
      <w:bookmarkStart w:id="811" w:name="_Toc89034934"/>
      <w:bookmarkStart w:id="812" w:name="_Toc89064732"/>
      <w:bookmarkStart w:id="813" w:name="_Toc89180033"/>
      <w:bookmarkStart w:id="814" w:name="_Toc97071710"/>
      <w:bookmarkStart w:id="815" w:name="_Toc169687418"/>
      <w:r w:rsidRPr="003B2883">
        <w:t>5.2.2.5.1.2</w:t>
      </w:r>
      <w:r w:rsidRPr="003B2883">
        <w:tab/>
        <w:t>Creation of a subscription</w:t>
      </w:r>
      <w:bookmarkEnd w:id="804"/>
      <w:bookmarkEnd w:id="805"/>
      <w:bookmarkEnd w:id="806"/>
      <w:bookmarkEnd w:id="807"/>
      <w:bookmarkEnd w:id="808"/>
      <w:bookmarkEnd w:id="809"/>
      <w:bookmarkEnd w:id="810"/>
      <w:bookmarkEnd w:id="811"/>
      <w:bookmarkEnd w:id="812"/>
      <w:bookmarkEnd w:id="813"/>
      <w:bookmarkEnd w:id="814"/>
      <w:bookmarkEnd w:id="815"/>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18269212"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B95277">
        <w:t>clause </w:t>
      </w:r>
      <w:r w:rsidR="00B95277"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1.6pt;height:103.9pt" o:ole="">
            <v:imagedata r:id="rId49" o:title=""/>
          </v:shape>
          <o:OLEObject Type="Embed" ProgID="Visio.Drawing.15" ShapeID="_x0000_i1046" DrawAspect="Content" ObjectID="_1780558695" r:id="rId50"/>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07F8E3D"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B95277">
        <w:rPr>
          <w:rStyle w:val="B1Char"/>
        </w:rPr>
        <w:t>clause </w:t>
      </w:r>
      <w:r w:rsidR="00B95277"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lastRenderedPageBreak/>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16" w:name="_Toc25156218"/>
      <w:bookmarkStart w:id="817" w:name="_Toc34124518"/>
      <w:bookmarkStart w:id="818" w:name="_Toc43207632"/>
      <w:bookmarkStart w:id="819" w:name="_Toc49857112"/>
      <w:bookmarkStart w:id="820" w:name="_Toc56676946"/>
      <w:bookmarkStart w:id="821" w:name="_Toc56691469"/>
      <w:bookmarkStart w:id="822" w:name="_Toc56698733"/>
      <w:bookmarkStart w:id="823" w:name="_Toc89034935"/>
      <w:bookmarkStart w:id="824" w:name="_Toc89064733"/>
      <w:bookmarkStart w:id="825" w:name="_Toc89180034"/>
      <w:bookmarkStart w:id="826" w:name="_Toc97071711"/>
      <w:bookmarkStart w:id="827" w:name="_Toc169687419"/>
      <w:r w:rsidRPr="003B2883">
        <w:t>5.2.2.5.1.3</w:t>
      </w:r>
      <w:r w:rsidRPr="003B2883">
        <w:tab/>
        <w:t>Modification of a subscription</w:t>
      </w:r>
      <w:bookmarkEnd w:id="816"/>
      <w:bookmarkEnd w:id="817"/>
      <w:bookmarkEnd w:id="818"/>
      <w:bookmarkEnd w:id="819"/>
      <w:bookmarkEnd w:id="820"/>
      <w:bookmarkEnd w:id="821"/>
      <w:bookmarkEnd w:id="822"/>
      <w:bookmarkEnd w:id="823"/>
      <w:bookmarkEnd w:id="824"/>
      <w:bookmarkEnd w:id="825"/>
      <w:bookmarkEnd w:id="826"/>
      <w:bookmarkEnd w:id="827"/>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07CBF977"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B95277" w:rsidRPr="00163413">
        <w:t>clause</w:t>
      </w:r>
      <w:r w:rsidR="00B95277">
        <w:t> </w:t>
      </w:r>
      <w:r w:rsidR="00B95277"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0.75pt;height:103.9pt" o:ole="">
            <v:imagedata r:id="rId51" o:title=""/>
          </v:shape>
          <o:OLEObject Type="Embed" ProgID="Visio.Drawing.15" ShapeID="_x0000_i1047" DrawAspect="Content" ObjectID="_1780558696" r:id="rId52"/>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828" w:name="_Toc25156219"/>
      <w:bookmarkStart w:id="829" w:name="_Toc34124519"/>
      <w:bookmarkStart w:id="830" w:name="_Toc43207633"/>
      <w:bookmarkStart w:id="831" w:name="_Toc49857113"/>
      <w:bookmarkStart w:id="832" w:name="_Toc56676947"/>
      <w:bookmarkStart w:id="833" w:name="_Toc56691470"/>
      <w:bookmarkStart w:id="834" w:name="_Toc56698734"/>
      <w:bookmarkStart w:id="835" w:name="_Toc89034936"/>
      <w:bookmarkStart w:id="836" w:name="_Toc89064734"/>
      <w:bookmarkStart w:id="837" w:name="_Toc89180035"/>
      <w:bookmarkStart w:id="838" w:name="_Toc97071712"/>
      <w:bookmarkStart w:id="839" w:name="_Toc169687420"/>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828"/>
      <w:bookmarkEnd w:id="829"/>
      <w:bookmarkEnd w:id="830"/>
      <w:bookmarkEnd w:id="831"/>
      <w:bookmarkEnd w:id="832"/>
      <w:bookmarkEnd w:id="833"/>
      <w:bookmarkEnd w:id="834"/>
      <w:bookmarkEnd w:id="835"/>
      <w:bookmarkEnd w:id="836"/>
      <w:bookmarkEnd w:id="837"/>
      <w:bookmarkEnd w:id="838"/>
      <w:bookmarkEnd w:id="839"/>
    </w:p>
    <w:p w14:paraId="20F3CFA2" w14:textId="77777777" w:rsidR="00602AC0" w:rsidRPr="003B2883" w:rsidRDefault="00602AC0" w:rsidP="00876DA9">
      <w:pPr>
        <w:pStyle w:val="Heading6"/>
      </w:pPr>
      <w:bookmarkStart w:id="840" w:name="_Toc25156220"/>
      <w:bookmarkStart w:id="841" w:name="_Toc34124520"/>
      <w:bookmarkStart w:id="842" w:name="_Toc43207634"/>
      <w:bookmarkStart w:id="843" w:name="_Toc49857114"/>
      <w:bookmarkStart w:id="844" w:name="_Toc56676948"/>
      <w:bookmarkStart w:id="845" w:name="_Toc56691471"/>
      <w:bookmarkStart w:id="846" w:name="_Toc56698735"/>
      <w:bookmarkStart w:id="847" w:name="_Toc89034937"/>
      <w:bookmarkStart w:id="848" w:name="_Toc89064735"/>
      <w:bookmarkStart w:id="849" w:name="_Toc89180036"/>
      <w:bookmarkStart w:id="850" w:name="_Toc97071713"/>
      <w:bookmarkStart w:id="851" w:name="_Toc169687421"/>
      <w:r w:rsidRPr="003B2883">
        <w:t>5.2.2.5.2.1</w:t>
      </w:r>
      <w:r w:rsidRPr="003B2883">
        <w:tab/>
        <w:t>General</w:t>
      </w:r>
      <w:bookmarkEnd w:id="840"/>
      <w:bookmarkEnd w:id="841"/>
      <w:bookmarkEnd w:id="842"/>
      <w:bookmarkEnd w:id="843"/>
      <w:bookmarkEnd w:id="844"/>
      <w:bookmarkEnd w:id="845"/>
      <w:bookmarkEnd w:id="846"/>
      <w:bookmarkEnd w:id="847"/>
      <w:bookmarkEnd w:id="848"/>
      <w:bookmarkEnd w:id="849"/>
      <w:bookmarkEnd w:id="850"/>
      <w:bookmarkEnd w:id="851"/>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54819AC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8C06BAC"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B95277">
        <w:t>clause </w:t>
      </w:r>
      <w:r w:rsidR="00B95277"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05pt;height:105.3pt" o:ole="">
            <v:imagedata r:id="rId53" o:title=""/>
          </v:shape>
          <o:OLEObject Type="Embed" ProgID="Visio.Drawing.11" ShapeID="_x0000_i1048" DrawAspect="Content" ObjectID="_1780558697" r:id="rId54"/>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852" w:name="_Toc25156221"/>
      <w:bookmarkStart w:id="853" w:name="_Toc34124521"/>
      <w:bookmarkStart w:id="854" w:name="_Toc43207635"/>
      <w:bookmarkStart w:id="855" w:name="_Toc49857115"/>
      <w:bookmarkStart w:id="856" w:name="_Toc56676949"/>
      <w:bookmarkStart w:id="857" w:name="_Toc56691472"/>
      <w:bookmarkStart w:id="858" w:name="_Toc56698736"/>
      <w:bookmarkStart w:id="859" w:name="_Toc89034938"/>
      <w:bookmarkStart w:id="860" w:name="_Toc89064736"/>
      <w:bookmarkStart w:id="861" w:name="_Toc89180037"/>
      <w:bookmarkStart w:id="862" w:name="_Toc97071714"/>
      <w:bookmarkStart w:id="863" w:name="_Toc169687422"/>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852"/>
      <w:bookmarkEnd w:id="853"/>
      <w:bookmarkEnd w:id="854"/>
      <w:bookmarkEnd w:id="855"/>
      <w:bookmarkEnd w:id="856"/>
      <w:bookmarkEnd w:id="857"/>
      <w:bookmarkEnd w:id="858"/>
      <w:bookmarkEnd w:id="859"/>
      <w:bookmarkEnd w:id="860"/>
      <w:bookmarkEnd w:id="861"/>
      <w:bookmarkEnd w:id="862"/>
      <w:bookmarkEnd w:id="863"/>
    </w:p>
    <w:p w14:paraId="669D50E5" w14:textId="77777777" w:rsidR="00602AC0" w:rsidRPr="003B2883" w:rsidRDefault="00602AC0" w:rsidP="00876DA9">
      <w:pPr>
        <w:pStyle w:val="Heading6"/>
      </w:pPr>
      <w:bookmarkStart w:id="864" w:name="_Toc25156222"/>
      <w:bookmarkStart w:id="865" w:name="_Toc34124522"/>
      <w:bookmarkStart w:id="866" w:name="_Toc43207636"/>
      <w:bookmarkStart w:id="867" w:name="_Toc49857116"/>
      <w:bookmarkStart w:id="868" w:name="_Toc56676950"/>
      <w:bookmarkStart w:id="869" w:name="_Toc56691473"/>
      <w:bookmarkStart w:id="870" w:name="_Toc56698737"/>
      <w:bookmarkStart w:id="871" w:name="_Toc89034939"/>
      <w:bookmarkStart w:id="872" w:name="_Toc89064737"/>
      <w:bookmarkStart w:id="873" w:name="_Toc89180038"/>
      <w:bookmarkStart w:id="874" w:name="_Toc97071715"/>
      <w:bookmarkStart w:id="875" w:name="_Toc169687423"/>
      <w:r w:rsidRPr="003B2883">
        <w:t>5.2.2.5.3.1</w:t>
      </w:r>
      <w:r w:rsidRPr="003B2883">
        <w:tab/>
        <w:t>General</w:t>
      </w:r>
      <w:bookmarkEnd w:id="864"/>
      <w:bookmarkEnd w:id="865"/>
      <w:bookmarkEnd w:id="866"/>
      <w:bookmarkEnd w:id="867"/>
      <w:bookmarkEnd w:id="868"/>
      <w:bookmarkEnd w:id="869"/>
      <w:bookmarkEnd w:id="870"/>
      <w:bookmarkEnd w:id="871"/>
      <w:bookmarkEnd w:id="872"/>
      <w:bookmarkEnd w:id="873"/>
      <w:bookmarkEnd w:id="874"/>
      <w:bookmarkEnd w:id="87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667D0180"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3.35pt;height:108.7pt" o:ole="">
            <v:imagedata r:id="rId55" o:title=""/>
          </v:shape>
          <o:OLEObject Type="Embed" ProgID="Visio.Drawing.11" ShapeID="_x0000_i1049" DrawAspect="Content" ObjectID="_1780558698" r:id="rId56"/>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876" w:name="_Toc25156223"/>
      <w:bookmarkStart w:id="877" w:name="_Toc34124523"/>
      <w:bookmarkStart w:id="878" w:name="_Toc43207637"/>
      <w:bookmarkStart w:id="879" w:name="_Toc49857117"/>
      <w:bookmarkStart w:id="880" w:name="_Toc56676951"/>
      <w:bookmarkStart w:id="881" w:name="_Toc56691474"/>
      <w:bookmarkStart w:id="882" w:name="_Toc56698738"/>
      <w:bookmarkStart w:id="883" w:name="_Toc89034940"/>
      <w:bookmarkStart w:id="884" w:name="_Toc89064738"/>
      <w:bookmarkStart w:id="885" w:name="_Toc89180039"/>
      <w:bookmarkStart w:id="886" w:name="_Toc97071716"/>
      <w:bookmarkStart w:id="887" w:name="_Toc169687424"/>
      <w:r w:rsidRPr="003B2883">
        <w:lastRenderedPageBreak/>
        <w:t>5.2.2.6</w:t>
      </w:r>
      <w:r w:rsidRPr="003B2883">
        <w:tab/>
        <w:t>EBIAssignment</w:t>
      </w:r>
      <w:bookmarkEnd w:id="876"/>
      <w:bookmarkEnd w:id="877"/>
      <w:bookmarkEnd w:id="878"/>
      <w:bookmarkEnd w:id="879"/>
      <w:bookmarkEnd w:id="880"/>
      <w:bookmarkEnd w:id="881"/>
      <w:bookmarkEnd w:id="882"/>
      <w:bookmarkEnd w:id="883"/>
      <w:bookmarkEnd w:id="884"/>
      <w:bookmarkEnd w:id="885"/>
      <w:bookmarkEnd w:id="886"/>
      <w:bookmarkEnd w:id="887"/>
    </w:p>
    <w:p w14:paraId="4DECF538" w14:textId="77777777" w:rsidR="00602AC0" w:rsidRPr="003B2883" w:rsidRDefault="00602AC0" w:rsidP="00602AC0">
      <w:pPr>
        <w:pStyle w:val="Heading5"/>
      </w:pPr>
      <w:bookmarkStart w:id="888" w:name="_Toc25156224"/>
      <w:bookmarkStart w:id="889" w:name="_Toc34124524"/>
      <w:bookmarkStart w:id="890" w:name="_Toc43207638"/>
      <w:bookmarkStart w:id="891" w:name="_Toc49857118"/>
      <w:bookmarkStart w:id="892" w:name="_Toc56676952"/>
      <w:bookmarkStart w:id="893" w:name="_Toc56691475"/>
      <w:bookmarkStart w:id="894" w:name="_Toc56698739"/>
      <w:bookmarkStart w:id="895" w:name="_Toc89034941"/>
      <w:bookmarkStart w:id="896" w:name="_Toc89064739"/>
      <w:bookmarkStart w:id="897" w:name="_Toc89180040"/>
      <w:bookmarkStart w:id="898" w:name="_Toc97071717"/>
      <w:bookmarkStart w:id="899" w:name="_Toc169687425"/>
      <w:r w:rsidRPr="003B2883">
        <w:t>5.2.2.6.1</w:t>
      </w:r>
      <w:r w:rsidRPr="003B2883">
        <w:tab/>
        <w:t>General</w:t>
      </w:r>
      <w:bookmarkEnd w:id="888"/>
      <w:bookmarkEnd w:id="889"/>
      <w:bookmarkEnd w:id="890"/>
      <w:bookmarkEnd w:id="891"/>
      <w:bookmarkEnd w:id="892"/>
      <w:bookmarkEnd w:id="893"/>
      <w:bookmarkEnd w:id="894"/>
      <w:bookmarkEnd w:id="895"/>
      <w:bookmarkEnd w:id="896"/>
      <w:bookmarkEnd w:id="897"/>
      <w:bookmarkEnd w:id="898"/>
      <w:bookmarkEnd w:id="899"/>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E16A37C"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B95277">
        <w:t>clause </w:t>
      </w:r>
      <w:r w:rsidR="00B95277" w:rsidRPr="003B2883">
        <w:t>6</w:t>
      </w:r>
      <w:r w:rsidRPr="003B2883">
        <w:t>.1.3.2.4.3).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50" type="#_x0000_t75" style="width:434.7pt;height:107.3pt" o:ole="">
            <v:imagedata r:id="rId57" o:title=""/>
          </v:shape>
          <o:OLEObject Type="Embed" ProgID="Visio.Drawing.11" ShapeID="_x0000_i1050" DrawAspect="Content" ObjectID="_1780558699" r:id="rId58"/>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00" w:name="_Toc25156225"/>
      <w:bookmarkStart w:id="901" w:name="_Toc34124525"/>
      <w:bookmarkStart w:id="902" w:name="_Toc43207639"/>
      <w:bookmarkStart w:id="903" w:name="_Toc49857119"/>
      <w:bookmarkStart w:id="904" w:name="_Toc56676953"/>
      <w:bookmarkStart w:id="905" w:name="_Toc56691476"/>
      <w:bookmarkStart w:id="906" w:name="_Toc56698740"/>
      <w:bookmarkStart w:id="907" w:name="_Toc89034942"/>
      <w:bookmarkStart w:id="908" w:name="_Toc89064740"/>
      <w:bookmarkStart w:id="909" w:name="_Toc89180041"/>
      <w:bookmarkStart w:id="910" w:name="_Toc97071718"/>
      <w:bookmarkStart w:id="911" w:name="_Toc169687426"/>
      <w:r w:rsidRPr="003B2883">
        <w:t>5.3</w:t>
      </w:r>
      <w:r w:rsidRPr="003B2883">
        <w:tab/>
        <w:t>Namf_EventExposure Service</w:t>
      </w:r>
      <w:bookmarkEnd w:id="900"/>
      <w:bookmarkEnd w:id="901"/>
      <w:bookmarkEnd w:id="902"/>
      <w:bookmarkEnd w:id="903"/>
      <w:bookmarkEnd w:id="904"/>
      <w:bookmarkEnd w:id="905"/>
      <w:bookmarkEnd w:id="906"/>
      <w:bookmarkEnd w:id="907"/>
      <w:bookmarkEnd w:id="908"/>
      <w:bookmarkEnd w:id="909"/>
      <w:bookmarkEnd w:id="910"/>
      <w:bookmarkEnd w:id="911"/>
    </w:p>
    <w:p w14:paraId="6EDE054C" w14:textId="77777777" w:rsidR="00602AC0" w:rsidRPr="003B2883" w:rsidRDefault="00602AC0" w:rsidP="00602AC0">
      <w:pPr>
        <w:pStyle w:val="Heading3"/>
      </w:pPr>
      <w:bookmarkStart w:id="912" w:name="_Toc25156226"/>
      <w:bookmarkStart w:id="913" w:name="_Toc34124526"/>
      <w:bookmarkStart w:id="914" w:name="_Toc43207640"/>
      <w:bookmarkStart w:id="915" w:name="_Toc49857120"/>
      <w:bookmarkStart w:id="916" w:name="_Toc56676954"/>
      <w:bookmarkStart w:id="917" w:name="_Toc56691477"/>
      <w:bookmarkStart w:id="918" w:name="_Toc56698741"/>
      <w:bookmarkStart w:id="919" w:name="_Toc89034943"/>
      <w:bookmarkStart w:id="920" w:name="_Toc89064741"/>
      <w:bookmarkStart w:id="921" w:name="_Toc89180042"/>
      <w:bookmarkStart w:id="922" w:name="_Toc97071719"/>
      <w:bookmarkStart w:id="923" w:name="_Toc169687427"/>
      <w:r w:rsidRPr="003B2883">
        <w:t>5.3.1</w:t>
      </w:r>
      <w:r w:rsidRPr="003B2883">
        <w:tab/>
        <w:t>Service Description</w:t>
      </w:r>
      <w:bookmarkEnd w:id="912"/>
      <w:bookmarkEnd w:id="913"/>
      <w:bookmarkEnd w:id="914"/>
      <w:bookmarkEnd w:id="915"/>
      <w:bookmarkEnd w:id="916"/>
      <w:bookmarkEnd w:id="917"/>
      <w:bookmarkEnd w:id="918"/>
      <w:bookmarkEnd w:id="919"/>
      <w:bookmarkEnd w:id="920"/>
      <w:bookmarkEnd w:id="921"/>
      <w:bookmarkEnd w:id="922"/>
      <w:bookmarkEnd w:id="923"/>
    </w:p>
    <w:p w14:paraId="567E29A5" w14:textId="621D2390"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0B70E1">
        <w:rPr>
          <w:lang w:eastAsia="zh-CN"/>
        </w:rPr>
        <w:t xml:space="preserve"> and GMLC</w:t>
      </w:r>
      <w:r w:rsidRPr="003B2883">
        <w:rPr>
          <w:lang w:eastAsia="zh-CN"/>
        </w:rPr>
        <w:t xml:space="preserve">. See also </w:t>
      </w:r>
      <w:r w:rsidR="00B95277">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B95277" w:rsidRPr="00F72CC8">
        <w:t>clause</w:t>
      </w:r>
      <w:r w:rsidR="00B95277">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lastRenderedPageBreak/>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6DEE081"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1E1189">
        <w:t xml:space="preserve">a cell ID list, </w:t>
      </w:r>
      <w:r w:rsidRPr="003B2883">
        <w:t>an area ID or specific interested area name like "LADN".</w:t>
      </w:r>
    </w:p>
    <w:p w14:paraId="68DC7B14" w14:textId="77777777" w:rsidR="00841C29" w:rsidRDefault="00602AC0" w:rsidP="00841C29">
      <w:pPr>
        <w:pStyle w:val="B2"/>
      </w:pPr>
      <w:r w:rsidRPr="003B2883">
        <w:tab/>
      </w:r>
      <w:r w:rsidR="00841C29">
        <w:t>For one-time reporting or for the first notification of Continuously reporting, the AMF shall generate the notification as following:</w:t>
      </w:r>
    </w:p>
    <w:p w14:paraId="6D6A9451" w14:textId="77777777" w:rsidR="00841C29" w:rsidRDefault="00841C29" w:rsidP="00841C29">
      <w:pPr>
        <w:pStyle w:val="B3"/>
      </w:pPr>
      <w:r>
        <w:t>-</w:t>
      </w:r>
      <w:r>
        <w:tab/>
        <w:t>when the event subscription is targeting a UE or a group of UEs, the AMF shall report the current presence status of the target UE(s);</w:t>
      </w:r>
    </w:p>
    <w:p w14:paraId="2CC8D067" w14:textId="77777777" w:rsidR="00841C29" w:rsidRDefault="00841C29" w:rsidP="00841C29">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0FD37540" w14:textId="2EEFC554" w:rsidR="00841C29" w:rsidRDefault="00841C29" w:rsidP="00841C29">
      <w:pPr>
        <w:pStyle w:val="B2"/>
      </w:pPr>
      <w:r>
        <w:tab/>
        <w:t>In subsequent notifications, the AMF shall only report the UE(s) whose presence status has changed compared to the previous notification sent by the AMF.</w:t>
      </w:r>
    </w:p>
    <w:p w14:paraId="04560134" w14:textId="300182CC" w:rsidR="00602AC0" w:rsidRPr="003B2883" w:rsidRDefault="00841C29" w:rsidP="00602AC0">
      <w:pPr>
        <w:pStyle w:val="B2"/>
      </w:pPr>
      <w:r>
        <w:tab/>
      </w:r>
      <w:r w:rsidR="00602AC0" w:rsidRPr="003B2883">
        <w:rPr>
          <w:u w:val="single"/>
        </w:rPr>
        <w:t>UE Type:</w:t>
      </w:r>
      <w:r w:rsidR="00602AC0"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54D59F2F"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86DF9">
        <w:t xml:space="preserve">a cell ID list, </w:t>
      </w:r>
      <w:r w:rsidRPr="003B2883">
        <w:t>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lastRenderedPageBreak/>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xml:space="preserve">, as specified in </w:t>
      </w:r>
      <w:r>
        <w:lastRenderedPageBreak/>
        <w:t>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0F76AEAD" w:rsidR="0050652B" w:rsidRPr="003B2883" w:rsidRDefault="0050652B" w:rsidP="00602AC0">
      <w:pPr>
        <w:pStyle w:val="B2"/>
      </w:pPr>
      <w:r>
        <w:rPr>
          <w:u w:val="single"/>
        </w:rPr>
        <w:tab/>
      </w:r>
      <w:r w:rsidRPr="003B2883">
        <w:rPr>
          <w:u w:val="single"/>
        </w:rPr>
        <w:t>Input:</w:t>
      </w:r>
      <w:r w:rsidRPr="003B2883">
        <w:t xml:space="preserve"> "ANY_UE"</w:t>
      </w:r>
      <w:r>
        <w:t>, 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p>
    <w:p w14:paraId="57FC7711" w14:textId="77777777" w:rsidR="00711B3D"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40A5BAE5" w14:textId="18708B53" w:rsidR="00602AC0" w:rsidRPr="003B2883" w:rsidRDefault="00711B3D" w:rsidP="00602AC0">
      <w:pPr>
        <w:pStyle w:val="B2"/>
      </w:pPr>
      <w:r>
        <w:tab/>
      </w:r>
      <w:r w:rsidR="00602AC0" w:rsidRPr="003B2883">
        <w:rPr>
          <w:u w:val="single"/>
        </w:rPr>
        <w:t>Input:</w:t>
      </w:r>
      <w:r w:rsidR="00602AC0" w:rsidRPr="003B2883">
        <w:t xml:space="preserve"> Area identified in a TA List</w:t>
      </w:r>
      <w:r>
        <w:t xml:space="preserve"> or cell ID list</w:t>
      </w:r>
    </w:p>
    <w:p w14:paraId="30FFCCC4" w14:textId="7FAB80FC" w:rsidR="00602AC0" w:rsidRPr="003B2883" w:rsidRDefault="00602AC0" w:rsidP="00602AC0">
      <w:pPr>
        <w:pStyle w:val="B2"/>
      </w:pPr>
      <w:r w:rsidRPr="003B2883">
        <w:tab/>
      </w:r>
      <w:r w:rsidRPr="003B2883">
        <w:rPr>
          <w:u w:val="single"/>
        </w:rPr>
        <w:t>Notification</w:t>
      </w:r>
      <w:r w:rsidRPr="003B2883">
        <w:t>: Number of UEs in the area</w:t>
      </w:r>
      <w:r w:rsidR="00DE0AB6">
        <w:t>, and if eNA is supported</w:t>
      </w:r>
      <w:r w:rsidR="00DE0AB6" w:rsidRPr="00314749">
        <w:t xml:space="preserve"> </w:t>
      </w:r>
      <w:r w:rsidR="00DE0AB6">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 xml:space="preserve">[2]), when the UE detaches and when AMF deregisters from UDM for an active UE. If the UE is already not reachable for </w:t>
      </w:r>
      <w:r w:rsidRPr="003B2883">
        <w:lastRenderedPageBreak/>
        <w:t>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62FFB4D0" w:rsidR="00602AC0" w:rsidRPr="003B2883" w:rsidRDefault="00602AC0" w:rsidP="00602AC0">
      <w:pPr>
        <w:pStyle w:val="B2"/>
      </w:pPr>
      <w:r w:rsidRPr="003B2883">
        <w:tab/>
        <w:t>Notification</w:t>
      </w:r>
      <w:r w:rsidR="005C72E1">
        <w:t>:</w:t>
      </w:r>
      <w:r w:rsidRPr="003B2883">
        <w:t xml:space="preserve">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lastRenderedPageBreak/>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924" w:name="_Toc25156227"/>
      <w:bookmarkStart w:id="925" w:name="_Toc34124527"/>
      <w:bookmarkStart w:id="926" w:name="_Toc43207641"/>
      <w:bookmarkStart w:id="927" w:name="_Toc49857121"/>
      <w:bookmarkStart w:id="928" w:name="_Toc56676955"/>
      <w:bookmarkStart w:id="929" w:name="_Toc56691478"/>
      <w:bookmarkStart w:id="930" w:name="_Toc56698742"/>
      <w:bookmarkStart w:id="931" w:name="_Toc89034944"/>
      <w:bookmarkStart w:id="932" w:name="_Toc89064742"/>
      <w:bookmarkStart w:id="933" w:name="_Toc89180043"/>
      <w:bookmarkStart w:id="934" w:name="_Toc97071720"/>
      <w:bookmarkStart w:id="935" w:name="_Toc169687428"/>
      <w:r w:rsidRPr="003B2883">
        <w:t>5.3.2</w:t>
      </w:r>
      <w:r w:rsidRPr="003B2883">
        <w:tab/>
        <w:t>Service Operations</w:t>
      </w:r>
      <w:bookmarkEnd w:id="924"/>
      <w:bookmarkEnd w:id="925"/>
      <w:bookmarkEnd w:id="926"/>
      <w:bookmarkEnd w:id="927"/>
      <w:bookmarkEnd w:id="928"/>
      <w:bookmarkEnd w:id="929"/>
      <w:bookmarkEnd w:id="930"/>
      <w:bookmarkEnd w:id="931"/>
      <w:bookmarkEnd w:id="932"/>
      <w:bookmarkEnd w:id="933"/>
      <w:bookmarkEnd w:id="934"/>
      <w:bookmarkEnd w:id="935"/>
    </w:p>
    <w:p w14:paraId="635AA2C8" w14:textId="77777777" w:rsidR="00602AC0" w:rsidRPr="003B2883" w:rsidRDefault="00602AC0" w:rsidP="00602AC0">
      <w:pPr>
        <w:pStyle w:val="Heading4"/>
      </w:pPr>
      <w:bookmarkStart w:id="936" w:name="_Toc25156228"/>
      <w:bookmarkStart w:id="937" w:name="_Toc34124528"/>
      <w:bookmarkStart w:id="938" w:name="_Toc43207642"/>
      <w:bookmarkStart w:id="939" w:name="_Toc49857122"/>
      <w:bookmarkStart w:id="940" w:name="_Toc56676956"/>
      <w:bookmarkStart w:id="941" w:name="_Toc56691479"/>
      <w:bookmarkStart w:id="942" w:name="_Toc56698743"/>
      <w:bookmarkStart w:id="943" w:name="_Toc89034945"/>
      <w:bookmarkStart w:id="944" w:name="_Toc89064743"/>
      <w:bookmarkStart w:id="945" w:name="_Toc89180044"/>
      <w:bookmarkStart w:id="946" w:name="_Toc97071721"/>
      <w:bookmarkStart w:id="947" w:name="_Toc169687429"/>
      <w:r w:rsidRPr="003B2883">
        <w:t>5.3.2.1</w:t>
      </w:r>
      <w:r w:rsidRPr="003B2883">
        <w:tab/>
        <w:t>Introduction</w:t>
      </w:r>
      <w:bookmarkEnd w:id="936"/>
      <w:bookmarkEnd w:id="937"/>
      <w:bookmarkEnd w:id="938"/>
      <w:bookmarkEnd w:id="939"/>
      <w:bookmarkEnd w:id="940"/>
      <w:bookmarkEnd w:id="941"/>
      <w:bookmarkEnd w:id="942"/>
      <w:bookmarkEnd w:id="943"/>
      <w:bookmarkEnd w:id="944"/>
      <w:bookmarkEnd w:id="945"/>
      <w:bookmarkEnd w:id="946"/>
      <w:bookmarkEnd w:id="947"/>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948" w:name="_Toc25156229"/>
      <w:bookmarkStart w:id="949" w:name="_Toc34124529"/>
      <w:bookmarkStart w:id="950" w:name="_Toc43207643"/>
      <w:bookmarkStart w:id="951" w:name="_Toc49857123"/>
      <w:bookmarkStart w:id="952" w:name="_Toc56676957"/>
      <w:bookmarkStart w:id="953" w:name="_Toc56691480"/>
      <w:bookmarkStart w:id="954" w:name="_Toc56698744"/>
      <w:bookmarkStart w:id="955" w:name="_Toc89034946"/>
      <w:bookmarkStart w:id="956" w:name="_Toc89064744"/>
      <w:bookmarkStart w:id="957" w:name="_Toc89180045"/>
      <w:bookmarkStart w:id="958" w:name="_Toc97071722"/>
      <w:bookmarkStart w:id="959" w:name="_Toc169687430"/>
      <w:r w:rsidRPr="003B2883">
        <w:lastRenderedPageBreak/>
        <w:t>5.3.2.2</w:t>
      </w:r>
      <w:r w:rsidRPr="003B2883">
        <w:tab/>
        <w:t>Subscribe</w:t>
      </w:r>
      <w:bookmarkEnd w:id="948"/>
      <w:bookmarkEnd w:id="949"/>
      <w:bookmarkEnd w:id="950"/>
      <w:bookmarkEnd w:id="951"/>
      <w:bookmarkEnd w:id="952"/>
      <w:bookmarkEnd w:id="953"/>
      <w:bookmarkEnd w:id="954"/>
      <w:bookmarkEnd w:id="955"/>
      <w:bookmarkEnd w:id="956"/>
      <w:bookmarkEnd w:id="957"/>
      <w:bookmarkEnd w:id="958"/>
      <w:bookmarkEnd w:id="959"/>
    </w:p>
    <w:p w14:paraId="45A58418" w14:textId="77777777" w:rsidR="00602AC0" w:rsidRPr="003B2883" w:rsidRDefault="00602AC0" w:rsidP="00602AC0">
      <w:pPr>
        <w:pStyle w:val="Heading5"/>
      </w:pPr>
      <w:bookmarkStart w:id="960" w:name="_Toc25156230"/>
      <w:bookmarkStart w:id="961" w:name="_Toc34124530"/>
      <w:bookmarkStart w:id="962" w:name="_Toc43207644"/>
      <w:bookmarkStart w:id="963" w:name="_Toc49857124"/>
      <w:bookmarkStart w:id="964" w:name="_Toc56676958"/>
      <w:bookmarkStart w:id="965" w:name="_Toc56691481"/>
      <w:bookmarkStart w:id="966" w:name="_Toc56698745"/>
      <w:bookmarkStart w:id="967" w:name="_Toc89034947"/>
      <w:bookmarkStart w:id="968" w:name="_Toc89064745"/>
      <w:bookmarkStart w:id="969" w:name="_Toc89180046"/>
      <w:bookmarkStart w:id="970" w:name="_Toc97071723"/>
      <w:bookmarkStart w:id="971" w:name="_Toc169687431"/>
      <w:r w:rsidRPr="003B2883">
        <w:t>5.3.2.2.1</w:t>
      </w:r>
      <w:r w:rsidRPr="003B2883">
        <w:tab/>
        <w:t>General</w:t>
      </w:r>
      <w:bookmarkEnd w:id="960"/>
      <w:bookmarkEnd w:id="961"/>
      <w:bookmarkEnd w:id="962"/>
      <w:bookmarkEnd w:id="963"/>
      <w:bookmarkEnd w:id="964"/>
      <w:bookmarkEnd w:id="965"/>
      <w:bookmarkEnd w:id="966"/>
      <w:bookmarkEnd w:id="967"/>
      <w:bookmarkEnd w:id="968"/>
      <w:bookmarkEnd w:id="969"/>
      <w:bookmarkEnd w:id="970"/>
      <w:bookmarkEnd w:id="971"/>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972" w:name="_Toc25156231"/>
      <w:bookmarkStart w:id="973" w:name="_Toc34124531"/>
      <w:bookmarkStart w:id="974" w:name="_Toc43207645"/>
      <w:bookmarkStart w:id="975" w:name="_Toc49857125"/>
      <w:bookmarkStart w:id="976" w:name="_Toc56676959"/>
      <w:bookmarkStart w:id="977" w:name="_Toc56691482"/>
      <w:bookmarkStart w:id="978" w:name="_Toc56698746"/>
      <w:bookmarkStart w:id="979" w:name="_Toc89034948"/>
      <w:bookmarkStart w:id="980" w:name="_Toc89064746"/>
      <w:bookmarkStart w:id="981" w:name="_Toc89180047"/>
      <w:bookmarkStart w:id="982" w:name="_Toc97071724"/>
      <w:bookmarkStart w:id="983" w:name="_Toc169687432"/>
      <w:r w:rsidRPr="003B2883">
        <w:t>5.3.2.2.2</w:t>
      </w:r>
      <w:r w:rsidRPr="003B2883">
        <w:tab/>
        <w:t>Creation of a subscription</w:t>
      </w:r>
      <w:bookmarkEnd w:id="972"/>
      <w:bookmarkEnd w:id="973"/>
      <w:bookmarkEnd w:id="974"/>
      <w:bookmarkEnd w:id="975"/>
      <w:bookmarkEnd w:id="976"/>
      <w:bookmarkEnd w:id="977"/>
      <w:bookmarkEnd w:id="978"/>
      <w:bookmarkEnd w:id="979"/>
      <w:bookmarkEnd w:id="980"/>
      <w:bookmarkEnd w:id="981"/>
      <w:bookmarkEnd w:id="982"/>
      <w:bookmarkEnd w:id="98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85DE6B4" w:rsidR="00C37BA8" w:rsidRPr="003B2883" w:rsidRDefault="00602AC0" w:rsidP="00602AC0">
      <w:r w:rsidRPr="003B2883">
        <w:t xml:space="preserve">The NF Service Consumer shall request to create a new subscription by using HTTP method POST with URI of the subscriptions collection, see </w:t>
      </w:r>
      <w:r w:rsidR="00B95277">
        <w:t>clause </w:t>
      </w:r>
      <w:r w:rsidR="00B95277"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0CC16239"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B95277">
        <w:rPr>
          <w:lang w:val="en-US"/>
        </w:rPr>
        <w:t>clause </w:t>
      </w:r>
      <w:r w:rsidR="00B95277"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6in;height:106.65pt" o:ole="">
            <v:imagedata r:id="rId59" o:title=""/>
          </v:shape>
          <o:OLEObject Type="Embed" ProgID="Visio.Drawing.11" ShapeID="_x0000_i1051" DrawAspect="Content" ObjectID="_1780558700" r:id="rId60"/>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140CA78A"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non-null value, which indicates to the NF service consumer that the AMF returned the last known location</w:t>
      </w:r>
      <w:r w:rsidR="00B8374D">
        <w:t>.</w:t>
      </w:r>
    </w:p>
    <w:p w14:paraId="4484233D" w14:textId="45108669"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non-null value, which indicates to the NF service consumer that the AMF returned the last known location.</w:t>
      </w:r>
    </w:p>
    <w:p w14:paraId="6DA3318E" w14:textId="77777777" w:rsidR="00602AC0" w:rsidRDefault="00602AC0" w:rsidP="00602AC0">
      <w:pPr>
        <w:pStyle w:val="B1"/>
        <w:ind w:firstLine="0"/>
      </w:pPr>
      <w:bookmarkStart w:id="98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7BAA2751" w14:textId="26F0A6A4" w:rsidR="00905BE9" w:rsidRDefault="00905BE9" w:rsidP="00602AC0">
      <w:pPr>
        <w:pStyle w:val="B1"/>
        <w:ind w:firstLine="0"/>
        <w:rPr>
          <w:noProof/>
          <w:lang w:eastAsia="zh-CN"/>
        </w:rPr>
      </w:pPr>
      <w:r>
        <w:rPr>
          <w:noProof/>
        </w:rPr>
        <w:lastRenderedPageBreak/>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984"/>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985" w:name="_Toc25156232"/>
      <w:bookmarkStart w:id="986" w:name="_Toc34124532"/>
      <w:bookmarkStart w:id="987" w:name="_Toc43207646"/>
      <w:bookmarkStart w:id="988" w:name="_Toc49857126"/>
      <w:bookmarkStart w:id="989" w:name="_Toc56676960"/>
      <w:bookmarkStart w:id="990" w:name="_Toc56691483"/>
      <w:bookmarkStart w:id="991" w:name="_Toc56698747"/>
      <w:bookmarkStart w:id="992" w:name="_Toc89034949"/>
      <w:bookmarkStart w:id="993" w:name="_Toc89064747"/>
      <w:bookmarkStart w:id="994" w:name="_Toc89180048"/>
      <w:bookmarkStart w:id="995" w:name="_Toc97071725"/>
      <w:bookmarkStart w:id="996" w:name="_Toc169687433"/>
      <w:r w:rsidRPr="003B2883">
        <w:t>5.3.2.2.3</w:t>
      </w:r>
      <w:r w:rsidRPr="003B2883">
        <w:tab/>
        <w:t>Modification of a subscription</w:t>
      </w:r>
      <w:bookmarkEnd w:id="985"/>
      <w:bookmarkEnd w:id="986"/>
      <w:bookmarkEnd w:id="987"/>
      <w:bookmarkEnd w:id="988"/>
      <w:bookmarkEnd w:id="989"/>
      <w:bookmarkEnd w:id="990"/>
      <w:bookmarkEnd w:id="991"/>
      <w:bookmarkEnd w:id="992"/>
      <w:bookmarkEnd w:id="993"/>
      <w:bookmarkEnd w:id="994"/>
      <w:bookmarkEnd w:id="995"/>
      <w:bookmarkEnd w:id="996"/>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FBD7A3F" w14:textId="77777777" w:rsidR="00C37BA8" w:rsidRPr="003B2883" w:rsidRDefault="00C37BA8" w:rsidP="00602AC0"/>
    <w:p w14:paraId="736C8850" w14:textId="6ABAD092" w:rsidR="00602AC0" w:rsidRDefault="00602AC0" w:rsidP="00602AC0">
      <w:r w:rsidRPr="003B2883">
        <w:t xml:space="preserve">The NF Service Consumer shall modify the subscription by using HTTP method PATCH with the URI of the individual subscription resource (see </w:t>
      </w:r>
      <w:r w:rsidR="00B95277">
        <w:t>clause </w:t>
      </w:r>
      <w:r w:rsidR="00B95277" w:rsidRPr="003B2883">
        <w:t>6</w:t>
      </w:r>
      <w:r w:rsidRPr="003B2883">
        <w:t>.2.3.3) to be modified.</w:t>
      </w:r>
    </w:p>
    <w:p w14:paraId="3481F7D5" w14:textId="77777777" w:rsidR="00C37BA8" w:rsidRPr="003B2883" w:rsidRDefault="00C37BA8" w:rsidP="00602AC0"/>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6in;height:101.2pt" o:ole="">
            <v:imagedata r:id="rId61" o:title=""/>
          </v:shape>
          <o:OLEObject Type="Embed" ProgID="Visio.Drawing.15" ShapeID="_x0000_i1052" DrawAspect="Content" ObjectID="_1780558701" r:id="rId62"/>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997"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997"/>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82405D3" w:rsidR="00602AC0" w:rsidRDefault="00602AC0" w:rsidP="00602AC0">
      <w:pPr>
        <w:pStyle w:val="B1"/>
      </w:pPr>
      <w:r w:rsidRPr="003B2883">
        <w:lastRenderedPageBreak/>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12EC1BF8" w14:textId="2B1B2F47" w:rsidR="00EE68E3" w:rsidRPr="00807222" w:rsidRDefault="00EE68E3" w:rsidP="00EE68E3">
      <w:pPr>
        <w:pStyle w:val="Heading5"/>
      </w:pPr>
      <w:bookmarkStart w:id="998" w:name="_Toc89034950"/>
      <w:bookmarkStart w:id="999" w:name="_Toc89064748"/>
      <w:bookmarkStart w:id="1000" w:name="_Toc89180049"/>
      <w:bookmarkStart w:id="1001" w:name="_Toc97071726"/>
      <w:bookmarkStart w:id="1002" w:name="_Toc169687434"/>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998"/>
      <w:bookmarkEnd w:id="999"/>
      <w:bookmarkEnd w:id="1000"/>
      <w:bookmarkEnd w:id="1001"/>
      <w:bookmarkEnd w:id="1002"/>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337717DA" w:rsidR="00C37BA8" w:rsidRPr="002F7511" w:rsidRDefault="00EE68E3" w:rsidP="00EE68E3">
      <w:r w:rsidRPr="002F7511">
        <w:t xml:space="preserve">The NF Service Consumer shall modify the subscription by using HTTP method PATCH with the URI of the individual subscription resource (see </w:t>
      </w:r>
      <w:r w:rsidR="00B95277" w:rsidRPr="002F7511">
        <w:t>clause</w:t>
      </w:r>
      <w:r w:rsidR="00B95277">
        <w:t> </w:t>
      </w:r>
      <w:r w:rsidR="00B95277"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6in;height:101.2pt" o:ole="">
            <v:imagedata r:id="rId63" o:title=""/>
          </v:shape>
          <o:OLEObject Type="Embed" ProgID="Visio.Drawing.15" ShapeID="_x0000_i1053" DrawAspect="Content" ObjectID="_1780558702" r:id="rId64"/>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03" w:name="_Toc25156233"/>
      <w:bookmarkStart w:id="1004" w:name="_Toc34124533"/>
      <w:bookmarkStart w:id="1005" w:name="_Toc43207647"/>
      <w:bookmarkStart w:id="1006" w:name="_Toc49857127"/>
      <w:bookmarkStart w:id="1007" w:name="_Toc56676961"/>
      <w:bookmarkStart w:id="1008" w:name="_Toc56691484"/>
      <w:bookmarkStart w:id="1009" w:name="_Toc56698748"/>
      <w:bookmarkStart w:id="1010" w:name="_Toc89034951"/>
      <w:bookmarkStart w:id="1011" w:name="_Toc89064749"/>
      <w:bookmarkStart w:id="1012" w:name="_Toc89180050"/>
      <w:bookmarkStart w:id="1013" w:name="_Toc97071727"/>
      <w:bookmarkStart w:id="1014" w:name="_Toc169687435"/>
      <w:r w:rsidRPr="003B2883">
        <w:t>5.3.2.3</w:t>
      </w:r>
      <w:r w:rsidRPr="003B2883">
        <w:tab/>
        <w:t>Unsubscribe</w:t>
      </w:r>
      <w:bookmarkEnd w:id="1003"/>
      <w:bookmarkEnd w:id="1004"/>
      <w:bookmarkEnd w:id="1005"/>
      <w:bookmarkEnd w:id="1006"/>
      <w:bookmarkEnd w:id="1007"/>
      <w:bookmarkEnd w:id="1008"/>
      <w:bookmarkEnd w:id="1009"/>
      <w:bookmarkEnd w:id="1010"/>
      <w:bookmarkEnd w:id="1011"/>
      <w:bookmarkEnd w:id="1012"/>
      <w:bookmarkEnd w:id="1013"/>
      <w:bookmarkEnd w:id="1014"/>
    </w:p>
    <w:p w14:paraId="27ABEBB4" w14:textId="77777777" w:rsidR="00602AC0" w:rsidRPr="003B2883" w:rsidRDefault="00602AC0" w:rsidP="00602AC0">
      <w:pPr>
        <w:pStyle w:val="Heading5"/>
      </w:pPr>
      <w:bookmarkStart w:id="1015" w:name="_Toc25156234"/>
      <w:bookmarkStart w:id="1016" w:name="_Toc34124534"/>
      <w:bookmarkStart w:id="1017" w:name="_Toc43207648"/>
      <w:bookmarkStart w:id="1018" w:name="_Toc49857128"/>
      <w:bookmarkStart w:id="1019" w:name="_Toc56676962"/>
      <w:bookmarkStart w:id="1020" w:name="_Toc56691485"/>
      <w:bookmarkStart w:id="1021" w:name="_Toc56698749"/>
      <w:bookmarkStart w:id="1022" w:name="_Toc89034952"/>
      <w:bookmarkStart w:id="1023" w:name="_Toc89064750"/>
      <w:bookmarkStart w:id="1024" w:name="_Toc89180051"/>
      <w:bookmarkStart w:id="1025" w:name="_Toc97071728"/>
      <w:bookmarkStart w:id="1026" w:name="_Toc169687436"/>
      <w:r w:rsidRPr="003B2883">
        <w:t>5.3.2.3.1</w:t>
      </w:r>
      <w:r w:rsidRPr="003B2883">
        <w:tab/>
        <w:t>General</w:t>
      </w:r>
      <w:bookmarkEnd w:id="1015"/>
      <w:bookmarkEnd w:id="1016"/>
      <w:bookmarkEnd w:id="1017"/>
      <w:bookmarkEnd w:id="1018"/>
      <w:bookmarkEnd w:id="1019"/>
      <w:bookmarkEnd w:id="1020"/>
      <w:bookmarkEnd w:id="1021"/>
      <w:bookmarkEnd w:id="1022"/>
      <w:bookmarkEnd w:id="1023"/>
      <w:bookmarkEnd w:id="1024"/>
      <w:bookmarkEnd w:id="1025"/>
      <w:bookmarkEnd w:id="1026"/>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6722BBC5" w:rsidR="00602AC0" w:rsidRPr="003B2883" w:rsidRDefault="00602AC0" w:rsidP="00602AC0">
      <w:r w:rsidRPr="003B2883">
        <w:t xml:space="preserve">The NF Service Consumer shall unsubscribe to the subscription by using HTTP method DELETE with the URI of the individual subscription resource (see </w:t>
      </w:r>
      <w:r w:rsidR="00B95277">
        <w:t>clause </w:t>
      </w:r>
      <w:r w:rsidR="00B95277"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6in;height:106.65pt" o:ole="">
            <v:imagedata r:id="rId65" o:title=""/>
          </v:shape>
          <o:OLEObject Type="Embed" ProgID="Visio.Drawing.11" ShapeID="_x0000_i1054" DrawAspect="Content" ObjectID="_1780558703" r:id="rId66"/>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027" w:name="_Toc25156235"/>
      <w:bookmarkStart w:id="1028" w:name="_Toc34124535"/>
      <w:bookmarkStart w:id="1029" w:name="_Toc43207649"/>
      <w:bookmarkStart w:id="1030" w:name="_Toc49857129"/>
      <w:bookmarkStart w:id="1031" w:name="_Toc56676963"/>
      <w:bookmarkStart w:id="1032" w:name="_Toc56691486"/>
      <w:bookmarkStart w:id="1033" w:name="_Toc56698750"/>
      <w:bookmarkStart w:id="1034" w:name="_Toc89034953"/>
      <w:bookmarkStart w:id="1035" w:name="_Toc89064751"/>
      <w:bookmarkStart w:id="1036" w:name="_Toc89180052"/>
      <w:bookmarkStart w:id="1037" w:name="_Toc97071729"/>
      <w:bookmarkStart w:id="1038" w:name="_Toc169687437"/>
      <w:r w:rsidRPr="003B2883">
        <w:t>5.3.2.4</w:t>
      </w:r>
      <w:r w:rsidRPr="003B2883">
        <w:tab/>
        <w:t>Notify</w:t>
      </w:r>
      <w:bookmarkEnd w:id="1027"/>
      <w:bookmarkEnd w:id="1028"/>
      <w:bookmarkEnd w:id="1029"/>
      <w:bookmarkEnd w:id="1030"/>
      <w:bookmarkEnd w:id="1031"/>
      <w:bookmarkEnd w:id="1032"/>
      <w:bookmarkEnd w:id="1033"/>
      <w:bookmarkEnd w:id="1034"/>
      <w:bookmarkEnd w:id="1035"/>
      <w:bookmarkEnd w:id="1036"/>
      <w:bookmarkEnd w:id="1037"/>
      <w:bookmarkEnd w:id="1038"/>
    </w:p>
    <w:p w14:paraId="03F44123" w14:textId="77777777" w:rsidR="00602AC0" w:rsidRPr="003B2883" w:rsidRDefault="00602AC0" w:rsidP="00602AC0">
      <w:pPr>
        <w:pStyle w:val="Heading5"/>
      </w:pPr>
      <w:bookmarkStart w:id="1039" w:name="_Toc25156236"/>
      <w:bookmarkStart w:id="1040" w:name="_Toc34124536"/>
      <w:bookmarkStart w:id="1041" w:name="_Toc43207650"/>
      <w:bookmarkStart w:id="1042" w:name="_Toc49857130"/>
      <w:bookmarkStart w:id="1043" w:name="_Toc56676964"/>
      <w:bookmarkStart w:id="1044" w:name="_Toc56691487"/>
      <w:bookmarkStart w:id="1045" w:name="_Toc56698751"/>
      <w:bookmarkStart w:id="1046" w:name="_Toc89034954"/>
      <w:bookmarkStart w:id="1047" w:name="_Toc89064752"/>
      <w:bookmarkStart w:id="1048" w:name="_Toc89180053"/>
      <w:bookmarkStart w:id="1049" w:name="_Toc97071730"/>
      <w:bookmarkStart w:id="1050" w:name="_Toc169687438"/>
      <w:r w:rsidRPr="003B2883">
        <w:t>5.3.2.4.1</w:t>
      </w:r>
      <w:r w:rsidRPr="003B2883">
        <w:tab/>
        <w:t>General</w:t>
      </w:r>
      <w:bookmarkEnd w:id="1039"/>
      <w:bookmarkEnd w:id="1040"/>
      <w:bookmarkEnd w:id="1041"/>
      <w:bookmarkEnd w:id="1042"/>
      <w:bookmarkEnd w:id="1043"/>
      <w:bookmarkEnd w:id="1044"/>
      <w:bookmarkEnd w:id="1045"/>
      <w:bookmarkEnd w:id="1046"/>
      <w:bookmarkEnd w:id="1047"/>
      <w:bookmarkEnd w:id="1048"/>
      <w:bookmarkEnd w:id="1049"/>
      <w:bookmarkEnd w:id="1050"/>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77BE23C1" w:rsidR="00C37BA8" w:rsidRPr="003B2883" w:rsidRDefault="00602AC0" w:rsidP="00602AC0">
      <w:r w:rsidRPr="003B2883">
        <w:t xml:space="preserve">The AMF shall use the HTTP method POST, using the notification URI received in the subscription creation as specified in </w:t>
      </w:r>
      <w:r w:rsidR="00B95277">
        <w:t>clause </w:t>
      </w:r>
      <w:r w:rsidR="00B95277"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475CFCF1" w14:textId="1B81E452" w:rsidR="00602AC0" w:rsidRDefault="00602AC0" w:rsidP="00876DA9">
      <w:pPr>
        <w:rPr>
          <w:lang w:val="fr-FR"/>
        </w:rPr>
      </w:pPr>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9.45pt;height:107.3pt" o:ole="">
            <v:imagedata r:id="rId67" o:title=""/>
          </v:shape>
          <o:OLEObject Type="Embed" ProgID="Visio.Drawing.11" ShapeID="_x0000_i1055" DrawAspect="Content" ObjectID="_1780558704" r:id="rId68"/>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A8F5BAC" w:rsidR="0049623E" w:rsidRPr="003B2883" w:rsidRDefault="0049623E" w:rsidP="00017147">
      <w:pPr>
        <w:pStyle w:val="B2"/>
      </w:pPr>
      <w:r>
        <w:t>-</w:t>
      </w:r>
      <w:r>
        <w:tab/>
        <w:t>"</w:t>
      </w:r>
      <w:r w:rsidRPr="00D1205D">
        <w:t>404 Not Found</w:t>
      </w:r>
      <w:r>
        <w:t>"</w:t>
      </w:r>
    </w:p>
    <w:p w14:paraId="415C78DF" w14:textId="77777777" w:rsidR="00D61F8C" w:rsidRPr="003B2883" w:rsidRDefault="00D61F8C" w:rsidP="00D61F8C">
      <w:pPr>
        <w:pStyle w:val="Heading5"/>
      </w:pPr>
      <w:bookmarkStart w:id="1051" w:name="_Toc56676965"/>
      <w:bookmarkStart w:id="1052" w:name="_Toc56691488"/>
      <w:bookmarkStart w:id="1053" w:name="_Toc56698752"/>
      <w:bookmarkStart w:id="1054" w:name="_Toc89034955"/>
      <w:bookmarkStart w:id="1055" w:name="_Toc89064753"/>
      <w:bookmarkStart w:id="1056" w:name="_Toc89180054"/>
      <w:bookmarkStart w:id="1057" w:name="_Toc97071731"/>
      <w:bookmarkStart w:id="1058" w:name="_Toc169687439"/>
      <w:r w:rsidRPr="003B2883">
        <w:lastRenderedPageBreak/>
        <w:t>5.3.2.4.</w:t>
      </w:r>
      <w:r>
        <w:t>2</w:t>
      </w:r>
      <w:r w:rsidRPr="003B2883">
        <w:tab/>
      </w:r>
      <w:r>
        <w:t>Event Subscription Synchronization for specific UE</w:t>
      </w:r>
      <w:bookmarkEnd w:id="1051"/>
      <w:bookmarkEnd w:id="1052"/>
      <w:bookmarkEnd w:id="1053"/>
      <w:bookmarkEnd w:id="1054"/>
      <w:bookmarkEnd w:id="1055"/>
      <w:bookmarkEnd w:id="1056"/>
      <w:bookmarkEnd w:id="1057"/>
      <w:bookmarkEnd w:id="1058"/>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1632D7A4"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B95277" w:rsidRPr="009F4F71">
        <w:t>clause</w:t>
      </w:r>
      <w:r w:rsidR="00B95277">
        <w:t> </w:t>
      </w:r>
      <w:r w:rsidR="00B95277"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5050CF41" w14:textId="77777777" w:rsidR="00602AC0" w:rsidRPr="003B2883" w:rsidRDefault="00602AC0" w:rsidP="00602AC0">
      <w:pPr>
        <w:pStyle w:val="Heading2"/>
      </w:pPr>
      <w:bookmarkStart w:id="1059" w:name="_Toc25156237"/>
      <w:bookmarkStart w:id="1060" w:name="_Toc34124537"/>
      <w:bookmarkStart w:id="1061" w:name="_Toc43207651"/>
      <w:bookmarkStart w:id="1062" w:name="_Toc49857131"/>
      <w:bookmarkStart w:id="1063" w:name="_Toc56676966"/>
      <w:bookmarkStart w:id="1064" w:name="_Toc56691489"/>
      <w:bookmarkStart w:id="1065" w:name="_Toc56698753"/>
      <w:bookmarkStart w:id="1066" w:name="_Toc89034956"/>
      <w:bookmarkStart w:id="1067" w:name="_Toc89064754"/>
      <w:bookmarkStart w:id="1068" w:name="_Toc89180055"/>
      <w:bookmarkStart w:id="1069" w:name="_Toc97071732"/>
      <w:bookmarkStart w:id="1070" w:name="_Toc169687440"/>
      <w:r w:rsidRPr="003B2883">
        <w:t>5.4</w:t>
      </w:r>
      <w:r w:rsidRPr="003B2883">
        <w:tab/>
        <w:t>Namf_MT Service</w:t>
      </w:r>
      <w:bookmarkEnd w:id="1059"/>
      <w:bookmarkEnd w:id="1060"/>
      <w:bookmarkEnd w:id="1061"/>
      <w:bookmarkEnd w:id="1062"/>
      <w:bookmarkEnd w:id="1063"/>
      <w:bookmarkEnd w:id="1064"/>
      <w:bookmarkEnd w:id="1065"/>
      <w:bookmarkEnd w:id="1066"/>
      <w:bookmarkEnd w:id="1067"/>
      <w:bookmarkEnd w:id="1068"/>
      <w:bookmarkEnd w:id="1069"/>
      <w:bookmarkEnd w:id="1070"/>
    </w:p>
    <w:p w14:paraId="472BBFBD" w14:textId="77777777" w:rsidR="00602AC0" w:rsidRPr="003B2883" w:rsidRDefault="00602AC0" w:rsidP="00602AC0">
      <w:pPr>
        <w:pStyle w:val="Heading3"/>
      </w:pPr>
      <w:bookmarkStart w:id="1071" w:name="_Toc25156238"/>
      <w:bookmarkStart w:id="1072" w:name="_Toc34124538"/>
      <w:bookmarkStart w:id="1073" w:name="_Toc43207652"/>
      <w:bookmarkStart w:id="1074" w:name="_Toc49857132"/>
      <w:bookmarkStart w:id="1075" w:name="_Toc56676967"/>
      <w:bookmarkStart w:id="1076" w:name="_Toc56691490"/>
      <w:bookmarkStart w:id="1077" w:name="_Toc56698754"/>
      <w:bookmarkStart w:id="1078" w:name="_Toc89034957"/>
      <w:bookmarkStart w:id="1079" w:name="_Toc89064755"/>
      <w:bookmarkStart w:id="1080" w:name="_Toc89180056"/>
      <w:bookmarkStart w:id="1081" w:name="_Toc97071733"/>
      <w:bookmarkStart w:id="1082" w:name="_Toc169687441"/>
      <w:r w:rsidRPr="003B2883">
        <w:t>5.4.1</w:t>
      </w:r>
      <w:r w:rsidRPr="003B2883">
        <w:tab/>
        <w:t>Service Description</w:t>
      </w:r>
      <w:bookmarkEnd w:id="1071"/>
      <w:bookmarkEnd w:id="1072"/>
      <w:bookmarkEnd w:id="1073"/>
      <w:bookmarkEnd w:id="1074"/>
      <w:bookmarkEnd w:id="1075"/>
      <w:bookmarkEnd w:id="1076"/>
      <w:bookmarkEnd w:id="1077"/>
      <w:bookmarkEnd w:id="1078"/>
      <w:bookmarkEnd w:id="1079"/>
      <w:bookmarkEnd w:id="1080"/>
      <w:bookmarkEnd w:id="1081"/>
      <w:bookmarkEnd w:id="1082"/>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083" w:name="_Toc25156239"/>
      <w:bookmarkStart w:id="1084" w:name="_Toc34124539"/>
      <w:bookmarkStart w:id="1085" w:name="_Toc43207653"/>
      <w:bookmarkStart w:id="1086" w:name="_Toc49857133"/>
      <w:bookmarkStart w:id="1087" w:name="_Toc56676968"/>
      <w:bookmarkStart w:id="1088" w:name="_Toc56691491"/>
      <w:bookmarkStart w:id="1089" w:name="_Toc56698755"/>
      <w:bookmarkStart w:id="1090" w:name="_Toc89034958"/>
      <w:bookmarkStart w:id="1091" w:name="_Toc89064756"/>
      <w:bookmarkStart w:id="1092" w:name="_Toc89180057"/>
      <w:bookmarkStart w:id="1093" w:name="_Toc97071734"/>
      <w:bookmarkStart w:id="1094" w:name="_Toc169687442"/>
      <w:r w:rsidRPr="003B2883">
        <w:lastRenderedPageBreak/>
        <w:t>5.4.2</w:t>
      </w:r>
      <w:r w:rsidRPr="003B2883">
        <w:tab/>
        <w:t>Service Operations</w:t>
      </w:r>
      <w:bookmarkEnd w:id="1083"/>
      <w:bookmarkEnd w:id="1084"/>
      <w:bookmarkEnd w:id="1085"/>
      <w:bookmarkEnd w:id="1086"/>
      <w:bookmarkEnd w:id="1087"/>
      <w:bookmarkEnd w:id="1088"/>
      <w:bookmarkEnd w:id="1089"/>
      <w:bookmarkEnd w:id="1090"/>
      <w:bookmarkEnd w:id="1091"/>
      <w:bookmarkEnd w:id="1092"/>
      <w:bookmarkEnd w:id="1093"/>
      <w:bookmarkEnd w:id="1094"/>
    </w:p>
    <w:p w14:paraId="17DD57E5" w14:textId="77777777" w:rsidR="00602AC0" w:rsidRPr="003B2883" w:rsidRDefault="00602AC0" w:rsidP="00602AC0">
      <w:pPr>
        <w:pStyle w:val="Heading4"/>
      </w:pPr>
      <w:bookmarkStart w:id="1095" w:name="_Toc25156240"/>
      <w:bookmarkStart w:id="1096" w:name="_Toc34124540"/>
      <w:bookmarkStart w:id="1097" w:name="_Toc43207654"/>
      <w:bookmarkStart w:id="1098" w:name="_Toc49857134"/>
      <w:bookmarkStart w:id="1099" w:name="_Toc56676969"/>
      <w:bookmarkStart w:id="1100" w:name="_Toc56691492"/>
      <w:bookmarkStart w:id="1101" w:name="_Toc56698756"/>
      <w:bookmarkStart w:id="1102" w:name="_Toc89034959"/>
      <w:bookmarkStart w:id="1103" w:name="_Toc89064757"/>
      <w:bookmarkStart w:id="1104" w:name="_Toc89180058"/>
      <w:bookmarkStart w:id="1105" w:name="_Toc97071735"/>
      <w:bookmarkStart w:id="1106" w:name="_Toc169687443"/>
      <w:r w:rsidRPr="003B2883">
        <w:t>5.4.2.1</w:t>
      </w:r>
      <w:r w:rsidRPr="003B2883">
        <w:tab/>
        <w:t>Introduction</w:t>
      </w:r>
      <w:bookmarkEnd w:id="1095"/>
      <w:bookmarkEnd w:id="1096"/>
      <w:bookmarkEnd w:id="1097"/>
      <w:bookmarkEnd w:id="1098"/>
      <w:bookmarkEnd w:id="1099"/>
      <w:bookmarkEnd w:id="1100"/>
      <w:bookmarkEnd w:id="1101"/>
      <w:bookmarkEnd w:id="1102"/>
      <w:bookmarkEnd w:id="1103"/>
      <w:bookmarkEnd w:id="1104"/>
      <w:bookmarkEnd w:id="1105"/>
      <w:bookmarkEnd w:id="1106"/>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107" w:name="_Toc25156241"/>
      <w:bookmarkStart w:id="1108" w:name="_Toc34124541"/>
      <w:bookmarkStart w:id="1109" w:name="_Toc43207655"/>
      <w:bookmarkStart w:id="1110" w:name="_Toc49857135"/>
      <w:bookmarkStart w:id="1111" w:name="_Toc56676970"/>
      <w:bookmarkStart w:id="1112" w:name="_Toc56691493"/>
      <w:bookmarkStart w:id="1113" w:name="_Toc56698757"/>
      <w:bookmarkStart w:id="1114" w:name="_Toc89034960"/>
      <w:bookmarkStart w:id="1115" w:name="_Toc89064758"/>
      <w:bookmarkStart w:id="1116" w:name="_Toc89180059"/>
      <w:bookmarkStart w:id="1117" w:name="_Toc97071736"/>
      <w:bookmarkStart w:id="1118" w:name="_Toc169687444"/>
      <w:r w:rsidRPr="003B2883">
        <w:t>5.4.2.2</w:t>
      </w:r>
      <w:r w:rsidRPr="003B2883">
        <w:tab/>
        <w:t>EnableUEReachability</w:t>
      </w:r>
      <w:bookmarkEnd w:id="1107"/>
      <w:bookmarkEnd w:id="1108"/>
      <w:bookmarkEnd w:id="1109"/>
      <w:bookmarkEnd w:id="1110"/>
      <w:bookmarkEnd w:id="1111"/>
      <w:bookmarkEnd w:id="1112"/>
      <w:bookmarkEnd w:id="1113"/>
      <w:bookmarkEnd w:id="1114"/>
      <w:bookmarkEnd w:id="1115"/>
      <w:bookmarkEnd w:id="1116"/>
      <w:bookmarkEnd w:id="1117"/>
      <w:bookmarkEnd w:id="1118"/>
    </w:p>
    <w:p w14:paraId="19CC1158" w14:textId="77777777" w:rsidR="00602AC0" w:rsidRPr="003B2883" w:rsidRDefault="00602AC0" w:rsidP="00602AC0">
      <w:pPr>
        <w:pStyle w:val="Heading5"/>
      </w:pPr>
      <w:bookmarkStart w:id="1119" w:name="_Toc25156242"/>
      <w:bookmarkStart w:id="1120" w:name="_Toc34124542"/>
      <w:bookmarkStart w:id="1121" w:name="_Toc43207656"/>
      <w:bookmarkStart w:id="1122" w:name="_Toc49857136"/>
      <w:bookmarkStart w:id="1123" w:name="_Toc56676971"/>
      <w:bookmarkStart w:id="1124" w:name="_Toc56691494"/>
      <w:bookmarkStart w:id="1125" w:name="_Toc56698758"/>
      <w:bookmarkStart w:id="1126" w:name="_Toc89034961"/>
      <w:bookmarkStart w:id="1127" w:name="_Toc89064759"/>
      <w:bookmarkStart w:id="1128" w:name="_Toc89180060"/>
      <w:bookmarkStart w:id="1129" w:name="_Toc97071737"/>
      <w:bookmarkStart w:id="1130" w:name="_Toc169687445"/>
      <w:r w:rsidRPr="003B2883">
        <w:t>5.4.2.2.1</w:t>
      </w:r>
      <w:r w:rsidRPr="003B2883">
        <w:tab/>
        <w:t>General</w:t>
      </w:r>
      <w:bookmarkEnd w:id="1119"/>
      <w:bookmarkEnd w:id="1120"/>
      <w:bookmarkEnd w:id="1121"/>
      <w:bookmarkEnd w:id="1122"/>
      <w:bookmarkEnd w:id="1123"/>
      <w:bookmarkEnd w:id="1124"/>
      <w:bookmarkEnd w:id="1125"/>
      <w:bookmarkEnd w:id="1126"/>
      <w:bookmarkEnd w:id="1127"/>
      <w:bookmarkEnd w:id="1128"/>
      <w:bookmarkEnd w:id="1129"/>
      <w:bookmarkEnd w:id="1130"/>
    </w:p>
    <w:p w14:paraId="44C22B6B" w14:textId="49F59F8C" w:rsidR="00602AC0" w:rsidRDefault="00602AC0" w:rsidP="00602AC0">
      <w:r w:rsidRPr="003B2883">
        <w:t>The EnableUEReachability service operation is used in the following procedure:</w:t>
      </w:r>
    </w:p>
    <w:p w14:paraId="6EF6A748" w14:textId="77777777" w:rsidR="00C37BA8" w:rsidRPr="003B2883" w:rsidRDefault="00C37BA8" w:rsidP="00602AC0"/>
    <w:p w14:paraId="68088887" w14:textId="7C6F77DA"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B95277">
        <w:t>clause </w:t>
      </w:r>
      <w:r w:rsidR="00B95277"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B95277">
        <w:rPr>
          <w:rFonts w:hint="eastAsia"/>
          <w:lang w:eastAsia="zh-CN"/>
        </w:rPr>
        <w:t>clause</w:t>
      </w:r>
      <w:r w:rsidR="00B95277">
        <w:rPr>
          <w:lang w:eastAsia="zh-CN"/>
        </w:rPr>
        <w:t> </w:t>
      </w:r>
      <w:r w:rsidR="00B95277" w:rsidRPr="003B2883">
        <w:rPr>
          <w:rFonts w:hint="eastAsia"/>
          <w:lang w:eastAsia="zh-CN"/>
        </w:rPr>
        <w:t>4</w:t>
      </w:r>
      <w:r w:rsidRPr="003B2883">
        <w:rPr>
          <w:rFonts w:hint="eastAsia"/>
          <w:lang w:eastAsia="zh-CN"/>
        </w:rPr>
        <w:t>.13.3.7)</w:t>
      </w:r>
      <w:r w:rsidRPr="003B2883">
        <w:rPr>
          <w:lang w:eastAsia="zh-CN"/>
        </w:rPr>
        <w:t>.</w:t>
      </w:r>
    </w:p>
    <w:p w14:paraId="2A6A8906" w14:textId="77777777" w:rsidR="00602AC0" w:rsidRPr="00602AC0" w:rsidRDefault="00602AC0" w:rsidP="00163413">
      <w:pPr>
        <w:pStyle w:val="B1"/>
      </w:pPr>
      <w:r w:rsidRPr="00163413">
        <w:t>-</w:t>
      </w:r>
      <w:r w:rsidRPr="00163413">
        <w:tab/>
        <w:t>UPF anchored Mobile Terminated Data Transport in Control Plane CIoT 5GS Optimisation (see clause 4.24.2 of 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131" w:name="_PERM_MCCTEMPBM_CRPT03410044___5"/>
    </w:p>
    <w:bookmarkEnd w:id="1131"/>
    <w:p w14:paraId="20D0769C" w14:textId="308D3093"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B95277">
        <w:rPr>
          <w:lang w:eastAsia="zh-CN"/>
        </w:rPr>
        <w:t>clause </w:t>
      </w:r>
      <w:r w:rsidR="00B95277"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0.95pt;height:109.35pt" o:ole="">
            <v:imagedata r:id="rId69" o:title=""/>
          </v:shape>
          <o:OLEObject Type="Embed" ProgID="Visio.Drawing.15" ShapeID="_x0000_i1056" DrawAspect="Content" ObjectID="_1780558705" r:id="rId70"/>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4A77E76B"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B95277" w:rsidRPr="008B3B73">
        <w:t>clause</w:t>
      </w:r>
      <w:r w:rsidR="00B95277">
        <w:t> </w:t>
      </w:r>
      <w:r w:rsidR="00B95277" w:rsidRPr="008B3B73">
        <w:t>5</w:t>
      </w:r>
      <w:r w:rsidR="00B40D25" w:rsidRPr="008B3B73">
        <w:t>.38.4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lastRenderedPageBreak/>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75372203" w:rsidR="00B40D25" w:rsidRPr="00483D7D"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0C43B92" w14:textId="77777777" w:rsidR="00602AC0" w:rsidRPr="003B2883" w:rsidRDefault="00602AC0" w:rsidP="00602AC0">
      <w:pPr>
        <w:pStyle w:val="Heading4"/>
      </w:pPr>
      <w:bookmarkStart w:id="1132" w:name="_Toc25156243"/>
      <w:bookmarkStart w:id="1133" w:name="_Toc34124543"/>
      <w:bookmarkStart w:id="1134" w:name="_Toc43207657"/>
      <w:bookmarkStart w:id="1135" w:name="_Toc49857137"/>
      <w:bookmarkStart w:id="1136" w:name="_Toc56676972"/>
      <w:bookmarkStart w:id="1137" w:name="_Toc56691495"/>
      <w:bookmarkStart w:id="1138" w:name="_Toc56698759"/>
      <w:bookmarkStart w:id="1139" w:name="_Toc89034962"/>
      <w:bookmarkStart w:id="1140" w:name="_Toc89064760"/>
      <w:bookmarkStart w:id="1141" w:name="_Toc89180061"/>
      <w:bookmarkStart w:id="1142" w:name="_Toc97071738"/>
      <w:bookmarkStart w:id="1143" w:name="_Toc169687446"/>
      <w:r w:rsidRPr="003B2883">
        <w:t>5.4.2.3</w:t>
      </w:r>
      <w:r w:rsidRPr="003B2883">
        <w:tab/>
        <w:t>ProvideDomainSelectionInfo</w:t>
      </w:r>
      <w:bookmarkEnd w:id="1132"/>
      <w:bookmarkEnd w:id="1133"/>
      <w:bookmarkEnd w:id="1134"/>
      <w:bookmarkEnd w:id="1135"/>
      <w:bookmarkEnd w:id="1136"/>
      <w:bookmarkEnd w:id="1137"/>
      <w:bookmarkEnd w:id="1138"/>
      <w:bookmarkEnd w:id="1139"/>
      <w:bookmarkEnd w:id="1140"/>
      <w:bookmarkEnd w:id="1141"/>
      <w:bookmarkEnd w:id="1142"/>
      <w:bookmarkEnd w:id="1143"/>
    </w:p>
    <w:p w14:paraId="032E0624" w14:textId="77777777" w:rsidR="00602AC0" w:rsidRPr="003B2883" w:rsidRDefault="00602AC0" w:rsidP="00602AC0">
      <w:pPr>
        <w:pStyle w:val="Heading5"/>
      </w:pPr>
      <w:bookmarkStart w:id="1144" w:name="_Toc25156244"/>
      <w:bookmarkStart w:id="1145" w:name="_Toc34124544"/>
      <w:bookmarkStart w:id="1146" w:name="_Toc43207658"/>
      <w:bookmarkStart w:id="1147" w:name="_Toc49857138"/>
      <w:bookmarkStart w:id="1148" w:name="_Toc56676973"/>
      <w:bookmarkStart w:id="1149" w:name="_Toc56691496"/>
      <w:bookmarkStart w:id="1150" w:name="_Toc56698760"/>
      <w:bookmarkStart w:id="1151" w:name="_Toc89034963"/>
      <w:bookmarkStart w:id="1152" w:name="_Toc89064761"/>
      <w:bookmarkStart w:id="1153" w:name="_Toc89180062"/>
      <w:bookmarkStart w:id="1154" w:name="_Toc97071739"/>
      <w:bookmarkStart w:id="1155" w:name="_Toc169687447"/>
      <w:r w:rsidRPr="003B2883">
        <w:t>5.4.2.3.1</w:t>
      </w:r>
      <w:r w:rsidRPr="003B2883">
        <w:tab/>
        <w:t>General</w:t>
      </w:r>
      <w:bookmarkEnd w:id="1144"/>
      <w:bookmarkEnd w:id="1145"/>
      <w:bookmarkEnd w:id="1146"/>
      <w:bookmarkEnd w:id="1147"/>
      <w:bookmarkEnd w:id="1148"/>
      <w:bookmarkEnd w:id="1149"/>
      <w:bookmarkEnd w:id="1150"/>
      <w:bookmarkEnd w:id="1151"/>
      <w:bookmarkEnd w:id="1152"/>
      <w:bookmarkEnd w:id="1153"/>
      <w:bookmarkEnd w:id="1154"/>
      <w:bookmarkEnd w:id="1155"/>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44343E85"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B95277">
        <w:rPr>
          <w:lang w:eastAsia="zh-CN"/>
        </w:rPr>
        <w:t>clause </w:t>
      </w:r>
      <w:r w:rsidR="00B95277"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25pt;height:101.2pt" o:ole="">
            <v:imagedata r:id="rId71" o:title=""/>
          </v:shape>
          <o:OLEObject Type="Embed" ProgID="Visio.Drawing.15" ShapeID="_x0000_i1057" DrawAspect="Content" ObjectID="_1780558706" r:id="rId72"/>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156" w:name="_Toc81297887"/>
      <w:bookmarkStart w:id="1157" w:name="_Toc89034964"/>
      <w:bookmarkStart w:id="1158" w:name="_Toc89064762"/>
      <w:bookmarkStart w:id="1159" w:name="_Toc89180063"/>
      <w:bookmarkStart w:id="1160" w:name="_Toc97071740"/>
      <w:bookmarkStart w:id="1161" w:name="_Toc169687448"/>
      <w:r w:rsidRPr="003B2883">
        <w:lastRenderedPageBreak/>
        <w:t>5.4.2.</w:t>
      </w:r>
      <w:r>
        <w:t>4</w:t>
      </w:r>
      <w:r w:rsidRPr="003B2883">
        <w:tab/>
      </w:r>
      <w:bookmarkEnd w:id="1156"/>
      <w:r w:rsidRPr="00204314">
        <w:rPr>
          <w:lang w:val="en-US" w:eastAsia="zh-CN"/>
        </w:rPr>
        <w:t>EnableGroupReachability</w:t>
      </w:r>
      <w:bookmarkEnd w:id="1157"/>
      <w:bookmarkEnd w:id="1158"/>
      <w:bookmarkEnd w:id="1159"/>
      <w:bookmarkEnd w:id="1160"/>
      <w:bookmarkEnd w:id="1161"/>
    </w:p>
    <w:p w14:paraId="002DAB94" w14:textId="5A44C962" w:rsidR="004B4804" w:rsidRPr="003B2883" w:rsidRDefault="004B4804" w:rsidP="004B4804">
      <w:pPr>
        <w:pStyle w:val="Heading5"/>
      </w:pPr>
      <w:bookmarkStart w:id="1162" w:name="_Toc81297888"/>
      <w:bookmarkStart w:id="1163" w:name="_Toc89034965"/>
      <w:bookmarkStart w:id="1164" w:name="_Toc89064763"/>
      <w:bookmarkStart w:id="1165" w:name="_Toc89180064"/>
      <w:bookmarkStart w:id="1166" w:name="_Toc97071741"/>
      <w:bookmarkStart w:id="1167" w:name="_Toc169687449"/>
      <w:r>
        <w:t>5.4.2.4</w:t>
      </w:r>
      <w:r w:rsidRPr="003B2883">
        <w:t>.1</w:t>
      </w:r>
      <w:r w:rsidRPr="003B2883">
        <w:tab/>
        <w:t>General</w:t>
      </w:r>
      <w:bookmarkEnd w:id="1162"/>
      <w:bookmarkEnd w:id="1163"/>
      <w:bookmarkEnd w:id="1164"/>
      <w:bookmarkEnd w:id="1165"/>
      <w:bookmarkEnd w:id="1166"/>
      <w:bookmarkEnd w:id="1167"/>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5BB42E88"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168" w:name="_PERM_MCCTEMPBM_CRPT03410045___5"/>
    </w:p>
    <w:bookmarkEnd w:id="1168"/>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0.25pt;height:106.65pt" o:ole="">
            <v:imagedata r:id="rId73" o:title=""/>
          </v:shape>
          <o:OLEObject Type="Embed" ProgID="Visio.Drawing.15" ShapeID="_x0000_i1058" DrawAspect="Content" ObjectID="_1780558707" r:id="rId74"/>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1169"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169"/>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170" w:name="_Toc97071742"/>
      <w:bookmarkStart w:id="1171" w:name="_Toc169687450"/>
      <w:r w:rsidRPr="003B2883">
        <w:t>5.4.2.</w:t>
      </w:r>
      <w:r>
        <w:t>5</w:t>
      </w:r>
      <w:r w:rsidRPr="003B2883">
        <w:tab/>
      </w:r>
      <w:r>
        <w:rPr>
          <w:rFonts w:eastAsia="SimSun"/>
          <w:lang w:eastAsia="zh-CN"/>
        </w:rPr>
        <w:t>UEReachabilityInfoNotify</w:t>
      </w:r>
      <w:bookmarkEnd w:id="1170"/>
      <w:bookmarkEnd w:id="1171"/>
    </w:p>
    <w:p w14:paraId="00F3E8B0" w14:textId="5D03C913" w:rsidR="00932D75" w:rsidRPr="003B2883" w:rsidRDefault="00932D75" w:rsidP="00932D75">
      <w:pPr>
        <w:pStyle w:val="Heading5"/>
      </w:pPr>
      <w:bookmarkStart w:id="1172" w:name="_Toc97071743"/>
      <w:bookmarkStart w:id="1173" w:name="_Toc169687451"/>
      <w:r>
        <w:t>5.4.2.5</w:t>
      </w:r>
      <w:r w:rsidRPr="003B2883">
        <w:t>.1</w:t>
      </w:r>
      <w:r w:rsidRPr="003B2883">
        <w:tab/>
        <w:t>General</w:t>
      </w:r>
      <w:bookmarkEnd w:id="1172"/>
      <w:bookmarkEnd w:id="1173"/>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6A2AB32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61B96F2D"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B95277">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25pt;height:101.2pt" o:ole="">
            <v:imagedata r:id="rId75" o:title=""/>
          </v:shape>
          <o:OLEObject Type="Embed" ProgID="Visio.Drawing.15" ShapeID="_x0000_i1059" DrawAspect="Content" ObjectID="_1780558708" r:id="rId76"/>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174" w:name="_Toc25156245"/>
      <w:bookmarkStart w:id="1175" w:name="_Toc34124545"/>
      <w:bookmarkStart w:id="1176" w:name="_Toc43207659"/>
      <w:bookmarkStart w:id="1177" w:name="_Toc49857139"/>
      <w:bookmarkStart w:id="1178" w:name="_Toc56676974"/>
      <w:bookmarkStart w:id="1179" w:name="_Toc56691497"/>
      <w:bookmarkStart w:id="1180" w:name="_Toc56698761"/>
      <w:bookmarkStart w:id="1181" w:name="_Toc89034966"/>
      <w:bookmarkStart w:id="1182" w:name="_Toc89064764"/>
      <w:bookmarkStart w:id="1183" w:name="_Toc89180065"/>
      <w:bookmarkStart w:id="1184" w:name="_Toc97071744"/>
      <w:bookmarkStart w:id="1185" w:name="_Toc169687452"/>
      <w:r w:rsidRPr="003B2883">
        <w:t>5.5</w:t>
      </w:r>
      <w:r w:rsidRPr="003B2883">
        <w:tab/>
        <w:t>Namf_Location Service</w:t>
      </w:r>
      <w:bookmarkEnd w:id="1174"/>
      <w:bookmarkEnd w:id="1175"/>
      <w:bookmarkEnd w:id="1176"/>
      <w:bookmarkEnd w:id="1177"/>
      <w:bookmarkEnd w:id="1178"/>
      <w:bookmarkEnd w:id="1179"/>
      <w:bookmarkEnd w:id="1180"/>
      <w:bookmarkEnd w:id="1181"/>
      <w:bookmarkEnd w:id="1182"/>
      <w:bookmarkEnd w:id="1183"/>
      <w:bookmarkEnd w:id="1184"/>
      <w:bookmarkEnd w:id="1185"/>
    </w:p>
    <w:p w14:paraId="5782304E" w14:textId="77777777" w:rsidR="00602AC0" w:rsidRPr="003B2883" w:rsidRDefault="00602AC0" w:rsidP="00602AC0">
      <w:pPr>
        <w:pStyle w:val="Heading3"/>
      </w:pPr>
      <w:bookmarkStart w:id="1186" w:name="_Toc25156246"/>
      <w:bookmarkStart w:id="1187" w:name="_Toc34124546"/>
      <w:bookmarkStart w:id="1188" w:name="_Toc43207660"/>
      <w:bookmarkStart w:id="1189" w:name="_Toc49857140"/>
      <w:bookmarkStart w:id="1190" w:name="_Toc56676975"/>
      <w:bookmarkStart w:id="1191" w:name="_Toc56691498"/>
      <w:bookmarkStart w:id="1192" w:name="_Toc56698762"/>
      <w:bookmarkStart w:id="1193" w:name="_Toc89034967"/>
      <w:bookmarkStart w:id="1194" w:name="_Toc89064765"/>
      <w:bookmarkStart w:id="1195" w:name="_Toc89180066"/>
      <w:bookmarkStart w:id="1196" w:name="_Toc97071745"/>
      <w:bookmarkStart w:id="1197" w:name="_Toc169687453"/>
      <w:r w:rsidRPr="003B2883">
        <w:t>5.5.1</w:t>
      </w:r>
      <w:r w:rsidRPr="003B2883">
        <w:tab/>
        <w:t>Service Description</w:t>
      </w:r>
      <w:bookmarkEnd w:id="1186"/>
      <w:bookmarkEnd w:id="1187"/>
      <w:bookmarkEnd w:id="1188"/>
      <w:bookmarkEnd w:id="1189"/>
      <w:bookmarkEnd w:id="1190"/>
      <w:bookmarkEnd w:id="1191"/>
      <w:bookmarkEnd w:id="1192"/>
      <w:bookmarkEnd w:id="1193"/>
      <w:bookmarkEnd w:id="1194"/>
      <w:bookmarkEnd w:id="1195"/>
      <w:bookmarkEnd w:id="1196"/>
      <w:bookmarkEnd w:id="1197"/>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1198" w:name="_Toc25156247"/>
      <w:bookmarkStart w:id="1199" w:name="_Toc34124547"/>
      <w:bookmarkStart w:id="1200" w:name="_Toc43207661"/>
      <w:bookmarkStart w:id="1201" w:name="_Toc49857141"/>
      <w:bookmarkStart w:id="1202" w:name="_Toc56676976"/>
      <w:bookmarkStart w:id="1203" w:name="_Toc56691499"/>
      <w:bookmarkStart w:id="1204" w:name="_Toc56698763"/>
      <w:bookmarkStart w:id="1205" w:name="_Toc89034968"/>
      <w:bookmarkStart w:id="1206" w:name="_Toc89064766"/>
      <w:bookmarkStart w:id="1207" w:name="_Toc89180067"/>
      <w:bookmarkStart w:id="1208" w:name="_Toc97071746"/>
      <w:bookmarkStart w:id="1209" w:name="_Toc169687454"/>
      <w:r w:rsidRPr="003B2883">
        <w:t>5.5.2</w:t>
      </w:r>
      <w:r w:rsidRPr="003B2883">
        <w:tab/>
        <w:t>Service Operations</w:t>
      </w:r>
      <w:bookmarkEnd w:id="1198"/>
      <w:bookmarkEnd w:id="1199"/>
      <w:bookmarkEnd w:id="1200"/>
      <w:bookmarkEnd w:id="1201"/>
      <w:bookmarkEnd w:id="1202"/>
      <w:bookmarkEnd w:id="1203"/>
      <w:bookmarkEnd w:id="1204"/>
      <w:bookmarkEnd w:id="1205"/>
      <w:bookmarkEnd w:id="1206"/>
      <w:bookmarkEnd w:id="1207"/>
      <w:bookmarkEnd w:id="1208"/>
      <w:bookmarkEnd w:id="1209"/>
    </w:p>
    <w:p w14:paraId="3BB73CAC" w14:textId="77777777" w:rsidR="00602AC0" w:rsidRPr="003B2883" w:rsidRDefault="00602AC0" w:rsidP="00602AC0">
      <w:pPr>
        <w:pStyle w:val="Heading4"/>
      </w:pPr>
      <w:bookmarkStart w:id="1210" w:name="_Toc25156248"/>
      <w:bookmarkStart w:id="1211" w:name="_Toc34124548"/>
      <w:bookmarkStart w:id="1212" w:name="_Toc43207662"/>
      <w:bookmarkStart w:id="1213" w:name="_Toc49857142"/>
      <w:bookmarkStart w:id="1214" w:name="_Toc56676977"/>
      <w:bookmarkStart w:id="1215" w:name="_Toc56691500"/>
      <w:bookmarkStart w:id="1216" w:name="_Toc56698764"/>
      <w:bookmarkStart w:id="1217" w:name="_Toc89034969"/>
      <w:bookmarkStart w:id="1218" w:name="_Toc89064767"/>
      <w:bookmarkStart w:id="1219" w:name="_Toc89180068"/>
      <w:bookmarkStart w:id="1220" w:name="_Toc97071747"/>
      <w:bookmarkStart w:id="1221" w:name="_Toc169687455"/>
      <w:r w:rsidRPr="003B2883">
        <w:t>5.5.2.1</w:t>
      </w:r>
      <w:r w:rsidRPr="003B2883">
        <w:tab/>
        <w:t>Introduction</w:t>
      </w:r>
      <w:bookmarkEnd w:id="1210"/>
      <w:bookmarkEnd w:id="1211"/>
      <w:bookmarkEnd w:id="1212"/>
      <w:bookmarkEnd w:id="1213"/>
      <w:bookmarkEnd w:id="1214"/>
      <w:bookmarkEnd w:id="1215"/>
      <w:bookmarkEnd w:id="1216"/>
      <w:bookmarkEnd w:id="1217"/>
      <w:bookmarkEnd w:id="1218"/>
      <w:bookmarkEnd w:id="1219"/>
      <w:bookmarkEnd w:id="1220"/>
      <w:bookmarkEnd w:id="1221"/>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222" w:name="_Toc25156249"/>
      <w:bookmarkStart w:id="1223" w:name="_Toc34124549"/>
      <w:bookmarkStart w:id="1224" w:name="_Toc43207663"/>
      <w:bookmarkStart w:id="1225" w:name="_Toc49857143"/>
      <w:bookmarkStart w:id="1226" w:name="_Toc56676978"/>
      <w:bookmarkStart w:id="1227" w:name="_Toc56691501"/>
      <w:bookmarkStart w:id="1228" w:name="_Toc56698765"/>
      <w:bookmarkStart w:id="1229" w:name="_Toc89034970"/>
      <w:bookmarkStart w:id="1230" w:name="_Toc89064768"/>
      <w:bookmarkStart w:id="1231" w:name="_Toc89180069"/>
      <w:bookmarkStart w:id="1232" w:name="_Toc97071748"/>
      <w:bookmarkStart w:id="1233" w:name="_Toc169687456"/>
      <w:r w:rsidRPr="003B2883">
        <w:t>5.5.2.2</w:t>
      </w:r>
      <w:r w:rsidRPr="003B2883">
        <w:tab/>
        <w:t>ProvidePositioningInfo</w:t>
      </w:r>
      <w:bookmarkEnd w:id="1222"/>
      <w:bookmarkEnd w:id="1223"/>
      <w:bookmarkEnd w:id="1224"/>
      <w:bookmarkEnd w:id="1225"/>
      <w:bookmarkEnd w:id="1226"/>
      <w:bookmarkEnd w:id="1227"/>
      <w:bookmarkEnd w:id="1228"/>
      <w:bookmarkEnd w:id="1229"/>
      <w:bookmarkEnd w:id="1230"/>
      <w:bookmarkEnd w:id="1231"/>
      <w:bookmarkEnd w:id="1232"/>
      <w:bookmarkEnd w:id="1233"/>
    </w:p>
    <w:p w14:paraId="355B89AB" w14:textId="77777777" w:rsidR="00602AC0" w:rsidRPr="003B2883" w:rsidRDefault="00602AC0" w:rsidP="00602AC0">
      <w:pPr>
        <w:pStyle w:val="Heading5"/>
      </w:pPr>
      <w:bookmarkStart w:id="1234" w:name="_Toc25156250"/>
      <w:bookmarkStart w:id="1235" w:name="_Toc34124550"/>
      <w:bookmarkStart w:id="1236" w:name="_Toc43207664"/>
      <w:bookmarkStart w:id="1237" w:name="_Toc49857144"/>
      <w:bookmarkStart w:id="1238" w:name="_Toc56676979"/>
      <w:bookmarkStart w:id="1239" w:name="_Toc56691502"/>
      <w:bookmarkStart w:id="1240" w:name="_Toc56698766"/>
      <w:bookmarkStart w:id="1241" w:name="_Toc89034971"/>
      <w:bookmarkStart w:id="1242" w:name="_Toc89064769"/>
      <w:bookmarkStart w:id="1243" w:name="_Toc89180070"/>
      <w:bookmarkStart w:id="1244" w:name="_Toc97071749"/>
      <w:bookmarkStart w:id="1245" w:name="_Toc169687457"/>
      <w:r w:rsidRPr="003B2883">
        <w:t>5.5.2.2.1</w:t>
      </w:r>
      <w:r w:rsidRPr="003B2883">
        <w:tab/>
        <w:t>General</w:t>
      </w:r>
      <w:bookmarkEnd w:id="1234"/>
      <w:bookmarkEnd w:id="1235"/>
      <w:bookmarkEnd w:id="1236"/>
      <w:bookmarkEnd w:id="1237"/>
      <w:bookmarkEnd w:id="1238"/>
      <w:bookmarkEnd w:id="1239"/>
      <w:bookmarkEnd w:id="1240"/>
      <w:bookmarkEnd w:id="1241"/>
      <w:bookmarkEnd w:id="1242"/>
      <w:bookmarkEnd w:id="1243"/>
      <w:bookmarkEnd w:id="1244"/>
      <w:bookmarkEnd w:id="1245"/>
    </w:p>
    <w:p w14:paraId="13BD263D" w14:textId="14035D53" w:rsidR="00602AC0" w:rsidRDefault="00602AC0" w:rsidP="00602AC0">
      <w:r w:rsidRPr="003B2883">
        <w:t>The ProvidePositioningInfo service operation is used in the following procedure:</w:t>
      </w:r>
    </w:p>
    <w:p w14:paraId="5A709FB7" w14:textId="3D36385D"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B95277">
        <w:t>clause 6</w:t>
      </w:r>
      <w:r w:rsidR="003B23B6">
        <w:t>.10.2</w:t>
      </w:r>
      <w:r w:rsidRPr="003B2883">
        <w:t>)</w:t>
      </w:r>
    </w:p>
    <w:p w14:paraId="2DAC1A1B" w14:textId="1D117BF0"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B95277">
        <w:t>clause 6</w:t>
      </w:r>
      <w:r w:rsidR="003B23B6">
        <w:t>.1</w:t>
      </w:r>
      <w:r w:rsidRPr="003B2883">
        <w:t>)</w:t>
      </w:r>
    </w:p>
    <w:p w14:paraId="3E72437E" w14:textId="3400197E" w:rsidR="00602AC0" w:rsidRPr="003B2883" w:rsidRDefault="00602AC0" w:rsidP="00602AC0">
      <w:pPr>
        <w:pStyle w:val="B1"/>
      </w:pPr>
      <w:r>
        <w:lastRenderedPageBreak/>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B95277">
        <w:t>clause 6</w:t>
      </w:r>
      <w:r>
        <w:t>.3.1</w:t>
      </w:r>
      <w:r w:rsidRPr="003B2883">
        <w:t>)</w:t>
      </w:r>
    </w:p>
    <w:p w14:paraId="40940FC4" w14:textId="5ABEE47E"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51B8F3D1"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B95277">
        <w:rPr>
          <w:lang w:eastAsia="zh-CN"/>
        </w:rPr>
        <w:t>clause </w:t>
      </w:r>
      <w:r w:rsidR="00B95277" w:rsidRPr="003B2883">
        <w:t>6</w:t>
      </w:r>
      <w:r w:rsidRPr="003B2883">
        <w:t>.4.3.2.4.2). See also figure 5.5.2.2.1-1.</w:t>
      </w:r>
    </w:p>
    <w:p w14:paraId="4AF4B400" w14:textId="77777777" w:rsidR="00172431" w:rsidRPr="003B2883" w:rsidRDefault="00172431" w:rsidP="00602AC0">
      <w:pPr>
        <w:pStyle w:val="TH"/>
      </w:pPr>
      <w:r>
        <w:object w:dxaOrig="7956" w:dyaOrig="2868" w14:anchorId="5E724D57">
          <v:shape id="_x0000_i1060" type="#_x0000_t75" style="width:396pt;height:2in" o:ole="">
            <v:imagedata r:id="rId77" o:title=""/>
          </v:shape>
          <o:OLEObject Type="Embed" ProgID="Visio.Drawing.15" ShapeID="_x0000_i1060" DrawAspect="Content" ObjectID="_1780558709" r:id="rId78"/>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5221880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00802D2A">
        <w:t>,</w:t>
      </w:r>
      <w:r w:rsidRPr="003B2883">
        <w:rPr>
          <w:lang w:val="en-US"/>
        </w:rPr>
        <w:t xml:space="preserve"> </w:t>
      </w:r>
      <w:r w:rsidRPr="003B2883">
        <w:t>Supported GAD shapes</w:t>
      </w:r>
      <w:r w:rsidR="00802D2A">
        <w:t xml:space="preserve"> and scheduled location time</w:t>
      </w:r>
      <w:r w:rsidR="00DD6EB2">
        <w:t xml:space="preserve"> and </w:t>
      </w:r>
      <w:r w:rsidR="00DD6EB2">
        <w:rPr>
          <w:rFonts w:hint="eastAsia"/>
          <w:lang w:eastAsia="zh-CN"/>
        </w:rPr>
        <w:t>r</w:t>
      </w:r>
      <w:r w:rsidR="00DD6EB2">
        <w:rPr>
          <w:lang w:eastAsia="zh-CN"/>
        </w:rPr>
        <w:t>eliable UE Location Request</w:t>
      </w:r>
      <w:r w:rsidR="003A0729" w:rsidRPr="003A0729">
        <w:rPr>
          <w:lang w:eastAsia="zh-CN"/>
        </w:rPr>
        <w:t xml:space="preserve"> </w:t>
      </w:r>
      <w:r w:rsidR="003A0729">
        <w:rPr>
          <w:lang w:eastAsia="zh-CN"/>
        </w:rPr>
        <w:t xml:space="preserve">and </w:t>
      </w:r>
      <w:r w:rsidR="003A0729" w:rsidRPr="009B6F0C">
        <w:rPr>
          <w:noProof/>
        </w:rPr>
        <w:t>integrity requirement</w:t>
      </w:r>
      <w:r w:rsidR="003A0729">
        <w:rPr>
          <w:noProof/>
        </w:rPr>
        <w:t>s</w:t>
      </w:r>
      <w:r w:rsidRPr="003B2883">
        <w:t xml:space="preserve">.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xml:space="preserve">), it also provides a callback URI on which the EventNotify service operation is executed (see </w:t>
      </w:r>
      <w:r w:rsidR="00B95277" w:rsidRPr="003B2883">
        <w:t>clause</w:t>
      </w:r>
      <w:r w:rsidR="00B95277">
        <w:t> </w:t>
      </w:r>
      <w:r w:rsidR="00B95277" w:rsidRPr="003B2883">
        <w:t>5</w:t>
      </w:r>
      <w:r w:rsidRPr="003B2883">
        <w:t>.5.2.3).</w:t>
      </w:r>
    </w:p>
    <w:p w14:paraId="1BDF8681" w14:textId="448A0442"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w:t>
      </w:r>
      <w:r w:rsidR="00B95277" w:rsidRPr="003B2883">
        <w:t>clause</w:t>
      </w:r>
      <w:r w:rsidR="00B95277">
        <w:t> 6</w:t>
      </w:r>
      <w:r w:rsidR="003B23B6">
        <w:t>.10.3</w:t>
      </w:r>
      <w:r w:rsidRPr="003B2883">
        <w:t xml:space="preserve"> of</w:t>
      </w:r>
      <w:r>
        <w:t xml:space="preserve"> </w:t>
      </w:r>
      <w:r w:rsidR="003B23B6">
        <w:t>3GPP TS 23.273 [42]</w:t>
      </w:r>
      <w:r w:rsidRPr="003B2883">
        <w:t>.</w:t>
      </w:r>
    </w:p>
    <w:p w14:paraId="6937D3C9" w14:textId="674DEAD4"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B95277">
        <w:t>clause 6</w:t>
      </w:r>
      <w:r>
        <w:t>.3.1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1246" w:name="_Toc25156251"/>
      <w:bookmarkStart w:id="1247" w:name="_Toc34124551"/>
      <w:bookmarkStart w:id="1248" w:name="_Toc43207665"/>
      <w:bookmarkStart w:id="1249" w:name="_Toc49857145"/>
      <w:bookmarkStart w:id="1250" w:name="_Toc56676980"/>
      <w:bookmarkStart w:id="1251" w:name="_Toc56691503"/>
      <w:bookmarkStart w:id="1252" w:name="_Toc56698767"/>
      <w:bookmarkStart w:id="1253" w:name="_Toc89034972"/>
      <w:bookmarkStart w:id="1254" w:name="_Toc89064770"/>
      <w:bookmarkStart w:id="1255" w:name="_Toc89180071"/>
      <w:bookmarkStart w:id="1256" w:name="_Toc97071750"/>
      <w:bookmarkStart w:id="1257" w:name="_Toc169687458"/>
      <w:r w:rsidRPr="003B2883">
        <w:t>5.5.2.3</w:t>
      </w:r>
      <w:r w:rsidRPr="003B2883">
        <w:tab/>
        <w:t>EventNotify</w:t>
      </w:r>
      <w:bookmarkEnd w:id="1246"/>
      <w:bookmarkEnd w:id="1247"/>
      <w:bookmarkEnd w:id="1248"/>
      <w:bookmarkEnd w:id="1249"/>
      <w:bookmarkEnd w:id="1250"/>
      <w:bookmarkEnd w:id="1251"/>
      <w:bookmarkEnd w:id="1252"/>
      <w:bookmarkEnd w:id="1253"/>
      <w:bookmarkEnd w:id="1254"/>
      <w:bookmarkEnd w:id="1255"/>
      <w:bookmarkEnd w:id="1256"/>
      <w:bookmarkEnd w:id="1257"/>
    </w:p>
    <w:p w14:paraId="5893E2FC" w14:textId="77777777" w:rsidR="00602AC0" w:rsidRPr="003B2883" w:rsidRDefault="00602AC0" w:rsidP="00602AC0">
      <w:pPr>
        <w:pStyle w:val="Heading5"/>
      </w:pPr>
      <w:bookmarkStart w:id="1258" w:name="_Toc25156252"/>
      <w:bookmarkStart w:id="1259" w:name="_Toc34124552"/>
      <w:bookmarkStart w:id="1260" w:name="_Toc43207666"/>
      <w:bookmarkStart w:id="1261" w:name="_Toc49857146"/>
      <w:bookmarkStart w:id="1262" w:name="_Toc56676981"/>
      <w:bookmarkStart w:id="1263" w:name="_Toc56691504"/>
      <w:bookmarkStart w:id="1264" w:name="_Toc56698768"/>
      <w:bookmarkStart w:id="1265" w:name="_Toc89034973"/>
      <w:bookmarkStart w:id="1266" w:name="_Toc89064771"/>
      <w:bookmarkStart w:id="1267" w:name="_Toc89180072"/>
      <w:bookmarkStart w:id="1268" w:name="_Toc97071751"/>
      <w:bookmarkStart w:id="1269" w:name="_Toc169687459"/>
      <w:r w:rsidRPr="003B2883">
        <w:t>5.5.2.3.1</w:t>
      </w:r>
      <w:r w:rsidRPr="003B2883">
        <w:tab/>
        <w:t>General</w:t>
      </w:r>
      <w:bookmarkEnd w:id="1258"/>
      <w:bookmarkEnd w:id="1259"/>
      <w:bookmarkEnd w:id="1260"/>
      <w:bookmarkEnd w:id="1261"/>
      <w:bookmarkEnd w:id="1262"/>
      <w:bookmarkEnd w:id="1263"/>
      <w:bookmarkEnd w:id="1264"/>
      <w:bookmarkEnd w:id="1265"/>
      <w:bookmarkEnd w:id="1266"/>
      <w:bookmarkEnd w:id="1267"/>
      <w:bookmarkEnd w:id="1268"/>
      <w:bookmarkEnd w:id="1269"/>
    </w:p>
    <w:p w14:paraId="5AD31544" w14:textId="4088DAAE" w:rsidR="00C37BA8" w:rsidRPr="003B2883" w:rsidRDefault="00602AC0" w:rsidP="00602AC0">
      <w:r w:rsidRPr="003B2883">
        <w:t>The EventNotify service operation is used in the following procedure:</w:t>
      </w:r>
    </w:p>
    <w:p w14:paraId="5AF65DC7" w14:textId="2F75342D" w:rsidR="00602AC0" w:rsidRPr="003B2883" w:rsidRDefault="00602AC0" w:rsidP="00602AC0">
      <w:pPr>
        <w:pStyle w:val="B1"/>
      </w:pPr>
      <w:r w:rsidRPr="003B2883">
        <w:t>-</w:t>
      </w:r>
      <w:r w:rsidRPr="003B2883">
        <w:tab/>
        <w:t>5GC-NI-LR Procedure (</w:t>
      </w:r>
      <w:r w:rsidR="003B23B6">
        <w:t xml:space="preserve">see 3GPP TS 23.273 [42], </w:t>
      </w:r>
      <w:r w:rsidR="00B95277">
        <w:t>clause 6</w:t>
      </w:r>
      <w:r w:rsidR="003B23B6">
        <w:t>.10.1</w:t>
      </w:r>
      <w:r w:rsidRPr="003B2883">
        <w:t>)</w:t>
      </w:r>
    </w:p>
    <w:p w14:paraId="38788372" w14:textId="0B35C37C"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lastRenderedPageBreak/>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28030BEE" w:rsidR="00602AC0" w:rsidRPr="003B2883" w:rsidRDefault="00602AC0" w:rsidP="00602AC0">
      <w:r w:rsidRPr="003B2883">
        <w:t xml:space="preserve">The operation is invoked by issuing a POST request to the callback URI of the NF Service Consumer (See </w:t>
      </w:r>
      <w:r w:rsidR="00B95277">
        <w:t>clause </w:t>
      </w:r>
      <w:r w:rsidR="00B95277" w:rsidRPr="003B2883">
        <w:t>6</w:t>
      </w:r>
      <w:r w:rsidRPr="003B2883">
        <w:t>.4.5.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1" type="#_x0000_t75" style="width:410.95pt;height:109.35pt" o:ole="">
            <v:imagedata r:id="rId79" o:title=""/>
          </v:shape>
          <o:OLEObject Type="Embed" ProgID="Visio.Drawing.15" ShapeID="_x0000_i1061" DrawAspect="Content" ObjectID="_1780558710" r:id="rId80"/>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270" w:name="_Toc25156253"/>
      <w:bookmarkStart w:id="1271" w:name="_Toc34124553"/>
      <w:bookmarkStart w:id="1272" w:name="_Toc43207667"/>
      <w:bookmarkStart w:id="1273" w:name="_Toc49857147"/>
      <w:bookmarkStart w:id="1274" w:name="_Toc56676982"/>
      <w:bookmarkStart w:id="1275" w:name="_Toc56691505"/>
      <w:bookmarkStart w:id="1276" w:name="_Toc56698769"/>
      <w:bookmarkStart w:id="1277" w:name="_Toc89034974"/>
      <w:bookmarkStart w:id="1278" w:name="_Toc89064772"/>
      <w:bookmarkStart w:id="1279" w:name="_Toc89180073"/>
      <w:bookmarkStart w:id="1280" w:name="_Toc97071752"/>
      <w:bookmarkStart w:id="1281" w:name="_Toc169687460"/>
      <w:r w:rsidRPr="003B2883">
        <w:t>5.5.2.4</w:t>
      </w:r>
      <w:r w:rsidRPr="003B2883">
        <w:tab/>
        <w:t>ProvideLocationInfo</w:t>
      </w:r>
      <w:bookmarkEnd w:id="1270"/>
      <w:bookmarkEnd w:id="1271"/>
      <w:bookmarkEnd w:id="1272"/>
      <w:bookmarkEnd w:id="1273"/>
      <w:bookmarkEnd w:id="1274"/>
      <w:bookmarkEnd w:id="1275"/>
      <w:bookmarkEnd w:id="1276"/>
      <w:bookmarkEnd w:id="1277"/>
      <w:bookmarkEnd w:id="1278"/>
      <w:bookmarkEnd w:id="1279"/>
      <w:bookmarkEnd w:id="1280"/>
      <w:bookmarkEnd w:id="1281"/>
    </w:p>
    <w:p w14:paraId="42909156" w14:textId="77777777" w:rsidR="00602AC0" w:rsidRPr="003B2883" w:rsidRDefault="00602AC0" w:rsidP="00602AC0">
      <w:pPr>
        <w:pStyle w:val="Heading5"/>
      </w:pPr>
      <w:bookmarkStart w:id="1282" w:name="_Toc25156254"/>
      <w:bookmarkStart w:id="1283" w:name="_Toc34124554"/>
      <w:bookmarkStart w:id="1284" w:name="_Toc43207668"/>
      <w:bookmarkStart w:id="1285" w:name="_Toc49857148"/>
      <w:bookmarkStart w:id="1286" w:name="_Toc56676983"/>
      <w:bookmarkStart w:id="1287" w:name="_Toc56691506"/>
      <w:bookmarkStart w:id="1288" w:name="_Toc56698770"/>
      <w:bookmarkStart w:id="1289" w:name="_Toc89034975"/>
      <w:bookmarkStart w:id="1290" w:name="_Toc89064773"/>
      <w:bookmarkStart w:id="1291" w:name="_Toc89180074"/>
      <w:bookmarkStart w:id="1292" w:name="_Toc97071753"/>
      <w:bookmarkStart w:id="1293" w:name="_Toc169687461"/>
      <w:r w:rsidRPr="003B2883">
        <w:t>5.5.2.4.1</w:t>
      </w:r>
      <w:r w:rsidRPr="003B2883">
        <w:tab/>
        <w:t>General</w:t>
      </w:r>
      <w:bookmarkEnd w:id="1282"/>
      <w:bookmarkEnd w:id="1283"/>
      <w:bookmarkEnd w:id="1284"/>
      <w:bookmarkEnd w:id="1285"/>
      <w:bookmarkEnd w:id="1286"/>
      <w:bookmarkEnd w:id="1287"/>
      <w:bookmarkEnd w:id="1288"/>
      <w:bookmarkEnd w:id="1289"/>
      <w:bookmarkEnd w:id="1290"/>
      <w:bookmarkEnd w:id="1291"/>
      <w:bookmarkEnd w:id="1292"/>
      <w:bookmarkEnd w:id="1293"/>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294" w:name="_PERM_MCCTEMPBM_CRPT03410048___5"/>
    </w:p>
    <w:bookmarkEnd w:id="1294"/>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1pt;height:107.3pt" o:ole="">
            <v:imagedata r:id="rId81" o:title=""/>
          </v:shape>
          <o:OLEObject Type="Embed" ProgID="Visio.Drawing.15" ShapeID="_x0000_i1062" DrawAspect="Content" ObjectID="_1780558711" r:id="rId82"/>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295"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296" w:name="_PERM_MCCTEMPBM_CRPT03410050___3"/>
      <w:bookmarkEnd w:id="1295"/>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296"/>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297" w:name="_Toc25156255"/>
      <w:bookmarkStart w:id="1298" w:name="_Toc34124555"/>
      <w:bookmarkStart w:id="1299" w:name="_Toc43207669"/>
      <w:bookmarkStart w:id="1300" w:name="_Toc49857149"/>
      <w:bookmarkStart w:id="1301" w:name="_Toc56676984"/>
      <w:bookmarkStart w:id="1302" w:name="_Toc56691507"/>
      <w:bookmarkStart w:id="1303" w:name="_Toc56698771"/>
      <w:bookmarkStart w:id="1304" w:name="_Toc89034976"/>
      <w:bookmarkStart w:id="1305" w:name="_Toc89064774"/>
      <w:bookmarkStart w:id="1306" w:name="_Toc89180075"/>
      <w:bookmarkStart w:id="1307" w:name="_Toc97071754"/>
      <w:bookmarkStart w:id="1308" w:name="_Toc169687462"/>
      <w:r>
        <w:t>5.5.2.5</w:t>
      </w:r>
      <w:r w:rsidRPr="00F85918">
        <w:tab/>
      </w:r>
      <w:r>
        <w:rPr>
          <w:rFonts w:hint="eastAsia"/>
          <w:lang w:eastAsia="zh-CN"/>
        </w:rPr>
        <w:t>CancelLocation</w:t>
      </w:r>
      <w:bookmarkEnd w:id="1297"/>
      <w:bookmarkEnd w:id="1298"/>
      <w:bookmarkEnd w:id="1299"/>
      <w:bookmarkEnd w:id="1300"/>
      <w:bookmarkEnd w:id="1301"/>
      <w:bookmarkEnd w:id="1302"/>
      <w:bookmarkEnd w:id="1303"/>
      <w:bookmarkEnd w:id="1304"/>
      <w:bookmarkEnd w:id="1305"/>
      <w:bookmarkEnd w:id="1306"/>
      <w:bookmarkEnd w:id="1307"/>
      <w:bookmarkEnd w:id="1308"/>
    </w:p>
    <w:p w14:paraId="2312A079" w14:textId="77777777" w:rsidR="00602AC0" w:rsidRDefault="00602AC0" w:rsidP="00602AC0">
      <w:pPr>
        <w:pStyle w:val="Heading5"/>
        <w:rPr>
          <w:lang w:eastAsia="zh-CN"/>
        </w:rPr>
      </w:pPr>
      <w:bookmarkStart w:id="1309" w:name="_Toc18853041"/>
      <w:bookmarkStart w:id="1310" w:name="_Toc25156256"/>
      <w:bookmarkStart w:id="1311" w:name="_Toc34124556"/>
      <w:bookmarkStart w:id="1312" w:name="_Toc43207670"/>
      <w:bookmarkStart w:id="1313" w:name="_Toc49857150"/>
      <w:bookmarkStart w:id="1314" w:name="_Toc56676985"/>
      <w:bookmarkStart w:id="1315" w:name="_Toc56691508"/>
      <w:bookmarkStart w:id="1316" w:name="_Toc56698772"/>
      <w:bookmarkStart w:id="1317" w:name="_Toc89034977"/>
      <w:bookmarkStart w:id="1318" w:name="_Toc89064775"/>
      <w:bookmarkStart w:id="1319" w:name="_Toc89180076"/>
      <w:bookmarkStart w:id="1320" w:name="_Toc97071755"/>
      <w:bookmarkStart w:id="1321" w:name="_Toc169687463"/>
      <w:r>
        <w:t>5.5.2.5</w:t>
      </w:r>
      <w:r w:rsidRPr="00F85918">
        <w:t>.1</w:t>
      </w:r>
      <w:r w:rsidRPr="00F85918">
        <w:tab/>
        <w:t>General</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63C91E5"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B95277">
        <w:rPr>
          <w:lang w:eastAsia="zh-CN"/>
        </w:rPr>
        <w:t>clause </w:t>
      </w:r>
      <w:r w:rsidR="00B95277"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1pt;height:107.3pt" o:ole="">
            <v:imagedata r:id="rId83" o:title=""/>
          </v:shape>
          <o:OLEObject Type="Embed" ProgID="Visio.Drawing.15" ShapeID="_x0000_i1063" DrawAspect="Content" ObjectID="_1780558712" r:id="rId84"/>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322" w:name="_Toc81297804"/>
      <w:bookmarkStart w:id="1323" w:name="_Toc89034978"/>
      <w:bookmarkStart w:id="1324" w:name="_Toc89064776"/>
      <w:bookmarkStart w:id="1325" w:name="_Toc89180077"/>
      <w:bookmarkStart w:id="1326" w:name="_Toc97071756"/>
      <w:bookmarkStart w:id="1327" w:name="_Toc169687464"/>
      <w:r w:rsidRPr="003B2883">
        <w:t>5.</w:t>
      </w:r>
      <w:r>
        <w:t>6</w:t>
      </w:r>
      <w:r w:rsidRPr="003B2883">
        <w:tab/>
        <w:t>Namf_</w:t>
      </w:r>
      <w:r>
        <w:t>MBSBroadcast</w:t>
      </w:r>
      <w:r w:rsidRPr="003B2883">
        <w:t xml:space="preserve"> Service</w:t>
      </w:r>
      <w:bookmarkEnd w:id="1322"/>
      <w:bookmarkEnd w:id="1323"/>
      <w:bookmarkEnd w:id="1324"/>
      <w:bookmarkEnd w:id="1325"/>
      <w:bookmarkEnd w:id="1326"/>
      <w:bookmarkEnd w:id="1327"/>
    </w:p>
    <w:p w14:paraId="3D8903BD" w14:textId="6A45852A" w:rsidR="00DA1CCA" w:rsidRPr="003B2883" w:rsidRDefault="00DA1CCA" w:rsidP="00DA1CCA">
      <w:pPr>
        <w:pStyle w:val="Heading3"/>
      </w:pPr>
      <w:bookmarkStart w:id="1328" w:name="_Toc81297805"/>
      <w:bookmarkStart w:id="1329" w:name="_Toc89034979"/>
      <w:bookmarkStart w:id="1330" w:name="_Toc89064777"/>
      <w:bookmarkStart w:id="1331" w:name="_Toc89180078"/>
      <w:bookmarkStart w:id="1332" w:name="_Toc97071757"/>
      <w:bookmarkStart w:id="1333" w:name="_Toc169687465"/>
      <w:r w:rsidRPr="003B2883">
        <w:t>5.</w:t>
      </w:r>
      <w:r>
        <w:t>6</w:t>
      </w:r>
      <w:r w:rsidRPr="003B2883">
        <w:t>.1</w:t>
      </w:r>
      <w:r w:rsidRPr="003B2883">
        <w:tab/>
        <w:t>Service Description</w:t>
      </w:r>
      <w:bookmarkEnd w:id="1328"/>
      <w:bookmarkEnd w:id="1329"/>
      <w:bookmarkEnd w:id="1330"/>
      <w:bookmarkEnd w:id="1331"/>
      <w:bookmarkEnd w:id="1332"/>
      <w:bookmarkEnd w:id="1333"/>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334" w:name="_Toc81297806"/>
      <w:bookmarkStart w:id="1335" w:name="_Toc89034980"/>
      <w:bookmarkStart w:id="1336" w:name="_Toc89064778"/>
      <w:bookmarkStart w:id="1337" w:name="_Toc89180079"/>
    </w:p>
    <w:p w14:paraId="47597A59" w14:textId="3CBA84E9" w:rsidR="00DA1CCA" w:rsidRPr="003B2883" w:rsidRDefault="00DA1CCA" w:rsidP="00DA1CCA">
      <w:pPr>
        <w:pStyle w:val="Heading3"/>
      </w:pPr>
      <w:bookmarkStart w:id="1338" w:name="_Toc97071758"/>
      <w:bookmarkStart w:id="1339" w:name="_Toc169687466"/>
      <w:r w:rsidRPr="003B2883">
        <w:t>5.</w:t>
      </w:r>
      <w:r>
        <w:t>6</w:t>
      </w:r>
      <w:r w:rsidRPr="003B2883">
        <w:t>.2</w:t>
      </w:r>
      <w:r w:rsidRPr="003B2883">
        <w:tab/>
        <w:t>Service Operations</w:t>
      </w:r>
      <w:bookmarkEnd w:id="1334"/>
      <w:bookmarkEnd w:id="1335"/>
      <w:bookmarkEnd w:id="1336"/>
      <w:bookmarkEnd w:id="1337"/>
      <w:bookmarkEnd w:id="1338"/>
      <w:bookmarkEnd w:id="1339"/>
    </w:p>
    <w:p w14:paraId="4EB78A1D" w14:textId="54E09696" w:rsidR="00DA1CCA" w:rsidRPr="003B2883" w:rsidRDefault="00DA1CCA" w:rsidP="00DA1CCA">
      <w:pPr>
        <w:pStyle w:val="Heading4"/>
      </w:pPr>
      <w:bookmarkStart w:id="1340" w:name="_Toc81297807"/>
      <w:bookmarkStart w:id="1341" w:name="_Toc89034981"/>
      <w:bookmarkStart w:id="1342" w:name="_Toc89064779"/>
      <w:bookmarkStart w:id="1343" w:name="_Toc89180080"/>
      <w:bookmarkStart w:id="1344" w:name="_Toc97071759"/>
      <w:bookmarkStart w:id="1345" w:name="_Toc169687467"/>
      <w:r w:rsidRPr="003B2883">
        <w:t>5.</w:t>
      </w:r>
      <w:r>
        <w:t>6</w:t>
      </w:r>
      <w:r w:rsidRPr="003B2883">
        <w:t>.2.1</w:t>
      </w:r>
      <w:r w:rsidRPr="003B2883">
        <w:tab/>
        <w:t>Introduction</w:t>
      </w:r>
      <w:bookmarkEnd w:id="1340"/>
      <w:bookmarkEnd w:id="1341"/>
      <w:bookmarkEnd w:id="1342"/>
      <w:bookmarkEnd w:id="1343"/>
      <w:bookmarkEnd w:id="1344"/>
      <w:bookmarkEnd w:id="1345"/>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346" w:name="_Toc89034982"/>
      <w:bookmarkStart w:id="1347" w:name="_Toc89064780"/>
      <w:bookmarkStart w:id="1348" w:name="_Toc89180081"/>
      <w:bookmarkStart w:id="1349" w:name="_Toc97071760"/>
      <w:bookmarkStart w:id="1350" w:name="_Toc169687468"/>
      <w:r w:rsidRPr="003B2883">
        <w:t>5.</w:t>
      </w:r>
      <w:r>
        <w:t>6</w:t>
      </w:r>
      <w:r w:rsidRPr="003B2883">
        <w:t>.2.</w:t>
      </w:r>
      <w:r>
        <w:t>2</w:t>
      </w:r>
      <w:r w:rsidRPr="003B2883">
        <w:tab/>
      </w:r>
      <w:r>
        <w:t>ContextCreate</w:t>
      </w:r>
      <w:bookmarkEnd w:id="1346"/>
      <w:bookmarkEnd w:id="1347"/>
      <w:bookmarkEnd w:id="1348"/>
      <w:bookmarkEnd w:id="1349"/>
      <w:bookmarkEnd w:id="1350"/>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52BFDA5B" w:rsidR="00DA1CCA" w:rsidRDefault="00DA1CCA" w:rsidP="00DA1CCA">
      <w:pPr>
        <w:pStyle w:val="B1"/>
      </w:pPr>
      <w:r>
        <w:t>-</w:t>
      </w:r>
      <w:r>
        <w:tab/>
        <w:t xml:space="preserve">MBS Session Start for Broadcast (see </w:t>
      </w:r>
      <w:r w:rsidR="00B95277">
        <w:t>clause 7</w:t>
      </w:r>
      <w:r>
        <w:t>.3.1 of 3GPP TS 23.247 [55]);</w:t>
      </w:r>
    </w:p>
    <w:p w14:paraId="28F47A05" w14:textId="7911C363" w:rsidR="00D30B6C" w:rsidRDefault="00D30B6C" w:rsidP="00DA1CCA">
      <w:pPr>
        <w:pStyle w:val="B1"/>
      </w:pPr>
      <w:r>
        <w:t>-</w:t>
      </w:r>
      <w:r>
        <w:tab/>
        <w:t xml:space="preserve">MBS Session Update for Broadcast (see </w:t>
      </w:r>
      <w:r w:rsidR="00B95277">
        <w:t>clause 7</w:t>
      </w:r>
      <w:r>
        <w:t>.3.3 of 3GPP TS 23.247 [55]);</w:t>
      </w:r>
    </w:p>
    <w:p w14:paraId="0BDDEF56" w14:textId="258CDE7C" w:rsidR="00DA1CCA" w:rsidRPr="003B2883" w:rsidRDefault="00DA1CCA" w:rsidP="00DA1CCA">
      <w:pPr>
        <w:pStyle w:val="B1"/>
      </w:pPr>
      <w:r>
        <w:t>-</w:t>
      </w:r>
      <w:r>
        <w:tab/>
        <w:t xml:space="preserve">Support for Local Broadcast Service (see </w:t>
      </w:r>
      <w:r w:rsidR="00B95277">
        <w:t>clause 7</w:t>
      </w:r>
      <w:r>
        <w:t>.3.4 of 3GPP TS 23.247 [55]).</w:t>
      </w:r>
    </w:p>
    <w:p w14:paraId="0F542394" w14:textId="171331C6" w:rsidR="009119F4" w:rsidRDefault="00DA1CCA" w:rsidP="00DA1CCA">
      <w:pPr>
        <w:rPr>
          <w:lang w:val="en-US"/>
        </w:rPr>
      </w:pPr>
      <w:r>
        <w:rPr>
          <w:lang w:val="en-US"/>
        </w:rPr>
        <w:lastRenderedPageBreak/>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5" o:title=""/>
          </v:shape>
          <o:OLEObject Type="Embed" ProgID="Visio.Drawing.15" ShapeID="_x0000_i1064" DrawAspect="Content" ObjectID="_1780558713" r:id="rId86"/>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334BA829"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77777777" w:rsidR="00DA1CCA" w:rsidRDefault="00DA1CCA" w:rsidP="00DA1CCA">
      <w:pPr>
        <w:pStyle w:val="B1"/>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61681D48" w14:textId="0D4BDC9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787EFA5E" w:rsidR="00262044" w:rsidRDefault="00DA1CCA" w:rsidP="00DA1CCA">
      <w:pPr>
        <w:pStyle w:val="B1"/>
        <w:ind w:hanging="1"/>
        <w:rPr>
          <w:lang w:eastAsia="zh-CN"/>
        </w:rPr>
      </w:pPr>
      <w:bookmarkStart w:id="1351"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lastRenderedPageBreak/>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C309858" w:rsidR="005001B5" w:rsidRDefault="005001B5" w:rsidP="00DA1CCA">
      <w:pPr>
        <w:pStyle w:val="B1"/>
        <w:ind w:hanging="1"/>
      </w:pPr>
      <w:r>
        <w:rPr>
          <w:lang w:eastAsia="zh-CN"/>
        </w:rPr>
        <w:t>The AMF may send one or more Namf_MBSBroadcast_ContextStatusNotify request including an operationEvent attribute to report the MB-SMF about failure to reach one or more NG-RANs.</w:t>
      </w:r>
    </w:p>
    <w:bookmarkEnd w:id="1351"/>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352" w:name="_Toc89034983"/>
      <w:bookmarkStart w:id="1353" w:name="_Toc89064781"/>
      <w:bookmarkStart w:id="1354" w:name="_Toc89180082"/>
      <w:bookmarkStart w:id="1355" w:name="_Toc97071761"/>
      <w:bookmarkStart w:id="1356" w:name="_Toc169687469"/>
      <w:r w:rsidRPr="003B2883">
        <w:t>5.</w:t>
      </w:r>
      <w:r>
        <w:t>6</w:t>
      </w:r>
      <w:r w:rsidRPr="003B2883">
        <w:t>.2.</w:t>
      </w:r>
      <w:r>
        <w:t>3</w:t>
      </w:r>
      <w:r w:rsidRPr="003B2883">
        <w:tab/>
      </w:r>
      <w:r>
        <w:t>ContextUpdate</w:t>
      </w:r>
      <w:bookmarkEnd w:id="1352"/>
      <w:bookmarkEnd w:id="1353"/>
      <w:bookmarkEnd w:id="1354"/>
      <w:bookmarkEnd w:id="1355"/>
      <w:bookmarkEnd w:id="135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42BCF4F6" w:rsidR="002B480E" w:rsidRDefault="002B480E" w:rsidP="002B480E">
      <w:pPr>
        <w:pStyle w:val="B1"/>
      </w:pPr>
      <w:r>
        <w:t>-</w:t>
      </w:r>
      <w:r>
        <w:tab/>
        <w:t xml:space="preserve">MBS Session Update for Broadcast (see </w:t>
      </w:r>
      <w:r w:rsidR="00B95277">
        <w:t>clause 7</w:t>
      </w:r>
      <w:r>
        <w:t>.3.3 of 3GPP TS 23.247 [55]).</w:t>
      </w:r>
    </w:p>
    <w:p w14:paraId="3B4F9271" w14:textId="1CCBC77F"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197AE8FE" w14:textId="50FB36BE" w:rsidR="005001B5"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7" o:title=""/>
          </v:shape>
          <o:OLEObject Type="Embed" ProgID="Visio.Drawing.15" ShapeID="_x0000_i1065" DrawAspect="Content" ObjectID="_1780558714" r:id="rId88"/>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154CAAAD" w:rsidR="005001B5" w:rsidRDefault="005001B5" w:rsidP="005001B5">
      <w:pPr>
        <w:pStyle w:val="B1"/>
      </w:pPr>
      <w:r>
        <w:rPr>
          <w:lang w:eastAsia="zh-CN"/>
        </w:rPr>
        <w:lastRenderedPageBreak/>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B95277">
        <w:t>clause 8</w:t>
      </w:r>
      <w:r>
        <w:t>.</w:t>
      </w:r>
      <w:r w:rsidR="00BE704C">
        <w:t>3</w:t>
      </w:r>
      <w:r>
        <w:t>.2.3 of 3GPP TS 23.527 [33].</w:t>
      </w:r>
    </w:p>
    <w:p w14:paraId="26DE42F4" w14:textId="1BEB51A4"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noNgapSignallingIndication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B95277">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22D0B3DF"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 xml:space="preserve">Response Transfer IE or MBS Session </w:t>
      </w:r>
      <w:r w:rsidR="00105BCC">
        <w:t xml:space="preserve">Setup or Modification </w:t>
      </w:r>
      <w:r w:rsidR="00251B8E">
        <w:t xml:space="preserve">Failure Transfer IE 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3A57E14F" w:rsidR="00262044" w:rsidRDefault="002B480E" w:rsidP="002B480E">
      <w:pPr>
        <w:pStyle w:val="B1"/>
        <w:ind w:hanging="1"/>
        <w:rPr>
          <w:lang w:eastAsia="zh-CN"/>
        </w:rPr>
      </w:pPr>
      <w:bookmarkStart w:id="135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 xml:space="preserve">Response Transfer IE </w:t>
      </w:r>
      <w:r w:rsidR="00251B8E">
        <w:t xml:space="preserve">or MBS Session </w:t>
      </w:r>
      <w:r w:rsidR="00961869">
        <w:t xml:space="preserve">Setup or Modification </w:t>
      </w:r>
      <w:r w:rsidR="00251B8E">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21F61AED" w:rsidR="005001B5" w:rsidRDefault="005001B5" w:rsidP="002B480E">
      <w:pPr>
        <w:pStyle w:val="B1"/>
        <w:ind w:hanging="1"/>
      </w:pPr>
      <w:r>
        <w:rPr>
          <w:lang w:eastAsia="zh-CN"/>
        </w:rPr>
        <w:t>The AMF may send one or more Namf_MBSBroadcast_ContextStatusNotify request including an operationEvent attribute to report the MB-SMF about failure to reach one or more NG-RANs.</w:t>
      </w:r>
    </w:p>
    <w:bookmarkEnd w:id="135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358" w:name="_Toc89034984"/>
      <w:bookmarkStart w:id="1359" w:name="_Toc89064782"/>
      <w:bookmarkStart w:id="1360" w:name="_Toc89180083"/>
      <w:bookmarkStart w:id="1361" w:name="_Toc97071762"/>
      <w:bookmarkStart w:id="1362" w:name="_Toc169687470"/>
      <w:r w:rsidRPr="003B2883">
        <w:t>5.</w:t>
      </w:r>
      <w:r>
        <w:t>6</w:t>
      </w:r>
      <w:r w:rsidRPr="003B2883">
        <w:t>.2.</w:t>
      </w:r>
      <w:r>
        <w:t>4</w:t>
      </w:r>
      <w:r w:rsidRPr="003B2883">
        <w:tab/>
      </w:r>
      <w:r>
        <w:t>ContextRelease</w:t>
      </w:r>
      <w:bookmarkEnd w:id="1358"/>
      <w:bookmarkEnd w:id="1359"/>
      <w:bookmarkEnd w:id="1360"/>
      <w:bookmarkEnd w:id="1361"/>
      <w:bookmarkEnd w:id="1362"/>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7E440F72" w:rsidR="00CF1DB1" w:rsidRDefault="00CF1DB1" w:rsidP="00CF1DB1">
      <w:pPr>
        <w:pStyle w:val="B1"/>
      </w:pPr>
      <w:r>
        <w:t>-</w:t>
      </w:r>
      <w:r>
        <w:tab/>
        <w:t xml:space="preserve">MBS Session Release for Broadcast (see </w:t>
      </w:r>
      <w:r w:rsidR="00B95277">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89" o:title=""/>
          </v:shape>
          <o:OLEObject Type="Embed" ProgID="Visio.Drawing.15" ShapeID="_x0000_i1066" DrawAspect="Content" ObjectID="_1780558715" r:id="rId90"/>
        </w:object>
      </w:r>
    </w:p>
    <w:p w14:paraId="296EF1B6" w14:textId="7217D862" w:rsidR="00CF1DB1" w:rsidRPr="008C19F4" w:rsidRDefault="00CF1DB1" w:rsidP="00CF1DB1">
      <w:pPr>
        <w:pStyle w:val="TF"/>
        <w:spacing w:before="120"/>
      </w:pPr>
      <w:r w:rsidRPr="003B2883">
        <w:t>Figure 5.</w:t>
      </w:r>
      <w:r>
        <w:t>6</w:t>
      </w:r>
      <w:r w:rsidRPr="003B2883">
        <w:t>.2.</w:t>
      </w:r>
      <w:r>
        <w:t>4</w:t>
      </w:r>
      <w:r w:rsidRPr="003B2883">
        <w:t xml:space="preserve">-1: </w:t>
      </w:r>
      <w:r>
        <w:t>Broadcast MBS session context creation</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76CD0305"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DE5DB0B" w:rsidR="005001B5" w:rsidRDefault="005001B5" w:rsidP="00CF1DB1">
      <w:pPr>
        <w:pStyle w:val="B1"/>
      </w:pPr>
      <w:r>
        <w:tab/>
      </w:r>
      <w:r>
        <w:rPr>
          <w:lang w:eastAsia="zh-CN"/>
        </w:rPr>
        <w:t>The AMF may send one or more Namf_MBSBroadcast_ContextStatusNotify request including an operationEvent attribute to report the MB-SMF about failure to reach one or more NG-RANs.</w:t>
      </w:r>
    </w:p>
    <w:p w14:paraId="18F54C00" w14:textId="77777777" w:rsidR="009119F4" w:rsidRPr="003B2883" w:rsidRDefault="000A6428" w:rsidP="000A6428">
      <w:pPr>
        <w:pStyle w:val="Heading4"/>
      </w:pPr>
      <w:bookmarkStart w:id="1363" w:name="_Toc89034985"/>
      <w:bookmarkStart w:id="1364" w:name="_Toc89064783"/>
      <w:bookmarkStart w:id="1365" w:name="_Toc89180084"/>
      <w:bookmarkStart w:id="1366" w:name="_Toc97071763"/>
      <w:bookmarkStart w:id="1367" w:name="_Toc169687471"/>
      <w:r w:rsidRPr="003B2883">
        <w:t>5.</w:t>
      </w:r>
      <w:r>
        <w:t>6</w:t>
      </w:r>
      <w:r w:rsidRPr="003B2883">
        <w:t>.2.</w:t>
      </w:r>
      <w:r>
        <w:t>5</w:t>
      </w:r>
      <w:r w:rsidRPr="003B2883">
        <w:tab/>
      </w:r>
      <w:r>
        <w:t>ContextStatusNotify</w:t>
      </w:r>
      <w:bookmarkEnd w:id="1363"/>
      <w:bookmarkEnd w:id="1364"/>
      <w:bookmarkEnd w:id="1365"/>
      <w:bookmarkEnd w:id="1366"/>
      <w:bookmarkEnd w:id="1367"/>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1BCD90CF" w:rsidR="000A6428" w:rsidRDefault="000A6428" w:rsidP="000A6428">
      <w:pPr>
        <w:pStyle w:val="B1"/>
      </w:pPr>
      <w:r>
        <w:t>-</w:t>
      </w:r>
      <w:r>
        <w:tab/>
        <w:t xml:space="preserve">MBS Session Start for Broadcast (see </w:t>
      </w:r>
      <w:r w:rsidR="00B95277">
        <w:t>clause 7</w:t>
      </w:r>
      <w:r>
        <w:t>.3.1 of 3GPP TS 23.247 [55]);</w:t>
      </w:r>
    </w:p>
    <w:p w14:paraId="69AA3501" w14:textId="2439E670" w:rsidR="000A6428" w:rsidRDefault="000A6428" w:rsidP="000A6428">
      <w:pPr>
        <w:pStyle w:val="B1"/>
      </w:pPr>
      <w:r>
        <w:t>-</w:t>
      </w:r>
      <w:r>
        <w:tab/>
        <w:t xml:space="preserve">MBS Session Update for Broadcast (see </w:t>
      </w:r>
      <w:r w:rsidR="00B95277">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1E988E0A"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4353DCF3" w14:textId="7FBDD9E4" w:rsidR="005001B5" w:rsidRPr="003B2883"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7" type="#_x0000_t75" style="width:396pt;height:2in" o:ole="">
            <v:imagedata r:id="rId91" o:title=""/>
          </v:shape>
          <o:OLEObject Type="Embed" ProgID="Visio.Drawing.15" ShapeID="_x0000_i1067" DrawAspect="Content" ObjectID="_1780558716" r:id="rId92"/>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lastRenderedPageBreak/>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0C92FF65"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4F052DBF" w14:textId="586B6299" w:rsidR="00E60E68" w:rsidRDefault="00E60E68" w:rsidP="00E60E68">
      <w:pPr>
        <w:pStyle w:val="B1"/>
      </w:pPr>
      <w:r>
        <w:tab/>
        <w:t>During a Broadcast MBS Session Release Require procedure (see clause 7.3.6 of 3GPP TS 23.247 [55]), one or more NG-RANs may request the AMF to release the Broadcast MBS session. In this case, based on operator's policy, the AMF may:</w:t>
      </w:r>
    </w:p>
    <w:p w14:paraId="14B8CB56" w14:textId="18FE5927" w:rsidR="00E60E68" w:rsidRDefault="00E60E68" w:rsidP="00E60E68">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B95277">
        <w:t>clause 8</w:t>
      </w:r>
      <w:r>
        <w:t>.3.2.3 of 3GPP TS 23.527 [33]; or</w:t>
      </w:r>
    </w:p>
    <w:p w14:paraId="105D58A5" w14:textId="403BD268" w:rsidR="00E60E68" w:rsidRDefault="00E60E68" w:rsidP="00E60E68">
      <w:pPr>
        <w:pStyle w:val="B2"/>
      </w:pPr>
      <w:r>
        <w:t>-</w:t>
      </w:r>
      <w:r>
        <w:tab/>
        <w:t xml:space="preserve">attempt to re-establish the MBS session after some operator configurable time in these NG-RANs by performing the Broadcast MBS session restoration by AMF procedure specified in </w:t>
      </w:r>
      <w:r w:rsidR="00B95277">
        <w:t>clause 8</w:t>
      </w:r>
      <w:r>
        <w:t>.3.2.2 of 3GPP TS 23.527 [33].</w:t>
      </w:r>
    </w:p>
    <w:p w14:paraId="1AF87A4E" w14:textId="681E6078" w:rsidR="00E60E68" w:rsidRDefault="00E60E68" w:rsidP="00E60E68">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02069C5F" w:rsidR="005001B5" w:rsidRDefault="00CB2478" w:rsidP="005001B5">
      <w:pPr>
        <w:pStyle w:val="B1"/>
        <w:rPr>
          <w:lang w:eastAsia="zh-CN"/>
        </w:rPr>
      </w:pPr>
      <w:r>
        <w:tab/>
      </w:r>
      <w:r w:rsidR="005001B5">
        <w:t xml:space="preserve">The AMF may include </w:t>
      </w:r>
      <w:r w:rsidR="005001B5">
        <w:rPr>
          <w:lang w:eastAsia="zh-CN"/>
        </w:rPr>
        <w:t xml:space="preserve">an operationEvent attribute </w:t>
      </w:r>
      <w:r w:rsidR="005001B5">
        <w:t xml:space="preserve">in the MBS Context Status Notification request </w:t>
      </w:r>
      <w:r w:rsidR="005001B5">
        <w:rPr>
          <w:lang w:eastAsia="zh-CN"/>
        </w:rPr>
        <w:t>to report the MB-SMF:</w:t>
      </w:r>
    </w:p>
    <w:p w14:paraId="22CF4425" w14:textId="4204546A" w:rsidR="005001B5" w:rsidRDefault="005001B5" w:rsidP="005001B5">
      <w:pPr>
        <w:pStyle w:val="B2"/>
      </w:pPr>
      <w:r>
        <w:t>-</w:t>
      </w:r>
      <w:r>
        <w:tab/>
        <w:t xml:space="preserve">a NG-RAN failure event, e.g. the NG-RAN failure with or without restart, as specified in </w:t>
      </w:r>
      <w:r w:rsidR="00B95277">
        <w:t>clause 8</w:t>
      </w:r>
      <w:r>
        <w:t>.</w:t>
      </w:r>
      <w:r w:rsidR="000A34B2">
        <w:t>3</w:t>
      </w:r>
      <w:r>
        <w:t>.2.3 of 3GPP TS 23.527 [33]);</w:t>
      </w:r>
    </w:p>
    <w:p w14:paraId="639B0A1E" w14:textId="0C57F0CC" w:rsidR="005001B5" w:rsidRDefault="005001B5">
      <w:pPr>
        <w:pStyle w:val="B2"/>
      </w:pPr>
      <w:r>
        <w:t>-</w:t>
      </w:r>
      <w:r>
        <w:tab/>
        <w:t xml:space="preserve">that a new AMF has taken over the control of the broadcast MBS session upon an AMF failure as specified in </w:t>
      </w:r>
      <w:r w:rsidR="00B95277">
        <w:t>clause 8</w:t>
      </w:r>
      <w:r>
        <w:t>.</w:t>
      </w:r>
      <w:r w:rsidR="000A34B2">
        <w:t>3</w:t>
      </w:r>
      <w:r>
        <w:t>.2.4 of 3GPP TS 23.527 [33]).</w:t>
      </w:r>
    </w:p>
    <w:p w14:paraId="45456C0E" w14:textId="77777777" w:rsidR="009119F4" w:rsidRDefault="000A6428" w:rsidP="000A6428">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368" w:name="_Toc89034986"/>
      <w:bookmarkStart w:id="1369" w:name="_Toc89064784"/>
      <w:bookmarkStart w:id="1370" w:name="_Toc89180085"/>
      <w:bookmarkStart w:id="1371" w:name="_Toc97071764"/>
      <w:bookmarkStart w:id="1372" w:name="_Toc169687472"/>
      <w:r w:rsidRPr="003B2883">
        <w:lastRenderedPageBreak/>
        <w:t>5.</w:t>
      </w:r>
      <w:r>
        <w:t>7</w:t>
      </w:r>
      <w:r w:rsidRPr="003B2883">
        <w:tab/>
        <w:t>Namf_</w:t>
      </w:r>
      <w:r>
        <w:t>MBS</w:t>
      </w:r>
      <w:r w:rsidRPr="003B2883">
        <w:t>Communication Service</w:t>
      </w:r>
      <w:bookmarkEnd w:id="1368"/>
      <w:bookmarkEnd w:id="1369"/>
      <w:bookmarkEnd w:id="1370"/>
      <w:bookmarkEnd w:id="1371"/>
      <w:bookmarkEnd w:id="1372"/>
    </w:p>
    <w:p w14:paraId="11660337" w14:textId="4FC75286" w:rsidR="00150A32" w:rsidRPr="003B2883" w:rsidRDefault="00150A32" w:rsidP="00150A32">
      <w:pPr>
        <w:pStyle w:val="Heading3"/>
      </w:pPr>
      <w:bookmarkStart w:id="1373" w:name="_Toc89034987"/>
      <w:bookmarkStart w:id="1374" w:name="_Toc89064785"/>
      <w:bookmarkStart w:id="1375" w:name="_Toc89180086"/>
      <w:bookmarkStart w:id="1376" w:name="_Toc97071765"/>
      <w:bookmarkStart w:id="1377" w:name="_Toc169687473"/>
      <w:r w:rsidRPr="003B2883">
        <w:t>5.</w:t>
      </w:r>
      <w:r>
        <w:t>7</w:t>
      </w:r>
      <w:r w:rsidRPr="003B2883">
        <w:t>.1</w:t>
      </w:r>
      <w:r w:rsidRPr="003B2883">
        <w:tab/>
        <w:t>Service Description</w:t>
      </w:r>
      <w:bookmarkEnd w:id="1373"/>
      <w:bookmarkEnd w:id="1374"/>
      <w:bookmarkEnd w:id="1375"/>
      <w:bookmarkEnd w:id="1376"/>
      <w:bookmarkEnd w:id="1377"/>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378" w:name="_Toc89034988"/>
      <w:bookmarkStart w:id="1379" w:name="_Toc89064786"/>
      <w:bookmarkStart w:id="1380" w:name="_Toc89180087"/>
      <w:bookmarkStart w:id="1381" w:name="_Toc97071766"/>
      <w:bookmarkStart w:id="1382" w:name="_Toc169687474"/>
      <w:r w:rsidRPr="003B2883">
        <w:t>5.</w:t>
      </w:r>
      <w:r>
        <w:t>7</w:t>
      </w:r>
      <w:r w:rsidRPr="003B2883">
        <w:t>.2</w:t>
      </w:r>
      <w:r w:rsidRPr="003B2883">
        <w:tab/>
        <w:t>Service Operations</w:t>
      </w:r>
      <w:bookmarkEnd w:id="1378"/>
      <w:bookmarkEnd w:id="1379"/>
      <w:bookmarkEnd w:id="1380"/>
      <w:bookmarkEnd w:id="1381"/>
      <w:bookmarkEnd w:id="1382"/>
    </w:p>
    <w:p w14:paraId="7DEBB2F9" w14:textId="6010887D" w:rsidR="00150A32" w:rsidRPr="003B2883" w:rsidRDefault="00150A32" w:rsidP="00150A32">
      <w:pPr>
        <w:pStyle w:val="Heading4"/>
      </w:pPr>
      <w:bookmarkStart w:id="1383" w:name="_Toc89034989"/>
      <w:bookmarkStart w:id="1384" w:name="_Toc89064787"/>
      <w:bookmarkStart w:id="1385" w:name="_Toc89180088"/>
      <w:bookmarkStart w:id="1386" w:name="_Toc97071767"/>
      <w:bookmarkStart w:id="1387" w:name="_Toc169687475"/>
      <w:r w:rsidRPr="003B2883">
        <w:t>5.</w:t>
      </w:r>
      <w:r>
        <w:t>7.2</w:t>
      </w:r>
      <w:r w:rsidRPr="003B2883">
        <w:t>.1</w:t>
      </w:r>
      <w:r w:rsidRPr="003B2883">
        <w:tab/>
        <w:t>Introduction</w:t>
      </w:r>
      <w:bookmarkEnd w:id="1383"/>
      <w:bookmarkEnd w:id="1384"/>
      <w:bookmarkEnd w:id="1385"/>
      <w:bookmarkEnd w:id="1386"/>
      <w:bookmarkEnd w:id="1387"/>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876DA9">
      <w:pPr>
        <w:pStyle w:val="Heading4"/>
      </w:pPr>
      <w:bookmarkStart w:id="1388" w:name="_Toc89034990"/>
      <w:bookmarkStart w:id="1389" w:name="_Toc89064788"/>
      <w:bookmarkStart w:id="1390" w:name="_Toc89180089"/>
      <w:bookmarkStart w:id="1391" w:name="_Toc97071768"/>
      <w:bookmarkStart w:id="1392" w:name="_Toc169687476"/>
      <w:r w:rsidRPr="003B2883">
        <w:t>5.</w:t>
      </w:r>
      <w:r>
        <w:t>7.2</w:t>
      </w:r>
      <w:r w:rsidRPr="003B2883">
        <w:t>.</w:t>
      </w:r>
      <w:r>
        <w:t>2</w:t>
      </w:r>
      <w:r w:rsidRPr="003B2883">
        <w:tab/>
      </w:r>
      <w:bookmarkStart w:id="1393" w:name="_Toc89034991"/>
      <w:bookmarkStart w:id="1394" w:name="_Toc89064789"/>
      <w:bookmarkStart w:id="1395" w:name="_Toc89180090"/>
      <w:bookmarkEnd w:id="1388"/>
      <w:bookmarkEnd w:id="1389"/>
      <w:bookmarkEnd w:id="1390"/>
      <w:r w:rsidRPr="003B2883">
        <w:t>N2MessageTransfer</w:t>
      </w:r>
      <w:bookmarkEnd w:id="1391"/>
      <w:bookmarkEnd w:id="1392"/>
      <w:bookmarkEnd w:id="1393"/>
      <w:bookmarkEnd w:id="1394"/>
      <w:bookmarkEnd w:id="1395"/>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61253E5E"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B95277">
        <w:t>clause 7</w:t>
      </w:r>
      <w:r>
        <w:t>.2.5.2</w:t>
      </w:r>
      <w:r w:rsidRPr="003B2883">
        <w:t xml:space="preserve"> </w:t>
      </w:r>
      <w:r>
        <w:t>of 3GPP TS </w:t>
      </w:r>
      <w:r w:rsidRPr="003B2883">
        <w:t>23.</w:t>
      </w:r>
      <w:r>
        <w:t>247 </w:t>
      </w:r>
      <w:r w:rsidRPr="003B2883">
        <w:t>[</w:t>
      </w:r>
      <w:r>
        <w:t>55</w:t>
      </w:r>
      <w:r w:rsidRPr="003B2883">
        <w:t>]);</w:t>
      </w:r>
    </w:p>
    <w:p w14:paraId="34BC4249" w14:textId="763D23B2"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B95277">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2806D7A2"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B95277">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74844B59"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B95277">
        <w:rPr>
          <w:lang w:val="en-US"/>
        </w:rPr>
        <w:t>clause </w:t>
      </w:r>
      <w:r w:rsidR="00B95277"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8.8pt;height:107.3pt" o:ole="">
            <v:imagedata r:id="rId93" o:title=""/>
          </v:shape>
          <o:OLEObject Type="Embed" ProgID="Visio.Drawing.11" ShapeID="_x0000_i1068" DrawAspect="Content" ObjectID="_1780558717" r:id="rId94"/>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594DB7BD" w14:textId="606DF7AC" w:rsidR="00150A32" w:rsidRPr="003B2883"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The MbsN2MessageTransferReqData may also contain the Area Session ID, if this is a location dependent multicast MBS session.</w:t>
      </w:r>
    </w:p>
    <w:p w14:paraId="158EC46D" w14:textId="7D96EA35" w:rsidR="00150A32" w:rsidRPr="003B2883"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DC9028A" w14:textId="021281FF" w:rsidR="00150A32" w:rsidRPr="003B2883" w:rsidRDefault="00150A32" w:rsidP="00D67CF5">
      <w:pPr>
        <w:pStyle w:val="B1"/>
        <w:rPr>
          <w:lang w:eastAsia="zh-CN"/>
        </w:rPr>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418E51F1" w14:textId="77777777" w:rsidR="00602AC0" w:rsidRPr="003B2883" w:rsidRDefault="00602AC0" w:rsidP="00602AC0">
      <w:pPr>
        <w:pStyle w:val="Heading1"/>
      </w:pPr>
      <w:bookmarkStart w:id="1396" w:name="_Toc25156257"/>
      <w:bookmarkStart w:id="1397" w:name="_Toc34124557"/>
      <w:bookmarkStart w:id="1398" w:name="_Toc43207671"/>
      <w:bookmarkStart w:id="1399" w:name="_Toc49857151"/>
      <w:bookmarkStart w:id="1400" w:name="_Toc56676986"/>
      <w:bookmarkStart w:id="1401" w:name="_Toc56691509"/>
      <w:bookmarkStart w:id="1402" w:name="_Toc56698773"/>
      <w:bookmarkStart w:id="1403" w:name="_Toc89034993"/>
      <w:bookmarkStart w:id="1404" w:name="_Toc89064791"/>
      <w:bookmarkStart w:id="1405" w:name="_Toc89180092"/>
      <w:bookmarkStart w:id="1406" w:name="_Toc97071769"/>
      <w:bookmarkStart w:id="1407" w:name="_Toc169687477"/>
      <w:r w:rsidRPr="003B2883">
        <w:lastRenderedPageBreak/>
        <w:t>6</w:t>
      </w:r>
      <w:r w:rsidRPr="003B2883">
        <w:tab/>
        <w:t>API Definitions</w:t>
      </w:r>
      <w:bookmarkEnd w:id="1396"/>
      <w:bookmarkEnd w:id="1397"/>
      <w:bookmarkEnd w:id="1398"/>
      <w:bookmarkEnd w:id="1399"/>
      <w:bookmarkEnd w:id="1400"/>
      <w:bookmarkEnd w:id="1401"/>
      <w:bookmarkEnd w:id="1402"/>
      <w:bookmarkEnd w:id="1403"/>
      <w:bookmarkEnd w:id="1404"/>
      <w:bookmarkEnd w:id="1405"/>
      <w:bookmarkEnd w:id="1406"/>
      <w:bookmarkEnd w:id="1407"/>
    </w:p>
    <w:p w14:paraId="0BEA5E19" w14:textId="77777777" w:rsidR="00602AC0" w:rsidRPr="003B2883" w:rsidRDefault="00602AC0" w:rsidP="00602AC0">
      <w:pPr>
        <w:pStyle w:val="Heading2"/>
      </w:pPr>
      <w:bookmarkStart w:id="1408" w:name="_Toc25156258"/>
      <w:bookmarkStart w:id="1409" w:name="_Toc34124558"/>
      <w:bookmarkStart w:id="1410" w:name="_Toc43207672"/>
      <w:bookmarkStart w:id="1411" w:name="_Toc49857152"/>
      <w:bookmarkStart w:id="1412" w:name="_Toc56676987"/>
      <w:bookmarkStart w:id="1413" w:name="_Toc56691510"/>
      <w:bookmarkStart w:id="1414" w:name="_Toc56698774"/>
      <w:bookmarkStart w:id="1415" w:name="_Toc89034994"/>
      <w:bookmarkStart w:id="1416" w:name="_Toc89064792"/>
      <w:bookmarkStart w:id="1417" w:name="_Toc89180093"/>
      <w:bookmarkStart w:id="1418" w:name="_Toc97071770"/>
      <w:bookmarkStart w:id="1419" w:name="_Toc169687478"/>
      <w:r w:rsidRPr="003B2883">
        <w:t>6.1</w:t>
      </w:r>
      <w:r w:rsidRPr="003B2883">
        <w:tab/>
        <w:t>Namf_Communication Service API</w:t>
      </w:r>
      <w:bookmarkEnd w:id="1408"/>
      <w:bookmarkEnd w:id="1409"/>
      <w:bookmarkEnd w:id="1410"/>
      <w:bookmarkEnd w:id="1411"/>
      <w:bookmarkEnd w:id="1412"/>
      <w:bookmarkEnd w:id="1413"/>
      <w:bookmarkEnd w:id="1414"/>
      <w:bookmarkEnd w:id="1415"/>
      <w:bookmarkEnd w:id="1416"/>
      <w:bookmarkEnd w:id="1417"/>
      <w:bookmarkEnd w:id="1418"/>
      <w:bookmarkEnd w:id="1419"/>
    </w:p>
    <w:p w14:paraId="2D5B56DD" w14:textId="77777777" w:rsidR="00F54B39" w:rsidRPr="00F54B39" w:rsidRDefault="00F54B39" w:rsidP="00163413">
      <w:pPr>
        <w:pStyle w:val="Heading3"/>
        <w:rPr>
          <w:rFonts w:eastAsia="SimSun"/>
          <w:lang w:eastAsia="en-US"/>
        </w:rPr>
      </w:pPr>
      <w:bookmarkStart w:id="1420" w:name="_Toc25156259"/>
      <w:bookmarkStart w:id="1421" w:name="_Toc34124559"/>
      <w:bookmarkStart w:id="1422" w:name="_Toc43207673"/>
      <w:bookmarkStart w:id="1423" w:name="_Toc49857153"/>
      <w:bookmarkStart w:id="1424" w:name="_Toc56676988"/>
      <w:bookmarkStart w:id="1425" w:name="_Toc56691511"/>
      <w:bookmarkStart w:id="1426" w:name="_Toc56698775"/>
      <w:bookmarkStart w:id="1427" w:name="_Toc97071771"/>
      <w:bookmarkStart w:id="1428" w:name="_Toc169687479"/>
      <w:bookmarkStart w:id="1429" w:name="_Toc25156260"/>
      <w:bookmarkStart w:id="1430" w:name="_Toc34124560"/>
      <w:bookmarkStart w:id="1431" w:name="_Toc43207674"/>
      <w:bookmarkStart w:id="1432" w:name="_Toc49857154"/>
      <w:bookmarkStart w:id="1433" w:name="_Toc56676989"/>
      <w:bookmarkStart w:id="1434" w:name="_Toc56691512"/>
      <w:bookmarkStart w:id="1435" w:name="_Toc56698776"/>
      <w:bookmarkStart w:id="1436" w:name="_Toc89034996"/>
      <w:bookmarkStart w:id="1437" w:name="_Toc89064794"/>
      <w:r w:rsidRPr="00163413">
        <w:rPr>
          <w:rFonts w:eastAsia="SimSun"/>
        </w:rPr>
        <w:t>6.1.1</w:t>
      </w:r>
      <w:r w:rsidRPr="00163413">
        <w:rPr>
          <w:rFonts w:eastAsia="SimSun"/>
        </w:rPr>
        <w:tab/>
        <w:t>API URI</w:t>
      </w:r>
      <w:bookmarkEnd w:id="1420"/>
      <w:bookmarkEnd w:id="1421"/>
      <w:bookmarkEnd w:id="1422"/>
      <w:bookmarkEnd w:id="1423"/>
      <w:bookmarkEnd w:id="1424"/>
      <w:bookmarkEnd w:id="1425"/>
      <w:bookmarkEnd w:id="1426"/>
      <w:bookmarkEnd w:id="1427"/>
      <w:bookmarkEnd w:id="1428"/>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438" w:name="_PERM_MCCTEMPBM_CRPT03410054___2"/>
      <w:r w:rsidRPr="00F54B39">
        <w:rPr>
          <w:rFonts w:eastAsia="SimSun"/>
          <w:b/>
          <w:noProof/>
          <w:lang w:eastAsia="en-US"/>
        </w:rPr>
        <w:t>{apiRoot}/&lt;apiName&gt;/&lt;apiVersion&gt;/&lt;apiSpecificResourceUriPart&gt;</w:t>
      </w:r>
    </w:p>
    <w:bookmarkEnd w:id="1438"/>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439" w:name="_Toc89180094"/>
      <w:bookmarkStart w:id="1440" w:name="_Toc97071772"/>
      <w:bookmarkStart w:id="1441" w:name="_Toc169687480"/>
      <w:r w:rsidRPr="003B2883">
        <w:t>6.1.2</w:t>
      </w:r>
      <w:r w:rsidRPr="003B2883">
        <w:tab/>
        <w:t>Usage of HTTP</w:t>
      </w:r>
      <w:bookmarkEnd w:id="1429"/>
      <w:bookmarkEnd w:id="1430"/>
      <w:bookmarkEnd w:id="1431"/>
      <w:bookmarkEnd w:id="1432"/>
      <w:bookmarkEnd w:id="1433"/>
      <w:bookmarkEnd w:id="1434"/>
      <w:bookmarkEnd w:id="1435"/>
      <w:bookmarkEnd w:id="1436"/>
      <w:bookmarkEnd w:id="1437"/>
      <w:bookmarkEnd w:id="1439"/>
      <w:bookmarkEnd w:id="1440"/>
      <w:bookmarkEnd w:id="1441"/>
    </w:p>
    <w:p w14:paraId="18DC53DC" w14:textId="77777777" w:rsidR="00F54B39" w:rsidRPr="00F54B39" w:rsidRDefault="00F54B39" w:rsidP="00163413">
      <w:pPr>
        <w:pStyle w:val="Heading4"/>
        <w:rPr>
          <w:rFonts w:eastAsia="SimSun"/>
          <w:lang w:eastAsia="en-US"/>
        </w:rPr>
      </w:pPr>
      <w:bookmarkStart w:id="1442" w:name="_Toc25156261"/>
      <w:bookmarkStart w:id="1443" w:name="_Toc34124561"/>
      <w:bookmarkStart w:id="1444" w:name="_Toc43207675"/>
      <w:bookmarkStart w:id="1445" w:name="_Toc49857155"/>
      <w:bookmarkStart w:id="1446" w:name="_Toc56676990"/>
      <w:bookmarkStart w:id="1447" w:name="_Toc56691513"/>
      <w:bookmarkStart w:id="1448" w:name="_Toc56698777"/>
      <w:bookmarkStart w:id="1449" w:name="_Toc97071773"/>
      <w:bookmarkStart w:id="1450" w:name="_Toc169687481"/>
      <w:bookmarkStart w:id="1451" w:name="_Toc25156262"/>
      <w:bookmarkStart w:id="1452" w:name="_Toc34124562"/>
      <w:bookmarkStart w:id="1453" w:name="_Toc43207676"/>
      <w:bookmarkStart w:id="1454" w:name="_Toc49857156"/>
      <w:bookmarkStart w:id="1455" w:name="_Toc56676991"/>
      <w:bookmarkStart w:id="1456" w:name="_Toc56691514"/>
      <w:bookmarkStart w:id="1457" w:name="_Toc56698778"/>
      <w:bookmarkStart w:id="1458" w:name="_Toc89034998"/>
      <w:bookmarkStart w:id="1459" w:name="_Toc89064796"/>
      <w:r w:rsidRPr="00163413">
        <w:rPr>
          <w:rFonts w:eastAsia="SimSun"/>
        </w:rPr>
        <w:t>6.1.2.1</w:t>
      </w:r>
      <w:r w:rsidRPr="00163413">
        <w:rPr>
          <w:rFonts w:eastAsia="SimSun"/>
        </w:rPr>
        <w:tab/>
        <w:t>General</w:t>
      </w:r>
      <w:bookmarkEnd w:id="1442"/>
      <w:bookmarkEnd w:id="1443"/>
      <w:bookmarkEnd w:id="1444"/>
      <w:bookmarkEnd w:id="1445"/>
      <w:bookmarkEnd w:id="1446"/>
      <w:bookmarkEnd w:id="1447"/>
      <w:bookmarkEnd w:id="1448"/>
      <w:bookmarkEnd w:id="1449"/>
      <w:bookmarkEnd w:id="1450"/>
    </w:p>
    <w:p w14:paraId="5789EEF2" w14:textId="45B45A98" w:rsidR="00F54B39" w:rsidRPr="00F54B39" w:rsidRDefault="00F54B39" w:rsidP="00F54B39">
      <w:pPr>
        <w:rPr>
          <w:rFonts w:eastAsia="SimSun"/>
          <w:lang w:eastAsia="en-US"/>
        </w:rPr>
      </w:pPr>
      <w:r w:rsidRPr="00F54B39">
        <w:rPr>
          <w:rFonts w:eastAsia="SimSun"/>
          <w:lang w:eastAsia="en-US"/>
        </w:rPr>
        <w:t xml:space="preserve">HTTP/2, as defined in IETF RFC 7540 [19], shall be used as specified in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460" w:name="_Toc89180095"/>
      <w:bookmarkStart w:id="1461" w:name="_Toc97071774"/>
      <w:bookmarkStart w:id="1462" w:name="_Toc169687482"/>
      <w:r w:rsidRPr="003B2883">
        <w:t>6.1.2.2</w:t>
      </w:r>
      <w:r w:rsidRPr="003B2883">
        <w:tab/>
        <w:t>HTTP standard headers</w:t>
      </w:r>
      <w:bookmarkEnd w:id="1451"/>
      <w:bookmarkEnd w:id="1452"/>
      <w:bookmarkEnd w:id="1453"/>
      <w:bookmarkEnd w:id="1454"/>
      <w:bookmarkEnd w:id="1455"/>
      <w:bookmarkEnd w:id="1456"/>
      <w:bookmarkEnd w:id="1457"/>
      <w:bookmarkEnd w:id="1458"/>
      <w:bookmarkEnd w:id="1459"/>
      <w:bookmarkEnd w:id="1460"/>
      <w:bookmarkEnd w:id="1461"/>
      <w:bookmarkEnd w:id="1462"/>
    </w:p>
    <w:p w14:paraId="66C66BF9" w14:textId="77777777" w:rsidR="00602AC0" w:rsidRPr="003B2883" w:rsidRDefault="00602AC0" w:rsidP="00602AC0">
      <w:pPr>
        <w:pStyle w:val="Heading5"/>
        <w:rPr>
          <w:lang w:eastAsia="zh-CN"/>
        </w:rPr>
      </w:pPr>
      <w:bookmarkStart w:id="1463" w:name="_Toc25156263"/>
      <w:bookmarkStart w:id="1464" w:name="_Toc34124563"/>
      <w:bookmarkStart w:id="1465" w:name="_Toc43207677"/>
      <w:bookmarkStart w:id="1466" w:name="_Toc49857157"/>
      <w:bookmarkStart w:id="1467" w:name="_Toc56676992"/>
      <w:bookmarkStart w:id="1468" w:name="_Toc56691515"/>
      <w:bookmarkStart w:id="1469" w:name="_Toc56698779"/>
      <w:bookmarkStart w:id="1470" w:name="_Toc89034999"/>
      <w:bookmarkStart w:id="1471" w:name="_Toc89064797"/>
      <w:bookmarkStart w:id="1472" w:name="_Toc89180096"/>
      <w:bookmarkStart w:id="1473" w:name="_Toc97071775"/>
      <w:bookmarkStart w:id="1474" w:name="_Toc169687483"/>
      <w:r w:rsidRPr="003B2883">
        <w:t>6.1.2.2.1</w:t>
      </w:r>
      <w:r w:rsidRPr="003B2883">
        <w:rPr>
          <w:lang w:eastAsia="zh-CN"/>
        </w:rPr>
        <w:tab/>
        <w:t>General</w:t>
      </w:r>
      <w:bookmarkEnd w:id="1463"/>
      <w:bookmarkEnd w:id="1464"/>
      <w:bookmarkEnd w:id="1465"/>
      <w:bookmarkEnd w:id="1466"/>
      <w:bookmarkEnd w:id="1467"/>
      <w:bookmarkEnd w:id="1468"/>
      <w:bookmarkEnd w:id="1469"/>
      <w:bookmarkEnd w:id="1470"/>
      <w:bookmarkEnd w:id="1471"/>
      <w:bookmarkEnd w:id="1472"/>
      <w:bookmarkEnd w:id="1473"/>
      <w:bookmarkEnd w:id="1474"/>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475" w:name="_Toc25156264"/>
      <w:bookmarkStart w:id="1476" w:name="_Toc34124564"/>
      <w:bookmarkStart w:id="1477" w:name="_Toc43207678"/>
      <w:bookmarkStart w:id="1478" w:name="_Toc49857158"/>
      <w:bookmarkStart w:id="1479" w:name="_Toc56676993"/>
      <w:bookmarkStart w:id="1480" w:name="_Toc56691516"/>
      <w:bookmarkStart w:id="1481" w:name="_Toc56698780"/>
      <w:bookmarkStart w:id="1482" w:name="_Toc89035000"/>
      <w:bookmarkStart w:id="1483" w:name="_Toc89064798"/>
      <w:bookmarkStart w:id="1484" w:name="_Toc89180097"/>
      <w:bookmarkStart w:id="1485" w:name="_Toc97071776"/>
      <w:bookmarkStart w:id="1486" w:name="_Toc169687484"/>
      <w:r w:rsidRPr="003B2883">
        <w:t>6.1.2.2.2</w:t>
      </w:r>
      <w:r w:rsidRPr="003B2883">
        <w:tab/>
        <w:t>Content type</w:t>
      </w:r>
      <w:bookmarkEnd w:id="1475"/>
      <w:bookmarkEnd w:id="1476"/>
      <w:bookmarkEnd w:id="1477"/>
      <w:bookmarkEnd w:id="1478"/>
      <w:bookmarkEnd w:id="1479"/>
      <w:bookmarkEnd w:id="1480"/>
      <w:bookmarkEnd w:id="1481"/>
      <w:bookmarkEnd w:id="1482"/>
      <w:bookmarkEnd w:id="1483"/>
      <w:bookmarkEnd w:id="1484"/>
      <w:bookmarkEnd w:id="1485"/>
      <w:bookmarkEnd w:id="1486"/>
    </w:p>
    <w:p w14:paraId="36E9D3B4" w14:textId="77777777" w:rsidR="00602AC0" w:rsidRPr="003B2883" w:rsidRDefault="00602AC0" w:rsidP="00602AC0">
      <w:r w:rsidRPr="003B2883">
        <w:t>The following content types shall be supported:</w:t>
      </w:r>
    </w:p>
    <w:p w14:paraId="436B6B8B" w14:textId="0534E482"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503A9E73" w:rsidR="00602AC0" w:rsidRPr="003B2883" w:rsidRDefault="00602AC0" w:rsidP="00602AC0">
      <w:r w:rsidRPr="003B2883">
        <w:t xml:space="preserve">Multipart messages shall also be supported (see </w:t>
      </w:r>
      <w:r w:rsidR="00B95277">
        <w:t>clause </w:t>
      </w:r>
      <w:r w:rsidR="00B95277"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lastRenderedPageBreak/>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6A48DEAE" w:rsidR="00602AC0" w:rsidRPr="003B2883" w:rsidRDefault="00602AC0" w:rsidP="001D4998">
            <w:pPr>
              <w:pStyle w:val="TAL"/>
            </w:pPr>
            <w:r w:rsidRPr="003B2883">
              <w:t xml:space="preserve">Binary encoded payload, encoding NG Application Protocol (NGAP) IEs, as specified in </w:t>
            </w:r>
            <w:r w:rsidR="00B95277">
              <w:t>clause </w:t>
            </w:r>
            <w:r w:rsidR="00B95277"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5A7760D2" w:rsidR="00602AC0" w:rsidRPr="003B2883" w:rsidRDefault="00602AC0" w:rsidP="00602AC0">
      <w:r w:rsidRPr="003B2883">
        <w:t xml:space="preserve">See </w:t>
      </w:r>
      <w:r w:rsidR="00B95277">
        <w:t>clause </w:t>
      </w:r>
      <w:r w:rsidR="00B95277" w:rsidRPr="003B2883">
        <w:t>6</w:t>
      </w:r>
      <w:r w:rsidRPr="003B2883">
        <w:t>.1.2.4 for the binary payloads supported in the binary body part of multipart messages.</w:t>
      </w:r>
    </w:p>
    <w:p w14:paraId="1D1D9B2C" w14:textId="77777777" w:rsidR="00602AC0" w:rsidRPr="003B2883" w:rsidRDefault="00602AC0" w:rsidP="00602AC0">
      <w:pPr>
        <w:pStyle w:val="Heading4"/>
      </w:pPr>
      <w:bookmarkStart w:id="1487" w:name="_Toc25156265"/>
      <w:bookmarkStart w:id="1488" w:name="_Toc34124565"/>
      <w:bookmarkStart w:id="1489" w:name="_Toc43207679"/>
      <w:bookmarkStart w:id="1490" w:name="_Toc49857159"/>
      <w:bookmarkStart w:id="1491" w:name="_Toc56676994"/>
      <w:bookmarkStart w:id="1492" w:name="_Toc56691517"/>
      <w:bookmarkStart w:id="1493" w:name="_Toc56698781"/>
      <w:bookmarkStart w:id="1494" w:name="_Toc89035001"/>
      <w:bookmarkStart w:id="1495" w:name="_Toc89064799"/>
      <w:bookmarkStart w:id="1496" w:name="_Toc89180098"/>
      <w:bookmarkStart w:id="1497" w:name="_Toc97071777"/>
      <w:bookmarkStart w:id="1498" w:name="_Toc169687485"/>
      <w:r w:rsidRPr="003B2883">
        <w:t>6.1.2.3</w:t>
      </w:r>
      <w:r w:rsidRPr="003B2883">
        <w:tab/>
        <w:t>HTTP custom headers</w:t>
      </w:r>
      <w:bookmarkEnd w:id="1487"/>
      <w:bookmarkEnd w:id="1488"/>
      <w:bookmarkEnd w:id="1489"/>
      <w:bookmarkEnd w:id="1490"/>
      <w:bookmarkEnd w:id="1491"/>
      <w:bookmarkEnd w:id="1492"/>
      <w:bookmarkEnd w:id="1493"/>
      <w:bookmarkEnd w:id="1494"/>
      <w:bookmarkEnd w:id="1495"/>
      <w:bookmarkEnd w:id="1496"/>
      <w:bookmarkEnd w:id="1497"/>
      <w:bookmarkEnd w:id="1498"/>
    </w:p>
    <w:p w14:paraId="13D699B7" w14:textId="77777777" w:rsidR="00602AC0" w:rsidRPr="003B2883" w:rsidRDefault="00602AC0" w:rsidP="00602AC0">
      <w:pPr>
        <w:pStyle w:val="Heading5"/>
        <w:rPr>
          <w:lang w:eastAsia="zh-CN"/>
        </w:rPr>
      </w:pPr>
      <w:bookmarkStart w:id="1499" w:name="_Toc25156266"/>
      <w:bookmarkStart w:id="1500" w:name="_Toc34124566"/>
      <w:bookmarkStart w:id="1501" w:name="_Toc43207680"/>
      <w:bookmarkStart w:id="1502" w:name="_Toc49857160"/>
      <w:bookmarkStart w:id="1503" w:name="_Toc56676995"/>
      <w:bookmarkStart w:id="1504" w:name="_Toc56691518"/>
      <w:bookmarkStart w:id="1505" w:name="_Toc56698782"/>
      <w:bookmarkStart w:id="1506" w:name="_Toc89035002"/>
      <w:bookmarkStart w:id="1507" w:name="_Toc89064800"/>
      <w:bookmarkStart w:id="1508" w:name="_Toc89180099"/>
      <w:bookmarkStart w:id="1509" w:name="_Toc97071778"/>
      <w:bookmarkStart w:id="1510" w:name="_Toc169687486"/>
      <w:r w:rsidRPr="003B2883">
        <w:t>6.1.2.3.1</w:t>
      </w:r>
      <w:r w:rsidRPr="003B2883">
        <w:rPr>
          <w:lang w:eastAsia="zh-CN"/>
        </w:rPr>
        <w:tab/>
        <w:t>General</w:t>
      </w:r>
      <w:bookmarkEnd w:id="1499"/>
      <w:bookmarkEnd w:id="1500"/>
      <w:bookmarkEnd w:id="1501"/>
      <w:bookmarkEnd w:id="1502"/>
      <w:bookmarkEnd w:id="1503"/>
      <w:bookmarkEnd w:id="1504"/>
      <w:bookmarkEnd w:id="1505"/>
      <w:bookmarkEnd w:id="1506"/>
      <w:bookmarkEnd w:id="1507"/>
      <w:bookmarkEnd w:id="1508"/>
      <w:bookmarkEnd w:id="1509"/>
      <w:bookmarkEnd w:id="1510"/>
    </w:p>
    <w:p w14:paraId="2AD3B3D5" w14:textId="14C13069"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511" w:name="_Toc25156267"/>
      <w:bookmarkStart w:id="1512" w:name="_Toc34124567"/>
      <w:bookmarkStart w:id="1513" w:name="_Toc43207681"/>
      <w:bookmarkStart w:id="1514" w:name="_Toc49857161"/>
      <w:bookmarkStart w:id="1515" w:name="_Toc56676996"/>
      <w:bookmarkStart w:id="1516" w:name="_Toc56691519"/>
      <w:bookmarkStart w:id="1517" w:name="_Toc56698783"/>
      <w:bookmarkStart w:id="1518" w:name="_Toc89035003"/>
      <w:bookmarkStart w:id="1519" w:name="_Toc89064801"/>
      <w:bookmarkStart w:id="1520" w:name="_Toc89180100"/>
      <w:bookmarkStart w:id="1521" w:name="_Toc97071779"/>
      <w:bookmarkStart w:id="1522" w:name="_Toc169687487"/>
      <w:r w:rsidRPr="003B2883">
        <w:t>6.1.2.4</w:t>
      </w:r>
      <w:r w:rsidRPr="003B2883">
        <w:tab/>
        <w:t>HTTP multipart messages</w:t>
      </w:r>
      <w:bookmarkEnd w:id="1511"/>
      <w:bookmarkEnd w:id="1512"/>
      <w:bookmarkEnd w:id="1513"/>
      <w:bookmarkEnd w:id="1514"/>
      <w:bookmarkEnd w:id="1515"/>
      <w:bookmarkEnd w:id="1516"/>
      <w:bookmarkEnd w:id="1517"/>
      <w:bookmarkEnd w:id="1518"/>
      <w:bookmarkEnd w:id="1519"/>
      <w:bookmarkEnd w:id="1520"/>
      <w:bookmarkEnd w:id="1521"/>
      <w:bookmarkEnd w:id="1522"/>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5B21E3C7" w:rsidR="00602AC0" w:rsidRPr="003B2883" w:rsidRDefault="00602AC0" w:rsidP="00602AC0">
      <w:pPr>
        <w:pStyle w:val="B1"/>
      </w:pPr>
      <w:r w:rsidRPr="003B2883">
        <w:t xml:space="preserve">- N1payload, and/or N2 payload (see </w:t>
      </w:r>
      <w:r w:rsidR="00B95277">
        <w:t>clause </w:t>
      </w:r>
      <w:r w:rsidR="00B95277"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523" w:name="_Toc25156268"/>
      <w:bookmarkStart w:id="1524" w:name="_Toc34124568"/>
      <w:bookmarkStart w:id="1525" w:name="_Toc43207682"/>
      <w:bookmarkStart w:id="1526" w:name="_Toc49857162"/>
      <w:bookmarkStart w:id="1527" w:name="_Toc56676997"/>
      <w:bookmarkStart w:id="1528" w:name="_Toc56691520"/>
      <w:bookmarkStart w:id="1529" w:name="_Toc56698784"/>
      <w:bookmarkStart w:id="1530" w:name="_Toc89035004"/>
      <w:bookmarkStart w:id="1531" w:name="_Toc89064802"/>
      <w:bookmarkStart w:id="1532" w:name="_Toc89180101"/>
      <w:bookmarkStart w:id="1533" w:name="_Toc97071780"/>
      <w:bookmarkStart w:id="1534" w:name="_Toc169687488"/>
      <w:r w:rsidRPr="003B2883">
        <w:lastRenderedPageBreak/>
        <w:t>6.1.3</w:t>
      </w:r>
      <w:r w:rsidRPr="003B2883">
        <w:tab/>
        <w:t>Resources</w:t>
      </w:r>
      <w:bookmarkEnd w:id="1523"/>
      <w:bookmarkEnd w:id="1524"/>
      <w:bookmarkEnd w:id="1525"/>
      <w:bookmarkEnd w:id="1526"/>
      <w:bookmarkEnd w:id="1527"/>
      <w:bookmarkEnd w:id="1528"/>
      <w:bookmarkEnd w:id="1529"/>
      <w:bookmarkEnd w:id="1530"/>
      <w:bookmarkEnd w:id="1531"/>
      <w:bookmarkEnd w:id="1532"/>
      <w:bookmarkEnd w:id="1533"/>
      <w:bookmarkEnd w:id="1534"/>
    </w:p>
    <w:p w14:paraId="77037947" w14:textId="77777777" w:rsidR="00602AC0" w:rsidRPr="003B2883" w:rsidRDefault="00602AC0" w:rsidP="00602AC0">
      <w:pPr>
        <w:pStyle w:val="Heading4"/>
      </w:pPr>
      <w:bookmarkStart w:id="1535" w:name="_Toc25156269"/>
      <w:bookmarkStart w:id="1536" w:name="_Toc34124569"/>
      <w:bookmarkStart w:id="1537" w:name="_Toc43207683"/>
      <w:bookmarkStart w:id="1538" w:name="_Toc49857163"/>
      <w:bookmarkStart w:id="1539" w:name="_Toc56676998"/>
      <w:bookmarkStart w:id="1540" w:name="_Toc56691521"/>
      <w:bookmarkStart w:id="1541" w:name="_Toc56698785"/>
      <w:bookmarkStart w:id="1542" w:name="_Toc89035005"/>
      <w:bookmarkStart w:id="1543" w:name="_Toc89064803"/>
      <w:bookmarkStart w:id="1544" w:name="_Toc89180102"/>
      <w:bookmarkStart w:id="1545" w:name="_Toc97071781"/>
      <w:bookmarkStart w:id="1546" w:name="_Toc169687489"/>
      <w:r w:rsidRPr="003B2883">
        <w:t>6.1.3.1</w:t>
      </w:r>
      <w:r w:rsidRPr="003B2883">
        <w:tab/>
        <w:t>Overview</w:t>
      </w:r>
      <w:bookmarkEnd w:id="1535"/>
      <w:bookmarkEnd w:id="1536"/>
      <w:bookmarkEnd w:id="1537"/>
      <w:bookmarkEnd w:id="1538"/>
      <w:bookmarkEnd w:id="1539"/>
      <w:bookmarkEnd w:id="1540"/>
      <w:bookmarkEnd w:id="1541"/>
      <w:bookmarkEnd w:id="1542"/>
      <w:bookmarkEnd w:id="1543"/>
      <w:bookmarkEnd w:id="1544"/>
      <w:bookmarkEnd w:id="1545"/>
      <w:bookmarkEnd w:id="1546"/>
    </w:p>
    <w:p w14:paraId="3E85DAE6" w14:textId="4DF4CE4D" w:rsidR="00FC3AF7" w:rsidRPr="003B2883" w:rsidRDefault="00C37BA8" w:rsidP="00602AC0">
      <w:pPr>
        <w:pStyle w:val="TH"/>
      </w:pPr>
      <w:r w:rsidRPr="003B2883">
        <w:object w:dxaOrig="11895" w:dyaOrig="10306" w14:anchorId="42AFB5A2">
          <v:shape id="_x0000_i1069" type="#_x0000_t75" style="width:468pt;height:402.8pt" o:ole="">
            <v:imagedata r:id="rId95" o:title="" croptop="3108f" cropbottom="1331f" cropright="3485f"/>
          </v:shape>
          <o:OLEObject Type="Embed" ProgID="Visio.Drawing.15" ShapeID="_x0000_i1069" DrawAspect="Content" ObjectID="_1780558718" r:id="rId96"/>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547" w:name="_Toc25156270"/>
      <w:bookmarkStart w:id="1548" w:name="_Toc34124570"/>
      <w:bookmarkStart w:id="1549" w:name="_Toc43207684"/>
      <w:bookmarkStart w:id="1550" w:name="_Toc49857164"/>
      <w:bookmarkStart w:id="1551" w:name="_Toc56676999"/>
      <w:bookmarkStart w:id="1552" w:name="_Toc56691522"/>
      <w:bookmarkStart w:id="1553" w:name="_Toc56698786"/>
      <w:bookmarkStart w:id="1554" w:name="_Toc89035006"/>
      <w:bookmarkStart w:id="1555" w:name="_Toc89064804"/>
      <w:bookmarkStart w:id="1556" w:name="_Toc89180103"/>
      <w:bookmarkStart w:id="1557" w:name="_Toc97071782"/>
      <w:bookmarkStart w:id="1558" w:name="_Toc169687490"/>
      <w:r w:rsidRPr="003B2883">
        <w:t>6.1.3.2</w:t>
      </w:r>
      <w:r w:rsidRPr="003B2883">
        <w:tab/>
        <w:t xml:space="preserve">Resource: Individual </w:t>
      </w:r>
      <w:r w:rsidRPr="003B2883">
        <w:rPr>
          <w:rFonts w:hint="eastAsia"/>
          <w:lang w:eastAsia="zh-CN"/>
        </w:rPr>
        <w:t>ueContext</w:t>
      </w:r>
      <w:bookmarkEnd w:id="1547"/>
      <w:bookmarkEnd w:id="1548"/>
      <w:bookmarkEnd w:id="1549"/>
      <w:bookmarkEnd w:id="1550"/>
      <w:bookmarkEnd w:id="1551"/>
      <w:bookmarkEnd w:id="1552"/>
      <w:bookmarkEnd w:id="1553"/>
      <w:bookmarkEnd w:id="1554"/>
      <w:bookmarkEnd w:id="1555"/>
      <w:bookmarkEnd w:id="1556"/>
      <w:bookmarkEnd w:id="1557"/>
      <w:bookmarkEnd w:id="1558"/>
    </w:p>
    <w:p w14:paraId="5EF84726" w14:textId="77777777" w:rsidR="00602AC0" w:rsidRPr="003B2883" w:rsidRDefault="00602AC0" w:rsidP="00602AC0">
      <w:pPr>
        <w:pStyle w:val="Heading5"/>
      </w:pPr>
      <w:bookmarkStart w:id="1559" w:name="_Toc25156271"/>
      <w:bookmarkStart w:id="1560" w:name="_Toc34124571"/>
      <w:bookmarkStart w:id="1561" w:name="_Toc43207685"/>
      <w:bookmarkStart w:id="1562" w:name="_Toc49857165"/>
      <w:bookmarkStart w:id="1563" w:name="_Toc56677000"/>
      <w:bookmarkStart w:id="1564" w:name="_Toc56691523"/>
      <w:bookmarkStart w:id="1565" w:name="_Toc56698787"/>
      <w:bookmarkStart w:id="1566" w:name="_Toc89035007"/>
      <w:bookmarkStart w:id="1567" w:name="_Toc89064805"/>
      <w:bookmarkStart w:id="1568" w:name="_Toc89180104"/>
      <w:bookmarkStart w:id="1569" w:name="_Toc97071783"/>
      <w:bookmarkStart w:id="1570" w:name="_Toc169687491"/>
      <w:r w:rsidRPr="003B2883">
        <w:t>6.1.3.2.1</w:t>
      </w:r>
      <w:r w:rsidRPr="003B2883">
        <w:tab/>
        <w:t>Description</w:t>
      </w:r>
      <w:bookmarkEnd w:id="1559"/>
      <w:bookmarkEnd w:id="1560"/>
      <w:bookmarkEnd w:id="1561"/>
      <w:bookmarkEnd w:id="1562"/>
      <w:bookmarkEnd w:id="1563"/>
      <w:bookmarkEnd w:id="1564"/>
      <w:bookmarkEnd w:id="1565"/>
      <w:bookmarkEnd w:id="1566"/>
      <w:bookmarkEnd w:id="1567"/>
      <w:bookmarkEnd w:id="1568"/>
      <w:bookmarkEnd w:id="1569"/>
      <w:bookmarkEnd w:id="1570"/>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571" w:name="_Toc25156272"/>
      <w:bookmarkStart w:id="1572" w:name="_Toc34124572"/>
      <w:bookmarkStart w:id="1573" w:name="_Toc43207686"/>
      <w:bookmarkStart w:id="1574" w:name="_Toc49857166"/>
      <w:bookmarkStart w:id="1575" w:name="_Toc56677001"/>
      <w:bookmarkStart w:id="1576" w:name="_Toc56691524"/>
      <w:bookmarkStart w:id="1577" w:name="_Toc56698788"/>
      <w:bookmarkStart w:id="1578" w:name="_Toc89035008"/>
      <w:bookmarkStart w:id="1579" w:name="_Toc89064806"/>
      <w:bookmarkStart w:id="1580" w:name="_Toc89180105"/>
      <w:bookmarkStart w:id="1581" w:name="_Toc97071784"/>
      <w:bookmarkStart w:id="1582" w:name="_Toc169687492"/>
      <w:r w:rsidRPr="003B2883">
        <w:lastRenderedPageBreak/>
        <w:t>6.1.3.2.2</w:t>
      </w:r>
      <w:r w:rsidRPr="003B2883">
        <w:tab/>
        <w:t>Resource Definition</w:t>
      </w:r>
      <w:bookmarkEnd w:id="1571"/>
      <w:bookmarkEnd w:id="1572"/>
      <w:bookmarkEnd w:id="1573"/>
      <w:bookmarkEnd w:id="1574"/>
      <w:bookmarkEnd w:id="1575"/>
      <w:bookmarkEnd w:id="1576"/>
      <w:bookmarkEnd w:id="1577"/>
      <w:bookmarkEnd w:id="1578"/>
      <w:bookmarkEnd w:id="1579"/>
      <w:bookmarkEnd w:id="1580"/>
      <w:bookmarkEnd w:id="1581"/>
      <w:bookmarkEnd w:id="1582"/>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124306FC"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1051C34A"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624A521"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B95277" w:rsidRPr="003B2883">
              <w:t>clause</w:t>
            </w:r>
            <w:r w:rsidR="00B95277">
              <w:t> </w:t>
            </w:r>
            <w:r w:rsidR="00B95277"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0681B31C" w:rsidR="00BE6325" w:rsidRPr="003B2883" w:rsidRDefault="00BE6325" w:rsidP="001D4998">
            <w:pPr>
              <w:pStyle w:val="TAL"/>
            </w:pPr>
            <w:r w:rsidRPr="003B2883">
              <w:t xml:space="preserve">Or 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13E9FC56" w14:textId="0DC3DC34" w:rsidR="00BE6325" w:rsidRPr="003B2883" w:rsidRDefault="00BE6325" w:rsidP="001D4998">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583" w:name="_Toc25156273"/>
      <w:bookmarkStart w:id="1584" w:name="_Toc34124573"/>
      <w:bookmarkStart w:id="1585" w:name="_Toc43207687"/>
      <w:bookmarkStart w:id="1586" w:name="_Toc49857167"/>
      <w:bookmarkStart w:id="1587" w:name="_Toc56677002"/>
      <w:bookmarkStart w:id="1588" w:name="_Toc56691525"/>
      <w:bookmarkStart w:id="1589" w:name="_Toc56698789"/>
      <w:bookmarkStart w:id="1590" w:name="_Toc89035009"/>
      <w:bookmarkStart w:id="1591" w:name="_Toc89064807"/>
      <w:bookmarkStart w:id="1592" w:name="_Toc89180106"/>
      <w:bookmarkStart w:id="1593" w:name="_Toc97071785"/>
      <w:bookmarkStart w:id="1594" w:name="_Toc169687493"/>
      <w:r w:rsidRPr="003B2883">
        <w:t>6.1.3.2.3</w:t>
      </w:r>
      <w:r w:rsidRPr="003B2883">
        <w:tab/>
        <w:t>Resource Standard Methods</w:t>
      </w:r>
      <w:bookmarkEnd w:id="1583"/>
      <w:bookmarkEnd w:id="1584"/>
      <w:bookmarkEnd w:id="1585"/>
      <w:bookmarkEnd w:id="1586"/>
      <w:bookmarkEnd w:id="1587"/>
      <w:bookmarkEnd w:id="1588"/>
      <w:bookmarkEnd w:id="1589"/>
      <w:bookmarkEnd w:id="1590"/>
      <w:bookmarkEnd w:id="1591"/>
      <w:bookmarkEnd w:id="1592"/>
      <w:bookmarkEnd w:id="1593"/>
      <w:bookmarkEnd w:id="1594"/>
    </w:p>
    <w:p w14:paraId="72A95A92" w14:textId="77777777" w:rsidR="00602AC0" w:rsidRPr="003B2883" w:rsidRDefault="00602AC0" w:rsidP="00876DA9">
      <w:pPr>
        <w:pStyle w:val="Heading6"/>
        <w:rPr>
          <w:lang w:eastAsia="zh-CN"/>
        </w:rPr>
      </w:pPr>
      <w:bookmarkStart w:id="1595" w:name="_Toc25156274"/>
      <w:bookmarkStart w:id="1596" w:name="_Toc34124574"/>
      <w:bookmarkStart w:id="1597" w:name="_Toc43207688"/>
      <w:bookmarkStart w:id="1598" w:name="_Toc49857168"/>
      <w:bookmarkStart w:id="1599" w:name="_Toc56677003"/>
      <w:bookmarkStart w:id="1600" w:name="_Toc56691526"/>
      <w:bookmarkStart w:id="1601" w:name="_Toc56698790"/>
      <w:bookmarkStart w:id="1602" w:name="_Toc89035010"/>
      <w:bookmarkStart w:id="1603" w:name="_Toc89064808"/>
      <w:bookmarkStart w:id="1604" w:name="_Toc89180107"/>
      <w:bookmarkStart w:id="1605" w:name="_Toc97071786"/>
      <w:bookmarkStart w:id="1606" w:name="_Toc169687494"/>
      <w:r w:rsidRPr="003B2883">
        <w:t>6.1.3.</w:t>
      </w:r>
      <w:r w:rsidRPr="003B2883">
        <w:rPr>
          <w:rFonts w:hint="eastAsia"/>
          <w:lang w:eastAsia="zh-CN"/>
        </w:rPr>
        <w:t>2</w:t>
      </w:r>
      <w:r w:rsidRPr="003B2883">
        <w:t>.3.1</w:t>
      </w:r>
      <w:r w:rsidRPr="003B2883">
        <w:tab/>
      </w:r>
      <w:r w:rsidRPr="003B2883">
        <w:rPr>
          <w:rFonts w:hint="eastAsia"/>
          <w:lang w:eastAsia="zh-CN"/>
        </w:rPr>
        <w:t>PUT</w:t>
      </w:r>
      <w:bookmarkEnd w:id="1595"/>
      <w:bookmarkEnd w:id="1596"/>
      <w:bookmarkEnd w:id="1597"/>
      <w:bookmarkEnd w:id="1598"/>
      <w:bookmarkEnd w:id="1599"/>
      <w:bookmarkEnd w:id="1600"/>
      <w:bookmarkEnd w:id="1601"/>
      <w:bookmarkEnd w:id="1602"/>
      <w:bookmarkEnd w:id="1603"/>
      <w:bookmarkEnd w:id="1604"/>
      <w:bookmarkEnd w:id="1605"/>
      <w:bookmarkEnd w:id="1606"/>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607" w:name="_PERM_MCCTEMPBM_CRPT03410060___2"/>
            <w:r w:rsidRPr="003B2883">
              <w:t>-</w:t>
            </w:r>
            <w:r w:rsidRPr="003B2883">
              <w:tab/>
              <w:t>HANDOVER_FAILURE</w:t>
            </w:r>
            <w:bookmarkEnd w:id="1607"/>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2A9860FB"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lastRenderedPageBreak/>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608" w:name="_Toc25156275"/>
      <w:bookmarkStart w:id="1609" w:name="_Toc34124575"/>
      <w:bookmarkStart w:id="1610" w:name="_Toc43207689"/>
      <w:bookmarkStart w:id="1611" w:name="_Toc49857169"/>
      <w:bookmarkStart w:id="1612" w:name="_Toc56677004"/>
      <w:bookmarkStart w:id="1613" w:name="_Toc56691527"/>
      <w:bookmarkStart w:id="1614" w:name="_Toc56698791"/>
      <w:bookmarkStart w:id="1615" w:name="_Toc89035011"/>
      <w:bookmarkStart w:id="1616" w:name="_Toc89064809"/>
      <w:bookmarkStart w:id="1617" w:name="_Toc89180108"/>
      <w:bookmarkStart w:id="1618" w:name="_Toc97071787"/>
      <w:bookmarkStart w:id="1619" w:name="_Toc169687495"/>
      <w:r w:rsidRPr="003B2883">
        <w:t>6.1.3.2.4</w:t>
      </w:r>
      <w:r w:rsidRPr="003B2883">
        <w:tab/>
        <w:t>Resource Custom Operations</w:t>
      </w:r>
      <w:bookmarkEnd w:id="1608"/>
      <w:bookmarkEnd w:id="1609"/>
      <w:bookmarkEnd w:id="1610"/>
      <w:bookmarkEnd w:id="1611"/>
      <w:bookmarkEnd w:id="1612"/>
      <w:bookmarkEnd w:id="1613"/>
      <w:bookmarkEnd w:id="1614"/>
      <w:bookmarkEnd w:id="1615"/>
      <w:bookmarkEnd w:id="1616"/>
      <w:bookmarkEnd w:id="1617"/>
      <w:bookmarkEnd w:id="1618"/>
      <w:bookmarkEnd w:id="1619"/>
    </w:p>
    <w:p w14:paraId="43537918" w14:textId="77777777" w:rsidR="00602AC0" w:rsidRPr="003B2883" w:rsidRDefault="00602AC0" w:rsidP="00876DA9">
      <w:pPr>
        <w:pStyle w:val="Heading6"/>
      </w:pPr>
      <w:bookmarkStart w:id="1620" w:name="_Toc25156276"/>
      <w:bookmarkStart w:id="1621" w:name="_Toc34124576"/>
      <w:bookmarkStart w:id="1622" w:name="_Toc43207690"/>
      <w:bookmarkStart w:id="1623" w:name="_Toc49857170"/>
      <w:bookmarkStart w:id="1624" w:name="_Toc56677005"/>
      <w:bookmarkStart w:id="1625" w:name="_Toc56691528"/>
      <w:bookmarkStart w:id="1626" w:name="_Toc56698792"/>
      <w:bookmarkStart w:id="1627" w:name="_Toc89035012"/>
      <w:bookmarkStart w:id="1628" w:name="_Toc89064810"/>
      <w:bookmarkStart w:id="1629" w:name="_Toc89180109"/>
      <w:bookmarkStart w:id="1630" w:name="_Toc97071788"/>
      <w:bookmarkStart w:id="1631" w:name="_Toc169687496"/>
      <w:r w:rsidRPr="003B2883">
        <w:t>6.1.3.2.4.1</w:t>
      </w:r>
      <w:r w:rsidRPr="003B2883">
        <w:tab/>
        <w:t>Overview</w:t>
      </w:r>
      <w:bookmarkEnd w:id="1620"/>
      <w:bookmarkEnd w:id="1621"/>
      <w:bookmarkEnd w:id="1622"/>
      <w:bookmarkEnd w:id="1623"/>
      <w:bookmarkEnd w:id="1624"/>
      <w:bookmarkEnd w:id="1625"/>
      <w:bookmarkEnd w:id="1626"/>
      <w:bookmarkEnd w:id="1627"/>
      <w:bookmarkEnd w:id="1628"/>
      <w:bookmarkEnd w:id="1629"/>
      <w:bookmarkEnd w:id="1630"/>
      <w:bookmarkEnd w:id="1631"/>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632" w:name="_Toc25156277"/>
      <w:bookmarkStart w:id="1633" w:name="_Toc34124577"/>
      <w:bookmarkStart w:id="1634" w:name="_Toc43207691"/>
      <w:bookmarkStart w:id="1635" w:name="_Toc49857171"/>
      <w:bookmarkStart w:id="1636" w:name="_Toc56677006"/>
      <w:bookmarkStart w:id="1637" w:name="_Toc56691529"/>
      <w:bookmarkStart w:id="1638" w:name="_Toc56698793"/>
      <w:bookmarkStart w:id="1639" w:name="_Toc89035013"/>
      <w:bookmarkStart w:id="1640" w:name="_Toc89064811"/>
      <w:bookmarkStart w:id="1641" w:name="_Toc89180110"/>
      <w:bookmarkStart w:id="1642" w:name="_Toc97071789"/>
      <w:bookmarkStart w:id="1643" w:name="_Toc169687497"/>
      <w:r w:rsidRPr="003B2883">
        <w:t>6.1.3.2.4.2</w:t>
      </w:r>
      <w:r w:rsidRPr="003B2883">
        <w:tab/>
        <w:t xml:space="preserve">Operation: </w:t>
      </w:r>
      <w:r w:rsidRPr="003B2883">
        <w:rPr>
          <w:rFonts w:hint="eastAsia"/>
          <w:lang w:eastAsia="zh-CN"/>
        </w:rPr>
        <w:t>release</w:t>
      </w:r>
      <w:bookmarkEnd w:id="1632"/>
      <w:r>
        <w:rPr>
          <w:lang w:eastAsia="zh-CN"/>
        </w:rPr>
        <w:t xml:space="preserve"> </w:t>
      </w:r>
      <w:r w:rsidRPr="003B2883">
        <w:rPr>
          <w:rFonts w:hint="eastAsia"/>
          <w:lang w:eastAsia="zh-CN"/>
        </w:rPr>
        <w:t>(POST)</w:t>
      </w:r>
      <w:bookmarkEnd w:id="1633"/>
      <w:bookmarkEnd w:id="1634"/>
      <w:bookmarkEnd w:id="1635"/>
      <w:bookmarkEnd w:id="1636"/>
      <w:bookmarkEnd w:id="1637"/>
      <w:bookmarkEnd w:id="1638"/>
      <w:bookmarkEnd w:id="1639"/>
      <w:bookmarkEnd w:id="1640"/>
      <w:bookmarkEnd w:id="1641"/>
      <w:bookmarkEnd w:id="1642"/>
      <w:bookmarkEnd w:id="1643"/>
    </w:p>
    <w:p w14:paraId="3034AB77" w14:textId="77777777" w:rsidR="00602AC0" w:rsidRPr="003B2883" w:rsidRDefault="00602AC0" w:rsidP="00876DA9">
      <w:pPr>
        <w:pStyle w:val="Heading7"/>
      </w:pPr>
      <w:bookmarkStart w:id="1644" w:name="_Toc43207692"/>
      <w:bookmarkStart w:id="1645" w:name="_Toc89035014"/>
      <w:bookmarkStart w:id="1646" w:name="_Toc89064812"/>
      <w:bookmarkStart w:id="1647" w:name="_Toc89180111"/>
      <w:bookmarkStart w:id="1648" w:name="_Toc97071790"/>
      <w:bookmarkStart w:id="1649" w:name="_Toc169687498"/>
      <w:r w:rsidRPr="003B2883">
        <w:t>6.1.3.2.4.2.1</w:t>
      </w:r>
      <w:r w:rsidRPr="003B2883">
        <w:tab/>
        <w:t>Description</w:t>
      </w:r>
      <w:bookmarkEnd w:id="1644"/>
      <w:bookmarkEnd w:id="1645"/>
      <w:bookmarkEnd w:id="1646"/>
      <w:bookmarkEnd w:id="1647"/>
      <w:bookmarkEnd w:id="1648"/>
      <w:bookmarkEnd w:id="164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650" w:name="_Toc43207693"/>
      <w:bookmarkStart w:id="1651" w:name="_Toc89035015"/>
      <w:bookmarkStart w:id="1652" w:name="_Toc89064813"/>
      <w:bookmarkStart w:id="1653" w:name="_Toc89180112"/>
      <w:bookmarkStart w:id="1654" w:name="_Toc97071791"/>
      <w:bookmarkStart w:id="1655" w:name="_Toc169687499"/>
      <w:r w:rsidRPr="003B2883">
        <w:t>6.1.3.2.4.2.2</w:t>
      </w:r>
      <w:r w:rsidRPr="003B2883">
        <w:tab/>
        <w:t>Operation Definition</w:t>
      </w:r>
      <w:bookmarkEnd w:id="1650"/>
      <w:bookmarkEnd w:id="1651"/>
      <w:bookmarkEnd w:id="1652"/>
      <w:bookmarkEnd w:id="1653"/>
      <w:bookmarkEnd w:id="1654"/>
      <w:bookmarkEnd w:id="1655"/>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lastRenderedPageBreak/>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656"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656"/>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657" w:name="_PERM_MCCTEMPBM_CRPT03410062___2"/>
            <w:r w:rsidRPr="003B2883">
              <w:t>- CONTEXT_NOT_FOUND</w:t>
            </w:r>
          </w:p>
          <w:p w14:paraId="0B612874" w14:textId="77777777" w:rsidR="00602AC0" w:rsidRPr="003B2883" w:rsidRDefault="00602AC0" w:rsidP="001D4998">
            <w:pPr>
              <w:pStyle w:val="TAL"/>
              <w:ind w:left="284"/>
            </w:pPr>
          </w:p>
          <w:bookmarkEnd w:id="1657"/>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71B6607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658" w:name="_Toc25156278"/>
      <w:bookmarkStart w:id="1659" w:name="_Toc34124578"/>
      <w:bookmarkStart w:id="1660" w:name="_Toc43207694"/>
      <w:bookmarkStart w:id="1661" w:name="_Toc49857172"/>
      <w:bookmarkStart w:id="1662" w:name="_Toc56677007"/>
      <w:bookmarkStart w:id="1663" w:name="_Toc56691530"/>
      <w:bookmarkStart w:id="1664" w:name="_Toc56698794"/>
      <w:bookmarkStart w:id="1665" w:name="_Toc89035016"/>
      <w:bookmarkStart w:id="1666" w:name="_Toc89064814"/>
      <w:bookmarkStart w:id="1667" w:name="_Toc89180113"/>
      <w:bookmarkStart w:id="1668" w:name="_Toc97071792"/>
      <w:bookmarkStart w:id="1669" w:name="_Toc169687500"/>
      <w:r w:rsidRPr="003B2883">
        <w:lastRenderedPageBreak/>
        <w:t>6.1.3.2.4.3</w:t>
      </w:r>
      <w:r w:rsidRPr="003B2883">
        <w:tab/>
        <w:t xml:space="preserve">Operation: </w:t>
      </w:r>
      <w:r w:rsidRPr="003B2883">
        <w:rPr>
          <w:lang w:eastAsia="zh-CN"/>
        </w:rPr>
        <w:t>assign-ebi</w:t>
      </w:r>
      <w:bookmarkEnd w:id="1658"/>
      <w:r>
        <w:rPr>
          <w:lang w:eastAsia="zh-CN"/>
        </w:rPr>
        <w:t xml:space="preserve"> </w:t>
      </w:r>
      <w:r w:rsidRPr="003B2883">
        <w:rPr>
          <w:rFonts w:hint="eastAsia"/>
          <w:lang w:eastAsia="zh-CN"/>
        </w:rPr>
        <w:t>(POST)</w:t>
      </w:r>
      <w:bookmarkEnd w:id="1659"/>
      <w:bookmarkEnd w:id="1660"/>
      <w:bookmarkEnd w:id="1661"/>
      <w:bookmarkEnd w:id="1662"/>
      <w:bookmarkEnd w:id="1663"/>
      <w:bookmarkEnd w:id="1664"/>
      <w:bookmarkEnd w:id="1665"/>
      <w:bookmarkEnd w:id="1666"/>
      <w:bookmarkEnd w:id="1667"/>
      <w:bookmarkEnd w:id="1668"/>
      <w:bookmarkEnd w:id="1669"/>
    </w:p>
    <w:p w14:paraId="13B892D1" w14:textId="77777777" w:rsidR="00602AC0" w:rsidRPr="003B2883" w:rsidRDefault="00602AC0" w:rsidP="00876DA9">
      <w:pPr>
        <w:pStyle w:val="Heading7"/>
      </w:pPr>
      <w:bookmarkStart w:id="1670" w:name="_Toc43207695"/>
      <w:bookmarkStart w:id="1671" w:name="_Toc89035017"/>
      <w:bookmarkStart w:id="1672" w:name="_Toc89064815"/>
      <w:bookmarkStart w:id="1673" w:name="_Toc89180114"/>
      <w:bookmarkStart w:id="1674" w:name="_Toc97071793"/>
      <w:bookmarkStart w:id="1675" w:name="_Toc169687501"/>
      <w:r w:rsidRPr="003B2883">
        <w:t>6.1.3.2.4.3.1</w:t>
      </w:r>
      <w:r w:rsidRPr="003B2883">
        <w:tab/>
        <w:t>Description</w:t>
      </w:r>
      <w:bookmarkEnd w:id="1670"/>
      <w:bookmarkEnd w:id="1671"/>
      <w:bookmarkEnd w:id="1672"/>
      <w:bookmarkEnd w:id="1673"/>
      <w:bookmarkEnd w:id="1674"/>
      <w:bookmarkEnd w:id="1675"/>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676" w:name="_Toc43207696"/>
      <w:bookmarkStart w:id="1677" w:name="_Toc89035018"/>
      <w:bookmarkStart w:id="1678" w:name="_Toc89064816"/>
      <w:bookmarkStart w:id="1679" w:name="_Toc89180115"/>
      <w:bookmarkStart w:id="1680" w:name="_Toc97071794"/>
      <w:bookmarkStart w:id="1681" w:name="_Toc169687502"/>
      <w:r w:rsidRPr="003B2883">
        <w:t>6.1.3.2.4.3.2</w:t>
      </w:r>
      <w:r w:rsidRPr="003B2883">
        <w:tab/>
        <w:t>Operation Definition</w:t>
      </w:r>
      <w:bookmarkEnd w:id="1676"/>
      <w:bookmarkEnd w:id="1677"/>
      <w:bookmarkEnd w:id="1678"/>
      <w:bookmarkEnd w:id="1679"/>
      <w:bookmarkEnd w:id="1680"/>
      <w:bookmarkEnd w:id="1681"/>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682"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C3E97A8" w:rsidR="00602AC0" w:rsidRPr="003B2883" w:rsidRDefault="00602AC0" w:rsidP="001D4998">
            <w:pPr>
              <w:pStyle w:val="B1"/>
              <w:rPr>
                <w:rFonts w:ascii="Arial" w:hAnsi="Arial"/>
                <w:sz w:val="18"/>
              </w:rPr>
            </w:pPr>
            <w:bookmarkStart w:id="1683" w:name="_PERM_MCCTEMPBM_CRPT03410064___7"/>
            <w:bookmarkEnd w:id="1682"/>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B95277">
              <w:rPr>
                <w:rFonts w:ascii="Arial" w:hAnsi="Arial"/>
                <w:sz w:val="18"/>
              </w:rPr>
              <w:t>clause </w:t>
            </w:r>
            <w:r w:rsidR="00B95277" w:rsidRPr="003B2883">
              <w:rPr>
                <w:rFonts w:ascii="Arial" w:hAnsi="Arial"/>
                <w:sz w:val="18"/>
              </w:rPr>
              <w:t>4</w:t>
            </w:r>
            <w:r w:rsidRPr="003B2883">
              <w:rPr>
                <w:rFonts w:ascii="Arial" w:hAnsi="Arial"/>
                <w:sz w:val="18"/>
              </w:rPr>
              <w:t>.11.1.4.1 of 3GPP TS 23.502 [3].</w:t>
            </w:r>
          </w:p>
          <w:p w14:paraId="15A76B34" w14:textId="3C22CD17" w:rsidR="00602AC0" w:rsidRDefault="00602AC0" w:rsidP="001D4998">
            <w:pPr>
              <w:pStyle w:val="B1"/>
              <w:rPr>
                <w:rFonts w:ascii="Arial" w:hAnsi="Arial"/>
                <w:sz w:val="18"/>
              </w:rPr>
            </w:pPr>
            <w:bookmarkStart w:id="1684" w:name="_PERM_MCCTEMPBM_CRPT03410065___7"/>
            <w:bookmarkEnd w:id="1683"/>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B95277">
              <w:rPr>
                <w:rFonts w:ascii="Arial" w:hAnsi="Arial"/>
                <w:sz w:val="18"/>
              </w:rPr>
              <w:t>clause </w:t>
            </w:r>
            <w:r w:rsidR="00B95277" w:rsidRPr="003B2883">
              <w:rPr>
                <w:rFonts w:ascii="Arial" w:hAnsi="Arial"/>
                <w:sz w:val="18"/>
              </w:rPr>
              <w:t>5</w:t>
            </w:r>
            <w:r w:rsidRPr="003B2883">
              <w:rPr>
                <w:rFonts w:ascii="Arial" w:hAnsi="Arial"/>
                <w:sz w:val="18"/>
              </w:rPr>
              <w:t>.17.2.3.1 of 3GPP TS 23.501 [2].</w:t>
            </w:r>
            <w:bookmarkEnd w:id="1684"/>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685"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685"/>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6DBE0CF"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686" w:name="_Toc25156279"/>
      <w:bookmarkStart w:id="1687" w:name="_Toc34124579"/>
      <w:bookmarkStart w:id="1688" w:name="_Toc43207697"/>
      <w:bookmarkStart w:id="1689" w:name="_Toc49857173"/>
      <w:bookmarkStart w:id="1690" w:name="_Toc56677008"/>
      <w:bookmarkStart w:id="1691" w:name="_Toc56691531"/>
      <w:bookmarkStart w:id="1692" w:name="_Toc56698795"/>
      <w:bookmarkStart w:id="1693" w:name="_Toc89035019"/>
      <w:bookmarkStart w:id="1694" w:name="_Toc89064817"/>
      <w:bookmarkStart w:id="1695" w:name="_Toc89180116"/>
      <w:bookmarkStart w:id="1696" w:name="_Toc97071795"/>
      <w:bookmarkStart w:id="1697" w:name="_Toc169687503"/>
      <w:r w:rsidRPr="003B2883">
        <w:t>6.1.3.2.4.4</w:t>
      </w:r>
      <w:r w:rsidRPr="003B2883">
        <w:tab/>
        <w:t xml:space="preserve">Operation: </w:t>
      </w:r>
      <w:r w:rsidRPr="003B2883">
        <w:rPr>
          <w:lang w:eastAsia="zh-CN"/>
        </w:rPr>
        <w:t>transfer</w:t>
      </w:r>
      <w:bookmarkEnd w:id="1686"/>
      <w:r>
        <w:rPr>
          <w:lang w:eastAsia="zh-CN"/>
        </w:rPr>
        <w:t xml:space="preserve"> </w:t>
      </w:r>
      <w:r w:rsidRPr="003B2883">
        <w:rPr>
          <w:rFonts w:hint="eastAsia"/>
          <w:lang w:eastAsia="zh-CN"/>
        </w:rPr>
        <w:t>(POST)</w:t>
      </w:r>
      <w:bookmarkEnd w:id="1687"/>
      <w:bookmarkEnd w:id="1688"/>
      <w:bookmarkEnd w:id="1689"/>
      <w:bookmarkEnd w:id="1690"/>
      <w:bookmarkEnd w:id="1691"/>
      <w:bookmarkEnd w:id="1692"/>
      <w:bookmarkEnd w:id="1693"/>
      <w:bookmarkEnd w:id="1694"/>
      <w:bookmarkEnd w:id="1695"/>
      <w:bookmarkEnd w:id="1696"/>
      <w:bookmarkEnd w:id="1697"/>
    </w:p>
    <w:p w14:paraId="0FDC60DD" w14:textId="77777777" w:rsidR="00602AC0" w:rsidRPr="003B2883" w:rsidRDefault="00602AC0" w:rsidP="00876DA9">
      <w:pPr>
        <w:pStyle w:val="Heading7"/>
      </w:pPr>
      <w:bookmarkStart w:id="1698" w:name="_Toc43207698"/>
      <w:bookmarkStart w:id="1699" w:name="_Toc89035020"/>
      <w:bookmarkStart w:id="1700" w:name="_Toc89064818"/>
      <w:bookmarkStart w:id="1701" w:name="_Toc89180117"/>
      <w:bookmarkStart w:id="1702" w:name="_Toc97071796"/>
      <w:bookmarkStart w:id="1703" w:name="_Toc169687504"/>
      <w:r w:rsidRPr="003B2883">
        <w:t>6.1.3.2.4.4.1</w:t>
      </w:r>
      <w:r w:rsidRPr="003B2883">
        <w:tab/>
        <w:t>Description</w:t>
      </w:r>
      <w:bookmarkEnd w:id="1698"/>
      <w:bookmarkEnd w:id="1699"/>
      <w:bookmarkEnd w:id="1700"/>
      <w:bookmarkEnd w:id="1701"/>
      <w:bookmarkEnd w:id="1702"/>
      <w:bookmarkEnd w:id="1703"/>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704" w:name="_Toc43207699"/>
      <w:bookmarkStart w:id="1705" w:name="_Toc89035021"/>
      <w:bookmarkStart w:id="1706" w:name="_Toc89064819"/>
      <w:bookmarkStart w:id="1707" w:name="_Toc89180118"/>
      <w:bookmarkStart w:id="1708" w:name="_Toc97071797"/>
      <w:bookmarkStart w:id="1709" w:name="_Toc169687505"/>
      <w:r w:rsidRPr="003B2883">
        <w:t>6.1.3.2.4.4.2</w:t>
      </w:r>
      <w:r w:rsidRPr="003B2883">
        <w:tab/>
        <w:t>Operation Definition</w:t>
      </w:r>
      <w:bookmarkEnd w:id="1704"/>
      <w:bookmarkEnd w:id="1705"/>
      <w:bookmarkEnd w:id="1706"/>
      <w:bookmarkEnd w:id="1707"/>
      <w:bookmarkEnd w:id="1708"/>
      <w:bookmarkEnd w:id="1709"/>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710" w:name="_PERM_MCCTEMPBM_CRPT03410067___7"/>
            <w:r w:rsidRPr="003B2883">
              <w:rPr>
                <w:rFonts w:ascii="Arial" w:hAnsi="Arial" w:cs="Arial"/>
                <w:sz w:val="18"/>
              </w:rPr>
              <w:t>-</w:t>
            </w:r>
            <w:r w:rsidRPr="003B2883">
              <w:rPr>
                <w:rFonts w:ascii="Arial" w:hAnsi="Arial" w:cs="Arial"/>
                <w:sz w:val="18"/>
              </w:rPr>
              <w:tab/>
              <w:t>INTEGRITY_CHECK_FAIL.</w:t>
            </w:r>
          </w:p>
          <w:bookmarkEnd w:id="1710"/>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711" w:name="_PERM_MCCTEMPBM_CRPT03410068___7"/>
            <w:r w:rsidRPr="003B2883">
              <w:rPr>
                <w:rFonts w:ascii="Arial" w:hAnsi="Arial" w:cs="Arial"/>
                <w:sz w:val="18"/>
              </w:rPr>
              <w:t>-</w:t>
            </w:r>
            <w:r w:rsidRPr="003B2883">
              <w:rPr>
                <w:rFonts w:ascii="Arial" w:hAnsi="Arial" w:cs="Arial"/>
                <w:sz w:val="18"/>
              </w:rPr>
              <w:tab/>
              <w:t>CONTEXT_NOT_FOUND</w:t>
            </w:r>
          </w:p>
          <w:bookmarkEnd w:id="1711"/>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4482CA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712" w:name="_Toc25156280"/>
      <w:bookmarkStart w:id="1713" w:name="_Toc34124580"/>
      <w:bookmarkStart w:id="1714" w:name="_Toc43207700"/>
      <w:bookmarkStart w:id="1715" w:name="_Toc49857174"/>
      <w:bookmarkStart w:id="1716" w:name="_Toc56677009"/>
      <w:bookmarkStart w:id="1717" w:name="_Toc56691532"/>
      <w:bookmarkStart w:id="1718" w:name="_Toc56698796"/>
      <w:bookmarkStart w:id="1719" w:name="_Toc89035022"/>
      <w:bookmarkStart w:id="1720" w:name="_Toc89064820"/>
      <w:bookmarkStart w:id="1721" w:name="_Toc89180119"/>
      <w:bookmarkStart w:id="1722" w:name="_Toc97071798"/>
      <w:bookmarkStart w:id="1723" w:name="_Toc169687506"/>
      <w:r w:rsidRPr="003B2883">
        <w:lastRenderedPageBreak/>
        <w:t>6.1.3.2.4.5</w:t>
      </w:r>
      <w:r w:rsidRPr="003B2883">
        <w:tab/>
        <w:t xml:space="preserve">Operation: </w:t>
      </w:r>
      <w:r w:rsidRPr="003B2883">
        <w:rPr>
          <w:lang w:eastAsia="zh-CN"/>
        </w:rPr>
        <w:t>transfer-update</w:t>
      </w:r>
      <w:bookmarkEnd w:id="1712"/>
      <w:r>
        <w:rPr>
          <w:lang w:eastAsia="zh-CN"/>
        </w:rPr>
        <w:t xml:space="preserve"> </w:t>
      </w:r>
      <w:r w:rsidRPr="003B2883">
        <w:rPr>
          <w:rFonts w:hint="eastAsia"/>
          <w:lang w:eastAsia="zh-CN"/>
        </w:rPr>
        <w:t>(POST)</w:t>
      </w:r>
      <w:bookmarkEnd w:id="1713"/>
      <w:bookmarkEnd w:id="1714"/>
      <w:bookmarkEnd w:id="1715"/>
      <w:bookmarkEnd w:id="1716"/>
      <w:bookmarkEnd w:id="1717"/>
      <w:bookmarkEnd w:id="1718"/>
      <w:bookmarkEnd w:id="1719"/>
      <w:bookmarkEnd w:id="1720"/>
      <w:bookmarkEnd w:id="1721"/>
      <w:bookmarkEnd w:id="1722"/>
      <w:bookmarkEnd w:id="1723"/>
    </w:p>
    <w:p w14:paraId="5F566E9F" w14:textId="77777777" w:rsidR="00602AC0" w:rsidRPr="003B2883" w:rsidRDefault="00602AC0" w:rsidP="00876DA9">
      <w:pPr>
        <w:pStyle w:val="Heading7"/>
      </w:pPr>
      <w:bookmarkStart w:id="1724" w:name="_Toc43207701"/>
      <w:bookmarkStart w:id="1725" w:name="_Toc89035023"/>
      <w:bookmarkStart w:id="1726" w:name="_Toc89064821"/>
      <w:bookmarkStart w:id="1727" w:name="_Toc89180120"/>
      <w:bookmarkStart w:id="1728" w:name="_Toc97071799"/>
      <w:bookmarkStart w:id="1729" w:name="_Toc169687507"/>
      <w:r w:rsidRPr="003B2883">
        <w:t>6.1.3.2.4.5.1</w:t>
      </w:r>
      <w:r w:rsidRPr="003B2883">
        <w:tab/>
        <w:t>Description</w:t>
      </w:r>
      <w:bookmarkEnd w:id="1724"/>
      <w:bookmarkEnd w:id="1725"/>
      <w:bookmarkEnd w:id="1726"/>
      <w:bookmarkEnd w:id="1727"/>
      <w:bookmarkEnd w:id="1728"/>
      <w:bookmarkEnd w:id="1729"/>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730" w:name="_Toc43207702"/>
      <w:bookmarkStart w:id="1731" w:name="_Toc89035024"/>
      <w:bookmarkStart w:id="1732" w:name="_Toc89064822"/>
      <w:bookmarkStart w:id="1733" w:name="_Toc89180121"/>
      <w:bookmarkStart w:id="1734" w:name="_Toc97071800"/>
      <w:bookmarkStart w:id="1735" w:name="_Toc169687508"/>
      <w:r w:rsidRPr="003B2883">
        <w:t>6.1.3.2.4.5.2</w:t>
      </w:r>
      <w:r w:rsidRPr="003B2883">
        <w:tab/>
        <w:t>Operation Definition</w:t>
      </w:r>
      <w:bookmarkEnd w:id="1730"/>
      <w:bookmarkEnd w:id="1731"/>
      <w:bookmarkEnd w:id="1732"/>
      <w:bookmarkEnd w:id="1733"/>
      <w:bookmarkEnd w:id="1734"/>
      <w:bookmarkEnd w:id="173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736" w:name="_PERM_MCCTEMPBM_CRPT03410069___7"/>
            <w:r w:rsidRPr="003B2883">
              <w:t>-</w:t>
            </w:r>
            <w:r w:rsidRPr="003B2883">
              <w:tab/>
            </w:r>
            <w:r w:rsidRPr="003B2883">
              <w:rPr>
                <w:rFonts w:ascii="Arial" w:hAnsi="Arial"/>
                <w:sz w:val="18"/>
              </w:rPr>
              <w:t>CONTEXT_NOT_FOUND</w:t>
            </w:r>
            <w:bookmarkEnd w:id="173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6495EAF2"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737" w:name="_Toc56677010"/>
      <w:bookmarkStart w:id="1738" w:name="_Toc56691533"/>
      <w:bookmarkStart w:id="1739" w:name="_Toc56698797"/>
      <w:bookmarkStart w:id="1740" w:name="_Toc89035025"/>
      <w:bookmarkStart w:id="1741" w:name="_Toc89064823"/>
      <w:bookmarkStart w:id="1742" w:name="_Toc89180122"/>
      <w:bookmarkStart w:id="1743" w:name="_Toc97071801"/>
      <w:bookmarkStart w:id="1744" w:name="_Toc169687509"/>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737"/>
      <w:bookmarkEnd w:id="1738"/>
      <w:bookmarkEnd w:id="1739"/>
      <w:bookmarkEnd w:id="1740"/>
      <w:bookmarkEnd w:id="1741"/>
      <w:bookmarkEnd w:id="1742"/>
      <w:bookmarkEnd w:id="1743"/>
      <w:bookmarkEnd w:id="1744"/>
    </w:p>
    <w:p w14:paraId="6FA21331" w14:textId="77777777" w:rsidR="00E334F7" w:rsidRPr="003B2883" w:rsidRDefault="00E334F7" w:rsidP="00876DA9">
      <w:pPr>
        <w:pStyle w:val="Heading7"/>
      </w:pPr>
      <w:bookmarkStart w:id="1745" w:name="_Toc45030448"/>
      <w:bookmarkStart w:id="1746" w:name="_Toc89035026"/>
      <w:bookmarkStart w:id="1747" w:name="_Toc89064824"/>
      <w:bookmarkStart w:id="1748" w:name="_Toc89180123"/>
      <w:bookmarkStart w:id="1749" w:name="_Toc97071802"/>
      <w:bookmarkStart w:id="1750" w:name="_Toc169687510"/>
      <w:r w:rsidRPr="003B2883">
        <w:t>6.1.3.2.4.</w:t>
      </w:r>
      <w:r>
        <w:t>6</w:t>
      </w:r>
      <w:r w:rsidRPr="003B2883">
        <w:t>.1</w:t>
      </w:r>
      <w:r w:rsidRPr="003B2883">
        <w:tab/>
        <w:t>Description</w:t>
      </w:r>
      <w:bookmarkEnd w:id="1745"/>
      <w:bookmarkEnd w:id="1746"/>
      <w:bookmarkEnd w:id="1747"/>
      <w:bookmarkEnd w:id="1748"/>
      <w:bookmarkEnd w:id="1749"/>
      <w:bookmarkEnd w:id="1750"/>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751" w:name="_Toc45030449"/>
      <w:bookmarkStart w:id="1752" w:name="_Toc89035027"/>
      <w:bookmarkStart w:id="1753" w:name="_Toc89064825"/>
      <w:bookmarkStart w:id="1754" w:name="_Toc89180124"/>
      <w:bookmarkStart w:id="1755" w:name="_Toc97071803"/>
      <w:bookmarkStart w:id="1756" w:name="_Toc169687511"/>
      <w:r w:rsidRPr="003B2883">
        <w:t>6.1.3.2.4.</w:t>
      </w:r>
      <w:r>
        <w:t>6</w:t>
      </w:r>
      <w:r w:rsidRPr="003B2883">
        <w:t>.2</w:t>
      </w:r>
      <w:r w:rsidRPr="003B2883">
        <w:tab/>
        <w:t>Operation Definition</w:t>
      </w:r>
      <w:bookmarkEnd w:id="1751"/>
      <w:bookmarkEnd w:id="1752"/>
      <w:bookmarkEnd w:id="1753"/>
      <w:bookmarkEnd w:id="1754"/>
      <w:bookmarkEnd w:id="1755"/>
      <w:bookmarkEnd w:id="1756"/>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lastRenderedPageBreak/>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3699A0A0"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757" w:name="_Toc89035028"/>
      <w:bookmarkStart w:id="1758" w:name="_Toc89064826"/>
      <w:bookmarkStart w:id="1759" w:name="_Toc89180125"/>
      <w:bookmarkStart w:id="1760" w:name="_Toc97071804"/>
      <w:bookmarkStart w:id="1761" w:name="_Toc169687512"/>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757"/>
      <w:bookmarkEnd w:id="1758"/>
      <w:bookmarkEnd w:id="1759"/>
      <w:bookmarkEnd w:id="1760"/>
      <w:bookmarkEnd w:id="1761"/>
    </w:p>
    <w:p w14:paraId="6E75ED43" w14:textId="77777777" w:rsidR="006E2902" w:rsidRPr="003B2883" w:rsidRDefault="006E2902" w:rsidP="00876DA9">
      <w:pPr>
        <w:pStyle w:val="Heading7"/>
      </w:pPr>
      <w:bookmarkStart w:id="1762" w:name="_Toc89035029"/>
      <w:bookmarkStart w:id="1763" w:name="_Toc89064827"/>
      <w:bookmarkStart w:id="1764" w:name="_Toc89180126"/>
      <w:bookmarkStart w:id="1765" w:name="_Toc97071805"/>
      <w:bookmarkStart w:id="1766" w:name="_Toc169687513"/>
      <w:r w:rsidRPr="003B2883">
        <w:t>6.1.3.2.4.</w:t>
      </w:r>
      <w:r>
        <w:t>7</w:t>
      </w:r>
      <w:r w:rsidRPr="003B2883">
        <w:t>.1</w:t>
      </w:r>
      <w:r w:rsidRPr="003B2883">
        <w:tab/>
        <w:t>Description</w:t>
      </w:r>
      <w:bookmarkEnd w:id="1762"/>
      <w:bookmarkEnd w:id="1763"/>
      <w:bookmarkEnd w:id="1764"/>
      <w:bookmarkEnd w:id="1765"/>
      <w:bookmarkEnd w:id="1766"/>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767" w:name="_Toc89035030"/>
      <w:bookmarkStart w:id="1768" w:name="_Toc89064828"/>
      <w:bookmarkStart w:id="1769" w:name="_Toc89180127"/>
      <w:bookmarkStart w:id="1770" w:name="_Toc97071806"/>
      <w:bookmarkStart w:id="1771" w:name="_Toc169687514"/>
      <w:r w:rsidRPr="003B2883">
        <w:lastRenderedPageBreak/>
        <w:t>6.1.3.2.4.</w:t>
      </w:r>
      <w:r>
        <w:t>7</w:t>
      </w:r>
      <w:r w:rsidRPr="003B2883">
        <w:t>.2</w:t>
      </w:r>
      <w:r w:rsidRPr="003B2883">
        <w:tab/>
        <w:t>Operation Definition</w:t>
      </w:r>
      <w:bookmarkEnd w:id="1767"/>
      <w:bookmarkEnd w:id="1768"/>
      <w:bookmarkEnd w:id="1769"/>
      <w:bookmarkEnd w:id="1770"/>
      <w:bookmarkEnd w:id="1771"/>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772"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772"/>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773" w:name="_PERM_MCCTEMPBM_CRPT03410071___2"/>
            <w:r w:rsidRPr="003B2883">
              <w:t>- CONTEXT_NOT_FOUND</w:t>
            </w:r>
          </w:p>
          <w:p w14:paraId="45C2F7DC" w14:textId="77777777" w:rsidR="006E2902" w:rsidRPr="003B2883" w:rsidRDefault="006E2902" w:rsidP="00DF3727">
            <w:pPr>
              <w:pStyle w:val="TAL"/>
              <w:ind w:left="284"/>
            </w:pPr>
          </w:p>
          <w:bookmarkEnd w:id="1773"/>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0B43A79B"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lastRenderedPageBreak/>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774" w:name="_Toc25156281"/>
      <w:bookmarkStart w:id="1775" w:name="_Toc34124581"/>
      <w:bookmarkStart w:id="1776" w:name="_Toc43207703"/>
      <w:bookmarkStart w:id="1777" w:name="_Toc49857175"/>
      <w:bookmarkStart w:id="1778" w:name="_Toc56677011"/>
      <w:bookmarkStart w:id="1779" w:name="_Toc56691534"/>
      <w:bookmarkStart w:id="1780" w:name="_Toc56698798"/>
      <w:bookmarkStart w:id="1781" w:name="_Toc89035031"/>
      <w:bookmarkStart w:id="1782" w:name="_Toc89064829"/>
      <w:bookmarkStart w:id="1783" w:name="_Toc89180128"/>
      <w:bookmarkStart w:id="1784" w:name="_Toc97071807"/>
      <w:bookmarkStart w:id="1785" w:name="_Toc169687515"/>
      <w:r w:rsidRPr="003B2883">
        <w:t>6.1.3.3</w:t>
      </w:r>
      <w:r w:rsidRPr="003B2883">
        <w:tab/>
        <w:t>Resource: N1N2 Subscriptions Collection for Individual UE Contexts</w:t>
      </w:r>
      <w:bookmarkEnd w:id="1774"/>
      <w:bookmarkEnd w:id="1775"/>
      <w:bookmarkEnd w:id="1776"/>
      <w:bookmarkEnd w:id="1777"/>
      <w:bookmarkEnd w:id="1778"/>
      <w:bookmarkEnd w:id="1779"/>
      <w:bookmarkEnd w:id="1780"/>
      <w:bookmarkEnd w:id="1781"/>
      <w:bookmarkEnd w:id="1782"/>
      <w:bookmarkEnd w:id="1783"/>
      <w:bookmarkEnd w:id="1784"/>
      <w:bookmarkEnd w:id="1785"/>
    </w:p>
    <w:p w14:paraId="7448A493" w14:textId="77777777" w:rsidR="00602AC0" w:rsidRPr="003B2883" w:rsidRDefault="00602AC0" w:rsidP="00602AC0">
      <w:pPr>
        <w:pStyle w:val="Heading5"/>
      </w:pPr>
      <w:bookmarkStart w:id="1786" w:name="_Toc25156282"/>
      <w:bookmarkStart w:id="1787" w:name="_Toc34124582"/>
      <w:bookmarkStart w:id="1788" w:name="_Toc43207704"/>
      <w:bookmarkStart w:id="1789" w:name="_Toc49857176"/>
      <w:bookmarkStart w:id="1790" w:name="_Toc56677012"/>
      <w:bookmarkStart w:id="1791" w:name="_Toc56691535"/>
      <w:bookmarkStart w:id="1792" w:name="_Toc56698799"/>
      <w:bookmarkStart w:id="1793" w:name="_Toc89035032"/>
      <w:bookmarkStart w:id="1794" w:name="_Toc89064830"/>
      <w:bookmarkStart w:id="1795" w:name="_Toc89180129"/>
      <w:bookmarkStart w:id="1796" w:name="_Toc97071808"/>
      <w:bookmarkStart w:id="1797" w:name="_Toc169687516"/>
      <w:r w:rsidRPr="003B2883">
        <w:t>6.1.3.3.1</w:t>
      </w:r>
      <w:r w:rsidRPr="003B2883">
        <w:tab/>
        <w:t>Description</w:t>
      </w:r>
      <w:bookmarkEnd w:id="1786"/>
      <w:bookmarkEnd w:id="1787"/>
      <w:bookmarkEnd w:id="1788"/>
      <w:bookmarkEnd w:id="1789"/>
      <w:bookmarkEnd w:id="1790"/>
      <w:bookmarkEnd w:id="1791"/>
      <w:bookmarkEnd w:id="1792"/>
      <w:bookmarkEnd w:id="1793"/>
      <w:bookmarkEnd w:id="1794"/>
      <w:bookmarkEnd w:id="1795"/>
      <w:bookmarkEnd w:id="1796"/>
      <w:bookmarkEnd w:id="1797"/>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798" w:name="_Toc25156283"/>
      <w:bookmarkStart w:id="1799" w:name="_Toc34124583"/>
      <w:bookmarkStart w:id="1800" w:name="_Toc43207705"/>
      <w:bookmarkStart w:id="1801" w:name="_Toc49857177"/>
      <w:bookmarkStart w:id="1802" w:name="_Toc56677013"/>
      <w:bookmarkStart w:id="1803" w:name="_Toc56691536"/>
      <w:bookmarkStart w:id="1804" w:name="_Toc56698800"/>
      <w:bookmarkStart w:id="1805" w:name="_Toc89035033"/>
      <w:bookmarkStart w:id="1806" w:name="_Toc89064831"/>
      <w:bookmarkStart w:id="1807" w:name="_Toc89180130"/>
      <w:bookmarkStart w:id="1808" w:name="_Toc97071809"/>
      <w:bookmarkStart w:id="1809" w:name="_Toc169687517"/>
      <w:r w:rsidRPr="003B2883">
        <w:t>6.1.3.3.2</w:t>
      </w:r>
      <w:r w:rsidRPr="003B2883">
        <w:tab/>
        <w:t>Resource Definition</w:t>
      </w:r>
      <w:bookmarkEnd w:id="1798"/>
      <w:bookmarkEnd w:id="1799"/>
      <w:bookmarkEnd w:id="1800"/>
      <w:bookmarkEnd w:id="1801"/>
      <w:bookmarkEnd w:id="1802"/>
      <w:bookmarkEnd w:id="1803"/>
      <w:bookmarkEnd w:id="1804"/>
      <w:bookmarkEnd w:id="1805"/>
      <w:bookmarkEnd w:id="1806"/>
      <w:bookmarkEnd w:id="1807"/>
      <w:bookmarkEnd w:id="1808"/>
      <w:bookmarkEnd w:id="1809"/>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37BF4AFB"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20CF618"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D424872"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ED7C1C2" w14:textId="7A102447"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810" w:name="_Toc34124584"/>
      <w:bookmarkStart w:id="1811" w:name="_Toc43207706"/>
      <w:bookmarkStart w:id="1812" w:name="_Toc49857178"/>
      <w:bookmarkStart w:id="1813" w:name="_Toc56677014"/>
      <w:bookmarkStart w:id="1814" w:name="_Toc56691537"/>
      <w:bookmarkStart w:id="1815" w:name="_Toc56698801"/>
      <w:bookmarkStart w:id="1816" w:name="_Toc89035034"/>
      <w:bookmarkStart w:id="1817" w:name="_Toc89064832"/>
      <w:bookmarkStart w:id="1818" w:name="_Toc89180131"/>
      <w:bookmarkStart w:id="1819" w:name="_Toc97071810"/>
      <w:bookmarkStart w:id="1820" w:name="_Toc169687518"/>
      <w:r w:rsidRPr="00333BC8">
        <w:rPr>
          <w:rFonts w:cs="Arial"/>
        </w:rPr>
        <w:t>6.1.3.3.3</w:t>
      </w:r>
      <w:r w:rsidRPr="00333BC8">
        <w:rPr>
          <w:rFonts w:cs="Arial"/>
        </w:rPr>
        <w:tab/>
        <w:t>Resource Standard Methods</w:t>
      </w:r>
      <w:bookmarkEnd w:id="1810"/>
      <w:bookmarkEnd w:id="1811"/>
      <w:bookmarkEnd w:id="1812"/>
      <w:bookmarkEnd w:id="1813"/>
      <w:bookmarkEnd w:id="1814"/>
      <w:bookmarkEnd w:id="1815"/>
      <w:bookmarkEnd w:id="1816"/>
      <w:bookmarkEnd w:id="1817"/>
      <w:bookmarkEnd w:id="1818"/>
      <w:bookmarkEnd w:id="1819"/>
      <w:bookmarkEnd w:id="1820"/>
    </w:p>
    <w:p w14:paraId="6141712D" w14:textId="77777777" w:rsidR="00602AC0" w:rsidRPr="003B2883" w:rsidRDefault="00602AC0" w:rsidP="00876DA9">
      <w:pPr>
        <w:pStyle w:val="Heading6"/>
      </w:pPr>
      <w:bookmarkStart w:id="1821" w:name="_Toc25156284"/>
      <w:bookmarkStart w:id="1822" w:name="_Toc34124585"/>
      <w:bookmarkStart w:id="1823" w:name="_Toc43207707"/>
      <w:bookmarkStart w:id="1824" w:name="_Toc49857179"/>
      <w:bookmarkStart w:id="1825" w:name="_Toc56677015"/>
      <w:bookmarkStart w:id="1826" w:name="_Toc56691538"/>
      <w:bookmarkStart w:id="1827" w:name="_Toc56698802"/>
      <w:bookmarkStart w:id="1828" w:name="_Toc89035035"/>
      <w:bookmarkStart w:id="1829" w:name="_Toc89064833"/>
      <w:bookmarkStart w:id="1830" w:name="_Toc89180132"/>
      <w:bookmarkStart w:id="1831" w:name="_Toc97071811"/>
      <w:bookmarkStart w:id="1832" w:name="_Toc169687519"/>
      <w:r w:rsidRPr="003B2883">
        <w:t>6.1.3.3.3.1</w:t>
      </w:r>
      <w:r w:rsidRPr="003B2883">
        <w:tab/>
        <w:t>POST</w:t>
      </w:r>
      <w:bookmarkEnd w:id="1821"/>
      <w:bookmarkEnd w:id="1822"/>
      <w:bookmarkEnd w:id="1823"/>
      <w:bookmarkEnd w:id="1824"/>
      <w:bookmarkEnd w:id="1825"/>
      <w:bookmarkEnd w:id="1826"/>
      <w:bookmarkEnd w:id="1827"/>
      <w:bookmarkEnd w:id="1828"/>
      <w:bookmarkEnd w:id="1829"/>
      <w:bookmarkEnd w:id="1830"/>
      <w:bookmarkEnd w:id="1831"/>
      <w:bookmarkEnd w:id="1832"/>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lastRenderedPageBreak/>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2877DA" w14:textId="17F2C5B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52A99B50" w:rsidR="009904E3" w:rsidRPr="00D67AB2" w:rsidRDefault="009904E3" w:rsidP="00730976">
            <w:pPr>
              <w:pStyle w:val="TAL"/>
            </w:pPr>
            <w:r w:rsidRPr="007168BE">
              <w:t>Contains the URI of the newly created resource, according to the structure: {apiRoot}/namf-comm/&lt;apiVersion&gt;/ue-contexts</w:t>
            </w:r>
            <w:r w:rsidR="00294E63"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1833" w:name="_Toc25156285"/>
      <w:bookmarkStart w:id="1834" w:name="_Toc34124586"/>
      <w:bookmarkStart w:id="1835" w:name="_Toc43207708"/>
      <w:bookmarkStart w:id="1836" w:name="_Toc49857180"/>
      <w:bookmarkStart w:id="1837" w:name="_Toc56677016"/>
      <w:bookmarkStart w:id="1838" w:name="_Toc56691539"/>
      <w:bookmarkStart w:id="1839" w:name="_Toc56698803"/>
      <w:bookmarkStart w:id="1840" w:name="_Toc89035036"/>
      <w:bookmarkStart w:id="1841" w:name="_Toc89064834"/>
      <w:bookmarkStart w:id="1842" w:name="_Toc89180133"/>
      <w:bookmarkStart w:id="1843" w:name="_Toc97071812"/>
      <w:bookmarkStart w:id="1844" w:name="_Toc169687520"/>
      <w:r w:rsidRPr="003B2883">
        <w:t>6.1.3.3.4</w:t>
      </w:r>
      <w:r w:rsidRPr="003B2883">
        <w:tab/>
        <w:t>Resource Custom Operations</w:t>
      </w:r>
      <w:bookmarkEnd w:id="1833"/>
      <w:bookmarkEnd w:id="1834"/>
      <w:bookmarkEnd w:id="1835"/>
      <w:bookmarkEnd w:id="1836"/>
      <w:bookmarkEnd w:id="1837"/>
      <w:bookmarkEnd w:id="1838"/>
      <w:bookmarkEnd w:id="1839"/>
      <w:bookmarkEnd w:id="1840"/>
      <w:bookmarkEnd w:id="1841"/>
      <w:bookmarkEnd w:id="1842"/>
      <w:bookmarkEnd w:id="1843"/>
      <w:bookmarkEnd w:id="1844"/>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1845" w:name="_Toc25156286"/>
      <w:bookmarkStart w:id="1846" w:name="_Toc34124587"/>
      <w:bookmarkStart w:id="1847" w:name="_Toc43207709"/>
      <w:bookmarkStart w:id="1848" w:name="_Toc49857181"/>
      <w:bookmarkStart w:id="1849" w:name="_Toc56677017"/>
      <w:bookmarkStart w:id="1850" w:name="_Toc56691540"/>
      <w:bookmarkStart w:id="1851" w:name="_Toc56698804"/>
      <w:bookmarkStart w:id="1852" w:name="_Toc89035037"/>
      <w:bookmarkStart w:id="1853" w:name="_Toc89064835"/>
      <w:bookmarkStart w:id="1854" w:name="_Toc89180134"/>
      <w:bookmarkStart w:id="1855" w:name="_Toc97071813"/>
      <w:bookmarkStart w:id="1856" w:name="_Toc169687521"/>
      <w:r w:rsidRPr="003B2883">
        <w:lastRenderedPageBreak/>
        <w:t>6.1.3.4</w:t>
      </w:r>
      <w:r w:rsidRPr="003B2883">
        <w:tab/>
        <w:t>Resource: N1N2 Individual Subscription</w:t>
      </w:r>
      <w:bookmarkEnd w:id="1845"/>
      <w:bookmarkEnd w:id="1846"/>
      <w:bookmarkEnd w:id="1847"/>
      <w:bookmarkEnd w:id="1848"/>
      <w:bookmarkEnd w:id="1849"/>
      <w:bookmarkEnd w:id="1850"/>
      <w:bookmarkEnd w:id="1851"/>
      <w:bookmarkEnd w:id="1852"/>
      <w:bookmarkEnd w:id="1853"/>
      <w:bookmarkEnd w:id="1854"/>
      <w:bookmarkEnd w:id="1855"/>
      <w:bookmarkEnd w:id="1856"/>
    </w:p>
    <w:p w14:paraId="6478A07D" w14:textId="77777777" w:rsidR="00602AC0" w:rsidRPr="003B2883" w:rsidRDefault="00602AC0" w:rsidP="00602AC0">
      <w:pPr>
        <w:pStyle w:val="Heading5"/>
      </w:pPr>
      <w:bookmarkStart w:id="1857" w:name="_Toc25156287"/>
      <w:bookmarkStart w:id="1858" w:name="_Toc34124588"/>
      <w:bookmarkStart w:id="1859" w:name="_Toc43207710"/>
      <w:bookmarkStart w:id="1860" w:name="_Toc49857182"/>
      <w:bookmarkStart w:id="1861" w:name="_Toc56677018"/>
      <w:bookmarkStart w:id="1862" w:name="_Toc56691541"/>
      <w:bookmarkStart w:id="1863" w:name="_Toc56698805"/>
      <w:bookmarkStart w:id="1864" w:name="_Toc89035038"/>
      <w:bookmarkStart w:id="1865" w:name="_Toc89064836"/>
      <w:bookmarkStart w:id="1866" w:name="_Toc89180135"/>
      <w:bookmarkStart w:id="1867" w:name="_Toc97071814"/>
      <w:bookmarkStart w:id="1868" w:name="_Toc169687522"/>
      <w:r w:rsidRPr="003B2883">
        <w:t>6.1.3.4.1</w:t>
      </w:r>
      <w:r w:rsidRPr="003B2883">
        <w:tab/>
        <w:t>Description</w:t>
      </w:r>
      <w:bookmarkEnd w:id="1857"/>
      <w:bookmarkEnd w:id="1858"/>
      <w:bookmarkEnd w:id="1859"/>
      <w:bookmarkEnd w:id="1860"/>
      <w:bookmarkEnd w:id="1861"/>
      <w:bookmarkEnd w:id="1862"/>
      <w:bookmarkEnd w:id="1863"/>
      <w:bookmarkEnd w:id="1864"/>
      <w:bookmarkEnd w:id="1865"/>
      <w:bookmarkEnd w:id="1866"/>
      <w:bookmarkEnd w:id="1867"/>
      <w:bookmarkEnd w:id="1868"/>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1869" w:name="_Toc25156288"/>
      <w:bookmarkStart w:id="1870" w:name="_Toc34124589"/>
      <w:bookmarkStart w:id="1871" w:name="_Toc43207711"/>
      <w:bookmarkStart w:id="1872" w:name="_Toc49857183"/>
      <w:bookmarkStart w:id="1873" w:name="_Toc56677019"/>
      <w:bookmarkStart w:id="1874" w:name="_Toc56691542"/>
      <w:bookmarkStart w:id="1875" w:name="_Toc56698806"/>
      <w:bookmarkStart w:id="1876" w:name="_Toc89035039"/>
      <w:bookmarkStart w:id="1877" w:name="_Toc89064837"/>
      <w:bookmarkStart w:id="1878" w:name="_Toc89180136"/>
      <w:bookmarkStart w:id="1879" w:name="_Toc97071815"/>
      <w:bookmarkStart w:id="1880" w:name="_Toc169687523"/>
      <w:r w:rsidRPr="003B2883">
        <w:t>6.1.3.4.2</w:t>
      </w:r>
      <w:r w:rsidRPr="003B2883">
        <w:tab/>
        <w:t>Resource Definition</w:t>
      </w:r>
      <w:bookmarkEnd w:id="1869"/>
      <w:bookmarkEnd w:id="1870"/>
      <w:bookmarkEnd w:id="1871"/>
      <w:bookmarkEnd w:id="1872"/>
      <w:bookmarkEnd w:id="1873"/>
      <w:bookmarkEnd w:id="1874"/>
      <w:bookmarkEnd w:id="1875"/>
      <w:bookmarkEnd w:id="1876"/>
      <w:bookmarkEnd w:id="1877"/>
      <w:bookmarkEnd w:id="1878"/>
      <w:bookmarkEnd w:id="1879"/>
      <w:bookmarkEnd w:id="1880"/>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63CF05E"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4DAA4C60"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1920A697"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F6C91E7" w14:textId="447083C4"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1881" w:name="_Toc34124590"/>
      <w:bookmarkStart w:id="1882" w:name="_Toc43207712"/>
      <w:bookmarkStart w:id="1883" w:name="_Toc49857184"/>
      <w:bookmarkStart w:id="1884" w:name="_Toc56677020"/>
      <w:bookmarkStart w:id="1885" w:name="_Toc56691543"/>
      <w:bookmarkStart w:id="1886" w:name="_Toc56698807"/>
      <w:bookmarkStart w:id="1887" w:name="_Toc89035040"/>
      <w:bookmarkStart w:id="1888" w:name="_Toc89064838"/>
      <w:bookmarkStart w:id="1889" w:name="_Toc89180137"/>
      <w:bookmarkStart w:id="1890" w:name="_Toc97071816"/>
      <w:bookmarkStart w:id="1891" w:name="_Toc169687524"/>
      <w:r w:rsidRPr="00333BC8">
        <w:rPr>
          <w:rFonts w:cs="Arial"/>
        </w:rPr>
        <w:t>6.1.3.4.3</w:t>
      </w:r>
      <w:r w:rsidRPr="00333BC8">
        <w:rPr>
          <w:rFonts w:cs="Arial"/>
        </w:rPr>
        <w:tab/>
        <w:t>Resource Standard Methods</w:t>
      </w:r>
      <w:bookmarkEnd w:id="1881"/>
      <w:bookmarkEnd w:id="1882"/>
      <w:bookmarkEnd w:id="1883"/>
      <w:bookmarkEnd w:id="1884"/>
      <w:bookmarkEnd w:id="1885"/>
      <w:bookmarkEnd w:id="1886"/>
      <w:bookmarkEnd w:id="1887"/>
      <w:bookmarkEnd w:id="1888"/>
      <w:bookmarkEnd w:id="1889"/>
      <w:bookmarkEnd w:id="1890"/>
      <w:bookmarkEnd w:id="1891"/>
    </w:p>
    <w:p w14:paraId="008D1777" w14:textId="77777777" w:rsidR="00602AC0" w:rsidRPr="003B2883" w:rsidRDefault="00602AC0" w:rsidP="00876DA9">
      <w:pPr>
        <w:pStyle w:val="Heading6"/>
      </w:pPr>
      <w:bookmarkStart w:id="1892" w:name="_Toc25156289"/>
      <w:bookmarkStart w:id="1893" w:name="_Toc34124591"/>
      <w:bookmarkStart w:id="1894" w:name="_Toc43207713"/>
      <w:bookmarkStart w:id="1895" w:name="_Toc49857185"/>
      <w:bookmarkStart w:id="1896" w:name="_Toc56677021"/>
      <w:bookmarkStart w:id="1897" w:name="_Toc56691544"/>
      <w:bookmarkStart w:id="1898" w:name="_Toc56698808"/>
      <w:bookmarkStart w:id="1899" w:name="_Toc89035041"/>
      <w:bookmarkStart w:id="1900" w:name="_Toc89064839"/>
      <w:bookmarkStart w:id="1901" w:name="_Toc89180138"/>
      <w:bookmarkStart w:id="1902" w:name="_Toc97071817"/>
      <w:bookmarkStart w:id="1903" w:name="_Toc169687525"/>
      <w:r w:rsidRPr="003B2883">
        <w:t>6.1.3.4.3.1</w:t>
      </w:r>
      <w:r w:rsidRPr="003B2883">
        <w:tab/>
        <w:t>DELETE</w:t>
      </w:r>
      <w:bookmarkEnd w:id="1892"/>
      <w:bookmarkEnd w:id="1893"/>
      <w:bookmarkEnd w:id="1894"/>
      <w:bookmarkEnd w:id="1895"/>
      <w:bookmarkEnd w:id="1896"/>
      <w:bookmarkEnd w:id="1897"/>
      <w:bookmarkEnd w:id="1898"/>
      <w:bookmarkEnd w:id="1899"/>
      <w:bookmarkEnd w:id="1900"/>
      <w:bookmarkEnd w:id="1901"/>
      <w:bookmarkEnd w:id="1902"/>
      <w:bookmarkEnd w:id="1903"/>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27606" w14:textId="710A4B2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1904" w:name="_Toc25156290"/>
      <w:bookmarkStart w:id="1905" w:name="_Toc34124592"/>
      <w:bookmarkStart w:id="1906" w:name="_Toc43207714"/>
      <w:bookmarkStart w:id="1907" w:name="_Toc49857186"/>
      <w:bookmarkStart w:id="1908" w:name="_Toc56677022"/>
      <w:bookmarkStart w:id="1909" w:name="_Toc56691545"/>
      <w:bookmarkStart w:id="1910" w:name="_Toc56698809"/>
      <w:bookmarkStart w:id="1911" w:name="_Toc89035042"/>
      <w:bookmarkStart w:id="1912" w:name="_Toc89064840"/>
      <w:bookmarkStart w:id="1913" w:name="_Toc89180139"/>
      <w:bookmarkStart w:id="1914" w:name="_Toc97071818"/>
      <w:bookmarkStart w:id="1915" w:name="_Toc169687526"/>
      <w:r w:rsidRPr="003B2883">
        <w:t>6.1.3.4.4</w:t>
      </w:r>
      <w:r w:rsidRPr="003B2883">
        <w:tab/>
        <w:t>Resource Custom Operations</w:t>
      </w:r>
      <w:bookmarkEnd w:id="1904"/>
      <w:bookmarkEnd w:id="1905"/>
      <w:bookmarkEnd w:id="1906"/>
      <w:bookmarkEnd w:id="1907"/>
      <w:bookmarkEnd w:id="1908"/>
      <w:bookmarkEnd w:id="1909"/>
      <w:bookmarkEnd w:id="1910"/>
      <w:bookmarkEnd w:id="1911"/>
      <w:bookmarkEnd w:id="1912"/>
      <w:bookmarkEnd w:id="1913"/>
      <w:bookmarkEnd w:id="1914"/>
      <w:bookmarkEnd w:id="1915"/>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1916" w:name="_Toc25156291"/>
      <w:bookmarkStart w:id="1917" w:name="_Toc34124593"/>
      <w:bookmarkStart w:id="1918" w:name="_Toc43207715"/>
      <w:bookmarkStart w:id="1919" w:name="_Toc49857187"/>
      <w:bookmarkStart w:id="1920" w:name="_Toc56677023"/>
      <w:bookmarkStart w:id="1921" w:name="_Toc56691546"/>
      <w:bookmarkStart w:id="1922" w:name="_Toc56698810"/>
      <w:bookmarkStart w:id="1923" w:name="_Toc89035043"/>
      <w:bookmarkStart w:id="1924" w:name="_Toc89064841"/>
      <w:bookmarkStart w:id="1925" w:name="_Toc89180140"/>
      <w:bookmarkStart w:id="1926" w:name="_Toc97071819"/>
      <w:bookmarkStart w:id="1927" w:name="_Toc169687527"/>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916"/>
      <w:bookmarkEnd w:id="1917"/>
      <w:bookmarkEnd w:id="1918"/>
      <w:bookmarkEnd w:id="1919"/>
      <w:bookmarkEnd w:id="1920"/>
      <w:bookmarkEnd w:id="1921"/>
      <w:bookmarkEnd w:id="1922"/>
      <w:bookmarkEnd w:id="1923"/>
      <w:bookmarkEnd w:id="1924"/>
      <w:bookmarkEnd w:id="1925"/>
      <w:bookmarkEnd w:id="1926"/>
      <w:bookmarkEnd w:id="1927"/>
    </w:p>
    <w:p w14:paraId="11FAE390" w14:textId="77777777" w:rsidR="00602AC0" w:rsidRPr="003B2883" w:rsidRDefault="00602AC0" w:rsidP="00602AC0">
      <w:pPr>
        <w:pStyle w:val="Heading5"/>
      </w:pPr>
      <w:bookmarkStart w:id="1928" w:name="_Toc25156292"/>
      <w:bookmarkStart w:id="1929" w:name="_Toc34124594"/>
      <w:bookmarkStart w:id="1930" w:name="_Toc43207716"/>
      <w:bookmarkStart w:id="1931" w:name="_Toc49857188"/>
      <w:bookmarkStart w:id="1932" w:name="_Toc56677024"/>
      <w:bookmarkStart w:id="1933" w:name="_Toc56691547"/>
      <w:bookmarkStart w:id="1934" w:name="_Toc56698811"/>
      <w:bookmarkStart w:id="1935" w:name="_Toc89035044"/>
      <w:bookmarkStart w:id="1936" w:name="_Toc89064842"/>
      <w:bookmarkStart w:id="1937" w:name="_Toc89180141"/>
      <w:bookmarkStart w:id="1938" w:name="_Toc97071820"/>
      <w:bookmarkStart w:id="1939" w:name="_Toc169687528"/>
      <w:r w:rsidRPr="003B2883">
        <w:t>6.1.3.5.1</w:t>
      </w:r>
      <w:r w:rsidRPr="003B2883">
        <w:tab/>
        <w:t>Description</w:t>
      </w:r>
      <w:bookmarkEnd w:id="1928"/>
      <w:bookmarkEnd w:id="1929"/>
      <w:bookmarkEnd w:id="1930"/>
      <w:bookmarkEnd w:id="1931"/>
      <w:bookmarkEnd w:id="1932"/>
      <w:bookmarkEnd w:id="1933"/>
      <w:bookmarkEnd w:id="1934"/>
      <w:bookmarkEnd w:id="1935"/>
      <w:bookmarkEnd w:id="1936"/>
      <w:bookmarkEnd w:id="1937"/>
      <w:bookmarkEnd w:id="1938"/>
      <w:bookmarkEnd w:id="193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1940" w:name="_Toc25156293"/>
      <w:bookmarkStart w:id="1941" w:name="_Toc34124595"/>
      <w:bookmarkStart w:id="1942" w:name="_Toc43207717"/>
      <w:bookmarkStart w:id="1943" w:name="_Toc49857189"/>
      <w:bookmarkStart w:id="1944" w:name="_Toc56677025"/>
      <w:bookmarkStart w:id="1945" w:name="_Toc56691548"/>
      <w:bookmarkStart w:id="1946" w:name="_Toc56698812"/>
      <w:bookmarkStart w:id="1947" w:name="_Toc89035045"/>
      <w:bookmarkStart w:id="1948" w:name="_Toc89064843"/>
      <w:bookmarkStart w:id="1949" w:name="_Toc89180142"/>
      <w:bookmarkStart w:id="1950" w:name="_Toc97071821"/>
      <w:bookmarkStart w:id="1951" w:name="_Toc169687529"/>
      <w:r w:rsidRPr="003B2883">
        <w:t>6.1.3.5.2</w:t>
      </w:r>
      <w:r w:rsidRPr="003B2883">
        <w:tab/>
        <w:t>Resource Definition</w:t>
      </w:r>
      <w:bookmarkEnd w:id="1940"/>
      <w:bookmarkEnd w:id="1941"/>
      <w:bookmarkEnd w:id="1942"/>
      <w:bookmarkEnd w:id="1943"/>
      <w:bookmarkEnd w:id="1944"/>
      <w:bookmarkEnd w:id="1945"/>
      <w:bookmarkEnd w:id="1946"/>
      <w:bookmarkEnd w:id="1947"/>
      <w:bookmarkEnd w:id="1948"/>
      <w:bookmarkEnd w:id="1949"/>
      <w:bookmarkEnd w:id="1950"/>
      <w:bookmarkEnd w:id="1951"/>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3968E38F"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4869DB50" w:rsidR="00730976" w:rsidRPr="003B2883" w:rsidRDefault="00730976" w:rsidP="00730976">
            <w:pPr>
              <w:pStyle w:val="TAL"/>
            </w:pPr>
            <w:r w:rsidRPr="003B2883">
              <w:t xml:space="preserve">Represents the Subscription Permanent Identifier (see 3GPP TS 23.501 [2] </w:t>
            </w:r>
            <w:r w:rsidR="00B95277">
              <w:t>clause </w:t>
            </w:r>
            <w:r w:rsidR="00B95277" w:rsidRPr="003B2883">
              <w:t>5</w:t>
            </w:r>
            <w:r w:rsidRPr="003B2883">
              <w:t>.9.2)</w:t>
            </w:r>
            <w:r w:rsidRPr="003B2883">
              <w:br/>
            </w:r>
            <w:r w:rsidRPr="003B2883">
              <w:tab/>
              <w:t xml:space="preserve">pattern: </w:t>
            </w:r>
            <w:r>
              <w:t>see pattern of type Supi in 3GPP TS 29.571 [6]</w:t>
            </w:r>
          </w:p>
          <w:p w14:paraId="74F6E217" w14:textId="1B32F2C6" w:rsidR="00730976" w:rsidRPr="003B2883" w:rsidRDefault="00730976" w:rsidP="00730976">
            <w:pPr>
              <w:pStyle w:val="TAL"/>
            </w:pPr>
            <w:r w:rsidRPr="003B2883">
              <w:t xml:space="preserve">Or represents the Permanent Equipment Identifier (see 3GPP TS 23.501 [2] </w:t>
            </w:r>
            <w:r w:rsidR="00B95277">
              <w:t>clause </w:t>
            </w:r>
            <w:r w:rsidR="00B95277"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2BF6721C" w:rsidR="00730976" w:rsidRPr="003B2883" w:rsidRDefault="00730976" w:rsidP="00730976">
            <w:pPr>
              <w:pStyle w:val="TAL"/>
            </w:pPr>
            <w:r w:rsidRPr="003B2883">
              <w:t xml:space="preserve">Or represents the LCS Correlation ID (see 3GPP TS 29.572 [25] </w:t>
            </w:r>
            <w:r w:rsidR="00B95277">
              <w:t>clause </w:t>
            </w:r>
            <w:r w:rsidR="00B95277"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1952" w:name="_Toc25156294"/>
      <w:bookmarkStart w:id="1953" w:name="_Toc34124596"/>
      <w:bookmarkStart w:id="1954" w:name="_Toc43207718"/>
      <w:bookmarkStart w:id="1955" w:name="_Toc49857190"/>
      <w:bookmarkStart w:id="1956" w:name="_Toc56677026"/>
      <w:bookmarkStart w:id="1957" w:name="_Toc56691549"/>
      <w:bookmarkStart w:id="1958" w:name="_Toc56698813"/>
      <w:bookmarkStart w:id="1959" w:name="_Toc89035046"/>
      <w:bookmarkStart w:id="1960" w:name="_Toc89064844"/>
      <w:bookmarkStart w:id="1961" w:name="_Toc89180143"/>
      <w:bookmarkStart w:id="1962" w:name="_Toc97071822"/>
      <w:bookmarkStart w:id="1963" w:name="_Toc169687530"/>
      <w:r w:rsidRPr="003B2883">
        <w:t>6.1.3.5.3</w:t>
      </w:r>
      <w:r w:rsidRPr="003B2883">
        <w:tab/>
        <w:t>Resource Standard Methods</w:t>
      </w:r>
      <w:bookmarkEnd w:id="1952"/>
      <w:bookmarkEnd w:id="1953"/>
      <w:bookmarkEnd w:id="1954"/>
      <w:bookmarkEnd w:id="1955"/>
      <w:bookmarkEnd w:id="1956"/>
      <w:bookmarkEnd w:id="1957"/>
      <w:bookmarkEnd w:id="1958"/>
      <w:bookmarkEnd w:id="1959"/>
      <w:bookmarkEnd w:id="1960"/>
      <w:bookmarkEnd w:id="1961"/>
      <w:bookmarkEnd w:id="1962"/>
      <w:bookmarkEnd w:id="1963"/>
    </w:p>
    <w:p w14:paraId="0E461DA4" w14:textId="77777777" w:rsidR="00602AC0" w:rsidRPr="003B2883" w:rsidRDefault="00602AC0" w:rsidP="00876DA9">
      <w:pPr>
        <w:pStyle w:val="Heading6"/>
        <w:rPr>
          <w:lang w:eastAsia="zh-CN"/>
        </w:rPr>
      </w:pPr>
      <w:bookmarkStart w:id="1964" w:name="_Toc25156295"/>
      <w:bookmarkStart w:id="1965" w:name="_Toc34124597"/>
      <w:bookmarkStart w:id="1966" w:name="_Toc43207719"/>
      <w:bookmarkStart w:id="1967" w:name="_Toc49857191"/>
      <w:bookmarkStart w:id="1968" w:name="_Toc56677027"/>
      <w:bookmarkStart w:id="1969" w:name="_Toc56691550"/>
      <w:bookmarkStart w:id="1970" w:name="_Toc56698814"/>
      <w:bookmarkStart w:id="1971" w:name="_Toc89035047"/>
      <w:bookmarkStart w:id="1972" w:name="_Toc89064845"/>
      <w:bookmarkStart w:id="1973" w:name="_Toc89180144"/>
      <w:bookmarkStart w:id="1974" w:name="_Toc97071823"/>
      <w:bookmarkStart w:id="1975" w:name="_Toc169687531"/>
      <w:r w:rsidRPr="003B2883">
        <w:t>6.1.3.5.3.1</w:t>
      </w:r>
      <w:r w:rsidRPr="003B2883">
        <w:tab/>
      </w:r>
      <w:r w:rsidRPr="003B2883">
        <w:rPr>
          <w:rFonts w:hint="eastAsia"/>
          <w:lang w:eastAsia="zh-CN"/>
        </w:rPr>
        <w:t>POST</w:t>
      </w:r>
      <w:bookmarkEnd w:id="1964"/>
      <w:bookmarkEnd w:id="1965"/>
      <w:bookmarkEnd w:id="1966"/>
      <w:bookmarkEnd w:id="1967"/>
      <w:bookmarkEnd w:id="1968"/>
      <w:bookmarkEnd w:id="1969"/>
      <w:bookmarkEnd w:id="1970"/>
      <w:bookmarkEnd w:id="1971"/>
      <w:bookmarkEnd w:id="1972"/>
      <w:bookmarkEnd w:id="1973"/>
      <w:bookmarkEnd w:id="1974"/>
      <w:bookmarkEnd w:id="1975"/>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1976"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976"/>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1977"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1977"/>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1978"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501CA745"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B95277">
              <w:t>clause </w:t>
            </w:r>
            <w:r w:rsidR="00B95277" w:rsidRPr="003B2883">
              <w:t>4</w:t>
            </w:r>
            <w:r w:rsidRPr="003B2883">
              <w:t>.2.3.3 of 3GPP TS 23.502 [3]);</w:t>
            </w:r>
          </w:p>
          <w:p w14:paraId="392CE42A" w14:textId="248C574A"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rsidR="00B95277">
              <w:t>clause </w:t>
            </w:r>
            <w:r w:rsidR="00B95277" w:rsidRPr="003B2883">
              <w:t>4</w:t>
            </w:r>
            <w:r w:rsidRPr="003B2883">
              <w:t>.9.1.2.1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7C68DAF0"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B95277" w:rsidRPr="002D54B7">
              <w:t>TS</w:t>
            </w:r>
            <w:r w:rsidR="00B95277">
              <w:t> </w:t>
            </w:r>
            <w:r w:rsidR="00B95277" w:rsidRPr="002D54B7">
              <w:t>2</w:t>
            </w:r>
            <w:r w:rsidR="003074AC">
              <w:t>3</w:t>
            </w:r>
            <w:r w:rsidR="002D54B7" w:rsidRPr="002D54B7">
              <w:t>.501</w:t>
            </w:r>
            <w:r w:rsidR="00B95277">
              <w:t> </w:t>
            </w:r>
            <w:r w:rsidR="00B95277" w:rsidRPr="002D54B7">
              <w:t>[</w:t>
            </w:r>
            <w:r w:rsidR="003074AC">
              <w:t>2</w:t>
            </w:r>
            <w:r w:rsidR="002D54B7" w:rsidRPr="002D54B7">
              <w:t xml:space="preserve">] </w:t>
            </w:r>
            <w:r w:rsidR="00B95277" w:rsidRPr="002D54B7">
              <w:t>clause</w:t>
            </w:r>
            <w:r w:rsidR="00B95277">
              <w:t> </w:t>
            </w:r>
            <w:r w:rsidR="00B95277"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1979" w:name="_PERM_MCCTEMPBM_CRPT03410079___2" w:colFirst="4" w:colLast="4"/>
            <w:bookmarkEnd w:id="1978"/>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1979"/>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7881943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lastRenderedPageBreak/>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1980" w:name="_Toc25156296"/>
      <w:bookmarkStart w:id="1981" w:name="_Toc34124598"/>
      <w:bookmarkStart w:id="1982" w:name="_Toc43207720"/>
      <w:bookmarkStart w:id="1983" w:name="_Toc49857192"/>
      <w:bookmarkStart w:id="1984" w:name="_Toc56677028"/>
      <w:bookmarkStart w:id="1985" w:name="_Toc56691551"/>
      <w:bookmarkStart w:id="1986" w:name="_Toc56698815"/>
      <w:bookmarkStart w:id="1987" w:name="_Toc89035048"/>
      <w:bookmarkStart w:id="1988" w:name="_Toc89064846"/>
      <w:bookmarkStart w:id="1989" w:name="_Toc89180145"/>
      <w:bookmarkStart w:id="1990" w:name="_Toc97071824"/>
      <w:bookmarkStart w:id="1991" w:name="_Toc169687532"/>
      <w:r w:rsidRPr="003B2883">
        <w:t>6.1.3.6</w:t>
      </w:r>
      <w:r w:rsidRPr="003B2883">
        <w:tab/>
        <w:t>Resource: subscriptions</w:t>
      </w:r>
      <w:r w:rsidRPr="003B2883">
        <w:rPr>
          <w:rFonts w:hint="eastAsia"/>
          <w:lang w:eastAsia="zh-CN"/>
        </w:rPr>
        <w:t xml:space="preserve"> collection</w:t>
      </w:r>
      <w:bookmarkEnd w:id="1980"/>
      <w:bookmarkEnd w:id="1981"/>
      <w:bookmarkEnd w:id="1982"/>
      <w:bookmarkEnd w:id="1983"/>
      <w:bookmarkEnd w:id="1984"/>
      <w:bookmarkEnd w:id="1985"/>
      <w:bookmarkEnd w:id="1986"/>
      <w:bookmarkEnd w:id="1987"/>
      <w:bookmarkEnd w:id="1988"/>
      <w:bookmarkEnd w:id="1989"/>
      <w:bookmarkEnd w:id="1990"/>
      <w:bookmarkEnd w:id="1991"/>
    </w:p>
    <w:p w14:paraId="49F7D433" w14:textId="77777777" w:rsidR="00602AC0" w:rsidRPr="003B2883" w:rsidRDefault="00602AC0" w:rsidP="00602AC0">
      <w:pPr>
        <w:pStyle w:val="Heading5"/>
      </w:pPr>
      <w:bookmarkStart w:id="1992" w:name="_Toc25156297"/>
      <w:bookmarkStart w:id="1993" w:name="_Toc34124599"/>
      <w:bookmarkStart w:id="1994" w:name="_Toc43207721"/>
      <w:bookmarkStart w:id="1995" w:name="_Toc49857193"/>
      <w:bookmarkStart w:id="1996" w:name="_Toc56677029"/>
      <w:bookmarkStart w:id="1997" w:name="_Toc56691552"/>
      <w:bookmarkStart w:id="1998" w:name="_Toc56698816"/>
      <w:bookmarkStart w:id="1999" w:name="_Toc89035049"/>
      <w:bookmarkStart w:id="2000" w:name="_Toc89064847"/>
      <w:bookmarkStart w:id="2001" w:name="_Toc89180146"/>
      <w:bookmarkStart w:id="2002" w:name="_Toc97071825"/>
      <w:bookmarkStart w:id="2003" w:name="_Toc169687533"/>
      <w:r w:rsidRPr="003B2883">
        <w:t>6.1.3.6.1</w:t>
      </w:r>
      <w:r w:rsidRPr="003B2883">
        <w:tab/>
        <w:t>Description</w:t>
      </w:r>
      <w:bookmarkEnd w:id="1992"/>
      <w:bookmarkEnd w:id="1993"/>
      <w:bookmarkEnd w:id="1994"/>
      <w:bookmarkEnd w:id="1995"/>
      <w:bookmarkEnd w:id="1996"/>
      <w:bookmarkEnd w:id="1997"/>
      <w:bookmarkEnd w:id="1998"/>
      <w:bookmarkEnd w:id="1999"/>
      <w:bookmarkEnd w:id="2000"/>
      <w:bookmarkEnd w:id="2001"/>
      <w:bookmarkEnd w:id="2002"/>
      <w:bookmarkEnd w:id="2003"/>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004" w:name="_Toc25156298"/>
      <w:bookmarkStart w:id="2005" w:name="_Toc34124600"/>
      <w:bookmarkStart w:id="2006" w:name="_Toc43207722"/>
      <w:bookmarkStart w:id="2007" w:name="_Toc49857194"/>
      <w:bookmarkStart w:id="2008" w:name="_Toc56677030"/>
      <w:bookmarkStart w:id="2009" w:name="_Toc56691553"/>
      <w:bookmarkStart w:id="2010" w:name="_Toc56698817"/>
      <w:bookmarkStart w:id="2011" w:name="_Toc89035050"/>
      <w:bookmarkStart w:id="2012" w:name="_Toc89064848"/>
      <w:bookmarkStart w:id="2013" w:name="_Toc89180147"/>
      <w:bookmarkStart w:id="2014" w:name="_Toc97071826"/>
      <w:bookmarkStart w:id="2015" w:name="_Toc169687534"/>
      <w:r w:rsidRPr="003B2883">
        <w:t>6.1.3.6.2</w:t>
      </w:r>
      <w:r w:rsidRPr="003B2883">
        <w:tab/>
        <w:t>Resource Definition</w:t>
      </w:r>
      <w:bookmarkEnd w:id="2004"/>
      <w:bookmarkEnd w:id="2005"/>
      <w:bookmarkEnd w:id="2006"/>
      <w:bookmarkEnd w:id="2007"/>
      <w:bookmarkEnd w:id="2008"/>
      <w:bookmarkEnd w:id="2009"/>
      <w:bookmarkEnd w:id="2010"/>
      <w:bookmarkEnd w:id="2011"/>
      <w:bookmarkEnd w:id="2012"/>
      <w:bookmarkEnd w:id="2013"/>
      <w:bookmarkEnd w:id="2014"/>
      <w:bookmarkEnd w:id="2015"/>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40976C90" w:rsidR="00730976" w:rsidRPr="003B2883" w:rsidRDefault="00730976" w:rsidP="00730976">
            <w:pPr>
              <w:pStyle w:val="TAL"/>
            </w:pPr>
            <w:r w:rsidRPr="003B2883">
              <w:t xml:space="preserve">See </w:t>
            </w:r>
            <w:r w:rsidR="00B95277">
              <w:t>clause </w:t>
            </w:r>
            <w:r w:rsidR="00B95277"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016" w:name="_Toc25156299"/>
      <w:bookmarkStart w:id="2017" w:name="_Toc34124601"/>
      <w:bookmarkStart w:id="2018" w:name="_Toc43207723"/>
      <w:bookmarkStart w:id="2019" w:name="_Toc49857195"/>
      <w:bookmarkStart w:id="2020" w:name="_Toc56677031"/>
      <w:bookmarkStart w:id="2021" w:name="_Toc56691554"/>
      <w:bookmarkStart w:id="2022" w:name="_Toc56698818"/>
      <w:bookmarkStart w:id="2023" w:name="_Toc89035051"/>
      <w:bookmarkStart w:id="2024" w:name="_Toc89064849"/>
      <w:bookmarkStart w:id="2025" w:name="_Toc89180148"/>
      <w:bookmarkStart w:id="2026" w:name="_Toc97071827"/>
      <w:bookmarkStart w:id="2027" w:name="_Toc169687535"/>
      <w:r w:rsidRPr="003B2883">
        <w:t>6.1.3.6.3</w:t>
      </w:r>
      <w:r w:rsidRPr="003B2883">
        <w:tab/>
        <w:t>Resource Standard Methods</w:t>
      </w:r>
      <w:bookmarkEnd w:id="2016"/>
      <w:bookmarkEnd w:id="2017"/>
      <w:bookmarkEnd w:id="2018"/>
      <w:bookmarkEnd w:id="2019"/>
      <w:bookmarkEnd w:id="2020"/>
      <w:bookmarkEnd w:id="2021"/>
      <w:bookmarkEnd w:id="2022"/>
      <w:bookmarkEnd w:id="2023"/>
      <w:bookmarkEnd w:id="2024"/>
      <w:bookmarkEnd w:id="2025"/>
      <w:bookmarkEnd w:id="2026"/>
      <w:bookmarkEnd w:id="2027"/>
    </w:p>
    <w:p w14:paraId="65614191" w14:textId="77777777" w:rsidR="00602AC0" w:rsidRPr="003B2883" w:rsidRDefault="00602AC0" w:rsidP="00876DA9">
      <w:pPr>
        <w:pStyle w:val="Heading6"/>
        <w:rPr>
          <w:lang w:eastAsia="zh-CN"/>
        </w:rPr>
      </w:pPr>
      <w:bookmarkStart w:id="2028" w:name="_Toc25156300"/>
      <w:bookmarkStart w:id="2029" w:name="_Toc34124602"/>
      <w:bookmarkStart w:id="2030" w:name="_Toc43207724"/>
      <w:bookmarkStart w:id="2031" w:name="_Toc49857196"/>
      <w:bookmarkStart w:id="2032" w:name="_Toc56677032"/>
      <w:bookmarkStart w:id="2033" w:name="_Toc56691555"/>
      <w:bookmarkStart w:id="2034" w:name="_Toc56698819"/>
      <w:bookmarkStart w:id="2035" w:name="_Toc89035052"/>
      <w:bookmarkStart w:id="2036" w:name="_Toc89064850"/>
      <w:bookmarkStart w:id="2037" w:name="_Toc89180149"/>
      <w:bookmarkStart w:id="2038" w:name="_Toc97071828"/>
      <w:bookmarkStart w:id="2039" w:name="_Toc169687536"/>
      <w:r w:rsidRPr="003B2883">
        <w:t>6.1.3.6.3.1</w:t>
      </w:r>
      <w:r w:rsidRPr="003B2883">
        <w:tab/>
      </w:r>
      <w:r w:rsidRPr="003B2883">
        <w:rPr>
          <w:rFonts w:hint="eastAsia"/>
          <w:lang w:eastAsia="zh-CN"/>
        </w:rPr>
        <w:t>POST</w:t>
      </w:r>
      <w:bookmarkEnd w:id="2028"/>
      <w:bookmarkEnd w:id="2029"/>
      <w:bookmarkEnd w:id="2030"/>
      <w:bookmarkEnd w:id="2031"/>
      <w:bookmarkEnd w:id="2032"/>
      <w:bookmarkEnd w:id="2033"/>
      <w:bookmarkEnd w:id="2034"/>
      <w:bookmarkEnd w:id="2035"/>
      <w:bookmarkEnd w:id="2036"/>
      <w:bookmarkEnd w:id="2037"/>
      <w:bookmarkEnd w:id="2038"/>
      <w:bookmarkEnd w:id="2039"/>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040" w:name="_PERM_MCCTEMPBM_CRPT03410081___2"/>
            <w:r w:rsidRPr="003B2883">
              <w:t>- UNSPECIFIED</w:t>
            </w:r>
          </w:p>
          <w:bookmarkEnd w:id="2040"/>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2F56A48F"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041" w:name="_Toc25156301"/>
      <w:bookmarkStart w:id="2042" w:name="_Toc34124603"/>
      <w:bookmarkStart w:id="2043" w:name="_Toc43207725"/>
      <w:bookmarkStart w:id="2044" w:name="_Toc49857197"/>
      <w:bookmarkStart w:id="2045" w:name="_Toc56677033"/>
      <w:bookmarkStart w:id="2046" w:name="_Toc56691556"/>
      <w:bookmarkStart w:id="2047" w:name="_Toc56698820"/>
      <w:bookmarkStart w:id="2048" w:name="_Toc89035053"/>
      <w:bookmarkStart w:id="2049" w:name="_Toc89064851"/>
      <w:bookmarkStart w:id="2050" w:name="_Toc89180150"/>
      <w:bookmarkStart w:id="2051" w:name="_Toc97071829"/>
      <w:bookmarkStart w:id="2052" w:name="_Toc169687537"/>
      <w:r w:rsidRPr="003B2883">
        <w:lastRenderedPageBreak/>
        <w:t>6.1.3.7</w:t>
      </w:r>
      <w:r w:rsidRPr="003B2883">
        <w:tab/>
        <w:t xml:space="preserve">Resource: </w:t>
      </w:r>
      <w:r w:rsidRPr="003B2883">
        <w:rPr>
          <w:rFonts w:hint="eastAsia"/>
          <w:lang w:eastAsia="zh-CN"/>
        </w:rPr>
        <w:t>individual subscription</w:t>
      </w:r>
      <w:bookmarkEnd w:id="2041"/>
      <w:bookmarkEnd w:id="2042"/>
      <w:bookmarkEnd w:id="2043"/>
      <w:bookmarkEnd w:id="2044"/>
      <w:bookmarkEnd w:id="2045"/>
      <w:bookmarkEnd w:id="2046"/>
      <w:bookmarkEnd w:id="2047"/>
      <w:bookmarkEnd w:id="2048"/>
      <w:bookmarkEnd w:id="2049"/>
      <w:bookmarkEnd w:id="2050"/>
      <w:bookmarkEnd w:id="2051"/>
      <w:bookmarkEnd w:id="2052"/>
    </w:p>
    <w:p w14:paraId="544B849C" w14:textId="77777777" w:rsidR="00602AC0" w:rsidRPr="003B2883" w:rsidRDefault="00602AC0" w:rsidP="00602AC0">
      <w:pPr>
        <w:pStyle w:val="Heading5"/>
      </w:pPr>
      <w:bookmarkStart w:id="2053" w:name="_Toc25156302"/>
      <w:bookmarkStart w:id="2054" w:name="_Toc34124604"/>
      <w:bookmarkStart w:id="2055" w:name="_Toc43207726"/>
      <w:bookmarkStart w:id="2056" w:name="_Toc49857198"/>
      <w:bookmarkStart w:id="2057" w:name="_Toc56677034"/>
      <w:bookmarkStart w:id="2058" w:name="_Toc56691557"/>
      <w:bookmarkStart w:id="2059" w:name="_Toc56698821"/>
      <w:bookmarkStart w:id="2060" w:name="_Toc89035054"/>
      <w:bookmarkStart w:id="2061" w:name="_Toc89064852"/>
      <w:bookmarkStart w:id="2062" w:name="_Toc89180151"/>
      <w:bookmarkStart w:id="2063" w:name="_Toc97071830"/>
      <w:bookmarkStart w:id="2064" w:name="_Toc169687538"/>
      <w:r w:rsidRPr="003B2883">
        <w:t>6.1.3.7.1</w:t>
      </w:r>
      <w:r w:rsidRPr="003B2883">
        <w:tab/>
        <w:t>Description</w:t>
      </w:r>
      <w:bookmarkEnd w:id="2053"/>
      <w:bookmarkEnd w:id="2054"/>
      <w:bookmarkEnd w:id="2055"/>
      <w:bookmarkEnd w:id="2056"/>
      <w:bookmarkEnd w:id="2057"/>
      <w:bookmarkEnd w:id="2058"/>
      <w:bookmarkEnd w:id="2059"/>
      <w:bookmarkEnd w:id="2060"/>
      <w:bookmarkEnd w:id="2061"/>
      <w:bookmarkEnd w:id="2062"/>
      <w:bookmarkEnd w:id="2063"/>
      <w:bookmarkEnd w:id="20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065" w:name="_Toc25156303"/>
      <w:bookmarkStart w:id="2066" w:name="_Toc34124605"/>
      <w:bookmarkStart w:id="2067" w:name="_Toc43207727"/>
      <w:bookmarkStart w:id="2068" w:name="_Toc49857199"/>
      <w:bookmarkStart w:id="2069" w:name="_Toc56677035"/>
      <w:bookmarkStart w:id="2070" w:name="_Toc56691558"/>
      <w:bookmarkStart w:id="2071" w:name="_Toc56698822"/>
      <w:bookmarkStart w:id="2072" w:name="_Toc89035055"/>
      <w:bookmarkStart w:id="2073" w:name="_Toc89064853"/>
      <w:bookmarkStart w:id="2074" w:name="_Toc89180152"/>
      <w:bookmarkStart w:id="2075" w:name="_Toc97071831"/>
      <w:bookmarkStart w:id="2076" w:name="_Toc169687539"/>
      <w:r w:rsidRPr="003B2883">
        <w:t>6.1.3.7.2</w:t>
      </w:r>
      <w:r w:rsidRPr="003B2883">
        <w:tab/>
        <w:t>Resource Definition</w:t>
      </w:r>
      <w:bookmarkEnd w:id="2065"/>
      <w:bookmarkEnd w:id="2066"/>
      <w:bookmarkEnd w:id="2067"/>
      <w:bookmarkEnd w:id="2068"/>
      <w:bookmarkEnd w:id="2069"/>
      <w:bookmarkEnd w:id="2070"/>
      <w:bookmarkEnd w:id="2071"/>
      <w:bookmarkEnd w:id="2072"/>
      <w:bookmarkEnd w:id="2073"/>
      <w:bookmarkEnd w:id="2074"/>
      <w:bookmarkEnd w:id="2075"/>
      <w:bookmarkEnd w:id="2076"/>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02E259C2"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077" w:name="_Toc25156304"/>
      <w:bookmarkStart w:id="2078" w:name="_Toc34124606"/>
      <w:bookmarkStart w:id="2079" w:name="_Toc43207728"/>
      <w:bookmarkStart w:id="2080" w:name="_Toc49857200"/>
      <w:bookmarkStart w:id="2081" w:name="_Toc56677036"/>
      <w:bookmarkStart w:id="2082" w:name="_Toc56691559"/>
      <w:bookmarkStart w:id="2083" w:name="_Toc56698823"/>
      <w:bookmarkStart w:id="2084" w:name="_Toc89035056"/>
      <w:bookmarkStart w:id="2085" w:name="_Toc89064854"/>
      <w:bookmarkStart w:id="2086" w:name="_Toc89180153"/>
      <w:bookmarkStart w:id="2087" w:name="_Toc97071832"/>
      <w:bookmarkStart w:id="2088" w:name="_Toc169687540"/>
      <w:r w:rsidRPr="003B2883">
        <w:t>6.1.3.7.3</w:t>
      </w:r>
      <w:r w:rsidRPr="003B2883">
        <w:tab/>
        <w:t>Resource Standard Methods</w:t>
      </w:r>
      <w:bookmarkEnd w:id="2077"/>
      <w:bookmarkEnd w:id="2078"/>
      <w:bookmarkEnd w:id="2079"/>
      <w:bookmarkEnd w:id="2080"/>
      <w:bookmarkEnd w:id="2081"/>
      <w:bookmarkEnd w:id="2082"/>
      <w:bookmarkEnd w:id="2083"/>
      <w:bookmarkEnd w:id="2084"/>
      <w:bookmarkEnd w:id="2085"/>
      <w:bookmarkEnd w:id="2086"/>
      <w:bookmarkEnd w:id="2087"/>
      <w:bookmarkEnd w:id="2088"/>
    </w:p>
    <w:p w14:paraId="0FF9AA94" w14:textId="77777777" w:rsidR="00602AC0" w:rsidRPr="003B2883" w:rsidRDefault="00602AC0" w:rsidP="00876DA9">
      <w:pPr>
        <w:pStyle w:val="Heading6"/>
        <w:rPr>
          <w:lang w:eastAsia="zh-CN"/>
        </w:rPr>
      </w:pPr>
      <w:bookmarkStart w:id="2089" w:name="_Toc25156305"/>
      <w:bookmarkStart w:id="2090" w:name="_Toc34124607"/>
      <w:bookmarkStart w:id="2091" w:name="_Toc43207729"/>
      <w:bookmarkStart w:id="2092" w:name="_Toc49857201"/>
      <w:bookmarkStart w:id="2093" w:name="_Toc56677037"/>
      <w:bookmarkStart w:id="2094" w:name="_Toc56691560"/>
      <w:bookmarkStart w:id="2095" w:name="_Toc56698824"/>
      <w:bookmarkStart w:id="2096" w:name="_Toc89035057"/>
      <w:bookmarkStart w:id="2097" w:name="_Toc89064855"/>
      <w:bookmarkStart w:id="2098" w:name="_Toc89180154"/>
      <w:bookmarkStart w:id="2099" w:name="_Toc97071833"/>
      <w:bookmarkStart w:id="2100" w:name="_Toc169687541"/>
      <w:r w:rsidRPr="003B2883">
        <w:t>6.1.3.7.3.1</w:t>
      </w:r>
      <w:r w:rsidRPr="003B2883">
        <w:tab/>
      </w:r>
      <w:r w:rsidRPr="003B2883">
        <w:rPr>
          <w:rFonts w:hint="eastAsia"/>
          <w:lang w:eastAsia="zh-CN"/>
        </w:rPr>
        <w:t>DELETE</w:t>
      </w:r>
      <w:bookmarkEnd w:id="2089"/>
      <w:bookmarkEnd w:id="2090"/>
      <w:bookmarkEnd w:id="2091"/>
      <w:bookmarkEnd w:id="2092"/>
      <w:bookmarkEnd w:id="2093"/>
      <w:bookmarkEnd w:id="2094"/>
      <w:bookmarkEnd w:id="2095"/>
      <w:bookmarkEnd w:id="2096"/>
      <w:bookmarkEnd w:id="2097"/>
      <w:bookmarkEnd w:id="2098"/>
      <w:bookmarkEnd w:id="2099"/>
      <w:bookmarkEnd w:id="2100"/>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101" w:name="_PERM_MCCTEMPBM_CRPT03410083___7"/>
            <w:r w:rsidRPr="003B2883">
              <w:t>-</w:t>
            </w:r>
            <w:r w:rsidRPr="003B2883">
              <w:tab/>
            </w:r>
            <w:r w:rsidRPr="003B2883">
              <w:rPr>
                <w:rFonts w:ascii="Arial" w:hAnsi="Arial"/>
                <w:sz w:val="18"/>
              </w:rPr>
              <w:t>SUBSCRIPTION_NOT_FOUND</w:t>
            </w:r>
            <w:bookmarkEnd w:id="2101"/>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439AE6E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102" w:name="_Toc25156306"/>
      <w:bookmarkStart w:id="2103" w:name="_Toc34124608"/>
      <w:bookmarkStart w:id="2104" w:name="_Toc43207730"/>
      <w:bookmarkStart w:id="2105" w:name="_Toc49857202"/>
      <w:bookmarkStart w:id="2106" w:name="_Toc56677038"/>
      <w:bookmarkStart w:id="2107" w:name="_Toc56691561"/>
      <w:bookmarkStart w:id="2108" w:name="_Toc56698825"/>
      <w:bookmarkStart w:id="2109" w:name="_Toc89035058"/>
      <w:bookmarkStart w:id="2110" w:name="_Toc89064856"/>
      <w:bookmarkStart w:id="2111" w:name="_Toc89180155"/>
      <w:bookmarkStart w:id="2112" w:name="_Toc97071834"/>
      <w:bookmarkStart w:id="2113" w:name="_Toc169687542"/>
      <w:r w:rsidRPr="003B2883">
        <w:t>6.1.3.7.3.2</w:t>
      </w:r>
      <w:r w:rsidRPr="003B2883">
        <w:tab/>
      </w:r>
      <w:r w:rsidRPr="003B2883">
        <w:rPr>
          <w:lang w:eastAsia="zh-CN"/>
        </w:rPr>
        <w:t>PUT</w:t>
      </w:r>
      <w:bookmarkEnd w:id="2102"/>
      <w:bookmarkEnd w:id="2103"/>
      <w:bookmarkEnd w:id="2104"/>
      <w:bookmarkEnd w:id="2105"/>
      <w:bookmarkEnd w:id="2106"/>
      <w:bookmarkEnd w:id="2107"/>
      <w:bookmarkEnd w:id="2108"/>
      <w:bookmarkEnd w:id="2109"/>
      <w:bookmarkEnd w:id="2110"/>
      <w:bookmarkEnd w:id="2111"/>
      <w:bookmarkEnd w:id="2112"/>
      <w:bookmarkEnd w:id="2113"/>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5974919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114" w:name="_Toc25156307"/>
      <w:bookmarkStart w:id="2115" w:name="_Toc34124609"/>
      <w:bookmarkStart w:id="2116" w:name="_Toc43207731"/>
      <w:bookmarkStart w:id="2117" w:name="_Toc49857203"/>
      <w:bookmarkStart w:id="2118" w:name="_Toc56677039"/>
      <w:bookmarkStart w:id="2119" w:name="_Toc56691562"/>
      <w:bookmarkStart w:id="2120" w:name="_Toc56698826"/>
      <w:bookmarkStart w:id="2121" w:name="_Toc89035059"/>
      <w:bookmarkStart w:id="2122" w:name="_Toc89064857"/>
      <w:bookmarkStart w:id="2123" w:name="_Toc89180156"/>
      <w:bookmarkStart w:id="2124" w:name="_Toc97071835"/>
      <w:bookmarkStart w:id="2125" w:name="_Toc169687543"/>
      <w:r w:rsidRPr="003B2883">
        <w:lastRenderedPageBreak/>
        <w:t>6.1.3.8</w:t>
      </w:r>
      <w:r w:rsidRPr="003B2883">
        <w:tab/>
        <w:t>Resource: Non UE N2</w:t>
      </w:r>
      <w:r>
        <w:t xml:space="preserve"> </w:t>
      </w:r>
      <w:r w:rsidRPr="003B2883">
        <w:t>Messages Collection</w:t>
      </w:r>
      <w:bookmarkEnd w:id="2114"/>
      <w:bookmarkEnd w:id="2115"/>
      <w:bookmarkEnd w:id="2116"/>
      <w:bookmarkEnd w:id="2117"/>
      <w:bookmarkEnd w:id="2118"/>
      <w:bookmarkEnd w:id="2119"/>
      <w:bookmarkEnd w:id="2120"/>
      <w:bookmarkEnd w:id="2121"/>
      <w:bookmarkEnd w:id="2122"/>
      <w:bookmarkEnd w:id="2123"/>
      <w:bookmarkEnd w:id="2124"/>
      <w:bookmarkEnd w:id="2125"/>
    </w:p>
    <w:p w14:paraId="5E5630C8" w14:textId="77777777" w:rsidR="00602AC0" w:rsidRPr="003B2883" w:rsidRDefault="00602AC0" w:rsidP="00602AC0">
      <w:pPr>
        <w:pStyle w:val="Heading5"/>
      </w:pPr>
      <w:bookmarkStart w:id="2126" w:name="_Toc25156308"/>
      <w:bookmarkStart w:id="2127" w:name="_Toc34124610"/>
      <w:bookmarkStart w:id="2128" w:name="_Toc43207732"/>
      <w:bookmarkStart w:id="2129" w:name="_Toc49857204"/>
      <w:bookmarkStart w:id="2130" w:name="_Toc56677040"/>
      <w:bookmarkStart w:id="2131" w:name="_Toc56691563"/>
      <w:bookmarkStart w:id="2132" w:name="_Toc56698827"/>
      <w:bookmarkStart w:id="2133" w:name="_Toc89035060"/>
      <w:bookmarkStart w:id="2134" w:name="_Toc89064858"/>
      <w:bookmarkStart w:id="2135" w:name="_Toc89180157"/>
      <w:bookmarkStart w:id="2136" w:name="_Toc97071836"/>
      <w:bookmarkStart w:id="2137" w:name="_Toc169687544"/>
      <w:r w:rsidRPr="003B2883">
        <w:t>6.1.3.8.1</w:t>
      </w:r>
      <w:r w:rsidRPr="003B2883">
        <w:tab/>
        <w:t>Description</w:t>
      </w:r>
      <w:bookmarkEnd w:id="2126"/>
      <w:bookmarkEnd w:id="2127"/>
      <w:bookmarkEnd w:id="2128"/>
      <w:bookmarkEnd w:id="2129"/>
      <w:bookmarkEnd w:id="2130"/>
      <w:bookmarkEnd w:id="2131"/>
      <w:bookmarkEnd w:id="2132"/>
      <w:bookmarkEnd w:id="2133"/>
      <w:bookmarkEnd w:id="2134"/>
      <w:bookmarkEnd w:id="2135"/>
      <w:bookmarkEnd w:id="2136"/>
      <w:bookmarkEnd w:id="2137"/>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138" w:name="_Toc25156309"/>
      <w:bookmarkStart w:id="2139" w:name="_Toc34124611"/>
      <w:bookmarkStart w:id="2140" w:name="_Toc43207733"/>
      <w:bookmarkStart w:id="2141" w:name="_Toc49857205"/>
      <w:bookmarkStart w:id="2142" w:name="_Toc56677041"/>
      <w:bookmarkStart w:id="2143" w:name="_Toc56691564"/>
      <w:bookmarkStart w:id="2144" w:name="_Toc56698828"/>
      <w:bookmarkStart w:id="2145" w:name="_Toc89035061"/>
      <w:bookmarkStart w:id="2146" w:name="_Toc89064859"/>
      <w:bookmarkStart w:id="2147" w:name="_Toc89180158"/>
      <w:bookmarkStart w:id="2148" w:name="_Toc97071837"/>
      <w:bookmarkStart w:id="2149" w:name="_Toc169687545"/>
      <w:r w:rsidRPr="003B2883">
        <w:t>6.1.3.8.2</w:t>
      </w:r>
      <w:r w:rsidRPr="003B2883">
        <w:tab/>
        <w:t>Resource Definition</w:t>
      </w:r>
      <w:bookmarkEnd w:id="2138"/>
      <w:bookmarkEnd w:id="2139"/>
      <w:bookmarkEnd w:id="2140"/>
      <w:bookmarkEnd w:id="2141"/>
      <w:bookmarkEnd w:id="2142"/>
      <w:bookmarkEnd w:id="2143"/>
      <w:bookmarkEnd w:id="2144"/>
      <w:bookmarkEnd w:id="2145"/>
      <w:bookmarkEnd w:id="2146"/>
      <w:bookmarkEnd w:id="2147"/>
      <w:bookmarkEnd w:id="2148"/>
      <w:bookmarkEnd w:id="2149"/>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2DA1F1C7" w:rsidR="00FB0E7F" w:rsidRPr="003B2883" w:rsidRDefault="00FB0E7F" w:rsidP="001D4998">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145FB7C" w:rsidR="00FB0E7F" w:rsidRPr="003B2883" w:rsidRDefault="00FB0E7F" w:rsidP="001D4998">
            <w:pPr>
              <w:pStyle w:val="TAL"/>
              <w:rPr>
                <w:lang w:eastAsia="zh-CN"/>
              </w:rPr>
            </w:pPr>
            <w:r w:rsidRPr="003B2883">
              <w:t xml:space="preserve">See </w:t>
            </w:r>
            <w:r w:rsidR="00B95277">
              <w:t>clause </w:t>
            </w:r>
            <w:r w:rsidR="00B95277"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150" w:name="_Toc25156310"/>
      <w:bookmarkStart w:id="2151" w:name="_Toc34124612"/>
      <w:bookmarkStart w:id="2152" w:name="_Toc43207734"/>
      <w:bookmarkStart w:id="2153" w:name="_Toc49857206"/>
      <w:bookmarkStart w:id="2154" w:name="_Toc56677042"/>
      <w:bookmarkStart w:id="2155" w:name="_Toc56691565"/>
      <w:bookmarkStart w:id="2156" w:name="_Toc56698829"/>
      <w:bookmarkStart w:id="2157" w:name="_Toc89035062"/>
      <w:bookmarkStart w:id="2158" w:name="_Toc89064860"/>
      <w:bookmarkStart w:id="2159" w:name="_Toc89180159"/>
      <w:bookmarkStart w:id="2160" w:name="_Toc97071838"/>
      <w:bookmarkStart w:id="2161" w:name="_Toc169687546"/>
      <w:r w:rsidRPr="003B2883">
        <w:t>6.1.3.8.3</w:t>
      </w:r>
      <w:r w:rsidRPr="003B2883">
        <w:tab/>
        <w:t>Resource Standard Methods</w:t>
      </w:r>
      <w:bookmarkEnd w:id="2150"/>
      <w:bookmarkEnd w:id="2151"/>
      <w:bookmarkEnd w:id="2152"/>
      <w:bookmarkEnd w:id="2153"/>
      <w:bookmarkEnd w:id="2154"/>
      <w:bookmarkEnd w:id="2155"/>
      <w:bookmarkEnd w:id="2156"/>
      <w:bookmarkEnd w:id="2157"/>
      <w:bookmarkEnd w:id="2158"/>
      <w:bookmarkEnd w:id="2159"/>
      <w:bookmarkEnd w:id="2160"/>
      <w:bookmarkEnd w:id="2161"/>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162" w:name="_Toc25156311"/>
      <w:bookmarkStart w:id="2163" w:name="_Toc34124613"/>
      <w:bookmarkStart w:id="2164" w:name="_Toc43207735"/>
      <w:bookmarkStart w:id="2165" w:name="_Toc49857207"/>
      <w:bookmarkStart w:id="2166" w:name="_Toc56677043"/>
      <w:bookmarkStart w:id="2167" w:name="_Toc56691566"/>
      <w:bookmarkStart w:id="2168" w:name="_Toc56698830"/>
      <w:bookmarkStart w:id="2169" w:name="_Toc89035063"/>
      <w:bookmarkStart w:id="2170" w:name="_Toc89064861"/>
      <w:bookmarkStart w:id="2171" w:name="_Toc89180160"/>
      <w:bookmarkStart w:id="2172" w:name="_Toc97071839"/>
      <w:bookmarkStart w:id="2173" w:name="_Toc169687547"/>
      <w:r w:rsidRPr="003B2883">
        <w:t>6.1.3.8.4</w:t>
      </w:r>
      <w:r w:rsidRPr="003B2883">
        <w:tab/>
        <w:t>Resource Custom Operations</w:t>
      </w:r>
      <w:bookmarkEnd w:id="2162"/>
      <w:bookmarkEnd w:id="2163"/>
      <w:bookmarkEnd w:id="2164"/>
      <w:bookmarkEnd w:id="2165"/>
      <w:bookmarkEnd w:id="2166"/>
      <w:bookmarkEnd w:id="2167"/>
      <w:bookmarkEnd w:id="2168"/>
      <w:bookmarkEnd w:id="2169"/>
      <w:bookmarkEnd w:id="2170"/>
      <w:bookmarkEnd w:id="2171"/>
      <w:bookmarkEnd w:id="2172"/>
      <w:bookmarkEnd w:id="2173"/>
    </w:p>
    <w:p w14:paraId="15DF66D7" w14:textId="77777777" w:rsidR="00602AC0" w:rsidRPr="003B2883" w:rsidRDefault="00602AC0" w:rsidP="00876DA9">
      <w:pPr>
        <w:pStyle w:val="Heading6"/>
      </w:pPr>
      <w:bookmarkStart w:id="2174" w:name="_Toc25156312"/>
      <w:bookmarkStart w:id="2175" w:name="_Toc34124614"/>
      <w:bookmarkStart w:id="2176" w:name="_Toc43207736"/>
      <w:bookmarkStart w:id="2177" w:name="_Toc49857208"/>
      <w:bookmarkStart w:id="2178" w:name="_Toc56677044"/>
      <w:bookmarkStart w:id="2179" w:name="_Toc56691567"/>
      <w:bookmarkStart w:id="2180" w:name="_Toc56698831"/>
      <w:bookmarkStart w:id="2181" w:name="_Toc89035064"/>
      <w:bookmarkStart w:id="2182" w:name="_Toc89064862"/>
      <w:bookmarkStart w:id="2183" w:name="_Toc89180161"/>
      <w:bookmarkStart w:id="2184" w:name="_Toc97071840"/>
      <w:bookmarkStart w:id="2185" w:name="_Toc169687548"/>
      <w:r w:rsidRPr="003B2883">
        <w:t>6.1.3.8.4.1</w:t>
      </w:r>
      <w:r w:rsidRPr="003B2883">
        <w:tab/>
        <w:t>Overview</w:t>
      </w:r>
      <w:bookmarkEnd w:id="2174"/>
      <w:bookmarkEnd w:id="2175"/>
      <w:bookmarkEnd w:id="2176"/>
      <w:bookmarkEnd w:id="2177"/>
      <w:bookmarkEnd w:id="2178"/>
      <w:bookmarkEnd w:id="2179"/>
      <w:bookmarkEnd w:id="2180"/>
      <w:bookmarkEnd w:id="2181"/>
      <w:bookmarkEnd w:id="2182"/>
      <w:bookmarkEnd w:id="2183"/>
      <w:bookmarkEnd w:id="2184"/>
      <w:bookmarkEnd w:id="218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186" w:name="_Toc25156313"/>
      <w:bookmarkStart w:id="2187" w:name="_Toc34124615"/>
      <w:bookmarkStart w:id="2188" w:name="_Toc43207737"/>
      <w:bookmarkStart w:id="2189" w:name="_Toc49857209"/>
      <w:bookmarkStart w:id="2190" w:name="_Toc56677045"/>
      <w:bookmarkStart w:id="2191" w:name="_Toc56691568"/>
      <w:bookmarkStart w:id="2192" w:name="_Toc56698832"/>
      <w:bookmarkStart w:id="2193" w:name="_Toc89035065"/>
      <w:bookmarkStart w:id="2194" w:name="_Toc89064863"/>
      <w:bookmarkStart w:id="2195" w:name="_Toc89180162"/>
      <w:bookmarkStart w:id="2196" w:name="_Toc97071841"/>
      <w:bookmarkStart w:id="2197" w:name="_Toc169687549"/>
      <w:r w:rsidRPr="003B2883">
        <w:t>6.1.3.8.4.2</w:t>
      </w:r>
      <w:r w:rsidRPr="003B2883">
        <w:tab/>
        <w:t xml:space="preserve">Operation: </w:t>
      </w:r>
      <w:r w:rsidRPr="003B2883">
        <w:rPr>
          <w:lang w:eastAsia="zh-CN"/>
        </w:rPr>
        <w:t>transfer</w:t>
      </w:r>
      <w:bookmarkEnd w:id="2186"/>
      <w:bookmarkEnd w:id="2187"/>
      <w:bookmarkEnd w:id="2188"/>
      <w:bookmarkEnd w:id="2189"/>
      <w:bookmarkEnd w:id="2190"/>
      <w:bookmarkEnd w:id="2191"/>
      <w:bookmarkEnd w:id="2192"/>
      <w:bookmarkEnd w:id="2193"/>
      <w:bookmarkEnd w:id="2194"/>
      <w:bookmarkEnd w:id="2195"/>
      <w:bookmarkEnd w:id="2196"/>
      <w:bookmarkEnd w:id="2197"/>
    </w:p>
    <w:p w14:paraId="1D63B53A" w14:textId="77777777" w:rsidR="00602AC0" w:rsidRPr="003B2883" w:rsidRDefault="00602AC0" w:rsidP="00876DA9">
      <w:pPr>
        <w:pStyle w:val="Heading7"/>
      </w:pPr>
      <w:bookmarkStart w:id="2198" w:name="_Toc43207738"/>
      <w:bookmarkStart w:id="2199" w:name="_Toc89035066"/>
      <w:bookmarkStart w:id="2200" w:name="_Toc89064864"/>
      <w:bookmarkStart w:id="2201" w:name="_Toc89180163"/>
      <w:bookmarkStart w:id="2202" w:name="_Toc97071842"/>
      <w:bookmarkStart w:id="2203" w:name="_Toc169687550"/>
      <w:r w:rsidRPr="003B2883">
        <w:t>6.1.3.8.4.2.1</w:t>
      </w:r>
      <w:r w:rsidRPr="003B2883">
        <w:tab/>
        <w:t>Description</w:t>
      </w:r>
      <w:bookmarkEnd w:id="2198"/>
      <w:bookmarkEnd w:id="2199"/>
      <w:bookmarkEnd w:id="2200"/>
      <w:bookmarkEnd w:id="2201"/>
      <w:bookmarkEnd w:id="2202"/>
      <w:bookmarkEnd w:id="2203"/>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204" w:name="_Toc43207739"/>
      <w:bookmarkStart w:id="2205" w:name="_Toc89035067"/>
      <w:bookmarkStart w:id="2206" w:name="_Toc89064865"/>
      <w:bookmarkStart w:id="2207" w:name="_Toc89180164"/>
      <w:bookmarkStart w:id="2208" w:name="_Toc97071843"/>
      <w:bookmarkStart w:id="2209" w:name="_Toc169687551"/>
      <w:r w:rsidRPr="003B2883">
        <w:t>6.1.3.8.4.2.2</w:t>
      </w:r>
      <w:r w:rsidRPr="003B2883">
        <w:tab/>
        <w:t>Operation Definition</w:t>
      </w:r>
      <w:bookmarkEnd w:id="2204"/>
      <w:bookmarkEnd w:id="2205"/>
      <w:bookmarkEnd w:id="2206"/>
      <w:bookmarkEnd w:id="2207"/>
      <w:bookmarkEnd w:id="2208"/>
      <w:bookmarkEnd w:id="2209"/>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210" w:name="_PERM_MCCTEMPBM_CRPT03410085___2"/>
            <w:r w:rsidRPr="003B2883">
              <w:t>- UNSPECIFIED</w:t>
            </w:r>
          </w:p>
          <w:bookmarkEnd w:id="2210"/>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211" w:name="_PERM_MCCTEMPBM_CRPT03410086___2"/>
            <w:r w:rsidRPr="003B2883">
              <w:t>- CONTEXT_NOT_FOUND</w:t>
            </w:r>
          </w:p>
          <w:bookmarkEnd w:id="2211"/>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89219A" w14:textId="0CE7C468"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212" w:name="_Toc25156314"/>
      <w:bookmarkStart w:id="2213" w:name="_Toc34124616"/>
      <w:bookmarkStart w:id="2214" w:name="_Toc43207740"/>
      <w:bookmarkStart w:id="2215" w:name="_Toc49857210"/>
      <w:bookmarkStart w:id="2216" w:name="_Toc56677046"/>
      <w:bookmarkStart w:id="2217" w:name="_Toc56691569"/>
      <w:bookmarkStart w:id="2218" w:name="_Toc56698833"/>
      <w:bookmarkStart w:id="2219" w:name="_Toc89035068"/>
      <w:bookmarkStart w:id="2220" w:name="_Toc89064866"/>
      <w:bookmarkStart w:id="2221" w:name="_Toc89180165"/>
      <w:bookmarkStart w:id="2222" w:name="_Toc97071844"/>
      <w:bookmarkStart w:id="2223" w:name="_Toc169687552"/>
      <w:r w:rsidRPr="003B2883">
        <w:t>6.1.3.9</w:t>
      </w:r>
      <w:r w:rsidRPr="003B2883">
        <w:tab/>
        <w:t>Resource: Non UE N2</w:t>
      </w:r>
      <w:r>
        <w:t xml:space="preserve"> </w:t>
      </w:r>
      <w:r w:rsidRPr="003B2883">
        <w:t>Messages Subscriptions Collection</w:t>
      </w:r>
      <w:bookmarkEnd w:id="2212"/>
      <w:bookmarkEnd w:id="2213"/>
      <w:bookmarkEnd w:id="2214"/>
      <w:bookmarkEnd w:id="2215"/>
      <w:bookmarkEnd w:id="2216"/>
      <w:bookmarkEnd w:id="2217"/>
      <w:bookmarkEnd w:id="2218"/>
      <w:bookmarkEnd w:id="2219"/>
      <w:bookmarkEnd w:id="2220"/>
      <w:bookmarkEnd w:id="2221"/>
      <w:bookmarkEnd w:id="2222"/>
      <w:bookmarkEnd w:id="2223"/>
    </w:p>
    <w:p w14:paraId="488BF597" w14:textId="77777777" w:rsidR="00602AC0" w:rsidRPr="003B2883" w:rsidRDefault="00602AC0" w:rsidP="00602AC0">
      <w:pPr>
        <w:pStyle w:val="Heading5"/>
      </w:pPr>
      <w:bookmarkStart w:id="2224" w:name="_Toc25156315"/>
      <w:bookmarkStart w:id="2225" w:name="_Toc34124617"/>
      <w:bookmarkStart w:id="2226" w:name="_Toc43207741"/>
      <w:bookmarkStart w:id="2227" w:name="_Toc49857211"/>
      <w:bookmarkStart w:id="2228" w:name="_Toc56677047"/>
      <w:bookmarkStart w:id="2229" w:name="_Toc56691570"/>
      <w:bookmarkStart w:id="2230" w:name="_Toc56698834"/>
      <w:bookmarkStart w:id="2231" w:name="_Toc89035069"/>
      <w:bookmarkStart w:id="2232" w:name="_Toc89064867"/>
      <w:bookmarkStart w:id="2233" w:name="_Toc89180166"/>
      <w:bookmarkStart w:id="2234" w:name="_Toc97071845"/>
      <w:bookmarkStart w:id="2235" w:name="_Toc169687553"/>
      <w:r w:rsidRPr="003B2883">
        <w:t>6.1.3.9.1</w:t>
      </w:r>
      <w:r w:rsidRPr="003B2883">
        <w:tab/>
        <w:t>Description</w:t>
      </w:r>
      <w:bookmarkEnd w:id="2224"/>
      <w:bookmarkEnd w:id="2225"/>
      <w:bookmarkEnd w:id="2226"/>
      <w:bookmarkEnd w:id="2227"/>
      <w:bookmarkEnd w:id="2228"/>
      <w:bookmarkEnd w:id="2229"/>
      <w:bookmarkEnd w:id="2230"/>
      <w:bookmarkEnd w:id="2231"/>
      <w:bookmarkEnd w:id="2232"/>
      <w:bookmarkEnd w:id="2233"/>
      <w:bookmarkEnd w:id="2234"/>
      <w:bookmarkEnd w:id="2235"/>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236" w:name="_Toc25156316"/>
      <w:bookmarkStart w:id="2237" w:name="_Toc34124618"/>
      <w:bookmarkStart w:id="2238" w:name="_Toc43207742"/>
      <w:bookmarkStart w:id="2239" w:name="_Toc49857212"/>
      <w:bookmarkStart w:id="2240" w:name="_Toc56677048"/>
      <w:bookmarkStart w:id="2241" w:name="_Toc56691571"/>
      <w:bookmarkStart w:id="2242" w:name="_Toc56698835"/>
      <w:bookmarkStart w:id="2243" w:name="_Toc89035070"/>
      <w:bookmarkStart w:id="2244" w:name="_Toc89064868"/>
      <w:bookmarkStart w:id="2245" w:name="_Toc89180167"/>
      <w:bookmarkStart w:id="2246" w:name="_Toc97071846"/>
      <w:bookmarkStart w:id="2247" w:name="_Toc169687554"/>
      <w:r w:rsidRPr="003B2883">
        <w:t>6.1.3.9.2</w:t>
      </w:r>
      <w:r w:rsidRPr="003B2883">
        <w:tab/>
        <w:t>Resource Definition</w:t>
      </w:r>
      <w:bookmarkEnd w:id="2236"/>
      <w:bookmarkEnd w:id="2237"/>
      <w:bookmarkEnd w:id="2238"/>
      <w:bookmarkEnd w:id="2239"/>
      <w:bookmarkEnd w:id="2240"/>
      <w:bookmarkEnd w:id="2241"/>
      <w:bookmarkEnd w:id="2242"/>
      <w:bookmarkEnd w:id="2243"/>
      <w:bookmarkEnd w:id="2244"/>
      <w:bookmarkEnd w:id="2245"/>
      <w:bookmarkEnd w:id="2246"/>
      <w:bookmarkEnd w:id="2247"/>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16337001"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51644533"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248" w:name="_Toc25156317"/>
      <w:bookmarkStart w:id="2249" w:name="_Toc34124619"/>
      <w:bookmarkStart w:id="2250" w:name="_Toc43207743"/>
      <w:bookmarkStart w:id="2251" w:name="_Toc49857213"/>
      <w:bookmarkStart w:id="2252" w:name="_Toc56677049"/>
      <w:bookmarkStart w:id="2253" w:name="_Toc56691572"/>
      <w:bookmarkStart w:id="2254" w:name="_Toc56698836"/>
      <w:bookmarkStart w:id="2255" w:name="_Toc89035071"/>
      <w:bookmarkStart w:id="2256" w:name="_Toc89064869"/>
      <w:bookmarkStart w:id="2257" w:name="_Toc89180168"/>
      <w:bookmarkStart w:id="2258" w:name="_Toc97071847"/>
      <w:bookmarkStart w:id="2259" w:name="_Toc169687555"/>
      <w:r w:rsidRPr="003B2883">
        <w:t>6.1.3.9.3</w:t>
      </w:r>
      <w:r w:rsidRPr="003B2883">
        <w:tab/>
        <w:t>Resource Standard Methods</w:t>
      </w:r>
      <w:bookmarkEnd w:id="2248"/>
      <w:bookmarkEnd w:id="2249"/>
      <w:bookmarkEnd w:id="2250"/>
      <w:bookmarkEnd w:id="2251"/>
      <w:bookmarkEnd w:id="2252"/>
      <w:bookmarkEnd w:id="2253"/>
      <w:bookmarkEnd w:id="2254"/>
      <w:bookmarkEnd w:id="2255"/>
      <w:bookmarkEnd w:id="2256"/>
      <w:bookmarkEnd w:id="2257"/>
      <w:bookmarkEnd w:id="2258"/>
      <w:bookmarkEnd w:id="2259"/>
    </w:p>
    <w:p w14:paraId="1C7EC806" w14:textId="77777777" w:rsidR="00602AC0" w:rsidRPr="003B2883" w:rsidRDefault="00602AC0" w:rsidP="00876DA9">
      <w:pPr>
        <w:pStyle w:val="Heading6"/>
      </w:pPr>
      <w:bookmarkStart w:id="2260" w:name="_Toc25156318"/>
      <w:bookmarkStart w:id="2261" w:name="_Toc34124620"/>
      <w:bookmarkStart w:id="2262" w:name="_Toc43207744"/>
      <w:bookmarkStart w:id="2263" w:name="_Toc49857214"/>
      <w:bookmarkStart w:id="2264" w:name="_Toc56677050"/>
      <w:bookmarkStart w:id="2265" w:name="_Toc56691573"/>
      <w:bookmarkStart w:id="2266" w:name="_Toc56698837"/>
      <w:bookmarkStart w:id="2267" w:name="_Toc89035072"/>
      <w:bookmarkStart w:id="2268" w:name="_Toc89064870"/>
      <w:bookmarkStart w:id="2269" w:name="_Toc89180169"/>
      <w:bookmarkStart w:id="2270" w:name="_Toc97071848"/>
      <w:bookmarkStart w:id="2271" w:name="_Toc169687556"/>
      <w:r w:rsidRPr="003B2883">
        <w:t>6.1.3.9.3.1</w:t>
      </w:r>
      <w:r w:rsidRPr="003B2883">
        <w:tab/>
        <w:t>POST</w:t>
      </w:r>
      <w:bookmarkEnd w:id="2260"/>
      <w:bookmarkEnd w:id="2261"/>
      <w:bookmarkEnd w:id="2262"/>
      <w:bookmarkEnd w:id="2263"/>
      <w:bookmarkEnd w:id="2264"/>
      <w:bookmarkEnd w:id="2265"/>
      <w:bookmarkEnd w:id="2266"/>
      <w:bookmarkEnd w:id="2267"/>
      <w:bookmarkEnd w:id="2268"/>
      <w:bookmarkEnd w:id="2269"/>
      <w:bookmarkEnd w:id="2270"/>
      <w:bookmarkEnd w:id="2271"/>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915F8E" w14:textId="1473B45A"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272" w:name="_Toc25156319"/>
      <w:bookmarkStart w:id="2273" w:name="_Toc34124621"/>
      <w:bookmarkStart w:id="2274" w:name="_Toc43207745"/>
      <w:bookmarkStart w:id="2275" w:name="_Toc49857215"/>
      <w:bookmarkStart w:id="2276" w:name="_Toc56677051"/>
      <w:bookmarkStart w:id="2277" w:name="_Toc56691574"/>
      <w:bookmarkStart w:id="2278" w:name="_Toc56698838"/>
      <w:bookmarkStart w:id="2279" w:name="_Toc89035073"/>
      <w:bookmarkStart w:id="2280" w:name="_Toc89064871"/>
      <w:bookmarkStart w:id="2281" w:name="_Toc89180170"/>
      <w:bookmarkStart w:id="2282" w:name="_Toc97071849"/>
      <w:bookmarkStart w:id="2283" w:name="_Toc169687557"/>
      <w:r w:rsidRPr="003B2883">
        <w:t>6.1.3.9.4</w:t>
      </w:r>
      <w:r w:rsidRPr="003B2883">
        <w:tab/>
        <w:t>Resource Custom Operations</w:t>
      </w:r>
      <w:bookmarkEnd w:id="2272"/>
      <w:bookmarkEnd w:id="2273"/>
      <w:bookmarkEnd w:id="2274"/>
      <w:bookmarkEnd w:id="2275"/>
      <w:bookmarkEnd w:id="2276"/>
      <w:bookmarkEnd w:id="2277"/>
      <w:bookmarkEnd w:id="2278"/>
      <w:bookmarkEnd w:id="2279"/>
      <w:bookmarkEnd w:id="2280"/>
      <w:bookmarkEnd w:id="2281"/>
      <w:bookmarkEnd w:id="2282"/>
      <w:bookmarkEnd w:id="2283"/>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284" w:name="_Toc25156320"/>
      <w:bookmarkStart w:id="2285" w:name="_Toc34124622"/>
      <w:bookmarkStart w:id="2286" w:name="_Toc43207746"/>
      <w:bookmarkStart w:id="2287" w:name="_Toc49857216"/>
      <w:bookmarkStart w:id="2288" w:name="_Toc56677052"/>
      <w:bookmarkStart w:id="2289" w:name="_Toc56691575"/>
      <w:bookmarkStart w:id="2290" w:name="_Toc56698839"/>
      <w:bookmarkStart w:id="2291" w:name="_Toc89035074"/>
      <w:bookmarkStart w:id="2292" w:name="_Toc89064872"/>
      <w:bookmarkStart w:id="2293" w:name="_Toc89180171"/>
      <w:bookmarkStart w:id="2294" w:name="_Toc97071850"/>
      <w:bookmarkStart w:id="2295" w:name="_Toc169687558"/>
      <w:r w:rsidRPr="003B2883">
        <w:lastRenderedPageBreak/>
        <w:t>6.1.3.10</w:t>
      </w:r>
      <w:r w:rsidRPr="003B2883">
        <w:tab/>
        <w:t>Resource: Non UE N2 Message Notification Individual Subscription</w:t>
      </w:r>
      <w:bookmarkEnd w:id="2284"/>
      <w:bookmarkEnd w:id="2285"/>
      <w:bookmarkEnd w:id="2286"/>
      <w:bookmarkEnd w:id="2287"/>
      <w:bookmarkEnd w:id="2288"/>
      <w:bookmarkEnd w:id="2289"/>
      <w:bookmarkEnd w:id="2290"/>
      <w:bookmarkEnd w:id="2291"/>
      <w:bookmarkEnd w:id="2292"/>
      <w:bookmarkEnd w:id="2293"/>
      <w:bookmarkEnd w:id="2294"/>
      <w:bookmarkEnd w:id="2295"/>
    </w:p>
    <w:p w14:paraId="7E19AF7F" w14:textId="77777777" w:rsidR="00602AC0" w:rsidRPr="003B2883" w:rsidRDefault="00602AC0" w:rsidP="00602AC0">
      <w:pPr>
        <w:pStyle w:val="Heading5"/>
      </w:pPr>
      <w:bookmarkStart w:id="2296" w:name="_Toc25156321"/>
      <w:bookmarkStart w:id="2297" w:name="_Toc34124623"/>
      <w:bookmarkStart w:id="2298" w:name="_Toc43207747"/>
      <w:bookmarkStart w:id="2299" w:name="_Toc49857217"/>
      <w:bookmarkStart w:id="2300" w:name="_Toc56677053"/>
      <w:bookmarkStart w:id="2301" w:name="_Toc56691576"/>
      <w:bookmarkStart w:id="2302" w:name="_Toc56698840"/>
      <w:bookmarkStart w:id="2303" w:name="_Toc89035075"/>
      <w:bookmarkStart w:id="2304" w:name="_Toc89064873"/>
      <w:bookmarkStart w:id="2305" w:name="_Toc89180172"/>
      <w:bookmarkStart w:id="2306" w:name="_Toc97071851"/>
      <w:bookmarkStart w:id="2307" w:name="_Toc169687559"/>
      <w:r w:rsidRPr="003B2883">
        <w:t>6.1.3.10.1</w:t>
      </w:r>
      <w:r w:rsidRPr="003B2883">
        <w:tab/>
        <w:t>Description</w:t>
      </w:r>
      <w:bookmarkEnd w:id="2296"/>
      <w:bookmarkEnd w:id="2297"/>
      <w:bookmarkEnd w:id="2298"/>
      <w:bookmarkEnd w:id="2299"/>
      <w:bookmarkEnd w:id="2300"/>
      <w:bookmarkEnd w:id="2301"/>
      <w:bookmarkEnd w:id="2302"/>
      <w:bookmarkEnd w:id="2303"/>
      <w:bookmarkEnd w:id="2304"/>
      <w:bookmarkEnd w:id="2305"/>
      <w:bookmarkEnd w:id="2306"/>
      <w:bookmarkEnd w:id="2307"/>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308" w:name="_Toc25156322"/>
      <w:bookmarkStart w:id="2309" w:name="_Toc34124624"/>
      <w:bookmarkStart w:id="2310" w:name="_Toc43207748"/>
      <w:bookmarkStart w:id="2311" w:name="_Toc49857218"/>
      <w:bookmarkStart w:id="2312" w:name="_Toc56677054"/>
      <w:bookmarkStart w:id="2313" w:name="_Toc56691577"/>
      <w:bookmarkStart w:id="2314" w:name="_Toc56698841"/>
      <w:bookmarkStart w:id="2315" w:name="_Toc89035076"/>
      <w:bookmarkStart w:id="2316" w:name="_Toc89064874"/>
      <w:bookmarkStart w:id="2317" w:name="_Toc89180173"/>
      <w:bookmarkStart w:id="2318" w:name="_Toc97071852"/>
      <w:bookmarkStart w:id="2319" w:name="_Toc169687560"/>
      <w:r w:rsidRPr="003B2883">
        <w:t>6.1.3.10.2</w:t>
      </w:r>
      <w:r w:rsidRPr="003B2883">
        <w:tab/>
        <w:t>Resource Definition</w:t>
      </w:r>
      <w:bookmarkEnd w:id="2308"/>
      <w:bookmarkEnd w:id="2309"/>
      <w:bookmarkEnd w:id="2310"/>
      <w:bookmarkEnd w:id="2311"/>
      <w:bookmarkEnd w:id="2312"/>
      <w:bookmarkEnd w:id="2313"/>
      <w:bookmarkEnd w:id="2314"/>
      <w:bookmarkEnd w:id="2315"/>
      <w:bookmarkEnd w:id="2316"/>
      <w:bookmarkEnd w:id="2317"/>
      <w:bookmarkEnd w:id="2318"/>
      <w:bookmarkEnd w:id="2319"/>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40EAC066"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617E2CD"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320" w:name="_Toc25156323"/>
      <w:bookmarkStart w:id="2321" w:name="_Toc34124625"/>
      <w:bookmarkStart w:id="2322" w:name="_Toc43207749"/>
      <w:bookmarkStart w:id="2323" w:name="_Toc49857219"/>
      <w:bookmarkStart w:id="2324" w:name="_Toc56677055"/>
      <w:bookmarkStart w:id="2325" w:name="_Toc56691578"/>
      <w:bookmarkStart w:id="2326" w:name="_Toc56698842"/>
      <w:bookmarkStart w:id="2327" w:name="_Toc89035077"/>
      <w:bookmarkStart w:id="2328" w:name="_Toc89064875"/>
      <w:bookmarkStart w:id="2329" w:name="_Toc89180174"/>
      <w:bookmarkStart w:id="2330" w:name="_Toc97071853"/>
      <w:bookmarkStart w:id="2331" w:name="_Toc169687561"/>
      <w:r w:rsidRPr="003B2883">
        <w:t>6.1.3.10.3</w:t>
      </w:r>
      <w:r w:rsidRPr="003B2883">
        <w:tab/>
        <w:t>Resource Standard Methods</w:t>
      </w:r>
      <w:bookmarkEnd w:id="2320"/>
      <w:bookmarkEnd w:id="2321"/>
      <w:bookmarkEnd w:id="2322"/>
      <w:bookmarkEnd w:id="2323"/>
      <w:bookmarkEnd w:id="2324"/>
      <w:bookmarkEnd w:id="2325"/>
      <w:bookmarkEnd w:id="2326"/>
      <w:bookmarkEnd w:id="2327"/>
      <w:bookmarkEnd w:id="2328"/>
      <w:bookmarkEnd w:id="2329"/>
      <w:bookmarkEnd w:id="2330"/>
      <w:bookmarkEnd w:id="2331"/>
    </w:p>
    <w:p w14:paraId="507372CF" w14:textId="77777777" w:rsidR="00602AC0" w:rsidRPr="003B2883" w:rsidRDefault="00602AC0" w:rsidP="00876DA9">
      <w:pPr>
        <w:pStyle w:val="Heading6"/>
      </w:pPr>
      <w:bookmarkStart w:id="2332" w:name="_Toc25156324"/>
      <w:bookmarkStart w:id="2333" w:name="_Toc34124626"/>
      <w:bookmarkStart w:id="2334" w:name="_Toc43207750"/>
      <w:bookmarkStart w:id="2335" w:name="_Toc49857220"/>
      <w:bookmarkStart w:id="2336" w:name="_Toc56677056"/>
      <w:bookmarkStart w:id="2337" w:name="_Toc56691579"/>
      <w:bookmarkStart w:id="2338" w:name="_Toc56698843"/>
      <w:bookmarkStart w:id="2339" w:name="_Toc89035078"/>
      <w:bookmarkStart w:id="2340" w:name="_Toc89064876"/>
      <w:bookmarkStart w:id="2341" w:name="_Toc89180175"/>
      <w:bookmarkStart w:id="2342" w:name="_Toc97071854"/>
      <w:bookmarkStart w:id="2343" w:name="_Toc169687562"/>
      <w:r w:rsidRPr="003B2883">
        <w:t>6.1.3.10.3.1</w:t>
      </w:r>
      <w:r w:rsidRPr="003B2883">
        <w:tab/>
        <w:t>DELETE</w:t>
      </w:r>
      <w:bookmarkEnd w:id="2332"/>
      <w:bookmarkEnd w:id="2333"/>
      <w:bookmarkEnd w:id="2334"/>
      <w:bookmarkEnd w:id="2335"/>
      <w:bookmarkEnd w:id="2336"/>
      <w:bookmarkEnd w:id="2337"/>
      <w:bookmarkEnd w:id="2338"/>
      <w:bookmarkEnd w:id="2339"/>
      <w:bookmarkEnd w:id="2340"/>
      <w:bookmarkEnd w:id="2341"/>
      <w:bookmarkEnd w:id="2342"/>
      <w:bookmarkEnd w:id="2343"/>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F11B53" w14:textId="61ADBE92"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344" w:name="_Toc25156325"/>
      <w:bookmarkStart w:id="2345" w:name="_Toc34124627"/>
      <w:bookmarkStart w:id="2346" w:name="_Toc43207751"/>
      <w:bookmarkStart w:id="2347" w:name="_Toc49857221"/>
      <w:bookmarkStart w:id="2348" w:name="_Toc56677057"/>
      <w:bookmarkStart w:id="2349" w:name="_Toc56691580"/>
      <w:bookmarkStart w:id="2350" w:name="_Toc56698844"/>
      <w:bookmarkStart w:id="2351" w:name="_Toc89035079"/>
      <w:bookmarkStart w:id="2352" w:name="_Toc89064877"/>
      <w:bookmarkStart w:id="2353" w:name="_Toc89180176"/>
      <w:bookmarkStart w:id="2354" w:name="_Toc97071855"/>
      <w:bookmarkStart w:id="2355" w:name="_Toc169687563"/>
      <w:r w:rsidRPr="003B2883">
        <w:t>6.1.3.10.4</w:t>
      </w:r>
      <w:r w:rsidRPr="003B2883">
        <w:tab/>
        <w:t>Resource Custom Operations</w:t>
      </w:r>
      <w:bookmarkEnd w:id="2344"/>
      <w:bookmarkEnd w:id="2345"/>
      <w:bookmarkEnd w:id="2346"/>
      <w:bookmarkEnd w:id="2347"/>
      <w:bookmarkEnd w:id="2348"/>
      <w:bookmarkEnd w:id="2349"/>
      <w:bookmarkEnd w:id="2350"/>
      <w:bookmarkEnd w:id="2351"/>
      <w:bookmarkEnd w:id="2352"/>
      <w:bookmarkEnd w:id="2353"/>
      <w:bookmarkEnd w:id="2354"/>
      <w:bookmarkEnd w:id="2355"/>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356" w:name="_Toc25156326"/>
      <w:bookmarkStart w:id="2357" w:name="_Toc34124628"/>
      <w:bookmarkStart w:id="2358" w:name="_Toc43207752"/>
      <w:bookmarkStart w:id="2359" w:name="_Toc49857222"/>
      <w:bookmarkStart w:id="2360" w:name="_Toc56677058"/>
      <w:bookmarkStart w:id="2361" w:name="_Toc56691581"/>
      <w:bookmarkStart w:id="2362" w:name="_Toc56698845"/>
      <w:bookmarkStart w:id="2363" w:name="_Toc89035080"/>
      <w:bookmarkStart w:id="2364" w:name="_Toc89064878"/>
      <w:bookmarkStart w:id="2365" w:name="_Toc89180177"/>
      <w:bookmarkStart w:id="2366" w:name="_Toc97071856"/>
      <w:bookmarkStart w:id="2367" w:name="_Toc169687564"/>
      <w:r w:rsidRPr="003B2883">
        <w:t>6.1.4</w:t>
      </w:r>
      <w:r w:rsidRPr="003B2883">
        <w:tab/>
        <w:t>Custom Operations without associated resources</w:t>
      </w:r>
      <w:bookmarkEnd w:id="2356"/>
      <w:bookmarkEnd w:id="2357"/>
      <w:bookmarkEnd w:id="2358"/>
      <w:bookmarkEnd w:id="2359"/>
      <w:bookmarkEnd w:id="2360"/>
      <w:bookmarkEnd w:id="2361"/>
      <w:bookmarkEnd w:id="2362"/>
      <w:bookmarkEnd w:id="2363"/>
      <w:bookmarkEnd w:id="2364"/>
      <w:bookmarkEnd w:id="2365"/>
      <w:bookmarkEnd w:id="2366"/>
      <w:bookmarkEnd w:id="2367"/>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368" w:name="_Toc25156327"/>
      <w:bookmarkStart w:id="2369" w:name="_Toc34124629"/>
      <w:bookmarkStart w:id="2370" w:name="_Toc43207753"/>
      <w:bookmarkStart w:id="2371" w:name="_Toc49857223"/>
      <w:bookmarkStart w:id="2372" w:name="_Toc56677059"/>
      <w:bookmarkStart w:id="2373" w:name="_Toc56691582"/>
      <w:bookmarkStart w:id="2374" w:name="_Toc56698846"/>
      <w:bookmarkStart w:id="2375" w:name="_Toc89035081"/>
      <w:bookmarkStart w:id="2376" w:name="_Toc89064879"/>
      <w:bookmarkStart w:id="2377" w:name="_Toc89180178"/>
      <w:bookmarkStart w:id="2378" w:name="_Toc97071857"/>
      <w:bookmarkStart w:id="2379" w:name="_Toc169687565"/>
      <w:r w:rsidRPr="003B2883">
        <w:t>6.1.5</w:t>
      </w:r>
      <w:r w:rsidRPr="003B2883">
        <w:tab/>
        <w:t>Notifications</w:t>
      </w:r>
      <w:bookmarkEnd w:id="2368"/>
      <w:bookmarkEnd w:id="2369"/>
      <w:bookmarkEnd w:id="2370"/>
      <w:bookmarkEnd w:id="2371"/>
      <w:bookmarkEnd w:id="2372"/>
      <w:bookmarkEnd w:id="2373"/>
      <w:bookmarkEnd w:id="2374"/>
      <w:bookmarkEnd w:id="2375"/>
      <w:bookmarkEnd w:id="2376"/>
      <w:bookmarkEnd w:id="2377"/>
      <w:bookmarkEnd w:id="2378"/>
      <w:bookmarkEnd w:id="2379"/>
    </w:p>
    <w:p w14:paraId="3C106C7F" w14:textId="77777777" w:rsidR="00602AC0" w:rsidRPr="003B2883" w:rsidRDefault="00602AC0" w:rsidP="00602AC0">
      <w:pPr>
        <w:pStyle w:val="Heading4"/>
      </w:pPr>
      <w:bookmarkStart w:id="2380" w:name="_Toc25156328"/>
      <w:bookmarkStart w:id="2381" w:name="_Toc34124630"/>
      <w:bookmarkStart w:id="2382" w:name="_Toc43207754"/>
      <w:bookmarkStart w:id="2383" w:name="_Toc49857224"/>
      <w:bookmarkStart w:id="2384" w:name="_Toc56677060"/>
      <w:bookmarkStart w:id="2385" w:name="_Toc56691583"/>
      <w:bookmarkStart w:id="2386" w:name="_Toc56698847"/>
      <w:bookmarkStart w:id="2387" w:name="_Toc89035082"/>
      <w:bookmarkStart w:id="2388" w:name="_Toc89064880"/>
      <w:bookmarkStart w:id="2389" w:name="_Toc89180179"/>
      <w:bookmarkStart w:id="2390" w:name="_Toc97071858"/>
      <w:bookmarkStart w:id="2391" w:name="_Toc169687566"/>
      <w:r w:rsidRPr="003B2883">
        <w:t>6.1.5.1</w:t>
      </w:r>
      <w:r w:rsidRPr="003B2883">
        <w:tab/>
        <w:t>General</w:t>
      </w:r>
      <w:bookmarkEnd w:id="2380"/>
      <w:bookmarkEnd w:id="2381"/>
      <w:bookmarkEnd w:id="2382"/>
      <w:bookmarkEnd w:id="2383"/>
      <w:bookmarkEnd w:id="2384"/>
      <w:bookmarkEnd w:id="2385"/>
      <w:bookmarkEnd w:id="2386"/>
      <w:bookmarkEnd w:id="2387"/>
      <w:bookmarkEnd w:id="2388"/>
      <w:bookmarkEnd w:id="2389"/>
      <w:bookmarkEnd w:id="2390"/>
      <w:bookmarkEnd w:id="2391"/>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392" w:name="_Toc25156329"/>
      <w:bookmarkStart w:id="2393" w:name="_Toc34124631"/>
      <w:bookmarkStart w:id="2394" w:name="_Toc43207755"/>
      <w:bookmarkStart w:id="2395" w:name="_Toc49857225"/>
      <w:bookmarkStart w:id="2396" w:name="_Toc56677061"/>
      <w:bookmarkStart w:id="2397" w:name="_Toc56691584"/>
      <w:bookmarkStart w:id="2398" w:name="_Toc56698848"/>
      <w:bookmarkStart w:id="2399" w:name="_Toc89035083"/>
      <w:bookmarkStart w:id="2400" w:name="_Toc89064881"/>
      <w:bookmarkStart w:id="2401" w:name="_Toc89180180"/>
      <w:bookmarkStart w:id="2402" w:name="_Toc97071859"/>
      <w:bookmarkStart w:id="2403" w:name="_Toc169687567"/>
      <w:r w:rsidRPr="003B2883">
        <w:t>6.1.5.2</w:t>
      </w:r>
      <w:r w:rsidRPr="003B2883">
        <w:tab/>
        <w:t>AMF Status Change Notification</w:t>
      </w:r>
      <w:bookmarkEnd w:id="2392"/>
      <w:bookmarkEnd w:id="2393"/>
      <w:bookmarkEnd w:id="2394"/>
      <w:bookmarkEnd w:id="2395"/>
      <w:bookmarkEnd w:id="2396"/>
      <w:bookmarkEnd w:id="2397"/>
      <w:bookmarkEnd w:id="2398"/>
      <w:bookmarkEnd w:id="2399"/>
      <w:bookmarkEnd w:id="2400"/>
      <w:bookmarkEnd w:id="2401"/>
      <w:bookmarkEnd w:id="2402"/>
      <w:bookmarkEnd w:id="2403"/>
    </w:p>
    <w:p w14:paraId="6C8F9274" w14:textId="77777777" w:rsidR="00602AC0" w:rsidRPr="003B2883" w:rsidRDefault="00602AC0" w:rsidP="00602AC0">
      <w:pPr>
        <w:pStyle w:val="Heading5"/>
      </w:pPr>
      <w:bookmarkStart w:id="2404" w:name="_Toc25156330"/>
      <w:bookmarkStart w:id="2405" w:name="_Toc34124632"/>
      <w:bookmarkStart w:id="2406" w:name="_Toc43207756"/>
      <w:bookmarkStart w:id="2407" w:name="_Toc49857226"/>
      <w:bookmarkStart w:id="2408" w:name="_Toc56677062"/>
      <w:bookmarkStart w:id="2409" w:name="_Toc56691585"/>
      <w:bookmarkStart w:id="2410" w:name="_Toc56698849"/>
      <w:bookmarkStart w:id="2411" w:name="_Toc89035084"/>
      <w:bookmarkStart w:id="2412" w:name="_Toc89064882"/>
      <w:bookmarkStart w:id="2413" w:name="_Toc89180181"/>
      <w:bookmarkStart w:id="2414" w:name="_Toc97071860"/>
      <w:bookmarkStart w:id="2415" w:name="_Toc169687568"/>
      <w:r w:rsidRPr="003B2883">
        <w:t>6.1.5.</w:t>
      </w:r>
      <w:r w:rsidRPr="003B2883">
        <w:rPr>
          <w:lang w:eastAsia="zh-CN"/>
        </w:rPr>
        <w:t>2</w:t>
      </w:r>
      <w:r w:rsidRPr="003B2883">
        <w:t>.1</w:t>
      </w:r>
      <w:r w:rsidRPr="003B2883">
        <w:tab/>
        <w:t>Description</w:t>
      </w:r>
      <w:bookmarkEnd w:id="2404"/>
      <w:bookmarkEnd w:id="2405"/>
      <w:bookmarkEnd w:id="2406"/>
      <w:bookmarkEnd w:id="2407"/>
      <w:bookmarkEnd w:id="2408"/>
      <w:bookmarkEnd w:id="2409"/>
      <w:bookmarkEnd w:id="2410"/>
      <w:bookmarkEnd w:id="2411"/>
      <w:bookmarkEnd w:id="2412"/>
      <w:bookmarkEnd w:id="2413"/>
      <w:bookmarkEnd w:id="2414"/>
      <w:bookmarkEnd w:id="241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416" w:name="_Toc25156331"/>
      <w:bookmarkStart w:id="2417" w:name="_Toc34124633"/>
      <w:bookmarkStart w:id="2418" w:name="_Toc43207757"/>
      <w:bookmarkStart w:id="2419" w:name="_Toc49857227"/>
      <w:bookmarkStart w:id="2420" w:name="_Toc56677063"/>
      <w:bookmarkStart w:id="2421" w:name="_Toc56691586"/>
      <w:bookmarkStart w:id="2422" w:name="_Toc56698850"/>
      <w:bookmarkStart w:id="2423" w:name="_Toc89035085"/>
      <w:bookmarkStart w:id="2424" w:name="_Toc89064883"/>
      <w:bookmarkStart w:id="2425" w:name="_Toc89180182"/>
      <w:bookmarkStart w:id="2426" w:name="_Toc97071861"/>
      <w:bookmarkStart w:id="2427" w:name="_Toc169687569"/>
      <w:r w:rsidRPr="003B2883">
        <w:t>6.1.5.</w:t>
      </w:r>
      <w:r w:rsidRPr="003B2883">
        <w:rPr>
          <w:lang w:eastAsia="zh-CN"/>
        </w:rPr>
        <w:t>2</w:t>
      </w:r>
      <w:r w:rsidRPr="003B2883">
        <w:t>.2</w:t>
      </w:r>
      <w:r w:rsidRPr="003B2883">
        <w:tab/>
        <w:t>Notification Definition</w:t>
      </w:r>
      <w:bookmarkEnd w:id="2416"/>
      <w:bookmarkEnd w:id="2417"/>
      <w:bookmarkEnd w:id="2418"/>
      <w:bookmarkEnd w:id="2419"/>
      <w:bookmarkEnd w:id="2420"/>
      <w:bookmarkEnd w:id="2421"/>
      <w:bookmarkEnd w:id="2422"/>
      <w:bookmarkEnd w:id="2423"/>
      <w:bookmarkEnd w:id="2424"/>
      <w:bookmarkEnd w:id="2425"/>
      <w:bookmarkEnd w:id="2426"/>
      <w:bookmarkEnd w:id="2427"/>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428" w:name="_Toc25156332"/>
      <w:bookmarkStart w:id="2429" w:name="_Toc34124634"/>
      <w:bookmarkStart w:id="2430" w:name="_Toc43207758"/>
      <w:bookmarkStart w:id="2431" w:name="_Toc49857228"/>
      <w:bookmarkStart w:id="2432" w:name="_Toc56677064"/>
      <w:bookmarkStart w:id="2433" w:name="_Toc56691587"/>
      <w:bookmarkStart w:id="2434" w:name="_Toc56698851"/>
      <w:bookmarkStart w:id="2435" w:name="_Toc89035086"/>
      <w:bookmarkStart w:id="2436" w:name="_Toc89064884"/>
      <w:bookmarkStart w:id="2437" w:name="_Toc89180183"/>
      <w:bookmarkStart w:id="2438" w:name="_Toc97071862"/>
      <w:bookmarkStart w:id="2439" w:name="_Toc169687570"/>
      <w:r w:rsidRPr="003B2883">
        <w:t>6.1.5.</w:t>
      </w:r>
      <w:r w:rsidRPr="003B2883">
        <w:rPr>
          <w:lang w:eastAsia="zh-CN"/>
        </w:rPr>
        <w:t>2</w:t>
      </w:r>
      <w:r w:rsidRPr="003B2883">
        <w:t>.3</w:t>
      </w:r>
      <w:r w:rsidRPr="003B2883">
        <w:tab/>
        <w:t>Notification Standard Methods</w:t>
      </w:r>
      <w:bookmarkEnd w:id="2428"/>
      <w:bookmarkEnd w:id="2429"/>
      <w:bookmarkEnd w:id="2430"/>
      <w:bookmarkEnd w:id="2431"/>
      <w:bookmarkEnd w:id="2432"/>
      <w:bookmarkEnd w:id="2433"/>
      <w:bookmarkEnd w:id="2434"/>
      <w:bookmarkEnd w:id="2435"/>
      <w:bookmarkEnd w:id="2436"/>
      <w:bookmarkEnd w:id="2437"/>
      <w:bookmarkEnd w:id="2438"/>
      <w:bookmarkEnd w:id="2439"/>
    </w:p>
    <w:p w14:paraId="41F551E9" w14:textId="77777777" w:rsidR="00602AC0" w:rsidRPr="003B2883" w:rsidRDefault="00602AC0" w:rsidP="00876DA9">
      <w:pPr>
        <w:pStyle w:val="Heading6"/>
        <w:rPr>
          <w:lang w:eastAsia="zh-CN"/>
        </w:rPr>
      </w:pPr>
      <w:bookmarkStart w:id="2440" w:name="_Toc25156333"/>
      <w:bookmarkStart w:id="2441" w:name="_Toc34124635"/>
      <w:bookmarkStart w:id="2442" w:name="_Toc43207759"/>
      <w:bookmarkStart w:id="2443" w:name="_Toc49857229"/>
      <w:bookmarkStart w:id="2444" w:name="_Toc56677065"/>
      <w:bookmarkStart w:id="2445" w:name="_Toc56691588"/>
      <w:bookmarkStart w:id="2446" w:name="_Toc56698852"/>
      <w:bookmarkStart w:id="2447" w:name="_Toc89035087"/>
      <w:bookmarkStart w:id="2448" w:name="_Toc89064885"/>
      <w:bookmarkStart w:id="2449" w:name="_Toc89180184"/>
      <w:bookmarkStart w:id="2450" w:name="_Toc97071863"/>
      <w:bookmarkStart w:id="2451" w:name="_Toc169687571"/>
      <w:r w:rsidRPr="003B2883">
        <w:t>6.1.5.</w:t>
      </w:r>
      <w:r w:rsidRPr="003B2883">
        <w:rPr>
          <w:lang w:eastAsia="zh-CN"/>
        </w:rPr>
        <w:t>2</w:t>
      </w:r>
      <w:r w:rsidRPr="003B2883">
        <w:t>.3.1</w:t>
      </w:r>
      <w:r w:rsidRPr="003B2883">
        <w:tab/>
      </w:r>
      <w:r w:rsidRPr="003B2883">
        <w:rPr>
          <w:rFonts w:hint="eastAsia"/>
          <w:lang w:eastAsia="zh-CN"/>
        </w:rPr>
        <w:t>POST</w:t>
      </w:r>
      <w:bookmarkEnd w:id="2440"/>
      <w:bookmarkEnd w:id="2441"/>
      <w:bookmarkEnd w:id="2442"/>
      <w:bookmarkEnd w:id="2443"/>
      <w:bookmarkEnd w:id="2444"/>
      <w:bookmarkEnd w:id="2445"/>
      <w:bookmarkEnd w:id="2446"/>
      <w:bookmarkEnd w:id="2447"/>
      <w:bookmarkEnd w:id="2448"/>
      <w:bookmarkEnd w:id="2449"/>
      <w:bookmarkEnd w:id="2450"/>
      <w:bookmarkEnd w:id="2451"/>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452" w:name="_PERM_MCCTEMPBM_CRPT03410089___2"/>
            <w:r w:rsidRPr="003B2883">
              <w:rPr>
                <w:rFonts w:ascii="Arial" w:hAnsi="Arial"/>
                <w:sz w:val="18"/>
              </w:rPr>
              <w:t>-</w:t>
            </w:r>
            <w:r w:rsidRPr="003B2883">
              <w:tab/>
            </w:r>
            <w:r w:rsidRPr="003B2883">
              <w:rPr>
                <w:rFonts w:ascii="Arial" w:hAnsi="Arial"/>
                <w:sz w:val="18"/>
              </w:rPr>
              <w:t>CONTEXT_NOT_FOUND</w:t>
            </w:r>
          </w:p>
          <w:bookmarkEnd w:id="2452"/>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563B30D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453" w:name="_Toc25156334"/>
      <w:bookmarkStart w:id="2454" w:name="_Toc34124636"/>
      <w:bookmarkStart w:id="2455" w:name="_Toc43207760"/>
      <w:bookmarkStart w:id="2456" w:name="_Toc49857230"/>
      <w:bookmarkStart w:id="2457" w:name="_Toc56677066"/>
      <w:bookmarkStart w:id="2458" w:name="_Toc56691589"/>
      <w:bookmarkStart w:id="2459" w:name="_Toc56698853"/>
      <w:bookmarkStart w:id="2460" w:name="_Toc89035088"/>
      <w:bookmarkStart w:id="2461" w:name="_Toc89064886"/>
      <w:bookmarkStart w:id="2462" w:name="_Toc89180185"/>
      <w:bookmarkStart w:id="2463" w:name="_Toc97071864"/>
      <w:bookmarkStart w:id="2464" w:name="_Toc169687572"/>
      <w:r w:rsidRPr="003B2883">
        <w:t>6.1.5.3</w:t>
      </w:r>
      <w:r w:rsidRPr="003B2883">
        <w:tab/>
        <w:t>Non UE N2 Information Notification</w:t>
      </w:r>
      <w:bookmarkEnd w:id="2453"/>
      <w:bookmarkEnd w:id="2454"/>
      <w:bookmarkEnd w:id="2455"/>
      <w:bookmarkEnd w:id="2456"/>
      <w:bookmarkEnd w:id="2457"/>
      <w:bookmarkEnd w:id="2458"/>
      <w:bookmarkEnd w:id="2459"/>
      <w:bookmarkEnd w:id="2460"/>
      <w:bookmarkEnd w:id="2461"/>
      <w:bookmarkEnd w:id="2462"/>
      <w:bookmarkEnd w:id="2463"/>
      <w:bookmarkEnd w:id="2464"/>
    </w:p>
    <w:p w14:paraId="08A344AE" w14:textId="77777777" w:rsidR="00602AC0" w:rsidRPr="003B2883" w:rsidRDefault="00602AC0" w:rsidP="00602AC0">
      <w:pPr>
        <w:pStyle w:val="Heading5"/>
      </w:pPr>
      <w:bookmarkStart w:id="2465" w:name="_Toc25156335"/>
      <w:bookmarkStart w:id="2466" w:name="_Toc34124637"/>
      <w:bookmarkStart w:id="2467" w:name="_Toc43207761"/>
      <w:bookmarkStart w:id="2468" w:name="_Toc49857231"/>
      <w:bookmarkStart w:id="2469" w:name="_Toc56677067"/>
      <w:bookmarkStart w:id="2470" w:name="_Toc56691590"/>
      <w:bookmarkStart w:id="2471" w:name="_Toc56698854"/>
      <w:bookmarkStart w:id="2472" w:name="_Toc89035089"/>
      <w:bookmarkStart w:id="2473" w:name="_Toc89064887"/>
      <w:bookmarkStart w:id="2474" w:name="_Toc89180186"/>
      <w:bookmarkStart w:id="2475" w:name="_Toc97071865"/>
      <w:bookmarkStart w:id="2476" w:name="_Toc169687573"/>
      <w:r w:rsidRPr="003B2883">
        <w:t>6.1.5.</w:t>
      </w:r>
      <w:r w:rsidRPr="003B2883">
        <w:rPr>
          <w:lang w:eastAsia="zh-CN"/>
        </w:rPr>
        <w:t>3</w:t>
      </w:r>
      <w:r w:rsidRPr="003B2883">
        <w:t>.1</w:t>
      </w:r>
      <w:r w:rsidRPr="003B2883">
        <w:tab/>
        <w:t>Description</w:t>
      </w:r>
      <w:bookmarkEnd w:id="2465"/>
      <w:bookmarkEnd w:id="2466"/>
      <w:bookmarkEnd w:id="2467"/>
      <w:bookmarkEnd w:id="2468"/>
      <w:bookmarkEnd w:id="2469"/>
      <w:bookmarkEnd w:id="2470"/>
      <w:bookmarkEnd w:id="2471"/>
      <w:bookmarkEnd w:id="2472"/>
      <w:bookmarkEnd w:id="2473"/>
      <w:bookmarkEnd w:id="2474"/>
      <w:bookmarkEnd w:id="2475"/>
      <w:bookmarkEnd w:id="2476"/>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477" w:name="_Toc25156336"/>
      <w:bookmarkStart w:id="2478" w:name="_Toc34124638"/>
      <w:bookmarkStart w:id="2479" w:name="_Toc43207762"/>
      <w:bookmarkStart w:id="2480" w:name="_Toc49857232"/>
      <w:bookmarkStart w:id="2481" w:name="_Toc56677068"/>
      <w:bookmarkStart w:id="2482" w:name="_Toc56691591"/>
      <w:bookmarkStart w:id="2483" w:name="_Toc56698855"/>
      <w:bookmarkStart w:id="2484" w:name="_Toc89035090"/>
      <w:bookmarkStart w:id="2485" w:name="_Toc89064888"/>
      <w:bookmarkStart w:id="2486" w:name="_Toc89180187"/>
      <w:bookmarkStart w:id="2487" w:name="_Toc97071866"/>
      <w:bookmarkStart w:id="2488" w:name="_Toc169687574"/>
      <w:r w:rsidRPr="003B2883">
        <w:t>6.1.5.</w:t>
      </w:r>
      <w:r w:rsidRPr="003B2883">
        <w:rPr>
          <w:lang w:eastAsia="zh-CN"/>
        </w:rPr>
        <w:t>3</w:t>
      </w:r>
      <w:r w:rsidRPr="003B2883">
        <w:t>.2</w:t>
      </w:r>
      <w:r w:rsidRPr="003B2883">
        <w:tab/>
        <w:t>Notification Definition</w:t>
      </w:r>
      <w:bookmarkEnd w:id="2477"/>
      <w:bookmarkEnd w:id="2478"/>
      <w:bookmarkEnd w:id="2479"/>
      <w:bookmarkEnd w:id="2480"/>
      <w:bookmarkEnd w:id="2481"/>
      <w:bookmarkEnd w:id="2482"/>
      <w:bookmarkEnd w:id="2483"/>
      <w:bookmarkEnd w:id="2484"/>
      <w:bookmarkEnd w:id="2485"/>
      <w:bookmarkEnd w:id="2486"/>
      <w:bookmarkEnd w:id="2487"/>
      <w:bookmarkEnd w:id="2488"/>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lastRenderedPageBreak/>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489" w:name="_Toc25156337"/>
      <w:bookmarkStart w:id="2490" w:name="_Toc34124639"/>
      <w:bookmarkStart w:id="2491" w:name="_Toc43207763"/>
      <w:bookmarkStart w:id="2492" w:name="_Toc49857233"/>
      <w:bookmarkStart w:id="2493" w:name="_Toc56677069"/>
      <w:bookmarkStart w:id="2494" w:name="_Toc56691592"/>
      <w:bookmarkStart w:id="2495" w:name="_Toc56698856"/>
      <w:bookmarkStart w:id="2496" w:name="_Toc89035091"/>
      <w:bookmarkStart w:id="2497" w:name="_Toc89064889"/>
      <w:bookmarkStart w:id="2498" w:name="_Toc89180188"/>
      <w:bookmarkStart w:id="2499" w:name="_Toc97071867"/>
      <w:bookmarkStart w:id="2500" w:name="_Toc169687575"/>
      <w:r w:rsidRPr="003B2883">
        <w:t>6.1.5.</w:t>
      </w:r>
      <w:r w:rsidRPr="003B2883">
        <w:rPr>
          <w:lang w:eastAsia="zh-CN"/>
        </w:rPr>
        <w:t>3</w:t>
      </w:r>
      <w:r w:rsidRPr="003B2883">
        <w:t>.3</w:t>
      </w:r>
      <w:r w:rsidRPr="003B2883">
        <w:tab/>
        <w:t>Notification Standard Methods</w:t>
      </w:r>
      <w:bookmarkEnd w:id="2489"/>
      <w:bookmarkEnd w:id="2490"/>
      <w:bookmarkEnd w:id="2491"/>
      <w:bookmarkEnd w:id="2492"/>
      <w:bookmarkEnd w:id="2493"/>
      <w:bookmarkEnd w:id="2494"/>
      <w:bookmarkEnd w:id="2495"/>
      <w:bookmarkEnd w:id="2496"/>
      <w:bookmarkEnd w:id="2497"/>
      <w:bookmarkEnd w:id="2498"/>
      <w:bookmarkEnd w:id="2499"/>
      <w:bookmarkEnd w:id="2500"/>
    </w:p>
    <w:p w14:paraId="047DAB79" w14:textId="77777777" w:rsidR="00602AC0" w:rsidRPr="003B2883" w:rsidRDefault="00602AC0" w:rsidP="00876DA9">
      <w:pPr>
        <w:pStyle w:val="Heading6"/>
        <w:rPr>
          <w:lang w:eastAsia="zh-CN"/>
        </w:rPr>
      </w:pPr>
      <w:bookmarkStart w:id="2501" w:name="_Toc25156338"/>
      <w:bookmarkStart w:id="2502" w:name="_Toc34124640"/>
      <w:bookmarkStart w:id="2503" w:name="_Toc43207764"/>
      <w:bookmarkStart w:id="2504" w:name="_Toc49857234"/>
      <w:bookmarkStart w:id="2505" w:name="_Toc56677070"/>
      <w:bookmarkStart w:id="2506" w:name="_Toc56691593"/>
      <w:bookmarkStart w:id="2507" w:name="_Toc56698857"/>
      <w:bookmarkStart w:id="2508" w:name="_Toc89035092"/>
      <w:bookmarkStart w:id="2509" w:name="_Toc89064890"/>
      <w:bookmarkStart w:id="2510" w:name="_Toc89180189"/>
      <w:bookmarkStart w:id="2511" w:name="_Toc97071868"/>
      <w:bookmarkStart w:id="2512" w:name="_Toc169687576"/>
      <w:r w:rsidRPr="003B2883">
        <w:t>6.1.5.</w:t>
      </w:r>
      <w:r w:rsidRPr="003B2883">
        <w:rPr>
          <w:lang w:eastAsia="zh-CN"/>
        </w:rPr>
        <w:t>3</w:t>
      </w:r>
      <w:r w:rsidRPr="003B2883">
        <w:t>.3.1</w:t>
      </w:r>
      <w:r w:rsidRPr="003B2883">
        <w:tab/>
      </w:r>
      <w:r w:rsidRPr="003B2883">
        <w:rPr>
          <w:rFonts w:hint="eastAsia"/>
          <w:lang w:eastAsia="zh-CN"/>
        </w:rPr>
        <w:t>POST</w:t>
      </w:r>
      <w:bookmarkEnd w:id="2501"/>
      <w:bookmarkEnd w:id="2502"/>
      <w:bookmarkEnd w:id="2503"/>
      <w:bookmarkEnd w:id="2504"/>
      <w:bookmarkEnd w:id="2505"/>
      <w:bookmarkEnd w:id="2506"/>
      <w:bookmarkEnd w:id="2507"/>
      <w:bookmarkEnd w:id="2508"/>
      <w:bookmarkEnd w:id="2509"/>
      <w:bookmarkEnd w:id="2510"/>
      <w:bookmarkEnd w:id="2511"/>
      <w:bookmarkEnd w:id="2512"/>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0C9A997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513" w:name="_Toc25156339"/>
      <w:bookmarkStart w:id="2514" w:name="_Toc34124641"/>
      <w:bookmarkStart w:id="2515" w:name="_Toc43207765"/>
      <w:bookmarkStart w:id="2516" w:name="_Toc49857235"/>
      <w:bookmarkStart w:id="2517" w:name="_Toc56677071"/>
      <w:bookmarkStart w:id="2518" w:name="_Toc56691594"/>
      <w:bookmarkStart w:id="2519" w:name="_Toc56698858"/>
      <w:bookmarkStart w:id="2520" w:name="_Toc89035093"/>
      <w:bookmarkStart w:id="2521" w:name="_Toc89064891"/>
      <w:bookmarkStart w:id="2522" w:name="_Toc89180190"/>
      <w:bookmarkStart w:id="2523" w:name="_Toc97071869"/>
      <w:bookmarkStart w:id="2524" w:name="_Toc169687577"/>
      <w:r w:rsidRPr="003B2883">
        <w:t>6.1.5.4</w:t>
      </w:r>
      <w:r w:rsidRPr="003B2883">
        <w:tab/>
        <w:t>N1 Message Notification</w:t>
      </w:r>
      <w:bookmarkEnd w:id="2513"/>
      <w:bookmarkEnd w:id="2514"/>
      <w:bookmarkEnd w:id="2515"/>
      <w:bookmarkEnd w:id="2516"/>
      <w:bookmarkEnd w:id="2517"/>
      <w:bookmarkEnd w:id="2518"/>
      <w:bookmarkEnd w:id="2519"/>
      <w:bookmarkEnd w:id="2520"/>
      <w:bookmarkEnd w:id="2521"/>
      <w:bookmarkEnd w:id="2522"/>
      <w:bookmarkEnd w:id="2523"/>
      <w:bookmarkEnd w:id="2524"/>
    </w:p>
    <w:p w14:paraId="6894D865" w14:textId="77777777" w:rsidR="00602AC0" w:rsidRPr="003B2883" w:rsidRDefault="00602AC0" w:rsidP="00602AC0">
      <w:pPr>
        <w:pStyle w:val="Heading5"/>
      </w:pPr>
      <w:bookmarkStart w:id="2525" w:name="_Toc25156340"/>
      <w:bookmarkStart w:id="2526" w:name="_Toc34124642"/>
      <w:bookmarkStart w:id="2527" w:name="_Toc43207766"/>
      <w:bookmarkStart w:id="2528" w:name="_Toc49857236"/>
      <w:bookmarkStart w:id="2529" w:name="_Toc56677072"/>
      <w:bookmarkStart w:id="2530" w:name="_Toc56691595"/>
      <w:bookmarkStart w:id="2531" w:name="_Toc56698859"/>
      <w:bookmarkStart w:id="2532" w:name="_Toc89035094"/>
      <w:bookmarkStart w:id="2533" w:name="_Toc89064892"/>
      <w:bookmarkStart w:id="2534" w:name="_Toc89180191"/>
      <w:bookmarkStart w:id="2535" w:name="_Toc97071870"/>
      <w:bookmarkStart w:id="2536" w:name="_Toc169687578"/>
      <w:r w:rsidRPr="003B2883">
        <w:t>6.1.5.4.1</w:t>
      </w:r>
      <w:r w:rsidRPr="003B2883">
        <w:tab/>
        <w:t>Description</w:t>
      </w:r>
      <w:bookmarkEnd w:id="2525"/>
      <w:bookmarkEnd w:id="2526"/>
      <w:bookmarkEnd w:id="2527"/>
      <w:bookmarkEnd w:id="2528"/>
      <w:bookmarkEnd w:id="2529"/>
      <w:bookmarkEnd w:id="2530"/>
      <w:bookmarkEnd w:id="2531"/>
      <w:bookmarkEnd w:id="2532"/>
      <w:bookmarkEnd w:id="2533"/>
      <w:bookmarkEnd w:id="2534"/>
      <w:bookmarkEnd w:id="2535"/>
      <w:bookmarkEnd w:id="253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537" w:name="_Toc25156341"/>
      <w:bookmarkStart w:id="2538" w:name="_Toc34124643"/>
      <w:bookmarkStart w:id="2539" w:name="_Toc43207767"/>
      <w:bookmarkStart w:id="2540" w:name="_Toc49857237"/>
      <w:bookmarkStart w:id="2541" w:name="_Toc56677073"/>
      <w:bookmarkStart w:id="2542" w:name="_Toc56691596"/>
      <w:bookmarkStart w:id="2543" w:name="_Toc56698860"/>
      <w:bookmarkStart w:id="2544" w:name="_Toc89035095"/>
      <w:bookmarkStart w:id="2545" w:name="_Toc89064893"/>
      <w:bookmarkStart w:id="2546" w:name="_Toc89180192"/>
      <w:bookmarkStart w:id="2547" w:name="_Toc97071871"/>
      <w:bookmarkStart w:id="2548" w:name="_Toc169687579"/>
      <w:r w:rsidRPr="003B2883">
        <w:t>6.1.5.4.2</w:t>
      </w:r>
      <w:r w:rsidRPr="003B2883">
        <w:tab/>
        <w:t>Notification Definition</w:t>
      </w:r>
      <w:bookmarkEnd w:id="2537"/>
      <w:bookmarkEnd w:id="2538"/>
      <w:bookmarkEnd w:id="2539"/>
      <w:bookmarkEnd w:id="2540"/>
      <w:bookmarkEnd w:id="2541"/>
      <w:bookmarkEnd w:id="2542"/>
      <w:bookmarkEnd w:id="2543"/>
      <w:bookmarkEnd w:id="2544"/>
      <w:bookmarkEnd w:id="2545"/>
      <w:bookmarkEnd w:id="2546"/>
      <w:bookmarkEnd w:id="2547"/>
      <w:bookmarkEnd w:id="2548"/>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549" w:name="_Toc25156342"/>
      <w:bookmarkStart w:id="2550" w:name="_Toc34124644"/>
      <w:bookmarkStart w:id="2551" w:name="_Toc43207768"/>
      <w:bookmarkStart w:id="2552" w:name="_Toc49857238"/>
      <w:bookmarkStart w:id="2553" w:name="_Toc56677074"/>
      <w:bookmarkStart w:id="2554" w:name="_Toc56691597"/>
      <w:bookmarkStart w:id="2555" w:name="_Toc56698861"/>
      <w:bookmarkStart w:id="2556" w:name="_Toc89035096"/>
      <w:bookmarkStart w:id="2557" w:name="_Toc89064894"/>
      <w:bookmarkStart w:id="2558" w:name="_Toc89180193"/>
      <w:bookmarkStart w:id="2559" w:name="_Toc97071872"/>
      <w:bookmarkStart w:id="2560" w:name="_Toc169687580"/>
      <w:r w:rsidRPr="003B2883">
        <w:t>6.1.5.4.3</w:t>
      </w:r>
      <w:r w:rsidRPr="003B2883">
        <w:tab/>
        <w:t>Notification Standard Methods</w:t>
      </w:r>
      <w:bookmarkEnd w:id="2549"/>
      <w:bookmarkEnd w:id="2550"/>
      <w:bookmarkEnd w:id="2551"/>
      <w:bookmarkEnd w:id="2552"/>
      <w:bookmarkEnd w:id="2553"/>
      <w:bookmarkEnd w:id="2554"/>
      <w:bookmarkEnd w:id="2555"/>
      <w:bookmarkEnd w:id="2556"/>
      <w:bookmarkEnd w:id="2557"/>
      <w:bookmarkEnd w:id="2558"/>
      <w:bookmarkEnd w:id="2559"/>
      <w:bookmarkEnd w:id="2560"/>
    </w:p>
    <w:p w14:paraId="2CCA3EA4" w14:textId="77777777" w:rsidR="00602AC0" w:rsidRPr="003B2883" w:rsidRDefault="00602AC0" w:rsidP="00876DA9">
      <w:pPr>
        <w:pStyle w:val="Heading6"/>
        <w:rPr>
          <w:lang w:eastAsia="zh-CN"/>
        </w:rPr>
      </w:pPr>
      <w:bookmarkStart w:id="2561" w:name="_Toc25156343"/>
      <w:bookmarkStart w:id="2562" w:name="_Toc34124645"/>
      <w:bookmarkStart w:id="2563" w:name="_Toc43207769"/>
      <w:bookmarkStart w:id="2564" w:name="_Toc49857239"/>
      <w:bookmarkStart w:id="2565" w:name="_Toc56677075"/>
      <w:bookmarkStart w:id="2566" w:name="_Toc56691598"/>
      <w:bookmarkStart w:id="2567" w:name="_Toc56698862"/>
      <w:bookmarkStart w:id="2568" w:name="_Toc89035097"/>
      <w:bookmarkStart w:id="2569" w:name="_Toc89064895"/>
      <w:bookmarkStart w:id="2570" w:name="_Toc89180194"/>
      <w:bookmarkStart w:id="2571" w:name="_Toc97071873"/>
      <w:bookmarkStart w:id="2572" w:name="_Toc169687581"/>
      <w:r w:rsidRPr="003B2883">
        <w:t>6.1.5.4.3.1</w:t>
      </w:r>
      <w:r w:rsidRPr="003B2883">
        <w:tab/>
      </w:r>
      <w:r w:rsidRPr="003B2883">
        <w:rPr>
          <w:rFonts w:hint="eastAsia"/>
          <w:lang w:eastAsia="zh-CN"/>
        </w:rPr>
        <w:t>POST</w:t>
      </w:r>
      <w:bookmarkEnd w:id="2561"/>
      <w:bookmarkEnd w:id="2562"/>
      <w:bookmarkEnd w:id="2563"/>
      <w:bookmarkEnd w:id="2564"/>
      <w:bookmarkEnd w:id="2565"/>
      <w:bookmarkEnd w:id="2566"/>
      <w:bookmarkEnd w:id="2567"/>
      <w:bookmarkEnd w:id="2568"/>
      <w:bookmarkEnd w:id="2569"/>
      <w:bookmarkEnd w:id="2570"/>
      <w:bookmarkEnd w:id="2571"/>
      <w:bookmarkEnd w:id="2572"/>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740AE6D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573" w:name="_Toc25156344"/>
      <w:bookmarkStart w:id="2574" w:name="_Toc34124646"/>
      <w:bookmarkStart w:id="2575" w:name="_Toc43207770"/>
      <w:bookmarkStart w:id="2576" w:name="_Toc49857240"/>
      <w:bookmarkStart w:id="2577" w:name="_Toc56677076"/>
      <w:bookmarkStart w:id="2578" w:name="_Toc56691599"/>
      <w:bookmarkStart w:id="2579" w:name="_Toc56698863"/>
      <w:bookmarkStart w:id="2580" w:name="_Toc89035098"/>
      <w:bookmarkStart w:id="2581" w:name="_Toc89064896"/>
      <w:bookmarkStart w:id="2582" w:name="_Toc89180195"/>
      <w:bookmarkStart w:id="2583" w:name="_Toc97071874"/>
      <w:bookmarkStart w:id="2584" w:name="_Toc169687582"/>
      <w:r w:rsidRPr="003B2883">
        <w:t>6.1.5.5</w:t>
      </w:r>
      <w:r w:rsidRPr="003B2883">
        <w:tab/>
        <w:t>UE Specific N2 Information Notification</w:t>
      </w:r>
      <w:bookmarkEnd w:id="2573"/>
      <w:bookmarkEnd w:id="2574"/>
      <w:bookmarkEnd w:id="2575"/>
      <w:bookmarkEnd w:id="2576"/>
      <w:bookmarkEnd w:id="2577"/>
      <w:bookmarkEnd w:id="2578"/>
      <w:bookmarkEnd w:id="2579"/>
      <w:bookmarkEnd w:id="2580"/>
      <w:bookmarkEnd w:id="2581"/>
      <w:bookmarkEnd w:id="2582"/>
      <w:bookmarkEnd w:id="2583"/>
      <w:bookmarkEnd w:id="2584"/>
    </w:p>
    <w:p w14:paraId="7085FD19" w14:textId="77777777" w:rsidR="00602AC0" w:rsidRPr="003B2883" w:rsidRDefault="00602AC0" w:rsidP="00602AC0">
      <w:pPr>
        <w:pStyle w:val="Heading5"/>
      </w:pPr>
      <w:bookmarkStart w:id="2585" w:name="_Toc25156345"/>
      <w:bookmarkStart w:id="2586" w:name="_Toc34124647"/>
      <w:bookmarkStart w:id="2587" w:name="_Toc43207771"/>
      <w:bookmarkStart w:id="2588" w:name="_Toc49857241"/>
      <w:bookmarkStart w:id="2589" w:name="_Toc56677077"/>
      <w:bookmarkStart w:id="2590" w:name="_Toc56691600"/>
      <w:bookmarkStart w:id="2591" w:name="_Toc56698864"/>
      <w:bookmarkStart w:id="2592" w:name="_Toc89035099"/>
      <w:bookmarkStart w:id="2593" w:name="_Toc89064897"/>
      <w:bookmarkStart w:id="2594" w:name="_Toc89180196"/>
      <w:bookmarkStart w:id="2595" w:name="_Toc97071875"/>
      <w:bookmarkStart w:id="2596" w:name="_Toc169687583"/>
      <w:r w:rsidRPr="003B2883">
        <w:t>6.1.5.5.1</w:t>
      </w:r>
      <w:r w:rsidRPr="003B2883">
        <w:tab/>
        <w:t>Description</w:t>
      </w:r>
      <w:bookmarkEnd w:id="2585"/>
      <w:bookmarkEnd w:id="2586"/>
      <w:bookmarkEnd w:id="2587"/>
      <w:bookmarkEnd w:id="2588"/>
      <w:bookmarkEnd w:id="2589"/>
      <w:bookmarkEnd w:id="2590"/>
      <w:bookmarkEnd w:id="2591"/>
      <w:bookmarkEnd w:id="2592"/>
      <w:bookmarkEnd w:id="2593"/>
      <w:bookmarkEnd w:id="2594"/>
      <w:bookmarkEnd w:id="2595"/>
      <w:bookmarkEnd w:id="2596"/>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597" w:name="_Toc25156346"/>
      <w:bookmarkStart w:id="2598" w:name="_Toc34124648"/>
      <w:bookmarkStart w:id="2599" w:name="_Toc43207772"/>
      <w:bookmarkStart w:id="2600" w:name="_Toc49857242"/>
      <w:bookmarkStart w:id="2601" w:name="_Toc56677078"/>
      <w:bookmarkStart w:id="2602" w:name="_Toc56691601"/>
      <w:bookmarkStart w:id="2603" w:name="_Toc56698865"/>
      <w:bookmarkStart w:id="2604" w:name="_Toc89035100"/>
      <w:bookmarkStart w:id="2605" w:name="_Toc89064898"/>
      <w:bookmarkStart w:id="2606" w:name="_Toc89180197"/>
      <w:bookmarkStart w:id="2607" w:name="_Toc97071876"/>
      <w:bookmarkStart w:id="2608" w:name="_Toc169687584"/>
      <w:r w:rsidRPr="003B2883">
        <w:t>6.1.5.5.2</w:t>
      </w:r>
      <w:r w:rsidRPr="003B2883">
        <w:tab/>
        <w:t>Notification Definition</w:t>
      </w:r>
      <w:bookmarkEnd w:id="2597"/>
      <w:bookmarkEnd w:id="2598"/>
      <w:bookmarkEnd w:id="2599"/>
      <w:bookmarkEnd w:id="2600"/>
      <w:bookmarkEnd w:id="2601"/>
      <w:bookmarkEnd w:id="2602"/>
      <w:bookmarkEnd w:id="2603"/>
      <w:bookmarkEnd w:id="2604"/>
      <w:bookmarkEnd w:id="2605"/>
      <w:bookmarkEnd w:id="2606"/>
      <w:bookmarkEnd w:id="2607"/>
      <w:bookmarkEnd w:id="2608"/>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lastRenderedPageBreak/>
        <w:t>Callback URI is provided by the NF Service Consumer during the subscription to this notification.</w:t>
      </w:r>
    </w:p>
    <w:p w14:paraId="7BE9B1FC" w14:textId="77777777" w:rsidR="00602AC0" w:rsidRPr="003B2883" w:rsidRDefault="00602AC0" w:rsidP="00602AC0">
      <w:pPr>
        <w:pStyle w:val="Heading5"/>
      </w:pPr>
      <w:bookmarkStart w:id="2609" w:name="_Toc25156347"/>
      <w:bookmarkStart w:id="2610" w:name="_Toc34124649"/>
      <w:bookmarkStart w:id="2611" w:name="_Toc43207773"/>
      <w:bookmarkStart w:id="2612" w:name="_Toc49857243"/>
      <w:bookmarkStart w:id="2613" w:name="_Toc56677079"/>
      <w:bookmarkStart w:id="2614" w:name="_Toc56691602"/>
      <w:bookmarkStart w:id="2615" w:name="_Toc56698866"/>
      <w:bookmarkStart w:id="2616" w:name="_Toc89035101"/>
      <w:bookmarkStart w:id="2617" w:name="_Toc89064899"/>
      <w:bookmarkStart w:id="2618" w:name="_Toc89180198"/>
      <w:bookmarkStart w:id="2619" w:name="_Toc97071877"/>
      <w:bookmarkStart w:id="2620" w:name="_Toc169687585"/>
      <w:r w:rsidRPr="003B2883">
        <w:t>6.1.5.5.3</w:t>
      </w:r>
      <w:r w:rsidRPr="003B2883">
        <w:tab/>
        <w:t>Notification Standard Methods</w:t>
      </w:r>
      <w:bookmarkEnd w:id="2609"/>
      <w:bookmarkEnd w:id="2610"/>
      <w:bookmarkEnd w:id="2611"/>
      <w:bookmarkEnd w:id="2612"/>
      <w:bookmarkEnd w:id="2613"/>
      <w:bookmarkEnd w:id="2614"/>
      <w:bookmarkEnd w:id="2615"/>
      <w:bookmarkEnd w:id="2616"/>
      <w:bookmarkEnd w:id="2617"/>
      <w:bookmarkEnd w:id="2618"/>
      <w:bookmarkEnd w:id="2619"/>
      <w:bookmarkEnd w:id="2620"/>
    </w:p>
    <w:p w14:paraId="4F5DFFD1" w14:textId="77777777" w:rsidR="00602AC0" w:rsidRPr="003B2883" w:rsidRDefault="00602AC0" w:rsidP="00876DA9">
      <w:pPr>
        <w:pStyle w:val="Heading6"/>
        <w:rPr>
          <w:lang w:eastAsia="zh-CN"/>
        </w:rPr>
      </w:pPr>
      <w:bookmarkStart w:id="2621" w:name="_Toc25156348"/>
      <w:bookmarkStart w:id="2622" w:name="_Toc34124650"/>
      <w:bookmarkStart w:id="2623" w:name="_Toc43207774"/>
      <w:bookmarkStart w:id="2624" w:name="_Toc49857244"/>
      <w:bookmarkStart w:id="2625" w:name="_Toc56677080"/>
      <w:bookmarkStart w:id="2626" w:name="_Toc56691603"/>
      <w:bookmarkStart w:id="2627" w:name="_Toc56698867"/>
      <w:bookmarkStart w:id="2628" w:name="_Toc89035102"/>
      <w:bookmarkStart w:id="2629" w:name="_Toc89064900"/>
      <w:bookmarkStart w:id="2630" w:name="_Toc89180199"/>
      <w:bookmarkStart w:id="2631" w:name="_Toc97071878"/>
      <w:bookmarkStart w:id="2632" w:name="_Toc169687586"/>
      <w:r w:rsidRPr="003B2883">
        <w:t>6.1.5.5.3.1</w:t>
      </w:r>
      <w:r w:rsidRPr="003B2883">
        <w:tab/>
      </w:r>
      <w:r w:rsidRPr="003B2883">
        <w:rPr>
          <w:rFonts w:hint="eastAsia"/>
          <w:lang w:eastAsia="zh-CN"/>
        </w:rPr>
        <w:t>POST</w:t>
      </w:r>
      <w:bookmarkEnd w:id="2621"/>
      <w:bookmarkEnd w:id="2622"/>
      <w:bookmarkEnd w:id="2623"/>
      <w:bookmarkEnd w:id="2624"/>
      <w:bookmarkEnd w:id="2625"/>
      <w:bookmarkEnd w:id="2626"/>
      <w:bookmarkEnd w:id="2627"/>
      <w:bookmarkEnd w:id="2628"/>
      <w:bookmarkEnd w:id="2629"/>
      <w:bookmarkEnd w:id="2630"/>
      <w:bookmarkEnd w:id="2631"/>
      <w:bookmarkEnd w:id="2632"/>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2EFCD79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633" w:name="_Toc25156349"/>
      <w:bookmarkStart w:id="2634" w:name="_Toc34124651"/>
      <w:bookmarkStart w:id="2635" w:name="_Toc43207775"/>
      <w:bookmarkStart w:id="2636" w:name="_Toc49857245"/>
      <w:bookmarkStart w:id="2637" w:name="_Toc56677081"/>
      <w:bookmarkStart w:id="2638" w:name="_Toc56691604"/>
      <w:bookmarkStart w:id="2639" w:name="_Toc56698868"/>
      <w:bookmarkStart w:id="2640" w:name="_Toc89035103"/>
      <w:bookmarkStart w:id="2641" w:name="_Toc89064901"/>
      <w:bookmarkStart w:id="2642" w:name="_Toc89180200"/>
      <w:bookmarkStart w:id="2643" w:name="_Toc97071879"/>
      <w:bookmarkStart w:id="2644" w:name="_Toc169687587"/>
      <w:r w:rsidRPr="003B2883">
        <w:t>6.1.5.6</w:t>
      </w:r>
      <w:r w:rsidRPr="003B2883">
        <w:tab/>
        <w:t>N1N2 Transfer Failure Notification</w:t>
      </w:r>
      <w:bookmarkEnd w:id="2633"/>
      <w:bookmarkEnd w:id="2634"/>
      <w:bookmarkEnd w:id="2635"/>
      <w:bookmarkEnd w:id="2636"/>
      <w:bookmarkEnd w:id="2637"/>
      <w:bookmarkEnd w:id="2638"/>
      <w:bookmarkEnd w:id="2639"/>
      <w:bookmarkEnd w:id="2640"/>
      <w:bookmarkEnd w:id="2641"/>
      <w:bookmarkEnd w:id="2642"/>
      <w:bookmarkEnd w:id="2643"/>
      <w:bookmarkEnd w:id="2644"/>
    </w:p>
    <w:p w14:paraId="5907AC18" w14:textId="77777777" w:rsidR="00602AC0" w:rsidRPr="003B2883" w:rsidRDefault="00602AC0" w:rsidP="00602AC0">
      <w:pPr>
        <w:pStyle w:val="Heading5"/>
      </w:pPr>
      <w:bookmarkStart w:id="2645" w:name="_Toc25156350"/>
      <w:bookmarkStart w:id="2646" w:name="_Toc34124652"/>
      <w:bookmarkStart w:id="2647" w:name="_Toc43207776"/>
      <w:bookmarkStart w:id="2648" w:name="_Toc49857246"/>
      <w:bookmarkStart w:id="2649" w:name="_Toc56677082"/>
      <w:bookmarkStart w:id="2650" w:name="_Toc56691605"/>
      <w:bookmarkStart w:id="2651" w:name="_Toc56698869"/>
      <w:bookmarkStart w:id="2652" w:name="_Toc89035104"/>
      <w:bookmarkStart w:id="2653" w:name="_Toc89064902"/>
      <w:bookmarkStart w:id="2654" w:name="_Toc89180201"/>
      <w:bookmarkStart w:id="2655" w:name="_Toc97071880"/>
      <w:bookmarkStart w:id="2656" w:name="_Toc169687588"/>
      <w:r w:rsidRPr="003B2883">
        <w:t>6.1.5.6.1</w:t>
      </w:r>
      <w:r w:rsidRPr="003B2883">
        <w:tab/>
        <w:t>Description</w:t>
      </w:r>
      <w:bookmarkEnd w:id="2645"/>
      <w:bookmarkEnd w:id="2646"/>
      <w:bookmarkEnd w:id="2647"/>
      <w:bookmarkEnd w:id="2648"/>
      <w:bookmarkEnd w:id="2649"/>
      <w:bookmarkEnd w:id="2650"/>
      <w:bookmarkEnd w:id="2651"/>
      <w:bookmarkEnd w:id="2652"/>
      <w:bookmarkEnd w:id="2653"/>
      <w:bookmarkEnd w:id="2654"/>
      <w:bookmarkEnd w:id="2655"/>
      <w:bookmarkEnd w:id="265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657" w:name="_Toc25156351"/>
      <w:bookmarkStart w:id="2658" w:name="_Toc34124653"/>
      <w:bookmarkStart w:id="2659" w:name="_Toc43207777"/>
      <w:bookmarkStart w:id="2660" w:name="_Toc49857247"/>
      <w:bookmarkStart w:id="2661" w:name="_Toc56677083"/>
      <w:bookmarkStart w:id="2662" w:name="_Toc56691606"/>
      <w:bookmarkStart w:id="2663" w:name="_Toc56698870"/>
      <w:bookmarkStart w:id="2664" w:name="_Toc89035105"/>
      <w:bookmarkStart w:id="2665" w:name="_Toc89064903"/>
      <w:bookmarkStart w:id="2666" w:name="_Toc89180202"/>
      <w:bookmarkStart w:id="2667" w:name="_Toc97071881"/>
      <w:bookmarkStart w:id="2668" w:name="_Toc169687589"/>
      <w:r w:rsidRPr="003B2883">
        <w:t>6.1.5.6.2</w:t>
      </w:r>
      <w:r w:rsidRPr="003B2883">
        <w:tab/>
        <w:t>Notification Definition</w:t>
      </w:r>
      <w:bookmarkEnd w:id="2657"/>
      <w:bookmarkEnd w:id="2658"/>
      <w:bookmarkEnd w:id="2659"/>
      <w:bookmarkEnd w:id="2660"/>
      <w:bookmarkEnd w:id="2661"/>
      <w:bookmarkEnd w:id="2662"/>
      <w:bookmarkEnd w:id="2663"/>
      <w:bookmarkEnd w:id="2664"/>
      <w:bookmarkEnd w:id="2665"/>
      <w:bookmarkEnd w:id="2666"/>
      <w:bookmarkEnd w:id="2667"/>
      <w:bookmarkEnd w:id="2668"/>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6C88B11F" w:rsidR="00602AC0" w:rsidRPr="003B2883" w:rsidRDefault="00602AC0" w:rsidP="00602AC0">
      <w:pPr>
        <w:rPr>
          <w:lang w:eastAsia="zh-CN"/>
        </w:rPr>
      </w:pPr>
      <w:r w:rsidRPr="003B2883">
        <w:t xml:space="preserve">Callback URI is provided by the NF Service Consumer during the UE specific N1N2MessageTransfer operation (see </w:t>
      </w:r>
      <w:r w:rsidR="00B95277">
        <w:t>clause </w:t>
      </w:r>
      <w:r w:rsidR="00B95277" w:rsidRPr="003B2883">
        <w:t>6</w:t>
      </w:r>
      <w:r w:rsidRPr="003B2883">
        <w:t>.1.3.5.3.1.</w:t>
      </w:r>
    </w:p>
    <w:p w14:paraId="4AF45DDE" w14:textId="77777777" w:rsidR="00602AC0" w:rsidRPr="003B2883" w:rsidRDefault="00602AC0" w:rsidP="00602AC0">
      <w:pPr>
        <w:pStyle w:val="Heading5"/>
      </w:pPr>
      <w:bookmarkStart w:id="2669" w:name="_Toc25156352"/>
      <w:bookmarkStart w:id="2670" w:name="_Toc34124654"/>
      <w:bookmarkStart w:id="2671" w:name="_Toc43207778"/>
      <w:bookmarkStart w:id="2672" w:name="_Toc49857248"/>
      <w:bookmarkStart w:id="2673" w:name="_Toc56677084"/>
      <w:bookmarkStart w:id="2674" w:name="_Toc56691607"/>
      <w:bookmarkStart w:id="2675" w:name="_Toc56698871"/>
      <w:bookmarkStart w:id="2676" w:name="_Toc89035106"/>
      <w:bookmarkStart w:id="2677" w:name="_Toc89064904"/>
      <w:bookmarkStart w:id="2678" w:name="_Toc89180203"/>
      <w:bookmarkStart w:id="2679" w:name="_Toc97071882"/>
      <w:bookmarkStart w:id="2680" w:name="_Toc169687590"/>
      <w:r w:rsidRPr="003B2883">
        <w:t>6.1.5.6.3</w:t>
      </w:r>
      <w:r w:rsidRPr="003B2883">
        <w:tab/>
        <w:t>Notification Standard Methods</w:t>
      </w:r>
      <w:bookmarkEnd w:id="2669"/>
      <w:bookmarkEnd w:id="2670"/>
      <w:bookmarkEnd w:id="2671"/>
      <w:bookmarkEnd w:id="2672"/>
      <w:bookmarkEnd w:id="2673"/>
      <w:bookmarkEnd w:id="2674"/>
      <w:bookmarkEnd w:id="2675"/>
      <w:bookmarkEnd w:id="2676"/>
      <w:bookmarkEnd w:id="2677"/>
      <w:bookmarkEnd w:id="2678"/>
      <w:bookmarkEnd w:id="2679"/>
      <w:bookmarkEnd w:id="2680"/>
    </w:p>
    <w:p w14:paraId="1BC1EA6A" w14:textId="77777777" w:rsidR="00602AC0" w:rsidRPr="003B2883" w:rsidRDefault="00602AC0" w:rsidP="00876DA9">
      <w:pPr>
        <w:pStyle w:val="Heading6"/>
        <w:rPr>
          <w:lang w:eastAsia="zh-CN"/>
        </w:rPr>
      </w:pPr>
      <w:bookmarkStart w:id="2681" w:name="_Toc25156353"/>
      <w:bookmarkStart w:id="2682" w:name="_Toc34124655"/>
      <w:bookmarkStart w:id="2683" w:name="_Toc43207779"/>
      <w:bookmarkStart w:id="2684" w:name="_Toc49857249"/>
      <w:bookmarkStart w:id="2685" w:name="_Toc56677085"/>
      <w:bookmarkStart w:id="2686" w:name="_Toc56691608"/>
      <w:bookmarkStart w:id="2687" w:name="_Toc56698872"/>
      <w:bookmarkStart w:id="2688" w:name="_Toc89035107"/>
      <w:bookmarkStart w:id="2689" w:name="_Toc89064905"/>
      <w:bookmarkStart w:id="2690" w:name="_Toc89180204"/>
      <w:bookmarkStart w:id="2691" w:name="_Toc97071883"/>
      <w:bookmarkStart w:id="2692" w:name="_Toc169687591"/>
      <w:r w:rsidRPr="003B2883">
        <w:t>6.1.5.6.3.1</w:t>
      </w:r>
      <w:r w:rsidRPr="003B2883">
        <w:tab/>
      </w:r>
      <w:r w:rsidRPr="003B2883">
        <w:rPr>
          <w:rFonts w:hint="eastAsia"/>
          <w:lang w:eastAsia="zh-CN"/>
        </w:rPr>
        <w:t>POST</w:t>
      </w:r>
      <w:bookmarkEnd w:id="2681"/>
      <w:bookmarkEnd w:id="2682"/>
      <w:bookmarkEnd w:id="2683"/>
      <w:bookmarkEnd w:id="2684"/>
      <w:bookmarkEnd w:id="2685"/>
      <w:bookmarkEnd w:id="2686"/>
      <w:bookmarkEnd w:id="2687"/>
      <w:bookmarkEnd w:id="2688"/>
      <w:bookmarkEnd w:id="2689"/>
      <w:bookmarkEnd w:id="2690"/>
      <w:bookmarkEnd w:id="2691"/>
      <w:bookmarkEnd w:id="2692"/>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693"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5389A935"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B95277">
              <w:rPr>
                <w:lang w:eastAsia="zh-CN"/>
              </w:rPr>
              <w:t>clause </w:t>
            </w:r>
            <w:r w:rsidR="00B95277"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48330CAC" w14:textId="1B8CF570" w:rsidR="00354977" w:rsidRPr="003B2883" w:rsidRDefault="00354977" w:rsidP="00354977">
            <w:pPr>
              <w:pStyle w:val="TAL"/>
              <w:ind w:left="284"/>
              <w:rPr>
                <w:lang w:eastAsia="zh-CN"/>
              </w:rPr>
            </w:pPr>
            <w:r>
              <w:t>-</w:t>
            </w:r>
            <w:r>
              <w:tab/>
              <w:t>FAILURE_CAUSE_UNSPECIFIED</w:t>
            </w:r>
          </w:p>
        </w:tc>
      </w:tr>
      <w:bookmarkEnd w:id="2693"/>
    </w:tbl>
    <w:p w14:paraId="08A68442" w14:textId="77777777" w:rsidR="00602AC0" w:rsidRPr="003B2883" w:rsidRDefault="00602AC0" w:rsidP="00602AC0"/>
    <w:p w14:paraId="772C8CF3" w14:textId="77777777"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43F0BF2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694" w:name="_Toc25156354"/>
      <w:bookmarkStart w:id="2695" w:name="_Toc34124656"/>
      <w:bookmarkStart w:id="2696" w:name="_Toc43207780"/>
      <w:bookmarkStart w:id="2697" w:name="_Toc49857250"/>
      <w:bookmarkStart w:id="2698" w:name="_Toc56677086"/>
      <w:bookmarkStart w:id="2699" w:name="_Toc56691609"/>
      <w:bookmarkStart w:id="2700" w:name="_Toc56698873"/>
      <w:bookmarkStart w:id="2701" w:name="_Toc89035108"/>
      <w:bookmarkStart w:id="2702" w:name="_Toc89064906"/>
      <w:bookmarkStart w:id="2703" w:name="_Toc89180205"/>
      <w:bookmarkStart w:id="2704" w:name="_Toc97071884"/>
      <w:bookmarkStart w:id="2705" w:name="_Toc169687592"/>
      <w:r w:rsidRPr="003B2883">
        <w:t>6.1.5.7</w:t>
      </w:r>
      <w:r w:rsidRPr="003B2883">
        <w:tab/>
        <w:t>Void</w:t>
      </w:r>
      <w:bookmarkEnd w:id="2694"/>
      <w:bookmarkEnd w:id="2695"/>
      <w:bookmarkEnd w:id="2696"/>
      <w:bookmarkEnd w:id="2697"/>
      <w:bookmarkEnd w:id="2698"/>
      <w:bookmarkEnd w:id="2699"/>
      <w:bookmarkEnd w:id="2700"/>
      <w:bookmarkEnd w:id="2701"/>
      <w:bookmarkEnd w:id="2702"/>
      <w:bookmarkEnd w:id="2703"/>
      <w:bookmarkEnd w:id="2704"/>
      <w:bookmarkEnd w:id="2705"/>
    </w:p>
    <w:p w14:paraId="12219507" w14:textId="77777777" w:rsidR="00602AC0" w:rsidRPr="003B2883" w:rsidRDefault="00602AC0" w:rsidP="00602AC0"/>
    <w:p w14:paraId="2D5EEDE8" w14:textId="77777777" w:rsidR="00602AC0" w:rsidRPr="003B2883" w:rsidRDefault="00602AC0" w:rsidP="00602AC0">
      <w:pPr>
        <w:pStyle w:val="Heading3"/>
      </w:pPr>
      <w:bookmarkStart w:id="2706" w:name="_Toc25156355"/>
      <w:bookmarkStart w:id="2707" w:name="_Toc34124657"/>
      <w:bookmarkStart w:id="2708" w:name="_Toc43207781"/>
      <w:bookmarkStart w:id="2709" w:name="_Toc49857251"/>
      <w:bookmarkStart w:id="2710" w:name="_Toc56677087"/>
      <w:bookmarkStart w:id="2711" w:name="_Toc56691610"/>
      <w:bookmarkStart w:id="2712" w:name="_Toc56698874"/>
      <w:bookmarkStart w:id="2713" w:name="_Toc89035109"/>
      <w:bookmarkStart w:id="2714" w:name="_Toc89064907"/>
      <w:bookmarkStart w:id="2715" w:name="_Toc89180206"/>
      <w:bookmarkStart w:id="2716" w:name="_Toc97071885"/>
      <w:bookmarkStart w:id="2717" w:name="_Toc169687593"/>
      <w:r w:rsidRPr="003B2883">
        <w:t>6.1.6</w:t>
      </w:r>
      <w:r w:rsidRPr="003B2883">
        <w:tab/>
        <w:t>Data Model</w:t>
      </w:r>
      <w:bookmarkEnd w:id="2706"/>
      <w:bookmarkEnd w:id="2707"/>
      <w:bookmarkEnd w:id="2708"/>
      <w:bookmarkEnd w:id="2709"/>
      <w:bookmarkEnd w:id="2710"/>
      <w:bookmarkEnd w:id="2711"/>
      <w:bookmarkEnd w:id="2712"/>
      <w:bookmarkEnd w:id="2713"/>
      <w:bookmarkEnd w:id="2714"/>
      <w:bookmarkEnd w:id="2715"/>
      <w:bookmarkEnd w:id="2716"/>
      <w:bookmarkEnd w:id="2717"/>
    </w:p>
    <w:p w14:paraId="2DD9B83F" w14:textId="77777777" w:rsidR="00602AC0" w:rsidRPr="003B2883" w:rsidRDefault="00602AC0" w:rsidP="00602AC0">
      <w:pPr>
        <w:pStyle w:val="Heading4"/>
      </w:pPr>
      <w:bookmarkStart w:id="2718" w:name="_Toc25156356"/>
      <w:bookmarkStart w:id="2719" w:name="_Toc34124658"/>
      <w:bookmarkStart w:id="2720" w:name="_Toc43207782"/>
      <w:bookmarkStart w:id="2721" w:name="_Toc49857252"/>
      <w:bookmarkStart w:id="2722" w:name="_Toc56677088"/>
      <w:bookmarkStart w:id="2723" w:name="_Toc56691611"/>
      <w:bookmarkStart w:id="2724" w:name="_Toc56698875"/>
      <w:bookmarkStart w:id="2725" w:name="_Toc89035110"/>
      <w:bookmarkStart w:id="2726" w:name="_Toc89064908"/>
      <w:bookmarkStart w:id="2727" w:name="_Toc89180207"/>
      <w:bookmarkStart w:id="2728" w:name="_Toc97071886"/>
      <w:bookmarkStart w:id="2729" w:name="_Toc169687594"/>
      <w:r w:rsidRPr="003B2883">
        <w:t>6.1.6.1</w:t>
      </w:r>
      <w:r w:rsidRPr="003B2883">
        <w:tab/>
        <w:t>General</w:t>
      </w:r>
      <w:bookmarkEnd w:id="2718"/>
      <w:bookmarkEnd w:id="2719"/>
      <w:bookmarkEnd w:id="2720"/>
      <w:bookmarkEnd w:id="2721"/>
      <w:bookmarkEnd w:id="2722"/>
      <w:bookmarkEnd w:id="2723"/>
      <w:bookmarkEnd w:id="2724"/>
      <w:bookmarkEnd w:id="2725"/>
      <w:bookmarkEnd w:id="2726"/>
      <w:bookmarkEnd w:id="2727"/>
      <w:bookmarkEnd w:id="2728"/>
      <w:bookmarkEnd w:id="2729"/>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B652FD"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B652FD" w:rsidRPr="003B2883" w:rsidRDefault="00B652FD" w:rsidP="00B652FD">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B652FD" w:rsidRPr="003B2883" w:rsidRDefault="00B652FD" w:rsidP="00B652FD">
            <w:pPr>
              <w:pStyle w:val="TAL"/>
              <w:rPr>
                <w:rFonts w:cs="Arial"/>
                <w:szCs w:val="18"/>
              </w:rPr>
            </w:pPr>
            <w:r w:rsidRPr="003B2883">
              <w:rPr>
                <w:rFonts w:cs="Arial"/>
                <w:szCs w:val="18"/>
              </w:rPr>
              <w:t>EPS Bearer Identifier</w:t>
            </w:r>
          </w:p>
        </w:tc>
      </w:tr>
      <w:tr w:rsidR="00B652FD"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B652FD" w:rsidRPr="003B2883" w:rsidDel="00C64A7B" w:rsidRDefault="00B652FD" w:rsidP="00B652FD">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B652FD" w:rsidRPr="003B2883" w:rsidDel="00C64A7B" w:rsidRDefault="00B652FD" w:rsidP="00B652FD">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B652FD" w:rsidRPr="003B2883" w:rsidDel="00C64A7B" w:rsidRDefault="00B652FD" w:rsidP="00B652FD">
            <w:pPr>
              <w:pStyle w:val="TAL"/>
            </w:pPr>
            <w:r w:rsidRPr="003B2883">
              <w:rPr>
                <w:rFonts w:cs="Arial" w:hint="eastAsia"/>
                <w:szCs w:val="18"/>
              </w:rPr>
              <w:t>Paging Policy Indicator</w:t>
            </w:r>
          </w:p>
        </w:tc>
      </w:tr>
      <w:tr w:rsidR="00B652FD"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B652FD" w:rsidRPr="003B2883" w:rsidRDefault="00B652FD" w:rsidP="00B652FD">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B652FD" w:rsidRPr="003B2883" w:rsidRDefault="00B652FD" w:rsidP="00B652FD">
            <w:pPr>
              <w:pStyle w:val="TAL"/>
              <w:rPr>
                <w:rFonts w:cs="Arial"/>
                <w:szCs w:val="18"/>
              </w:rPr>
            </w:pPr>
            <w:r w:rsidRPr="003B2883">
              <w:t>Represents a NAS COUNT</w:t>
            </w:r>
          </w:p>
        </w:tc>
      </w:tr>
      <w:tr w:rsidR="00B652FD"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B652FD" w:rsidRPr="003B2883" w:rsidRDefault="00B652FD" w:rsidP="00B652FD">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B652FD" w:rsidRPr="003B2883" w:rsidRDefault="00B652FD" w:rsidP="00B652FD">
            <w:pPr>
              <w:pStyle w:val="TAL"/>
              <w:rPr>
                <w:rFonts w:cs="Arial"/>
                <w:szCs w:val="18"/>
              </w:rPr>
            </w:pPr>
            <w:r w:rsidRPr="003B2883">
              <w:t>Represents a 5GMM capability</w:t>
            </w:r>
          </w:p>
        </w:tc>
      </w:tr>
      <w:tr w:rsidR="00B652FD"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B652FD" w:rsidRPr="003B2883" w:rsidRDefault="00B652FD" w:rsidP="00B652FD">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B652FD" w:rsidRPr="003B2883" w:rsidRDefault="00B652FD" w:rsidP="00B652FD">
            <w:pPr>
              <w:pStyle w:val="TAL"/>
              <w:rPr>
                <w:rFonts w:cs="Arial"/>
                <w:szCs w:val="18"/>
              </w:rPr>
            </w:pPr>
            <w:r w:rsidRPr="003B2883">
              <w:t>Represents a UE Security Capability</w:t>
            </w:r>
          </w:p>
        </w:tc>
      </w:tr>
      <w:tr w:rsidR="00B652FD"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B652FD" w:rsidRPr="003B2883" w:rsidRDefault="00B652FD" w:rsidP="00B652FD">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B652FD" w:rsidRPr="003B2883" w:rsidRDefault="00B652FD" w:rsidP="00B652FD">
            <w:pPr>
              <w:pStyle w:val="TAL"/>
              <w:rPr>
                <w:rFonts w:cs="Arial"/>
                <w:szCs w:val="18"/>
              </w:rPr>
            </w:pPr>
            <w:r w:rsidRPr="003B2883">
              <w:t>Represents a S1 UE Network Capability</w:t>
            </w:r>
          </w:p>
        </w:tc>
      </w:tr>
      <w:tr w:rsidR="00B652FD"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B652FD" w:rsidRPr="003B2883" w:rsidRDefault="00B652FD" w:rsidP="00B652FD">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B652FD" w:rsidRPr="003B2883" w:rsidRDefault="00B652FD" w:rsidP="00B652FD">
            <w:pPr>
              <w:pStyle w:val="TAL"/>
              <w:rPr>
                <w:rFonts w:cs="Arial"/>
                <w:szCs w:val="18"/>
              </w:rPr>
            </w:pPr>
            <w:r w:rsidRPr="003B2883">
              <w:t>Indicates the UE DRX Parameters</w:t>
            </w:r>
          </w:p>
        </w:tc>
      </w:tr>
      <w:tr w:rsidR="00B652FD"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B652FD" w:rsidRPr="003B2883" w:rsidRDefault="00B652FD" w:rsidP="00B652FD">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B652FD" w:rsidRPr="003B2883" w:rsidRDefault="00B652FD" w:rsidP="00B652FD">
            <w:pPr>
              <w:pStyle w:val="TAL"/>
              <w:rPr>
                <w:rFonts w:cs="Arial"/>
                <w:szCs w:val="18"/>
              </w:rPr>
            </w:pPr>
            <w:r w:rsidRPr="003B2883">
              <w:rPr>
                <w:rFonts w:cs="Arial"/>
                <w:szCs w:val="18"/>
              </w:rPr>
              <w:t>Represents the OMC Identifier</w:t>
            </w:r>
          </w:p>
        </w:tc>
      </w:tr>
      <w:tr w:rsidR="00B652FD"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B652FD" w:rsidRPr="003B2883" w:rsidRDefault="00B652FD" w:rsidP="00B652FD">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B652FD" w:rsidRPr="003B2883" w:rsidRDefault="00B652FD" w:rsidP="00B652FD">
            <w:pPr>
              <w:pStyle w:val="TAL"/>
              <w:rPr>
                <w:rFonts w:cs="Arial"/>
                <w:szCs w:val="18"/>
              </w:rPr>
            </w:pPr>
            <w:r>
              <w:rPr>
                <w:rFonts w:cs="Arial"/>
                <w:szCs w:val="18"/>
                <w:lang w:val="en-US" w:eastAsia="zh-CN"/>
              </w:rPr>
              <w:t>Indicates the MS Classmark 2 of a 5G SRVCC UE</w:t>
            </w:r>
          </w:p>
        </w:tc>
      </w:tr>
      <w:tr w:rsidR="00B652FD"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B652FD" w:rsidRPr="003B2883" w:rsidRDefault="00B652FD" w:rsidP="00B652FD">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B652FD" w:rsidRPr="003B2883" w:rsidRDefault="00B652FD" w:rsidP="00B652FD">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652FD"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B652FD" w:rsidRPr="003B2883" w:rsidRDefault="00B652FD" w:rsidP="00B652FD">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B652FD" w:rsidRPr="003B2883" w:rsidRDefault="00B652FD" w:rsidP="00B652FD">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B652FD" w:rsidRPr="003B2883" w:rsidRDefault="00B652FD" w:rsidP="00B652FD">
            <w:pPr>
              <w:pStyle w:val="TAL"/>
            </w:pPr>
            <w:r w:rsidRPr="003B2883">
              <w:t>Enumeration</w:t>
            </w:r>
            <w:r>
              <w:t xml:space="preserve"> for AMF status</w:t>
            </w:r>
          </w:p>
        </w:tc>
      </w:tr>
      <w:tr w:rsidR="00B652FD"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B652FD" w:rsidRPr="003B2883" w:rsidRDefault="00B652FD" w:rsidP="00B652FD">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B652FD" w:rsidRPr="003B2883" w:rsidRDefault="00B652FD" w:rsidP="00B652FD">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B652FD" w:rsidRPr="003B2883" w:rsidRDefault="00B652FD" w:rsidP="00B652FD">
            <w:pPr>
              <w:pStyle w:val="TAL"/>
            </w:pPr>
            <w:r w:rsidRPr="003B2883">
              <w:t>Enumeration</w:t>
            </w:r>
            <w:r>
              <w:t xml:space="preserve"> for N2 Information Class</w:t>
            </w:r>
          </w:p>
        </w:tc>
      </w:tr>
      <w:tr w:rsidR="00B652FD"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B652FD" w:rsidRPr="003B2883" w:rsidRDefault="00B652FD" w:rsidP="00B652FD">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B652FD" w:rsidRPr="003B2883" w:rsidRDefault="00B652FD" w:rsidP="00B652FD">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B652FD" w:rsidRPr="003B2883" w:rsidRDefault="00B652FD" w:rsidP="00B652FD">
            <w:pPr>
              <w:pStyle w:val="TAL"/>
            </w:pPr>
            <w:r w:rsidRPr="003B2883">
              <w:t>Enumeration</w:t>
            </w:r>
            <w:r>
              <w:t xml:space="preserve"> for N1 Message Class</w:t>
            </w:r>
          </w:p>
        </w:tc>
      </w:tr>
      <w:tr w:rsidR="00B652FD"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B652FD" w:rsidRPr="003B2883" w:rsidRDefault="00B652FD" w:rsidP="00B652FD">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B652FD" w:rsidRPr="003B2883" w:rsidRDefault="00B652FD" w:rsidP="00B652FD">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B652FD" w:rsidRPr="003B2883" w:rsidRDefault="00B652FD" w:rsidP="00B652FD">
            <w:pPr>
              <w:pStyle w:val="TAL"/>
            </w:pPr>
            <w:r w:rsidRPr="003B2883">
              <w:t>Enumeration</w:t>
            </w:r>
            <w:r>
              <w:t xml:space="preserve"> for N1N2Message Transfer Cause</w:t>
            </w:r>
          </w:p>
        </w:tc>
      </w:tr>
      <w:tr w:rsidR="00B652FD"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B652FD" w:rsidRPr="003B2883" w:rsidRDefault="00B652FD" w:rsidP="00B652FD">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B652FD" w:rsidRPr="003B2883" w:rsidRDefault="00B652FD" w:rsidP="00B652FD">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B652FD" w:rsidRPr="003B2883" w:rsidRDefault="00B652FD" w:rsidP="00B652FD">
            <w:pPr>
              <w:pStyle w:val="TAL"/>
            </w:pPr>
            <w:r w:rsidRPr="003B2883">
              <w:rPr>
                <w:rFonts w:cs="Arial"/>
                <w:szCs w:val="18"/>
              </w:rPr>
              <w:t>Describes the status of an individual ueContext resource in UE Context Transfer procedures</w:t>
            </w:r>
          </w:p>
        </w:tc>
      </w:tr>
      <w:tr w:rsidR="00B652FD"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B652FD" w:rsidRPr="003B2883" w:rsidRDefault="00B652FD" w:rsidP="00B652FD">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B652FD" w:rsidRPr="003B2883" w:rsidRDefault="00B652FD" w:rsidP="00B652FD">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B652FD" w:rsidRPr="003B2883" w:rsidRDefault="00B652FD" w:rsidP="00B652FD">
            <w:pPr>
              <w:pStyle w:val="TAL"/>
              <w:rPr>
                <w:rFonts w:cs="Arial"/>
                <w:szCs w:val="18"/>
              </w:rPr>
            </w:pPr>
            <w:r w:rsidRPr="003B2883">
              <w:rPr>
                <w:rFonts w:cs="Arial"/>
                <w:szCs w:val="18"/>
              </w:rPr>
              <w:t>Describes the result of N2 information transfer by AMF to the AN.</w:t>
            </w:r>
          </w:p>
        </w:tc>
      </w:tr>
      <w:tr w:rsidR="00B652FD"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B652FD" w:rsidRPr="003B2883" w:rsidRDefault="00B652FD" w:rsidP="00B652FD">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B652FD" w:rsidRPr="003B2883" w:rsidRDefault="00B652FD" w:rsidP="00B652FD">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B652FD" w:rsidRPr="003B2883" w:rsidRDefault="00B652FD" w:rsidP="00B652FD">
            <w:pPr>
              <w:pStyle w:val="TAL"/>
              <w:rPr>
                <w:rFonts w:cs="Arial"/>
                <w:szCs w:val="18"/>
              </w:rPr>
            </w:pPr>
            <w:r w:rsidRPr="003B2883">
              <w:rPr>
                <w:rFonts w:cs="Arial"/>
                <w:szCs w:val="18"/>
              </w:rPr>
              <w:t>Indicates the supported Ciphering Algorithm</w:t>
            </w:r>
          </w:p>
        </w:tc>
      </w:tr>
      <w:tr w:rsidR="00B652FD"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B652FD" w:rsidRPr="003B2883" w:rsidRDefault="00B652FD" w:rsidP="00B652FD">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B652FD" w:rsidRPr="003B2883" w:rsidRDefault="00B652FD" w:rsidP="00B652FD">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B652FD" w:rsidRPr="003B2883" w:rsidRDefault="00B652FD" w:rsidP="00B652FD">
            <w:pPr>
              <w:pStyle w:val="TAL"/>
              <w:rPr>
                <w:rFonts w:cs="Arial"/>
                <w:szCs w:val="18"/>
              </w:rPr>
            </w:pPr>
            <w:r w:rsidRPr="003B2883">
              <w:rPr>
                <w:rFonts w:cs="Arial"/>
                <w:szCs w:val="18"/>
              </w:rPr>
              <w:t>Indicates the supported Integrity Algorithm</w:t>
            </w:r>
          </w:p>
        </w:tc>
      </w:tr>
      <w:tr w:rsidR="00B652FD"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B652FD" w:rsidRPr="003B2883" w:rsidRDefault="00B652FD" w:rsidP="00B652FD">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B652FD" w:rsidRPr="003B2883" w:rsidRDefault="00B652FD" w:rsidP="00B652FD">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B652FD" w:rsidRPr="003B2883" w:rsidRDefault="00B652FD" w:rsidP="00B652FD">
            <w:pPr>
              <w:pStyle w:val="TAL"/>
              <w:rPr>
                <w:rFonts w:cs="Arial"/>
                <w:szCs w:val="18"/>
              </w:rPr>
            </w:pPr>
            <w:r w:rsidRPr="003B2883">
              <w:rPr>
                <w:rFonts w:cs="Arial"/>
                <w:szCs w:val="18"/>
              </w:rPr>
              <w:t>Indicates the supported SMS delivery of a UE.</w:t>
            </w:r>
          </w:p>
        </w:tc>
      </w:tr>
      <w:tr w:rsidR="00B652FD"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B652FD" w:rsidRPr="003B2883" w:rsidRDefault="00B652FD" w:rsidP="00B652FD">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B652FD" w:rsidRPr="003B2883" w:rsidRDefault="00B652FD" w:rsidP="00B652FD">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B652FD" w:rsidRPr="003B2883" w:rsidRDefault="00B652FD" w:rsidP="00B652FD">
            <w:pPr>
              <w:pStyle w:val="TAL"/>
              <w:rPr>
                <w:rFonts w:cs="Arial"/>
                <w:szCs w:val="18"/>
              </w:rPr>
            </w:pPr>
            <w:r w:rsidRPr="003B2883">
              <w:rPr>
                <w:rFonts w:cs="Arial" w:hint="eastAsia"/>
                <w:szCs w:val="18"/>
              </w:rPr>
              <w:t>Indicates the security context type.</w:t>
            </w:r>
          </w:p>
        </w:tc>
      </w:tr>
      <w:tr w:rsidR="00B652FD"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B652FD" w:rsidRPr="003B2883" w:rsidRDefault="00B652FD" w:rsidP="00B652FD">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B652FD" w:rsidRPr="003B2883" w:rsidRDefault="00B652FD" w:rsidP="00B652FD">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B652FD" w:rsidRPr="003B2883" w:rsidRDefault="00B652FD" w:rsidP="00B652FD">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652FD"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B652FD" w:rsidRPr="003B2883" w:rsidRDefault="00B652FD" w:rsidP="00B652FD">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B652FD" w:rsidRPr="003B2883" w:rsidRDefault="00B652FD" w:rsidP="00B652FD">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B652FD" w:rsidRPr="003B2883" w:rsidRDefault="00B652FD" w:rsidP="00B652FD">
            <w:pPr>
              <w:pStyle w:val="TAL"/>
              <w:rPr>
                <w:rFonts w:cs="Arial"/>
                <w:szCs w:val="18"/>
              </w:rPr>
            </w:pPr>
            <w:r w:rsidRPr="003B2883">
              <w:rPr>
                <w:rFonts w:cs="Arial"/>
                <w:szCs w:val="18"/>
              </w:rPr>
              <w:t>Indicates UE Context Transfer Reason</w:t>
            </w:r>
          </w:p>
        </w:tc>
      </w:tr>
      <w:tr w:rsidR="00B652FD"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B652FD" w:rsidRPr="003B2883" w:rsidRDefault="00B652FD" w:rsidP="00B652FD">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B652FD" w:rsidRPr="003B2883" w:rsidRDefault="00B652FD" w:rsidP="00B652FD">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B652FD" w:rsidRPr="003B2883" w:rsidRDefault="00B652FD" w:rsidP="00B652FD">
            <w:pPr>
              <w:pStyle w:val="TAL"/>
              <w:rPr>
                <w:rFonts w:cs="Arial"/>
                <w:szCs w:val="18"/>
              </w:rPr>
            </w:pPr>
            <w:r w:rsidRPr="003B2883">
              <w:rPr>
                <w:rFonts w:cs="Arial"/>
                <w:szCs w:val="18"/>
              </w:rPr>
              <w:t>Policy Request Triggers</w:t>
            </w:r>
          </w:p>
        </w:tc>
      </w:tr>
      <w:tr w:rsidR="00B652FD"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B652FD" w:rsidRPr="003B2883" w:rsidRDefault="00B652FD" w:rsidP="00B652FD">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B652FD" w:rsidRPr="003B2883" w:rsidRDefault="00B652FD" w:rsidP="00B652FD">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B652FD" w:rsidRPr="003B2883" w:rsidRDefault="00B652FD" w:rsidP="00B652FD">
            <w:pPr>
              <w:pStyle w:val="TAL"/>
              <w:rPr>
                <w:rFonts w:cs="Arial"/>
                <w:szCs w:val="18"/>
              </w:rPr>
            </w:pPr>
            <w:r w:rsidRPr="003B2883">
              <w:rPr>
                <w:rFonts w:cs="Arial"/>
                <w:szCs w:val="18"/>
              </w:rPr>
              <w:t>Indicates the RAT type for the transfer of N2 information</w:t>
            </w:r>
          </w:p>
        </w:tc>
      </w:tr>
      <w:tr w:rsidR="00B652FD"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B652FD" w:rsidRPr="003B2883" w:rsidRDefault="00B652FD" w:rsidP="00B652FD">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B652FD" w:rsidRPr="003B2883" w:rsidRDefault="00B652FD" w:rsidP="00B652FD">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B652FD" w:rsidRPr="003B2883" w:rsidRDefault="00B652FD" w:rsidP="00B652FD">
            <w:pPr>
              <w:pStyle w:val="TAL"/>
              <w:rPr>
                <w:rFonts w:cs="Arial"/>
                <w:szCs w:val="18"/>
              </w:rPr>
            </w:pPr>
            <w:r w:rsidRPr="003B2883">
              <w:rPr>
                <w:rFonts w:cs="Arial"/>
                <w:szCs w:val="18"/>
              </w:rPr>
              <w:t>Indicates the supported NGAP IE types</w:t>
            </w:r>
          </w:p>
        </w:tc>
      </w:tr>
      <w:tr w:rsidR="00B652FD"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B652FD" w:rsidRPr="003B2883" w:rsidRDefault="00B652FD" w:rsidP="00B652FD">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B652FD" w:rsidRPr="003B2883" w:rsidRDefault="00B652FD" w:rsidP="00B652FD">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B652FD" w:rsidRPr="003B2883" w:rsidRDefault="00B652FD" w:rsidP="00B652FD">
            <w:pPr>
              <w:pStyle w:val="TAL"/>
              <w:rPr>
                <w:rFonts w:cs="Arial"/>
                <w:szCs w:val="18"/>
              </w:rPr>
            </w:pPr>
            <w:r w:rsidRPr="003B2883">
              <w:rPr>
                <w:rFonts w:cs="Arial"/>
                <w:szCs w:val="18"/>
              </w:rPr>
              <w:t>N2 Information Notify Reason</w:t>
            </w:r>
          </w:p>
        </w:tc>
      </w:tr>
      <w:tr w:rsidR="00B652FD"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B652FD" w:rsidRPr="003B2883" w:rsidRDefault="00B652FD" w:rsidP="00B652FD">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B652FD" w:rsidRPr="003B2883" w:rsidRDefault="00B652FD" w:rsidP="00B652FD">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B652FD" w:rsidRPr="003B2883" w:rsidRDefault="00B652FD" w:rsidP="00B652FD">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652FD"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B652FD" w:rsidRPr="003B2883" w:rsidRDefault="00B652FD" w:rsidP="00B652FD">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B652FD" w:rsidRPr="003B2883" w:rsidRDefault="00B652FD" w:rsidP="00B652FD">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B652FD" w:rsidRPr="003B2883" w:rsidRDefault="00B652FD" w:rsidP="00B652FD">
            <w:pPr>
              <w:pStyle w:val="TAL"/>
              <w:rPr>
                <w:rFonts w:cs="Arial"/>
                <w:szCs w:val="18"/>
                <w:lang w:eastAsia="zh-CN"/>
              </w:rPr>
            </w:pPr>
            <w:r>
              <w:rPr>
                <w:rFonts w:cs="Arial"/>
                <w:szCs w:val="18"/>
              </w:rPr>
              <w:t>SBI Binding Level</w:t>
            </w:r>
          </w:p>
        </w:tc>
      </w:tr>
      <w:tr w:rsidR="00B652FD"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B652FD" w:rsidRDefault="00B652FD" w:rsidP="00B652FD">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B652FD" w:rsidRDefault="00B652FD" w:rsidP="00B652FD">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B652FD" w:rsidRDefault="00B652FD" w:rsidP="00B652FD">
            <w:pPr>
              <w:pStyle w:val="TAL"/>
              <w:rPr>
                <w:rFonts w:cs="Arial"/>
                <w:szCs w:val="18"/>
              </w:rPr>
            </w:pPr>
            <w:r>
              <w:rPr>
                <w:rFonts w:cs="Arial"/>
                <w:szCs w:val="18"/>
              </w:rPr>
              <w:t>Indicates the supported EPS NAS Ciphering Algorithm</w:t>
            </w:r>
          </w:p>
        </w:tc>
      </w:tr>
      <w:tr w:rsidR="00B652FD"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B652FD" w:rsidRDefault="00B652FD" w:rsidP="00B652FD">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B652FD" w:rsidRDefault="00B652FD" w:rsidP="00B652FD">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B652FD" w:rsidRDefault="00B652FD" w:rsidP="00B652FD">
            <w:pPr>
              <w:pStyle w:val="TAL"/>
              <w:rPr>
                <w:rFonts w:cs="Arial"/>
                <w:szCs w:val="18"/>
              </w:rPr>
            </w:pPr>
            <w:r>
              <w:rPr>
                <w:rFonts w:cs="Arial"/>
                <w:szCs w:val="18"/>
              </w:rPr>
              <w:t>Indicates the supported EPS NAS Integrity Algorithm</w:t>
            </w:r>
          </w:p>
        </w:tc>
      </w:tr>
      <w:tr w:rsidR="00B652FD"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B652FD" w:rsidRDefault="00B652FD" w:rsidP="00B652FD">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B652FD" w:rsidRDefault="00B652FD" w:rsidP="00B652FD">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B652FD" w:rsidRDefault="00B652FD" w:rsidP="00B652FD">
            <w:pPr>
              <w:pStyle w:val="TAL"/>
              <w:rPr>
                <w:rFonts w:cs="Arial"/>
                <w:szCs w:val="18"/>
              </w:rPr>
            </w:pPr>
            <w:r>
              <w:rPr>
                <w:rFonts w:cs="Arial"/>
                <w:szCs w:val="18"/>
              </w:rPr>
              <w:t xml:space="preserve">Indicates  the </w:t>
            </w:r>
            <w:r>
              <w:rPr>
                <w:rFonts w:cs="Arial"/>
                <w:lang w:eastAsia="zh-CN"/>
              </w:rPr>
              <w:t>Periodic Communication Indicator</w:t>
            </w:r>
          </w:p>
        </w:tc>
      </w:tr>
      <w:tr w:rsidR="00B652FD"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B652FD" w:rsidRDefault="00B652FD" w:rsidP="00B652FD">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B652FD" w:rsidRDefault="00B652FD" w:rsidP="00B652FD">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B652FD" w:rsidRDefault="00B652FD" w:rsidP="00B652FD">
            <w:pPr>
              <w:pStyle w:val="TAL"/>
              <w:rPr>
                <w:rFonts w:cs="Arial"/>
                <w:szCs w:val="18"/>
              </w:rPr>
            </w:pPr>
            <w:r>
              <w:rPr>
                <w:rFonts w:cs="Arial"/>
                <w:szCs w:val="18"/>
              </w:rPr>
              <w:t>Indicates UUAA-MM status</w:t>
            </w:r>
          </w:p>
        </w:tc>
      </w:tr>
      <w:tr w:rsidR="00B652FD"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B652FD" w:rsidRDefault="00B652FD" w:rsidP="00B652FD">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B652FD" w:rsidRDefault="00B652FD" w:rsidP="00B652FD">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B652FD" w:rsidRDefault="00B652FD" w:rsidP="00B652FD">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1D79D624"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055E19D6" w:rsidR="00602AC0" w:rsidRDefault="00602AC0" w:rsidP="001D4998">
            <w:pPr>
              <w:pStyle w:val="TAL"/>
            </w:pPr>
            <w:r w:rsidRPr="00CD477C">
              <w:t>3GPP TS 29.571</w:t>
            </w:r>
            <w:r w:rsidR="00B95277">
              <w:t> </w:t>
            </w:r>
            <w:r w:rsidR="00B95277" w:rsidRPr="00CD477C">
              <w:t>[</w:t>
            </w:r>
            <w:r w:rsidRPr="00CD477C">
              <w:t>13]</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276B0639" w:rsidR="00602AC0" w:rsidRDefault="00602AC0" w:rsidP="001D4998">
            <w:pPr>
              <w:pStyle w:val="TAL"/>
            </w:pPr>
            <w:r w:rsidRPr="00CD477C">
              <w:t>3GPP TS 29.571</w:t>
            </w:r>
            <w:r w:rsidR="00B95277">
              <w:t> </w:t>
            </w:r>
            <w:r w:rsidR="00B95277" w:rsidRPr="00CD477C">
              <w:t>[</w:t>
            </w:r>
            <w:r w:rsidRPr="00CD477C">
              <w:t>13]</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8F517A" w:rsidRPr="00E45F29" w14:paraId="19FDA4F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9CF28E3" w14:textId="7B22A4EB" w:rsidR="008F517A" w:rsidRDefault="008F517A" w:rsidP="008F517A">
            <w:pPr>
              <w:pStyle w:val="TAL"/>
              <w:rPr>
                <w:lang w:eastAsia="zh-CN"/>
              </w:rPr>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1B60985C" w14:textId="7B1DC221" w:rsidR="008F517A" w:rsidRPr="004F41A0" w:rsidRDefault="008F517A" w:rsidP="008F517A">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3C1B9B1" w14:textId="77777777" w:rsidR="008F517A" w:rsidRDefault="008F517A" w:rsidP="008F517A">
            <w:pPr>
              <w:pStyle w:val="TAL"/>
              <w:rPr>
                <w:lang w:eastAsia="zh-CN"/>
              </w:rPr>
            </w:pPr>
          </w:p>
        </w:tc>
      </w:tr>
      <w:tr w:rsidR="008F517A" w:rsidRPr="00E45F29" w14:paraId="49BE3237"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300E52" w14:textId="3FAD6872" w:rsidR="008F517A" w:rsidRDefault="008F517A" w:rsidP="008F517A">
            <w:pPr>
              <w:pStyle w:val="TAL"/>
              <w:rPr>
                <w:lang w:eastAsia="zh-CN"/>
              </w:rPr>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15A25DD2" w14:textId="7A8CAC03" w:rsidR="008F517A" w:rsidRPr="004F41A0" w:rsidRDefault="008F517A" w:rsidP="008F517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10F608D9" w14:textId="77777777" w:rsidR="008F517A" w:rsidRDefault="008F517A" w:rsidP="008F517A">
            <w:pPr>
              <w:pStyle w:val="TAL"/>
              <w:rPr>
                <w:lang w:eastAsia="zh-CN"/>
              </w:rPr>
            </w:pP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730" w:name="_Toc25156357"/>
      <w:bookmarkStart w:id="2731" w:name="_Toc34124659"/>
      <w:bookmarkStart w:id="2732" w:name="_Toc43207783"/>
      <w:bookmarkStart w:id="2733" w:name="_Toc49857253"/>
      <w:bookmarkStart w:id="2734" w:name="_Toc56677089"/>
      <w:bookmarkStart w:id="2735" w:name="_Toc56691612"/>
      <w:bookmarkStart w:id="2736" w:name="_Toc56698876"/>
      <w:bookmarkStart w:id="2737" w:name="_Toc89035111"/>
      <w:bookmarkStart w:id="2738" w:name="_Toc89064909"/>
      <w:bookmarkStart w:id="2739" w:name="_Toc89180208"/>
      <w:bookmarkStart w:id="2740" w:name="_Toc97071887"/>
      <w:bookmarkStart w:id="2741" w:name="_Toc169687595"/>
      <w:r w:rsidRPr="003B2883">
        <w:rPr>
          <w:lang w:val="en-US"/>
        </w:rPr>
        <w:t>6.1.6.2</w:t>
      </w:r>
      <w:r w:rsidRPr="003B2883">
        <w:rPr>
          <w:lang w:val="en-US"/>
        </w:rPr>
        <w:tab/>
        <w:t>Structured data types</w:t>
      </w:r>
      <w:bookmarkEnd w:id="2730"/>
      <w:bookmarkEnd w:id="2731"/>
      <w:bookmarkEnd w:id="2732"/>
      <w:bookmarkEnd w:id="2733"/>
      <w:bookmarkEnd w:id="2734"/>
      <w:bookmarkEnd w:id="2735"/>
      <w:bookmarkEnd w:id="2736"/>
      <w:bookmarkEnd w:id="2737"/>
      <w:bookmarkEnd w:id="2738"/>
      <w:bookmarkEnd w:id="2739"/>
      <w:bookmarkEnd w:id="2740"/>
      <w:bookmarkEnd w:id="2741"/>
    </w:p>
    <w:p w14:paraId="6D385C31" w14:textId="77777777" w:rsidR="00602AC0" w:rsidRPr="003B2883" w:rsidRDefault="00602AC0" w:rsidP="00602AC0">
      <w:pPr>
        <w:pStyle w:val="Heading5"/>
      </w:pPr>
      <w:bookmarkStart w:id="2742" w:name="_Toc25156358"/>
      <w:bookmarkStart w:id="2743" w:name="_Toc34124660"/>
      <w:bookmarkStart w:id="2744" w:name="_Toc43207784"/>
      <w:bookmarkStart w:id="2745" w:name="_Toc49857254"/>
      <w:bookmarkStart w:id="2746" w:name="_Toc56677090"/>
      <w:bookmarkStart w:id="2747" w:name="_Toc56691613"/>
      <w:bookmarkStart w:id="2748" w:name="_Toc56698877"/>
      <w:bookmarkStart w:id="2749" w:name="_Toc89035112"/>
      <w:bookmarkStart w:id="2750" w:name="_Toc89064910"/>
      <w:bookmarkStart w:id="2751" w:name="_Toc89180209"/>
      <w:bookmarkStart w:id="2752" w:name="_Toc97071888"/>
      <w:bookmarkStart w:id="2753" w:name="_Toc169687596"/>
      <w:r w:rsidRPr="003B2883">
        <w:t>6.1.6.2.1</w:t>
      </w:r>
      <w:r w:rsidRPr="003B2883">
        <w:tab/>
        <w:t>Introduction</w:t>
      </w:r>
      <w:bookmarkEnd w:id="2742"/>
      <w:bookmarkEnd w:id="2743"/>
      <w:bookmarkEnd w:id="2744"/>
      <w:bookmarkEnd w:id="2745"/>
      <w:bookmarkEnd w:id="2746"/>
      <w:bookmarkEnd w:id="2747"/>
      <w:bookmarkEnd w:id="2748"/>
      <w:bookmarkEnd w:id="2749"/>
      <w:bookmarkEnd w:id="2750"/>
      <w:bookmarkEnd w:id="2751"/>
      <w:bookmarkEnd w:id="2752"/>
      <w:bookmarkEnd w:id="2753"/>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2754" w:name="_Toc25156359"/>
      <w:bookmarkStart w:id="2755" w:name="_Toc34124661"/>
      <w:bookmarkStart w:id="2756" w:name="_Toc43207785"/>
      <w:bookmarkStart w:id="2757" w:name="_Toc49857255"/>
      <w:bookmarkStart w:id="2758" w:name="_Toc56677091"/>
      <w:bookmarkStart w:id="2759" w:name="_Toc56691614"/>
      <w:bookmarkStart w:id="2760" w:name="_Toc56698878"/>
      <w:bookmarkStart w:id="2761" w:name="_Toc89035113"/>
      <w:bookmarkStart w:id="2762" w:name="_Toc89064911"/>
      <w:bookmarkStart w:id="2763" w:name="_Toc89180210"/>
      <w:bookmarkStart w:id="2764" w:name="_Toc97071889"/>
      <w:bookmarkStart w:id="2765" w:name="_Toc169687597"/>
      <w:r w:rsidRPr="003B2883">
        <w:t>6.1.6.2.2</w:t>
      </w:r>
      <w:r w:rsidRPr="003B2883">
        <w:tab/>
        <w:t xml:space="preserve">Type: </w:t>
      </w:r>
      <w:r w:rsidRPr="003B2883">
        <w:rPr>
          <w:rFonts w:hint="eastAsia"/>
          <w:lang w:eastAsia="zh-CN"/>
        </w:rPr>
        <w:t>SubscriptionData</w:t>
      </w:r>
      <w:bookmarkEnd w:id="2754"/>
      <w:bookmarkEnd w:id="2755"/>
      <w:bookmarkEnd w:id="2756"/>
      <w:bookmarkEnd w:id="2757"/>
      <w:bookmarkEnd w:id="2758"/>
      <w:bookmarkEnd w:id="2759"/>
      <w:bookmarkEnd w:id="2760"/>
      <w:bookmarkEnd w:id="2761"/>
      <w:bookmarkEnd w:id="2762"/>
      <w:bookmarkEnd w:id="2763"/>
      <w:bookmarkEnd w:id="2764"/>
      <w:bookmarkEnd w:id="276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2766" w:name="_Toc25156360"/>
      <w:bookmarkStart w:id="2767" w:name="_Toc34124662"/>
      <w:bookmarkStart w:id="2768" w:name="_Toc43207786"/>
      <w:bookmarkStart w:id="2769" w:name="_Toc49857256"/>
      <w:bookmarkStart w:id="2770" w:name="_Toc56677092"/>
      <w:bookmarkStart w:id="2771" w:name="_Toc56691615"/>
      <w:bookmarkStart w:id="2772" w:name="_Toc56698879"/>
      <w:bookmarkStart w:id="2773" w:name="_Toc89035114"/>
      <w:bookmarkStart w:id="2774" w:name="_Toc89064912"/>
      <w:bookmarkStart w:id="2775" w:name="_Toc89180211"/>
      <w:bookmarkStart w:id="2776" w:name="_Toc97071890"/>
      <w:bookmarkStart w:id="2777" w:name="_Toc169687598"/>
      <w:r w:rsidRPr="003B2883">
        <w:lastRenderedPageBreak/>
        <w:t>6.1.6.2.3</w:t>
      </w:r>
      <w:r w:rsidRPr="003B2883">
        <w:tab/>
        <w:t xml:space="preserve">Type: </w:t>
      </w:r>
      <w:r w:rsidRPr="003B2883">
        <w:rPr>
          <w:rFonts w:hint="eastAsia"/>
          <w:lang w:eastAsia="zh-CN"/>
        </w:rPr>
        <w:t>AmfStatusChangeNotification</w:t>
      </w:r>
      <w:bookmarkEnd w:id="2766"/>
      <w:bookmarkEnd w:id="2767"/>
      <w:bookmarkEnd w:id="2768"/>
      <w:bookmarkEnd w:id="2769"/>
      <w:bookmarkEnd w:id="2770"/>
      <w:bookmarkEnd w:id="2771"/>
      <w:bookmarkEnd w:id="2772"/>
      <w:bookmarkEnd w:id="2773"/>
      <w:bookmarkEnd w:id="2774"/>
      <w:bookmarkEnd w:id="2775"/>
      <w:bookmarkEnd w:id="2776"/>
      <w:bookmarkEnd w:id="2777"/>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2778" w:name="_Toc25156361"/>
      <w:bookmarkStart w:id="2779" w:name="_Toc34124663"/>
      <w:bookmarkStart w:id="2780" w:name="_Toc43207787"/>
      <w:bookmarkStart w:id="2781" w:name="_Toc49857257"/>
      <w:bookmarkStart w:id="2782" w:name="_Toc56677093"/>
      <w:bookmarkStart w:id="2783" w:name="_Toc56691616"/>
      <w:bookmarkStart w:id="2784" w:name="_Toc56698880"/>
      <w:bookmarkStart w:id="2785" w:name="_Toc89035115"/>
      <w:bookmarkStart w:id="2786" w:name="_Toc89064913"/>
      <w:bookmarkStart w:id="2787" w:name="_Toc89180212"/>
      <w:bookmarkStart w:id="2788" w:name="_Toc97071891"/>
      <w:bookmarkStart w:id="2789" w:name="_Toc169687599"/>
      <w:r w:rsidRPr="003B2883">
        <w:t>6.1.6.2.</w:t>
      </w:r>
      <w:r w:rsidRPr="003B2883">
        <w:rPr>
          <w:rFonts w:hint="eastAsia"/>
          <w:lang w:eastAsia="zh-CN"/>
        </w:rPr>
        <w:t>4</w:t>
      </w:r>
      <w:r w:rsidRPr="003B2883">
        <w:tab/>
        <w:t xml:space="preserve">Type: </w:t>
      </w:r>
      <w:r w:rsidRPr="003B2883">
        <w:rPr>
          <w:rFonts w:hint="eastAsia"/>
          <w:lang w:eastAsia="zh-CN"/>
        </w:rPr>
        <w:t>AmfStatusInfo</w:t>
      </w:r>
      <w:bookmarkEnd w:id="2778"/>
      <w:bookmarkEnd w:id="2779"/>
      <w:bookmarkEnd w:id="2780"/>
      <w:bookmarkEnd w:id="2781"/>
      <w:bookmarkEnd w:id="2782"/>
      <w:bookmarkEnd w:id="2783"/>
      <w:bookmarkEnd w:id="2784"/>
      <w:bookmarkEnd w:id="2785"/>
      <w:bookmarkEnd w:id="2786"/>
      <w:bookmarkEnd w:id="2787"/>
      <w:bookmarkEnd w:id="2788"/>
      <w:bookmarkEnd w:id="2789"/>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2790" w:name="_Toc25156362"/>
      <w:bookmarkStart w:id="2791" w:name="_Toc34124664"/>
      <w:bookmarkStart w:id="2792" w:name="_Toc43207788"/>
      <w:bookmarkStart w:id="2793" w:name="_Toc49857258"/>
      <w:bookmarkStart w:id="2794" w:name="_Toc56677094"/>
      <w:bookmarkStart w:id="2795" w:name="_Toc56691617"/>
      <w:bookmarkStart w:id="2796" w:name="_Toc56698881"/>
      <w:bookmarkStart w:id="2797" w:name="_Toc89035116"/>
      <w:bookmarkStart w:id="2798" w:name="_Toc89064914"/>
      <w:bookmarkStart w:id="2799" w:name="_Toc89180213"/>
      <w:bookmarkStart w:id="2800" w:name="_Toc97071892"/>
      <w:bookmarkStart w:id="2801" w:name="_Toc169687600"/>
      <w:r w:rsidRPr="003B2883">
        <w:t>6.1.6.2.5</w:t>
      </w:r>
      <w:r w:rsidRPr="003B2883">
        <w:tab/>
        <w:t xml:space="preserve">Type: </w:t>
      </w:r>
      <w:r w:rsidRPr="003B2883">
        <w:rPr>
          <w:lang w:eastAsia="zh-CN"/>
        </w:rPr>
        <w:t>AssignEbiData</w:t>
      </w:r>
      <w:bookmarkEnd w:id="2790"/>
      <w:bookmarkEnd w:id="2791"/>
      <w:bookmarkEnd w:id="2792"/>
      <w:bookmarkEnd w:id="2793"/>
      <w:bookmarkEnd w:id="2794"/>
      <w:bookmarkEnd w:id="2795"/>
      <w:bookmarkEnd w:id="2796"/>
      <w:bookmarkEnd w:id="2797"/>
      <w:bookmarkEnd w:id="2798"/>
      <w:bookmarkEnd w:id="2799"/>
      <w:bookmarkEnd w:id="2800"/>
      <w:bookmarkEnd w:id="2801"/>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1F02FB2E"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2802" w:name="_Toc25156363"/>
      <w:bookmarkStart w:id="2803" w:name="_Toc34124665"/>
      <w:bookmarkStart w:id="2804" w:name="_Toc43207789"/>
      <w:bookmarkStart w:id="2805" w:name="_Toc49857259"/>
      <w:bookmarkStart w:id="2806" w:name="_Toc56677095"/>
      <w:bookmarkStart w:id="2807" w:name="_Toc56691618"/>
      <w:bookmarkStart w:id="2808" w:name="_Toc56698882"/>
      <w:bookmarkStart w:id="2809" w:name="_Toc89035117"/>
      <w:bookmarkStart w:id="2810" w:name="_Toc89064915"/>
      <w:bookmarkStart w:id="2811" w:name="_Toc89180214"/>
      <w:bookmarkStart w:id="2812" w:name="_Toc97071893"/>
      <w:bookmarkStart w:id="2813" w:name="_Toc169687601"/>
      <w:r w:rsidRPr="003B2883">
        <w:lastRenderedPageBreak/>
        <w:t>6.1.6.2.6</w:t>
      </w:r>
      <w:r w:rsidRPr="003B2883">
        <w:tab/>
        <w:t xml:space="preserve">Type: </w:t>
      </w:r>
      <w:r w:rsidRPr="003B2883">
        <w:rPr>
          <w:lang w:eastAsia="zh-CN"/>
        </w:rPr>
        <w:t>AssignedEbiData</w:t>
      </w:r>
      <w:bookmarkEnd w:id="2802"/>
      <w:bookmarkEnd w:id="2803"/>
      <w:bookmarkEnd w:id="2804"/>
      <w:bookmarkEnd w:id="2805"/>
      <w:bookmarkEnd w:id="2806"/>
      <w:bookmarkEnd w:id="2807"/>
      <w:bookmarkEnd w:id="2808"/>
      <w:bookmarkEnd w:id="2809"/>
      <w:bookmarkEnd w:id="2810"/>
      <w:bookmarkEnd w:id="2811"/>
      <w:bookmarkEnd w:id="2812"/>
      <w:bookmarkEnd w:id="2813"/>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2814" w:name="_Toc25156364"/>
      <w:bookmarkStart w:id="2815" w:name="_Toc34124666"/>
      <w:bookmarkStart w:id="2816" w:name="_Toc43207790"/>
      <w:bookmarkStart w:id="2817" w:name="_Toc49857260"/>
      <w:bookmarkStart w:id="2818" w:name="_Toc56677096"/>
      <w:bookmarkStart w:id="2819" w:name="_Toc56691619"/>
      <w:bookmarkStart w:id="2820" w:name="_Toc56698883"/>
      <w:bookmarkStart w:id="2821" w:name="_Toc89035118"/>
      <w:bookmarkStart w:id="2822" w:name="_Toc89064916"/>
      <w:bookmarkStart w:id="2823" w:name="_Toc89180215"/>
      <w:bookmarkStart w:id="2824" w:name="_Toc97071894"/>
      <w:bookmarkStart w:id="2825" w:name="_Toc169687602"/>
      <w:r w:rsidRPr="003B2883">
        <w:t>6.1.6.2.7</w:t>
      </w:r>
      <w:r w:rsidRPr="003B2883">
        <w:tab/>
        <w:t xml:space="preserve">Type: </w:t>
      </w:r>
      <w:r w:rsidRPr="003B2883">
        <w:rPr>
          <w:lang w:eastAsia="zh-CN"/>
        </w:rPr>
        <w:t>AssignEbiFailed</w:t>
      </w:r>
      <w:bookmarkEnd w:id="2814"/>
      <w:bookmarkEnd w:id="2815"/>
      <w:bookmarkEnd w:id="2816"/>
      <w:bookmarkEnd w:id="2817"/>
      <w:bookmarkEnd w:id="2818"/>
      <w:bookmarkEnd w:id="2819"/>
      <w:bookmarkEnd w:id="2820"/>
      <w:bookmarkEnd w:id="2821"/>
      <w:bookmarkEnd w:id="2822"/>
      <w:bookmarkEnd w:id="2823"/>
      <w:bookmarkEnd w:id="2824"/>
      <w:bookmarkEnd w:id="2825"/>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2826" w:name="_Toc25156365"/>
      <w:bookmarkStart w:id="2827" w:name="_Toc34124667"/>
      <w:bookmarkStart w:id="2828" w:name="_Toc43207791"/>
      <w:bookmarkStart w:id="2829" w:name="_Toc49857261"/>
      <w:bookmarkStart w:id="2830" w:name="_Toc56677097"/>
      <w:bookmarkStart w:id="2831" w:name="_Toc56691620"/>
      <w:bookmarkStart w:id="2832" w:name="_Toc56698884"/>
      <w:bookmarkStart w:id="2833" w:name="_Toc89035119"/>
      <w:bookmarkStart w:id="2834" w:name="_Toc89064917"/>
      <w:bookmarkStart w:id="2835" w:name="_Toc89180216"/>
      <w:bookmarkStart w:id="2836" w:name="_Toc97071895"/>
      <w:bookmarkStart w:id="2837" w:name="_Toc169687603"/>
      <w:r w:rsidRPr="003B2883">
        <w:t>6.1.6.2.8</w:t>
      </w:r>
      <w:r w:rsidRPr="003B2883">
        <w:tab/>
        <w:t xml:space="preserve">Type: </w:t>
      </w:r>
      <w:r w:rsidRPr="003B2883">
        <w:rPr>
          <w:lang w:eastAsia="zh-CN"/>
        </w:rPr>
        <w:t>UEContextRelease</w:t>
      </w:r>
      <w:bookmarkEnd w:id="2826"/>
      <w:bookmarkEnd w:id="2827"/>
      <w:bookmarkEnd w:id="2828"/>
      <w:bookmarkEnd w:id="2829"/>
      <w:bookmarkEnd w:id="2830"/>
      <w:bookmarkEnd w:id="2831"/>
      <w:bookmarkEnd w:id="2832"/>
      <w:bookmarkEnd w:id="2833"/>
      <w:bookmarkEnd w:id="2834"/>
      <w:bookmarkEnd w:id="2835"/>
      <w:bookmarkEnd w:id="2836"/>
      <w:bookmarkEnd w:id="2837"/>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2838"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2838"/>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2839" w:name="_Toc25156366"/>
      <w:bookmarkStart w:id="2840" w:name="_Toc34124668"/>
      <w:bookmarkStart w:id="2841" w:name="_Toc43207792"/>
      <w:bookmarkStart w:id="2842" w:name="_Toc49857262"/>
      <w:bookmarkStart w:id="2843" w:name="_Toc56677098"/>
      <w:bookmarkStart w:id="2844" w:name="_Toc56691621"/>
      <w:bookmarkStart w:id="2845" w:name="_Toc56698885"/>
      <w:bookmarkStart w:id="2846" w:name="_Toc89035120"/>
      <w:bookmarkStart w:id="2847" w:name="_Toc89064918"/>
      <w:bookmarkStart w:id="2848" w:name="_Toc89180217"/>
      <w:bookmarkStart w:id="2849" w:name="_Toc97071896"/>
      <w:bookmarkStart w:id="2850" w:name="_Toc169687604"/>
      <w:r w:rsidRPr="003B2883">
        <w:lastRenderedPageBreak/>
        <w:t>6.1.6.2.9</w:t>
      </w:r>
      <w:r w:rsidRPr="003B2883">
        <w:tab/>
        <w:t>Type: N2InformationTransferReqData</w:t>
      </w:r>
      <w:bookmarkEnd w:id="2839"/>
      <w:bookmarkEnd w:id="2840"/>
      <w:bookmarkEnd w:id="2841"/>
      <w:bookmarkEnd w:id="2842"/>
      <w:bookmarkEnd w:id="2843"/>
      <w:bookmarkEnd w:id="2844"/>
      <w:bookmarkEnd w:id="2845"/>
      <w:bookmarkEnd w:id="2846"/>
      <w:bookmarkEnd w:id="2847"/>
      <w:bookmarkEnd w:id="2848"/>
      <w:bookmarkEnd w:id="2849"/>
      <w:bookmarkEnd w:id="2850"/>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848C30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2851" w:name="_Toc25156367"/>
      <w:bookmarkStart w:id="2852" w:name="_Toc34124669"/>
      <w:bookmarkStart w:id="2853" w:name="_Toc43207793"/>
      <w:bookmarkStart w:id="2854" w:name="_Toc49857263"/>
      <w:bookmarkStart w:id="2855" w:name="_Toc56677099"/>
      <w:bookmarkStart w:id="2856" w:name="_Toc56691622"/>
      <w:bookmarkStart w:id="2857" w:name="_Toc56698886"/>
      <w:bookmarkStart w:id="2858" w:name="_Toc89035121"/>
      <w:bookmarkStart w:id="2859" w:name="_Toc89064919"/>
      <w:bookmarkStart w:id="2860" w:name="_Toc89180218"/>
      <w:bookmarkStart w:id="2861" w:name="_Toc97071897"/>
      <w:bookmarkStart w:id="2862" w:name="_Toc169687605"/>
      <w:r w:rsidRPr="003B2883">
        <w:t>6.1.6.2.10</w:t>
      </w:r>
      <w:r w:rsidRPr="003B2883">
        <w:tab/>
        <w:t>Type: NonUeN2InfoSubscriptionCreateData</w:t>
      </w:r>
      <w:bookmarkEnd w:id="2851"/>
      <w:bookmarkEnd w:id="2852"/>
      <w:bookmarkEnd w:id="2853"/>
      <w:bookmarkEnd w:id="2854"/>
      <w:bookmarkEnd w:id="2855"/>
      <w:bookmarkEnd w:id="2856"/>
      <w:bookmarkEnd w:id="2857"/>
      <w:bookmarkEnd w:id="2858"/>
      <w:bookmarkEnd w:id="2859"/>
      <w:bookmarkEnd w:id="2860"/>
      <w:bookmarkEnd w:id="2861"/>
      <w:bookmarkEnd w:id="2862"/>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6A1D7E8A"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13A19275"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A04FF1"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335276" w:rsidRDefault="00335276" w:rsidP="00335276">
            <w:pPr>
              <w:pStyle w:val="TAN"/>
            </w:pPr>
            <w:r>
              <w:t>NOTE:</w:t>
            </w:r>
            <w:r>
              <w:tab/>
              <w:t>Absence of both IEs means the subscription is for N2 information from all connected Access Network node(s) via any access type.</w:t>
            </w:r>
          </w:p>
          <w:p w14:paraId="1DD391E3" w14:textId="77777777" w:rsidR="00A04FF1" w:rsidRPr="003B2883" w:rsidRDefault="00A04FF1" w:rsidP="001D4998">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2863" w:name="_Toc25156368"/>
      <w:bookmarkStart w:id="2864" w:name="_Toc34124670"/>
      <w:bookmarkStart w:id="2865" w:name="_Toc43207794"/>
      <w:bookmarkStart w:id="2866" w:name="_Toc49857264"/>
      <w:bookmarkStart w:id="2867" w:name="_Toc56677100"/>
      <w:bookmarkStart w:id="2868" w:name="_Toc56691623"/>
      <w:bookmarkStart w:id="2869" w:name="_Toc56698887"/>
      <w:bookmarkStart w:id="2870" w:name="_Toc89035122"/>
      <w:bookmarkStart w:id="2871" w:name="_Toc89064920"/>
      <w:bookmarkStart w:id="2872" w:name="_Toc89180219"/>
      <w:bookmarkStart w:id="2873" w:name="_Toc97071898"/>
      <w:bookmarkStart w:id="2874" w:name="_Toc169687606"/>
      <w:r w:rsidRPr="003B2883">
        <w:lastRenderedPageBreak/>
        <w:t>6.1.6.2.11</w:t>
      </w:r>
      <w:r w:rsidRPr="003B2883">
        <w:tab/>
        <w:t>Type: NonUeN2InfoSubscriptionCreatedData</w:t>
      </w:r>
      <w:bookmarkEnd w:id="2863"/>
      <w:bookmarkEnd w:id="2864"/>
      <w:bookmarkEnd w:id="2865"/>
      <w:bookmarkEnd w:id="2866"/>
      <w:bookmarkEnd w:id="2867"/>
      <w:bookmarkEnd w:id="2868"/>
      <w:bookmarkEnd w:id="2869"/>
      <w:bookmarkEnd w:id="2870"/>
      <w:bookmarkEnd w:id="2871"/>
      <w:bookmarkEnd w:id="2872"/>
      <w:bookmarkEnd w:id="2873"/>
      <w:bookmarkEnd w:id="2874"/>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4FB5D516"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2875" w:name="_Toc25156369"/>
      <w:bookmarkStart w:id="2876" w:name="_Toc34124671"/>
      <w:bookmarkStart w:id="2877" w:name="_Toc43207795"/>
      <w:bookmarkStart w:id="2878" w:name="_Toc49857265"/>
      <w:bookmarkStart w:id="2879" w:name="_Toc56677101"/>
      <w:bookmarkStart w:id="2880" w:name="_Toc56691624"/>
      <w:bookmarkStart w:id="2881" w:name="_Toc56698888"/>
      <w:bookmarkStart w:id="2882" w:name="_Toc89035123"/>
      <w:bookmarkStart w:id="2883" w:name="_Toc89064921"/>
      <w:bookmarkStart w:id="2884" w:name="_Toc89180220"/>
      <w:bookmarkStart w:id="2885" w:name="_Toc97071899"/>
      <w:bookmarkStart w:id="2886" w:name="_Toc169687607"/>
      <w:r w:rsidRPr="003B2883">
        <w:t>6.1.6.2.12</w:t>
      </w:r>
      <w:r w:rsidRPr="003B2883">
        <w:tab/>
        <w:t>Type: UeN1N2InfoSubscriptionCreateData</w:t>
      </w:r>
      <w:bookmarkEnd w:id="2875"/>
      <w:bookmarkEnd w:id="2876"/>
      <w:bookmarkEnd w:id="2877"/>
      <w:bookmarkEnd w:id="2878"/>
      <w:bookmarkEnd w:id="2879"/>
      <w:bookmarkEnd w:id="2880"/>
      <w:bookmarkEnd w:id="2881"/>
      <w:bookmarkEnd w:id="2882"/>
      <w:bookmarkEnd w:id="2883"/>
      <w:bookmarkEnd w:id="2884"/>
      <w:bookmarkEnd w:id="2885"/>
      <w:bookmarkEnd w:id="288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C95FD02"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46B6C00A"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2887" w:name="_Toc25156370"/>
      <w:bookmarkStart w:id="2888" w:name="_Toc34124672"/>
      <w:bookmarkStart w:id="2889" w:name="_Toc43207796"/>
      <w:bookmarkStart w:id="2890" w:name="_Toc49857266"/>
      <w:bookmarkStart w:id="2891" w:name="_Toc56677102"/>
      <w:bookmarkStart w:id="2892" w:name="_Toc56691625"/>
      <w:bookmarkStart w:id="2893" w:name="_Toc56698889"/>
      <w:bookmarkStart w:id="2894" w:name="_Toc89035124"/>
      <w:bookmarkStart w:id="2895" w:name="_Toc89064922"/>
      <w:bookmarkStart w:id="2896" w:name="_Toc89180221"/>
      <w:bookmarkStart w:id="2897" w:name="_Toc97071900"/>
      <w:bookmarkStart w:id="2898" w:name="_Toc169687608"/>
      <w:r w:rsidRPr="003B2883">
        <w:t>6.1.6.2.13</w:t>
      </w:r>
      <w:r w:rsidRPr="003B2883">
        <w:tab/>
        <w:t>Type: UeN1N2InfoSubscriptionCreatedData</w:t>
      </w:r>
      <w:bookmarkEnd w:id="2887"/>
      <w:bookmarkEnd w:id="2888"/>
      <w:bookmarkEnd w:id="2889"/>
      <w:bookmarkEnd w:id="2890"/>
      <w:bookmarkEnd w:id="2891"/>
      <w:bookmarkEnd w:id="2892"/>
      <w:bookmarkEnd w:id="2893"/>
      <w:bookmarkEnd w:id="2894"/>
      <w:bookmarkEnd w:id="2895"/>
      <w:bookmarkEnd w:id="2896"/>
      <w:bookmarkEnd w:id="2897"/>
      <w:bookmarkEnd w:id="2898"/>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454E5C1C"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2899" w:name="_Toc25156371"/>
      <w:bookmarkStart w:id="2900" w:name="_Toc34124673"/>
      <w:bookmarkStart w:id="2901" w:name="_Toc43207797"/>
      <w:bookmarkStart w:id="2902" w:name="_Toc49857267"/>
      <w:bookmarkStart w:id="2903" w:name="_Toc56677103"/>
      <w:bookmarkStart w:id="2904" w:name="_Toc56691626"/>
      <w:bookmarkStart w:id="2905" w:name="_Toc56698890"/>
      <w:bookmarkStart w:id="2906" w:name="_Toc89035125"/>
      <w:bookmarkStart w:id="2907" w:name="_Toc89064923"/>
      <w:bookmarkStart w:id="2908" w:name="_Toc89180222"/>
      <w:bookmarkStart w:id="2909" w:name="_Toc97071901"/>
      <w:bookmarkStart w:id="2910" w:name="_Toc169687609"/>
      <w:r w:rsidRPr="003B2883">
        <w:lastRenderedPageBreak/>
        <w:t>6.1.6.2.14</w:t>
      </w:r>
      <w:r w:rsidRPr="003B2883">
        <w:tab/>
        <w:t xml:space="preserve">Type: </w:t>
      </w:r>
      <w:r w:rsidRPr="003B2883">
        <w:rPr>
          <w:lang w:eastAsia="zh-CN"/>
        </w:rPr>
        <w:t>N2InformationNotification</w:t>
      </w:r>
      <w:bookmarkEnd w:id="2899"/>
      <w:bookmarkEnd w:id="2900"/>
      <w:bookmarkEnd w:id="2901"/>
      <w:bookmarkEnd w:id="2902"/>
      <w:bookmarkEnd w:id="2903"/>
      <w:bookmarkEnd w:id="2904"/>
      <w:bookmarkEnd w:id="2905"/>
      <w:bookmarkEnd w:id="2906"/>
      <w:bookmarkEnd w:id="2907"/>
      <w:bookmarkEnd w:id="2908"/>
      <w:bookmarkEnd w:id="2909"/>
      <w:bookmarkEnd w:id="2910"/>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2132700B"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B95277">
              <w:t>clause </w:t>
            </w:r>
            <w:r w:rsidR="00B95277"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46DA391E"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B95277" w:rsidRPr="008B2FDB">
              <w:t>clause</w:t>
            </w:r>
            <w:r w:rsidR="00B95277">
              <w:t> </w:t>
            </w:r>
            <w:r w:rsidR="00B95277"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2911"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911"/>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2912" w:name="_Toc25156372"/>
      <w:bookmarkStart w:id="2913" w:name="_Toc34124674"/>
      <w:bookmarkStart w:id="2914" w:name="_Toc43207798"/>
      <w:bookmarkStart w:id="2915" w:name="_Toc49857268"/>
      <w:bookmarkStart w:id="2916" w:name="_Toc56677104"/>
      <w:bookmarkStart w:id="2917" w:name="_Toc56691627"/>
      <w:bookmarkStart w:id="2918" w:name="_Toc56698891"/>
      <w:bookmarkStart w:id="2919" w:name="_Toc89035126"/>
      <w:bookmarkStart w:id="2920" w:name="_Toc89064924"/>
      <w:bookmarkStart w:id="2921" w:name="_Toc89180223"/>
      <w:bookmarkStart w:id="2922" w:name="_Toc97071902"/>
      <w:bookmarkStart w:id="2923" w:name="_Toc169687610"/>
      <w:r w:rsidRPr="003B2883">
        <w:t>6.1.6.2.15</w:t>
      </w:r>
      <w:r w:rsidRPr="003B2883">
        <w:tab/>
        <w:t xml:space="preserve">Type: </w:t>
      </w:r>
      <w:r w:rsidRPr="003B2883">
        <w:rPr>
          <w:lang w:val="en-US"/>
        </w:rPr>
        <w:t>N2InfoContainer</w:t>
      </w:r>
      <w:bookmarkEnd w:id="2912"/>
      <w:bookmarkEnd w:id="2913"/>
      <w:bookmarkEnd w:id="2914"/>
      <w:bookmarkEnd w:id="2915"/>
      <w:bookmarkEnd w:id="2916"/>
      <w:bookmarkEnd w:id="2917"/>
      <w:bookmarkEnd w:id="2918"/>
      <w:bookmarkEnd w:id="2919"/>
      <w:bookmarkEnd w:id="2920"/>
      <w:bookmarkEnd w:id="2921"/>
      <w:bookmarkEnd w:id="2922"/>
      <w:bookmarkEnd w:id="2923"/>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2924" w:name="_Toc25156373"/>
      <w:bookmarkStart w:id="2925" w:name="_Toc34124675"/>
      <w:bookmarkStart w:id="2926" w:name="_Toc43207799"/>
      <w:bookmarkStart w:id="2927" w:name="_Toc49857269"/>
      <w:bookmarkStart w:id="2928" w:name="_Toc56677105"/>
      <w:bookmarkStart w:id="2929" w:name="_Toc56691628"/>
      <w:bookmarkStart w:id="2930" w:name="_Toc56698892"/>
      <w:bookmarkStart w:id="2931" w:name="_Toc89035127"/>
      <w:bookmarkStart w:id="2932" w:name="_Toc89064925"/>
      <w:bookmarkStart w:id="2933" w:name="_Toc89180224"/>
      <w:bookmarkStart w:id="2934" w:name="_Toc97071903"/>
      <w:bookmarkStart w:id="2935" w:name="_Toc169687611"/>
      <w:r w:rsidRPr="003B2883">
        <w:lastRenderedPageBreak/>
        <w:t>6.1.6.2.16</w:t>
      </w:r>
      <w:r w:rsidRPr="003B2883">
        <w:tab/>
        <w:t>Type: N1MessageNotification</w:t>
      </w:r>
      <w:bookmarkEnd w:id="2924"/>
      <w:bookmarkEnd w:id="2925"/>
      <w:bookmarkEnd w:id="2926"/>
      <w:bookmarkEnd w:id="2927"/>
      <w:bookmarkEnd w:id="2928"/>
      <w:bookmarkEnd w:id="2929"/>
      <w:bookmarkEnd w:id="2930"/>
      <w:bookmarkEnd w:id="2931"/>
      <w:bookmarkEnd w:id="2932"/>
      <w:bookmarkEnd w:id="2933"/>
      <w:bookmarkEnd w:id="2934"/>
      <w:bookmarkEnd w:id="2935"/>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2936" w:name="_Toc25156374"/>
      <w:bookmarkStart w:id="2937" w:name="_Toc34124676"/>
      <w:bookmarkStart w:id="2938" w:name="_Toc43207800"/>
      <w:bookmarkStart w:id="2939" w:name="_Toc49857270"/>
      <w:bookmarkStart w:id="2940" w:name="_Toc56677106"/>
      <w:bookmarkStart w:id="2941" w:name="_Toc56691629"/>
      <w:bookmarkStart w:id="2942" w:name="_Toc56698893"/>
      <w:bookmarkStart w:id="2943" w:name="_Toc89035128"/>
      <w:bookmarkStart w:id="2944" w:name="_Toc89064926"/>
      <w:bookmarkStart w:id="2945" w:name="_Toc89180225"/>
      <w:bookmarkStart w:id="2946" w:name="_Toc97071904"/>
      <w:bookmarkStart w:id="2947" w:name="_Toc169687612"/>
      <w:r w:rsidRPr="003B2883">
        <w:lastRenderedPageBreak/>
        <w:t>6.1.6.2.17</w:t>
      </w:r>
      <w:r w:rsidRPr="003B2883">
        <w:tab/>
        <w:t xml:space="preserve">Type: </w:t>
      </w:r>
      <w:r w:rsidRPr="003B2883">
        <w:rPr>
          <w:lang w:eastAsia="zh-CN"/>
        </w:rPr>
        <w:t>N1MessageContainer</w:t>
      </w:r>
      <w:bookmarkEnd w:id="2936"/>
      <w:bookmarkEnd w:id="2937"/>
      <w:bookmarkEnd w:id="2938"/>
      <w:bookmarkEnd w:id="2939"/>
      <w:bookmarkEnd w:id="2940"/>
      <w:bookmarkEnd w:id="2941"/>
      <w:bookmarkEnd w:id="2942"/>
      <w:bookmarkEnd w:id="2943"/>
      <w:bookmarkEnd w:id="2944"/>
      <w:bookmarkEnd w:id="2945"/>
      <w:bookmarkEnd w:id="2946"/>
      <w:bookmarkEnd w:id="2947"/>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6C24D79"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B95277">
              <w:t>clause </w:t>
            </w:r>
            <w:r w:rsidR="00B95277"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2948" w:name="_Toc25156375"/>
      <w:bookmarkStart w:id="2949" w:name="_Toc34124677"/>
      <w:bookmarkStart w:id="2950" w:name="_Toc43207801"/>
      <w:bookmarkStart w:id="2951" w:name="_Toc49857271"/>
      <w:bookmarkStart w:id="2952" w:name="_Toc56677107"/>
      <w:bookmarkStart w:id="2953" w:name="_Toc56691630"/>
      <w:bookmarkStart w:id="2954" w:name="_Toc56698894"/>
      <w:bookmarkStart w:id="2955" w:name="_Toc89035129"/>
      <w:bookmarkStart w:id="2956" w:name="_Toc89064927"/>
      <w:bookmarkStart w:id="2957" w:name="_Toc89180226"/>
      <w:bookmarkStart w:id="2958" w:name="_Toc97071905"/>
      <w:bookmarkStart w:id="2959" w:name="_Toc169687613"/>
      <w:r w:rsidRPr="003B2883">
        <w:lastRenderedPageBreak/>
        <w:t>6.1.6.2.18</w:t>
      </w:r>
      <w:r w:rsidRPr="003B2883">
        <w:tab/>
        <w:t xml:space="preserve">Type: </w:t>
      </w:r>
      <w:r w:rsidRPr="003B2883">
        <w:rPr>
          <w:lang w:eastAsia="zh-CN"/>
        </w:rPr>
        <w:t>N1N2MessageTransferReqData</w:t>
      </w:r>
      <w:bookmarkEnd w:id="2948"/>
      <w:bookmarkEnd w:id="2949"/>
      <w:bookmarkEnd w:id="2950"/>
      <w:bookmarkEnd w:id="2951"/>
      <w:bookmarkEnd w:id="2952"/>
      <w:bookmarkEnd w:id="2953"/>
      <w:bookmarkEnd w:id="2954"/>
      <w:bookmarkEnd w:id="2955"/>
      <w:bookmarkEnd w:id="2956"/>
      <w:bookmarkEnd w:id="2957"/>
      <w:bookmarkEnd w:id="2958"/>
      <w:bookmarkEnd w:id="2959"/>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436ED2AB"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B95277">
              <w:rPr>
                <w:rFonts w:cs="Arial"/>
                <w:szCs w:val="18"/>
              </w:rPr>
              <w:t>clause </w:t>
            </w:r>
            <w:r w:rsidR="00B95277"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2960"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1012BA94"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B95277">
              <w:rPr>
                <w:lang w:eastAsia="ko-KR"/>
              </w:rPr>
              <w:t>clause </w:t>
            </w:r>
            <w:r w:rsidR="00B95277"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2960"/>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255FC9E1"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B95277">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2961"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6D635E98" w:rsidR="00602AC0" w:rsidRDefault="009C3BE0" w:rsidP="000B1450">
            <w:pPr>
              <w:pStyle w:val="TAL"/>
              <w:ind w:left="239" w:hanging="239"/>
            </w:pPr>
            <w:r>
              <w:t>-</w:t>
            </w:r>
            <w:r>
              <w:tab/>
            </w:r>
            <w:r w:rsidR="00602AC0" w:rsidRPr="003B2883">
              <w:t>the N1 message class is LPP (</w:t>
            </w:r>
            <w:r w:rsidR="00693BD0">
              <w:t xml:space="preserve">see </w:t>
            </w:r>
            <w:r w:rsidR="00B95277">
              <w:t>clause 6</w:t>
            </w:r>
            <w:r w:rsidR="00693BD0">
              <w:t>.11.1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2961"/>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4A44F6C0"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B95277">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47F5D226"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2962"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962"/>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1224D51D"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B95277">
              <w:rPr>
                <w:rFonts w:cs="Arial"/>
                <w:szCs w:val="18"/>
              </w:rPr>
              <w:t>clause </w:t>
            </w:r>
            <w:r w:rsidR="00B95277"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099301C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4315768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2963"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963"/>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C62A6EB"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B95277">
              <w:t>clause </w:t>
            </w:r>
            <w:r w:rsidR="00B95277"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8A2925"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5D1271B1"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DE6196" w:rsidRDefault="00DE6196" w:rsidP="001D4998">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9F07E8" w:rsidRPr="003B2883" w:rsidRDefault="009F07E8" w:rsidP="001D4998">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2964" w:name="_Toc25156376"/>
      <w:bookmarkStart w:id="2965" w:name="_Toc34124678"/>
      <w:bookmarkStart w:id="2966" w:name="_Toc43207802"/>
      <w:bookmarkStart w:id="2967" w:name="_Toc49857272"/>
      <w:bookmarkStart w:id="2968" w:name="_Toc56677108"/>
      <w:bookmarkStart w:id="2969" w:name="_Toc56691631"/>
      <w:bookmarkStart w:id="2970" w:name="_Toc56698895"/>
      <w:bookmarkStart w:id="2971" w:name="_Toc89035130"/>
      <w:bookmarkStart w:id="2972" w:name="_Toc89064928"/>
      <w:bookmarkStart w:id="2973" w:name="_Toc89180227"/>
      <w:bookmarkStart w:id="2974" w:name="_Toc97071906"/>
      <w:bookmarkStart w:id="2975" w:name="_Toc169687614"/>
      <w:r w:rsidRPr="003B2883">
        <w:lastRenderedPageBreak/>
        <w:t>6.1.6.2.19</w:t>
      </w:r>
      <w:r w:rsidRPr="003B2883">
        <w:tab/>
        <w:t>Type: N1N2MessageTransferRspData</w:t>
      </w:r>
      <w:bookmarkEnd w:id="2964"/>
      <w:bookmarkEnd w:id="2965"/>
      <w:bookmarkEnd w:id="2966"/>
      <w:bookmarkEnd w:id="2967"/>
      <w:bookmarkEnd w:id="2968"/>
      <w:bookmarkEnd w:id="2969"/>
      <w:bookmarkEnd w:id="2970"/>
      <w:bookmarkEnd w:id="2971"/>
      <w:bookmarkEnd w:id="2972"/>
      <w:bookmarkEnd w:id="2973"/>
      <w:bookmarkEnd w:id="2974"/>
      <w:bookmarkEnd w:id="2975"/>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8F040E1"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2976" w:name="_Toc25156377"/>
      <w:bookmarkStart w:id="2977" w:name="_Toc34124679"/>
      <w:bookmarkStart w:id="2978" w:name="_Toc43207803"/>
      <w:bookmarkStart w:id="2979" w:name="_Toc49857273"/>
      <w:bookmarkStart w:id="2980" w:name="_Toc56677109"/>
      <w:bookmarkStart w:id="2981" w:name="_Toc56691632"/>
      <w:bookmarkStart w:id="2982" w:name="_Toc56698896"/>
      <w:bookmarkStart w:id="2983" w:name="_Toc89035131"/>
      <w:bookmarkStart w:id="2984" w:name="_Toc89064929"/>
      <w:bookmarkStart w:id="2985" w:name="_Toc89180228"/>
      <w:bookmarkStart w:id="2986" w:name="_Toc97071907"/>
      <w:bookmarkStart w:id="2987" w:name="_Toc169687615"/>
      <w:r w:rsidRPr="003B2883">
        <w:rPr>
          <w:lang w:val="en-US"/>
        </w:rPr>
        <w:lastRenderedPageBreak/>
        <w:t>6.1.6.2.20</w:t>
      </w:r>
      <w:r w:rsidRPr="003B2883">
        <w:rPr>
          <w:lang w:val="en-US"/>
        </w:rPr>
        <w:tab/>
        <w:t xml:space="preserve">Type: </w:t>
      </w:r>
      <w:r w:rsidRPr="003B2883">
        <w:t>RegistrationContextContainer</w:t>
      </w:r>
      <w:bookmarkEnd w:id="2976"/>
      <w:bookmarkEnd w:id="2977"/>
      <w:bookmarkEnd w:id="2978"/>
      <w:bookmarkEnd w:id="2979"/>
      <w:bookmarkEnd w:id="2980"/>
      <w:bookmarkEnd w:id="2981"/>
      <w:bookmarkEnd w:id="2982"/>
      <w:bookmarkEnd w:id="2983"/>
      <w:bookmarkEnd w:id="2984"/>
      <w:bookmarkEnd w:id="2985"/>
      <w:bookmarkEnd w:id="2986"/>
      <w:bookmarkEnd w:id="2987"/>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2988"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988"/>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2989" w:name="_PERM_MCCTEMPBM_CRPT03410123___2"/>
            <w:r w:rsidRPr="003B2883">
              <w:rPr>
                <w:lang w:eastAsia="zh-CN"/>
              </w:rPr>
              <w:t xml:space="preserve">- true: </w:t>
            </w:r>
            <w:r>
              <w:t>5G-AN is an IAB Node</w:t>
            </w:r>
            <w:r w:rsidRPr="003B2883">
              <w:rPr>
                <w:lang w:eastAsia="zh-CN"/>
              </w:rPr>
              <w:t>.</w:t>
            </w:r>
          </w:p>
          <w:bookmarkEnd w:id="2989"/>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2990"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2990"/>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2991" w:name="_Toc25156378"/>
      <w:bookmarkStart w:id="2992" w:name="_Toc34124680"/>
      <w:bookmarkStart w:id="2993" w:name="_Toc43207804"/>
      <w:bookmarkStart w:id="2994" w:name="_Toc49857274"/>
      <w:bookmarkStart w:id="2995" w:name="_Toc56677110"/>
      <w:bookmarkStart w:id="2996" w:name="_Toc56691633"/>
      <w:bookmarkStart w:id="2997" w:name="_Toc56698897"/>
      <w:bookmarkStart w:id="2998" w:name="_Toc89035132"/>
      <w:bookmarkStart w:id="2999" w:name="_Toc89064930"/>
      <w:bookmarkStart w:id="3000" w:name="_Toc89180229"/>
      <w:bookmarkStart w:id="3001" w:name="_Toc97071908"/>
      <w:bookmarkStart w:id="3002" w:name="_Toc169687616"/>
      <w:r w:rsidRPr="003B2883">
        <w:t>6.1.6.2.21</w:t>
      </w:r>
      <w:r w:rsidRPr="003B2883">
        <w:tab/>
        <w:t xml:space="preserve">Type: </w:t>
      </w:r>
      <w:r w:rsidRPr="003B2883">
        <w:rPr>
          <w:lang w:eastAsia="zh-CN"/>
        </w:rPr>
        <w:t>AreaOfValidity</w:t>
      </w:r>
      <w:bookmarkEnd w:id="2991"/>
      <w:bookmarkEnd w:id="2992"/>
      <w:bookmarkEnd w:id="2993"/>
      <w:bookmarkEnd w:id="2994"/>
      <w:bookmarkEnd w:id="2995"/>
      <w:bookmarkEnd w:id="2996"/>
      <w:bookmarkEnd w:id="2997"/>
      <w:bookmarkEnd w:id="2998"/>
      <w:bookmarkEnd w:id="2999"/>
      <w:bookmarkEnd w:id="3000"/>
      <w:bookmarkEnd w:id="3001"/>
      <w:bookmarkEnd w:id="3002"/>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003" w:name="_Toc25156379"/>
      <w:bookmarkStart w:id="3004" w:name="_Toc34124681"/>
      <w:bookmarkStart w:id="3005" w:name="_Toc43207805"/>
      <w:bookmarkStart w:id="3006" w:name="_Toc49857275"/>
      <w:bookmarkStart w:id="3007" w:name="_Toc56677111"/>
      <w:bookmarkStart w:id="3008" w:name="_Toc56691634"/>
      <w:bookmarkStart w:id="3009" w:name="_Toc56698898"/>
      <w:bookmarkStart w:id="3010" w:name="_Toc89035133"/>
      <w:bookmarkStart w:id="3011" w:name="_Toc89064931"/>
      <w:bookmarkStart w:id="3012" w:name="_Toc89180230"/>
      <w:bookmarkStart w:id="3013" w:name="_Toc97071909"/>
      <w:bookmarkStart w:id="3014" w:name="_Toc169687617"/>
      <w:r w:rsidRPr="003B2883">
        <w:t>6.1.6.2.22</w:t>
      </w:r>
      <w:r w:rsidRPr="003B2883">
        <w:tab/>
        <w:t>Void</w:t>
      </w:r>
      <w:bookmarkEnd w:id="3003"/>
      <w:bookmarkEnd w:id="3004"/>
      <w:bookmarkEnd w:id="3005"/>
      <w:bookmarkEnd w:id="3006"/>
      <w:bookmarkEnd w:id="3007"/>
      <w:bookmarkEnd w:id="3008"/>
      <w:bookmarkEnd w:id="3009"/>
      <w:bookmarkEnd w:id="3010"/>
      <w:bookmarkEnd w:id="3011"/>
      <w:bookmarkEnd w:id="3012"/>
      <w:bookmarkEnd w:id="3013"/>
      <w:bookmarkEnd w:id="301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015" w:name="_Toc25156380"/>
      <w:bookmarkStart w:id="3016" w:name="_Toc34124682"/>
      <w:bookmarkStart w:id="3017" w:name="_Toc43207806"/>
      <w:bookmarkStart w:id="3018" w:name="_Toc49857276"/>
      <w:bookmarkStart w:id="3019" w:name="_Toc56677112"/>
      <w:bookmarkStart w:id="3020" w:name="_Toc56691635"/>
      <w:bookmarkStart w:id="3021" w:name="_Toc56698899"/>
      <w:bookmarkStart w:id="3022" w:name="_Toc89035134"/>
      <w:bookmarkStart w:id="3023" w:name="_Toc89064932"/>
      <w:bookmarkStart w:id="3024" w:name="_Toc89180231"/>
      <w:bookmarkStart w:id="3025" w:name="_Toc97071910"/>
      <w:bookmarkStart w:id="3026" w:name="_Toc169687618"/>
      <w:r w:rsidRPr="003B2883">
        <w:t>6.1.6.2.23</w:t>
      </w:r>
      <w:r w:rsidRPr="003B2883">
        <w:tab/>
        <w:t xml:space="preserve">Type: </w:t>
      </w:r>
      <w:r w:rsidRPr="003B2883">
        <w:rPr>
          <w:lang w:eastAsia="zh-CN"/>
        </w:rPr>
        <w:t>UeContextTransferReqData</w:t>
      </w:r>
      <w:bookmarkEnd w:id="3015"/>
      <w:bookmarkEnd w:id="3016"/>
      <w:bookmarkEnd w:id="3017"/>
      <w:bookmarkEnd w:id="3018"/>
      <w:bookmarkEnd w:id="3019"/>
      <w:bookmarkEnd w:id="3020"/>
      <w:bookmarkEnd w:id="3021"/>
      <w:bookmarkEnd w:id="3022"/>
      <w:bookmarkEnd w:id="3023"/>
      <w:bookmarkEnd w:id="3024"/>
      <w:bookmarkEnd w:id="3025"/>
      <w:bookmarkEnd w:id="3026"/>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D51E050"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B95277">
              <w:t>clause </w:t>
            </w:r>
            <w:r w:rsidR="00B95277"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535F01BE"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027" w:name="_Toc25156381"/>
      <w:bookmarkStart w:id="3028" w:name="_Toc34124683"/>
      <w:bookmarkStart w:id="3029" w:name="_Toc43207807"/>
      <w:bookmarkStart w:id="3030" w:name="_Toc49857277"/>
      <w:bookmarkStart w:id="3031" w:name="_Toc56677113"/>
      <w:bookmarkStart w:id="3032" w:name="_Toc56691636"/>
      <w:bookmarkStart w:id="3033" w:name="_Toc56698900"/>
      <w:bookmarkStart w:id="3034" w:name="_Toc89035135"/>
      <w:bookmarkStart w:id="3035" w:name="_Toc89064933"/>
      <w:bookmarkStart w:id="3036" w:name="_Toc89180232"/>
      <w:bookmarkStart w:id="3037" w:name="_Toc97071911"/>
      <w:bookmarkStart w:id="3038" w:name="_Toc169687619"/>
      <w:r w:rsidRPr="003B2883">
        <w:lastRenderedPageBreak/>
        <w:t>6.1.6.2.24</w:t>
      </w:r>
      <w:r w:rsidRPr="003B2883">
        <w:tab/>
        <w:t xml:space="preserve">Type: </w:t>
      </w:r>
      <w:r w:rsidRPr="003B2883">
        <w:rPr>
          <w:lang w:eastAsia="zh-CN"/>
        </w:rPr>
        <w:t>UeContextTransferRspData</w:t>
      </w:r>
      <w:bookmarkEnd w:id="3027"/>
      <w:bookmarkEnd w:id="3028"/>
      <w:bookmarkEnd w:id="3029"/>
      <w:bookmarkEnd w:id="3030"/>
      <w:bookmarkEnd w:id="3031"/>
      <w:bookmarkEnd w:id="3032"/>
      <w:bookmarkEnd w:id="3033"/>
      <w:bookmarkEnd w:id="3034"/>
      <w:bookmarkEnd w:id="3035"/>
      <w:bookmarkEnd w:id="3036"/>
      <w:bookmarkEnd w:id="3037"/>
      <w:bookmarkEnd w:id="3038"/>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09D1D753"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1199A390"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347EB389"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039" w:name="_Toc25156382"/>
      <w:bookmarkStart w:id="3040" w:name="_Toc34124684"/>
      <w:bookmarkStart w:id="3041" w:name="_Toc43207808"/>
      <w:bookmarkStart w:id="3042" w:name="_Toc49857278"/>
      <w:bookmarkStart w:id="3043" w:name="_Toc56677114"/>
      <w:bookmarkStart w:id="3044" w:name="_Toc56691637"/>
      <w:bookmarkStart w:id="3045" w:name="_Toc56698901"/>
      <w:bookmarkStart w:id="3046" w:name="_Toc89035136"/>
      <w:bookmarkStart w:id="3047" w:name="_Toc89064934"/>
      <w:bookmarkStart w:id="3048" w:name="_Toc89180233"/>
      <w:bookmarkStart w:id="3049" w:name="_Toc97071912"/>
      <w:bookmarkStart w:id="3050" w:name="_Toc169687620"/>
      <w:r w:rsidRPr="003B2883">
        <w:lastRenderedPageBreak/>
        <w:t>6.1.6.2.25</w:t>
      </w:r>
      <w:r w:rsidRPr="003B2883">
        <w:tab/>
        <w:t xml:space="preserve">Type: </w:t>
      </w:r>
      <w:r w:rsidRPr="003B2883">
        <w:rPr>
          <w:lang w:eastAsia="zh-CN"/>
        </w:rPr>
        <w:t>UeContext</w:t>
      </w:r>
      <w:bookmarkEnd w:id="3039"/>
      <w:bookmarkEnd w:id="3040"/>
      <w:bookmarkEnd w:id="3041"/>
      <w:bookmarkEnd w:id="3042"/>
      <w:bookmarkEnd w:id="3043"/>
      <w:bookmarkEnd w:id="3044"/>
      <w:bookmarkEnd w:id="3045"/>
      <w:bookmarkEnd w:id="3046"/>
      <w:bookmarkEnd w:id="3047"/>
      <w:bookmarkEnd w:id="3048"/>
      <w:bookmarkEnd w:id="3049"/>
      <w:bookmarkEnd w:id="3050"/>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D44497" w:rsidRPr="003B2883" w14:paraId="05BD2AD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B54BF3C" w14:textId="458EDF4E" w:rsidR="00D44497" w:rsidRPr="003B2883" w:rsidRDefault="00D44497" w:rsidP="00D44497">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2D396173" w14:textId="15198BAE" w:rsidR="00D44497" w:rsidRPr="003B2883" w:rsidRDefault="00D44497" w:rsidP="00D44497">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D5C4DF9" w14:textId="10104B9C" w:rsidR="00D44497" w:rsidRPr="003B2883" w:rsidRDefault="00D44497" w:rsidP="00D4449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281117" w14:textId="5C315864" w:rsidR="00D44497" w:rsidRPr="003B2883" w:rsidRDefault="00D44497" w:rsidP="00D4449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C18E16C" w14:textId="77777777" w:rsidR="00D44497" w:rsidRDefault="00D44497" w:rsidP="00D44497">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18CD80F" w14:textId="77777777" w:rsidR="00D44497" w:rsidRDefault="00D44497" w:rsidP="00D44497">
            <w:pPr>
              <w:pStyle w:val="TAL"/>
              <w:rPr>
                <w:rFonts w:cs="Arial"/>
                <w:szCs w:val="18"/>
                <w:lang w:eastAsia="zh-CN"/>
              </w:rPr>
            </w:pPr>
          </w:p>
          <w:p w14:paraId="01246BB6" w14:textId="6349799C" w:rsidR="00D44497" w:rsidRPr="003B2883" w:rsidRDefault="00D44497" w:rsidP="00D44497">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6D44DC1D" w14:textId="77777777" w:rsidR="00D44497" w:rsidRPr="003B2883" w:rsidRDefault="00D44497" w:rsidP="00D44497">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F25815" w:rsidRPr="003B2883" w14:paraId="33A164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83030D8" w14:textId="041F5007" w:rsidR="00F25815" w:rsidRPr="003B2883" w:rsidRDefault="00F25815" w:rsidP="00F25815">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4BCEA0BD" w14:textId="404DC41B" w:rsidR="00F25815" w:rsidRPr="003B2883" w:rsidRDefault="00F25815" w:rsidP="00F25815">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50F95D6F" w14:textId="0269160E" w:rsidR="00F25815" w:rsidRPr="003B2883" w:rsidRDefault="00F25815" w:rsidP="00F258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823EF3" w14:textId="147FCD30" w:rsidR="00F25815" w:rsidRPr="003B2883" w:rsidRDefault="00F25815" w:rsidP="00F25815">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5EF6377" w14:textId="77777777" w:rsidR="00F25815" w:rsidRDefault="00F25815" w:rsidP="00F25815">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4BC7791D" w14:textId="77777777" w:rsidR="00F25815" w:rsidRDefault="00F25815" w:rsidP="00F25815">
            <w:pPr>
              <w:pStyle w:val="TAL"/>
              <w:rPr>
                <w:rFonts w:cs="Arial"/>
                <w:szCs w:val="18"/>
                <w:lang w:eastAsia="zh-CN"/>
              </w:rPr>
            </w:pPr>
          </w:p>
          <w:p w14:paraId="64B598A9" w14:textId="3E7E1FCF" w:rsidR="00F25815" w:rsidRPr="003B2883" w:rsidRDefault="00F25815" w:rsidP="00F25815">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5AE87ED" w14:textId="77777777" w:rsidR="00F25815" w:rsidRPr="003B2883" w:rsidRDefault="00F25815" w:rsidP="00F25815">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05EB2EAF"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B95277">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B84656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3C567433"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4246C0"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lastRenderedPageBreak/>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4B160B4D"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B95277" w:rsidRPr="003B2883">
              <w:rPr>
                <w:rFonts w:cs="Arial"/>
                <w:szCs w:val="18"/>
                <w:lang w:eastAsia="zh-CN"/>
              </w:rPr>
              <w:t>clause</w:t>
            </w:r>
            <w:r w:rsidR="00B95277">
              <w:rPr>
                <w:rFonts w:cs="Arial"/>
                <w:szCs w:val="18"/>
                <w:lang w:eastAsia="zh-CN"/>
              </w:rPr>
              <w:t> </w:t>
            </w:r>
            <w:r w:rsidR="00B95277"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50230BB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42D25C7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66D92"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693BEA5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lastRenderedPageBreak/>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54535388"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B95277" w:rsidRPr="00460550">
              <w:rPr>
                <w:rFonts w:cs="Arial"/>
                <w:szCs w:val="18"/>
              </w:rPr>
              <w:t>clause</w:t>
            </w:r>
            <w:r w:rsidR="00B95277">
              <w:rPr>
                <w:rFonts w:cs="Arial"/>
                <w:szCs w:val="18"/>
              </w:rPr>
              <w:t> </w:t>
            </w:r>
            <w:r w:rsidR="00B95277"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927577"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927577" w:rsidRPr="006A7EE2" w:rsidRDefault="00927577" w:rsidP="00927577">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927577" w:rsidRPr="006A7EE2" w:rsidRDefault="00927577" w:rsidP="00927577">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14C52B02" w:rsidR="00927577" w:rsidRPr="006A7EE2" w:rsidRDefault="00927577" w:rsidP="0092757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B95277">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927577" w:rsidRDefault="00927577" w:rsidP="00927577">
            <w:pPr>
              <w:pStyle w:val="TAL"/>
              <w:keepNext w:val="0"/>
              <w:keepLines w:val="0"/>
              <w:widowControl w:val="0"/>
            </w:pPr>
          </w:p>
        </w:tc>
      </w:tr>
      <w:tr w:rsidR="00927577"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927577" w:rsidRDefault="00927577" w:rsidP="00927577">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927577" w:rsidRDefault="00927577" w:rsidP="00927577">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927577" w:rsidRDefault="00927577" w:rsidP="00927577">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927577" w:rsidRPr="00ED1D10" w:rsidRDefault="00927577" w:rsidP="00927577">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927577" w:rsidRDefault="00927577" w:rsidP="00927577">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927577" w:rsidRPr="006C1437" w:rsidRDefault="00927577" w:rsidP="00927577">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927577" w:rsidRDefault="00927577" w:rsidP="00927577">
            <w:pPr>
              <w:pStyle w:val="TAL"/>
              <w:keepNext w:val="0"/>
              <w:keepLines w:val="0"/>
              <w:widowControl w:val="0"/>
            </w:pPr>
          </w:p>
        </w:tc>
      </w:tr>
      <w:tr w:rsidR="00927577"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927577" w:rsidRDefault="00927577" w:rsidP="00927577">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927577" w:rsidRDefault="00927577" w:rsidP="00927577">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927577" w:rsidRPr="0095496B" w:rsidRDefault="00927577" w:rsidP="00927577">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927577" w:rsidRPr="0095496B" w:rsidRDefault="00927577" w:rsidP="00927577">
            <w:pPr>
              <w:pStyle w:val="TAL"/>
            </w:pPr>
          </w:p>
          <w:p w14:paraId="74E0E6FA" w14:textId="77777777" w:rsidR="00927577" w:rsidRPr="0095496B" w:rsidDel="003F1E22" w:rsidRDefault="00927577" w:rsidP="00927577">
            <w:pPr>
              <w:pStyle w:val="TAL"/>
            </w:pPr>
            <w:r w:rsidRPr="0095496B">
              <w:t>If present, this IE shall indicate whether Enhanced Coverage for NB-N1 mode is restricted or not.</w:t>
            </w:r>
          </w:p>
          <w:p w14:paraId="7309F37D" w14:textId="77777777" w:rsidR="00927577" w:rsidRPr="0095496B" w:rsidRDefault="00927577" w:rsidP="00927577">
            <w:pPr>
              <w:pStyle w:val="TAL"/>
            </w:pPr>
          </w:p>
          <w:p w14:paraId="5FCEE730" w14:textId="3F29CE55" w:rsidR="00927577" w:rsidRPr="005F48AD" w:rsidRDefault="003E42ED" w:rsidP="005F48AD">
            <w:pPr>
              <w:pStyle w:val="B1"/>
              <w:rPr>
                <w:rFonts w:ascii="Arial" w:hAnsi="Arial"/>
                <w:sz w:val="18"/>
              </w:rPr>
            </w:pPr>
            <w:r>
              <w:rPr>
                <w:rFonts w:ascii="Arial" w:hAnsi="Arial"/>
                <w:sz w:val="18"/>
              </w:rPr>
              <w:t>-</w:t>
            </w:r>
            <w:r>
              <w:rPr>
                <w:rFonts w:ascii="Arial" w:hAnsi="Arial"/>
                <w:sz w:val="18"/>
              </w:rPr>
              <w:tab/>
            </w:r>
            <w:r w:rsidR="00927577" w:rsidRPr="005F48AD">
              <w:rPr>
                <w:rFonts w:ascii="Arial" w:hAnsi="Arial"/>
                <w:sz w:val="18"/>
              </w:rPr>
              <w:t>true: Enhanced Coverage for NB-N1 mode is restricted.</w:t>
            </w:r>
          </w:p>
          <w:p w14:paraId="1F88021E" w14:textId="31CAA0E8" w:rsidR="00927577" w:rsidRPr="006C1437" w:rsidRDefault="003E42ED" w:rsidP="005F48AD">
            <w:pPr>
              <w:pStyle w:val="B1"/>
            </w:pPr>
            <w:r>
              <w:rPr>
                <w:rFonts w:ascii="Arial" w:hAnsi="Arial"/>
                <w:sz w:val="18"/>
              </w:rPr>
              <w:t>-</w:t>
            </w:r>
            <w:r>
              <w:rPr>
                <w:rFonts w:ascii="Arial" w:hAnsi="Arial"/>
                <w:sz w:val="18"/>
              </w:rPr>
              <w:tab/>
            </w:r>
            <w:r w:rsidR="00927577" w:rsidRPr="005F48A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927577" w:rsidRDefault="00927577" w:rsidP="00927577">
            <w:pPr>
              <w:pStyle w:val="TAL"/>
              <w:keepNext w:val="0"/>
              <w:keepLines w:val="0"/>
              <w:widowControl w:val="0"/>
            </w:pPr>
          </w:p>
        </w:tc>
      </w:tr>
      <w:tr w:rsidR="00927577"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927577" w:rsidRDefault="00927577" w:rsidP="00927577">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927577" w:rsidRDefault="00927577" w:rsidP="0092757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927577" w:rsidRDefault="00927577" w:rsidP="00927577">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927577" w:rsidRDefault="00927577" w:rsidP="00927577">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927577" w:rsidRDefault="00927577" w:rsidP="00927577">
            <w:pPr>
              <w:pStyle w:val="TAL"/>
              <w:rPr>
                <w:rFonts w:cs="Arial"/>
                <w:szCs w:val="18"/>
              </w:rPr>
            </w:pPr>
          </w:p>
          <w:p w14:paraId="2C409B62" w14:textId="77777777" w:rsidR="00927577" w:rsidRPr="00B3056F" w:rsidRDefault="00927577" w:rsidP="00927577">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927577" w:rsidRDefault="00927577" w:rsidP="00927577">
            <w:pPr>
              <w:pStyle w:val="B1"/>
              <w:rPr>
                <w:rFonts w:ascii="Arial" w:hAnsi="Arial" w:cs="Arial"/>
                <w:sz w:val="18"/>
                <w:szCs w:val="18"/>
              </w:rPr>
            </w:pPr>
            <w:bookmarkStart w:id="3051"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051"/>
          <w:p w14:paraId="6B759A94" w14:textId="1BEEA5A8" w:rsidR="00927577" w:rsidRPr="00ED1D10" w:rsidRDefault="00927577" w:rsidP="00927577">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927577" w:rsidRDefault="00927577" w:rsidP="00927577">
            <w:pPr>
              <w:pStyle w:val="TAL"/>
              <w:keepNext w:val="0"/>
              <w:keepLines w:val="0"/>
              <w:widowControl w:val="0"/>
            </w:pPr>
          </w:p>
        </w:tc>
      </w:tr>
      <w:tr w:rsidR="00927577"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927577"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927577" w:rsidRPr="00ED1D10" w:rsidRDefault="00927577" w:rsidP="00927577">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927577" w:rsidRDefault="00927577" w:rsidP="00927577">
            <w:pPr>
              <w:pStyle w:val="TAL"/>
              <w:keepNext w:val="0"/>
              <w:keepLines w:val="0"/>
              <w:widowControl w:val="0"/>
            </w:pPr>
            <w:r>
              <w:t>ProSe</w:t>
            </w:r>
          </w:p>
        </w:tc>
      </w:tr>
      <w:tr w:rsidR="00927577"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927577" w:rsidRDefault="00927577" w:rsidP="00927577">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927577" w:rsidRDefault="00927577" w:rsidP="00927577">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927577" w:rsidRDefault="00927577" w:rsidP="00927577">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927577" w:rsidRDefault="00927577" w:rsidP="00927577">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927577" w:rsidRDefault="00927577" w:rsidP="00927577">
            <w:pPr>
              <w:pStyle w:val="TAL"/>
              <w:rPr>
                <w:rFonts w:cs="Arial"/>
                <w:szCs w:val="18"/>
                <w:lang w:eastAsia="zh-CN"/>
              </w:rPr>
            </w:pPr>
          </w:p>
          <w:p w14:paraId="1E296FB3" w14:textId="238F4238" w:rsidR="00927577" w:rsidRDefault="00927577" w:rsidP="00927577">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54C2D952" w:rsidR="00927577" w:rsidRDefault="002130DA" w:rsidP="00927577">
            <w:pPr>
              <w:pStyle w:val="TAL"/>
              <w:keepNext w:val="0"/>
              <w:keepLines w:val="0"/>
              <w:widowControl w:val="0"/>
            </w:pPr>
            <w:r>
              <w:t>A</w:t>
            </w:r>
            <w:r w:rsidR="008006EB">
              <w:t>SUC</w:t>
            </w:r>
          </w:p>
        </w:tc>
      </w:tr>
      <w:tr w:rsidR="00927577"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927577" w:rsidRDefault="00927577" w:rsidP="00927577">
            <w:pPr>
              <w:pStyle w:val="TAL"/>
              <w:rPr>
                <w:lang w:eastAsia="zh-CN"/>
              </w:rPr>
            </w:pPr>
            <w:r>
              <w:rPr>
                <w:lang w:val="en-US" w:eastAsia="zh-CN"/>
              </w:rPr>
              <w:lastRenderedPageBreak/>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927577" w:rsidRDefault="00927577" w:rsidP="00927577">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927577" w:rsidRDefault="00927577" w:rsidP="00927577">
            <w:pPr>
              <w:pStyle w:val="TAL"/>
              <w:keepNext w:val="0"/>
              <w:keepLines w:val="0"/>
              <w:widowControl w:val="0"/>
            </w:pPr>
          </w:p>
        </w:tc>
      </w:tr>
      <w:tr w:rsidR="00927577"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927577" w:rsidRDefault="00927577" w:rsidP="00927577">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927577" w:rsidRDefault="00927577" w:rsidP="00927577">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927577" w:rsidRDefault="00927577" w:rsidP="00927577">
            <w:pPr>
              <w:pStyle w:val="TAL"/>
              <w:keepNext w:val="0"/>
              <w:keepLines w:val="0"/>
              <w:widowControl w:val="0"/>
            </w:pPr>
          </w:p>
        </w:tc>
      </w:tr>
      <w:tr w:rsidR="00927577"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927577" w:rsidRDefault="00927577" w:rsidP="00927577">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927577" w:rsidRDefault="00927577" w:rsidP="00927577">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927577" w:rsidRDefault="00927577" w:rsidP="00927577">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927577" w:rsidRDefault="00927577" w:rsidP="00927577">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927577" w:rsidRDefault="00927577" w:rsidP="00927577">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927577" w:rsidRDefault="00927577" w:rsidP="00927577">
            <w:pPr>
              <w:pStyle w:val="TAL"/>
              <w:keepNext w:val="0"/>
              <w:keepLines w:val="0"/>
              <w:widowControl w:val="0"/>
            </w:pPr>
          </w:p>
        </w:tc>
      </w:tr>
      <w:tr w:rsidR="00927577"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927577" w:rsidRDefault="00927577" w:rsidP="00927577">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927577" w:rsidRDefault="00927577" w:rsidP="00927577">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927577" w:rsidRDefault="00927577" w:rsidP="00927577">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927577" w:rsidRDefault="00927577" w:rsidP="00927577">
            <w:pPr>
              <w:pStyle w:val="TAL"/>
            </w:pPr>
          </w:p>
          <w:p w14:paraId="194A92D9" w14:textId="4755EB71" w:rsidR="00927577" w:rsidRDefault="00927577" w:rsidP="00927577">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927577" w:rsidRDefault="00927577" w:rsidP="00927577">
            <w:pPr>
              <w:pStyle w:val="TAL"/>
              <w:keepNext w:val="0"/>
              <w:keepLines w:val="0"/>
              <w:widowControl w:val="0"/>
            </w:pPr>
          </w:p>
        </w:tc>
      </w:tr>
      <w:tr w:rsidR="00927577"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927577" w:rsidRDefault="00927577" w:rsidP="00927577">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927577" w:rsidRDefault="00927577" w:rsidP="00927577">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927577" w:rsidRDefault="00927577" w:rsidP="00927577">
            <w:pPr>
              <w:pStyle w:val="TAL"/>
            </w:pPr>
          </w:p>
          <w:p w14:paraId="59126ED1" w14:textId="34C8D9A9" w:rsidR="00927577" w:rsidRDefault="00927577" w:rsidP="0092757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927577" w:rsidRDefault="00927577" w:rsidP="00927577">
            <w:pPr>
              <w:pStyle w:val="TAL"/>
              <w:keepNext w:val="0"/>
              <w:keepLines w:val="0"/>
              <w:widowControl w:val="0"/>
            </w:pPr>
          </w:p>
        </w:tc>
      </w:tr>
      <w:tr w:rsidR="00927577"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927577" w:rsidRDefault="00927577" w:rsidP="00927577">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927577" w:rsidRDefault="00927577" w:rsidP="00927577">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927577" w:rsidRDefault="00927577" w:rsidP="00927577">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927577" w:rsidRDefault="00927577" w:rsidP="00927577">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927577" w:rsidRDefault="00927577" w:rsidP="00927577">
            <w:pPr>
              <w:pStyle w:val="TAL"/>
              <w:keepNext w:val="0"/>
              <w:keepLines w:val="0"/>
              <w:widowControl w:val="0"/>
            </w:pPr>
          </w:p>
        </w:tc>
      </w:tr>
      <w:tr w:rsidR="00927577"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927577" w:rsidRDefault="00927577" w:rsidP="00927577">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927577" w:rsidRDefault="00927577" w:rsidP="00927577">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927577" w:rsidRDefault="00927577" w:rsidP="00927577">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927577" w:rsidRDefault="00927577" w:rsidP="00927577">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927577" w:rsidRDefault="00927577" w:rsidP="00927577">
            <w:pPr>
              <w:pStyle w:val="TAL"/>
            </w:pPr>
          </w:p>
          <w:p w14:paraId="7591B12E" w14:textId="77777777" w:rsidR="00927577" w:rsidRDefault="00927577" w:rsidP="00927577">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927577" w:rsidRDefault="00927577" w:rsidP="00927577">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927577" w:rsidRDefault="00927577" w:rsidP="00927577">
            <w:pPr>
              <w:pStyle w:val="TAL"/>
              <w:keepNext w:val="0"/>
              <w:keepLines w:val="0"/>
              <w:widowControl w:val="0"/>
            </w:pPr>
            <w:r>
              <w:t>SPAE</w:t>
            </w:r>
          </w:p>
        </w:tc>
      </w:tr>
      <w:tr w:rsidR="00927577"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927577" w:rsidRDefault="00927577" w:rsidP="00927577">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927577" w:rsidRDefault="00927577" w:rsidP="00927577">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927577" w:rsidRDefault="00927577" w:rsidP="00927577">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927577" w:rsidRDefault="00927577" w:rsidP="00927577">
            <w:pPr>
              <w:pStyle w:val="TAL"/>
              <w:rPr>
                <w:noProof/>
              </w:rPr>
            </w:pPr>
            <w:r>
              <w:rPr>
                <w:noProof/>
              </w:rPr>
              <w:t xml:space="preserve">This IE shall be present </w:t>
            </w:r>
            <w:r w:rsidRPr="00B77840">
              <w:rPr>
                <w:noProof/>
              </w:rPr>
              <w:t>if the smPolicyNotifyPduList IE is present.</w:t>
            </w:r>
          </w:p>
          <w:p w14:paraId="4FD2A393" w14:textId="77777777" w:rsidR="00927577" w:rsidRDefault="00927577" w:rsidP="00927577">
            <w:pPr>
              <w:pStyle w:val="TAL"/>
              <w:rPr>
                <w:noProof/>
              </w:rPr>
            </w:pPr>
          </w:p>
          <w:p w14:paraId="5EDA2F2B" w14:textId="77777777" w:rsidR="00927577" w:rsidRDefault="00927577" w:rsidP="00927577">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927577" w:rsidRDefault="00927577" w:rsidP="00927577">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927577" w:rsidRDefault="00927577" w:rsidP="00927577">
            <w:pPr>
              <w:pStyle w:val="TAL"/>
              <w:keepNext w:val="0"/>
              <w:keepLines w:val="0"/>
              <w:widowControl w:val="0"/>
            </w:pPr>
            <w:r>
              <w:t>SPAE</w:t>
            </w:r>
          </w:p>
        </w:tc>
      </w:tr>
      <w:tr w:rsidR="00927577"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927577" w:rsidRDefault="00927577" w:rsidP="00927577">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927577" w:rsidRDefault="00927577" w:rsidP="00927577">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927577" w:rsidRDefault="00927577" w:rsidP="009275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927577" w:rsidRDefault="00927577" w:rsidP="00927577">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927577" w:rsidRDefault="00927577" w:rsidP="00927577">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927577" w:rsidRDefault="00927577" w:rsidP="00927577">
            <w:pPr>
              <w:pStyle w:val="TAL"/>
              <w:keepNext w:val="0"/>
              <w:keepLines w:val="0"/>
              <w:widowControl w:val="0"/>
            </w:pPr>
          </w:p>
        </w:tc>
      </w:tr>
      <w:tr w:rsidR="00927577"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927577" w:rsidRDefault="00927577" w:rsidP="00927577">
            <w:pPr>
              <w:pStyle w:val="TAL"/>
            </w:pPr>
            <w:bookmarkStart w:id="3052" w:name="_PERM_MCCTEMPBM_CRPT03410130___7" w:colFirst="4" w:colLast="4"/>
            <w:r>
              <w:rPr>
                <w:rFonts w:hint="eastAsia"/>
                <w:lang w:eastAsia="zh-CN"/>
              </w:rPr>
              <w:lastRenderedPageBreak/>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927577" w:rsidDel="003504F8"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927577" w:rsidRDefault="00927577" w:rsidP="009275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927577" w:rsidRDefault="00927577" w:rsidP="00927577">
            <w:pPr>
              <w:pStyle w:val="TAL"/>
            </w:pPr>
            <w:r>
              <w:rPr>
                <w:rFonts w:cs="Arial"/>
                <w:szCs w:val="18"/>
                <w:lang w:eastAsia="zh-CN"/>
              </w:rPr>
              <w:t>This IE shall be present if the UE is registered for onboarding in an SNPN</w:t>
            </w:r>
            <w:r>
              <w:t>.</w:t>
            </w:r>
          </w:p>
          <w:p w14:paraId="3A635F02" w14:textId="77777777" w:rsidR="00927577" w:rsidRDefault="00927577" w:rsidP="00927577">
            <w:pPr>
              <w:pStyle w:val="TAL"/>
            </w:pPr>
          </w:p>
          <w:p w14:paraId="1140B1BC" w14:textId="77777777" w:rsidR="00927577" w:rsidRDefault="00927577" w:rsidP="00927577">
            <w:pPr>
              <w:pStyle w:val="TAL"/>
              <w:rPr>
                <w:rFonts w:cs="Arial"/>
                <w:szCs w:val="18"/>
                <w:lang w:eastAsia="zh-CN"/>
              </w:rPr>
            </w:pPr>
            <w:r>
              <w:rPr>
                <w:rFonts w:cs="Arial"/>
                <w:szCs w:val="18"/>
              </w:rPr>
              <w:t>When present, it shall indicate the following:</w:t>
            </w:r>
          </w:p>
          <w:p w14:paraId="79EF433F" w14:textId="77777777" w:rsidR="00927577" w:rsidRDefault="00927577" w:rsidP="00927577">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927577" w:rsidRPr="00920332" w:rsidRDefault="00927577" w:rsidP="00927577">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927577" w:rsidRDefault="00927577" w:rsidP="00927577">
            <w:pPr>
              <w:pStyle w:val="TAL"/>
              <w:keepNext w:val="0"/>
              <w:keepLines w:val="0"/>
              <w:widowControl w:val="0"/>
            </w:pPr>
            <w:r>
              <w:rPr>
                <w:lang w:eastAsia="zh-CN"/>
              </w:rPr>
              <w:t>e</w:t>
            </w:r>
            <w:r>
              <w:rPr>
                <w:rFonts w:hint="eastAsia"/>
                <w:lang w:eastAsia="zh-CN"/>
              </w:rPr>
              <w:t>N</w:t>
            </w:r>
            <w:r>
              <w:rPr>
                <w:lang w:eastAsia="zh-CN"/>
              </w:rPr>
              <w:t>PN</w:t>
            </w:r>
          </w:p>
        </w:tc>
      </w:tr>
      <w:tr w:rsidR="00927577"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927577" w:rsidRDefault="00927577" w:rsidP="00927577">
            <w:pPr>
              <w:pStyle w:val="TAL"/>
            </w:pPr>
            <w:bookmarkStart w:id="3053" w:name="_PERM_MCCTEMPBM_CRPT03410131___7" w:colFirst="4" w:colLast="4"/>
            <w:bookmarkEnd w:id="3052"/>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927577" w:rsidRDefault="00927577" w:rsidP="00927577">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927577" w:rsidRDefault="00927577" w:rsidP="00927577">
            <w:pPr>
              <w:pStyle w:val="TAL"/>
              <w:keepNext w:val="0"/>
              <w:keepLines w:val="0"/>
              <w:widowControl w:val="0"/>
            </w:pPr>
            <w:r>
              <w:t>When present, this IE shall be set as following:</w:t>
            </w:r>
          </w:p>
          <w:p w14:paraId="285F1E42" w14:textId="77777777" w:rsidR="00927577" w:rsidRDefault="00927577" w:rsidP="00927577">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927577" w:rsidRPr="0005247A" w:rsidRDefault="00927577" w:rsidP="00927577">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927577" w:rsidRDefault="00927577" w:rsidP="00927577">
            <w:pPr>
              <w:pStyle w:val="TAL"/>
              <w:keepNext w:val="0"/>
              <w:keepLines w:val="0"/>
              <w:widowControl w:val="0"/>
            </w:pPr>
          </w:p>
        </w:tc>
      </w:tr>
      <w:bookmarkEnd w:id="3053"/>
      <w:tr w:rsidR="00927577"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927577" w:rsidRDefault="00927577" w:rsidP="00927577">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927577" w:rsidRDefault="00927577" w:rsidP="00927577">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6B4A0C2F" w:rsidR="00927577" w:rsidRDefault="00927577" w:rsidP="00927577">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B95277" w:rsidRPr="00775949">
              <w:rPr>
                <w:rFonts w:cs="Arial"/>
                <w:szCs w:val="18"/>
              </w:rPr>
              <w:t>TS</w:t>
            </w:r>
            <w:r w:rsidR="00B95277">
              <w:rPr>
                <w:rFonts w:cs="Arial"/>
                <w:szCs w:val="18"/>
              </w:rPr>
              <w:t> </w:t>
            </w:r>
            <w:r w:rsidR="00B95277" w:rsidRPr="00775949">
              <w:rPr>
                <w:rFonts w:cs="Arial"/>
                <w:szCs w:val="18"/>
              </w:rPr>
              <w:t>2</w:t>
            </w:r>
            <w:r w:rsidRPr="00775949">
              <w:rPr>
                <w:rFonts w:cs="Arial"/>
                <w:szCs w:val="18"/>
              </w:rPr>
              <w:t>3.501</w:t>
            </w:r>
            <w:r w:rsidR="00B95277">
              <w:rPr>
                <w:rFonts w:cs="Arial"/>
                <w:szCs w:val="18"/>
              </w:rPr>
              <w:t> </w:t>
            </w:r>
            <w:r w:rsidR="00B95277"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927577" w:rsidRDefault="00927577" w:rsidP="00927577">
            <w:pPr>
              <w:pStyle w:val="TAL"/>
              <w:keepNext w:val="0"/>
              <w:keepLines w:val="0"/>
              <w:widowControl w:val="0"/>
            </w:pPr>
          </w:p>
        </w:tc>
      </w:tr>
      <w:tr w:rsidR="00927577"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927577" w:rsidRDefault="00927577" w:rsidP="00927577">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927577" w:rsidRDefault="00927577" w:rsidP="00927577">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927577" w:rsidRDefault="00927577" w:rsidP="00927577">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927577" w:rsidRDefault="00927577" w:rsidP="00927577">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27A06E7E" w:rsidR="00927577" w:rsidRDefault="00927577" w:rsidP="00927577">
            <w:pPr>
              <w:pStyle w:val="TAL"/>
              <w:rPr>
                <w:noProof/>
              </w:rPr>
            </w:pPr>
            <w:r>
              <w:rPr>
                <w:noProof/>
              </w:rPr>
              <w:t>This IE shall be present if conditions for SMF Selection information replacement are received from the PCF for AM Policy.</w:t>
            </w:r>
          </w:p>
          <w:p w14:paraId="41622E90" w14:textId="77777777" w:rsidR="00927577" w:rsidRDefault="00927577" w:rsidP="00927577">
            <w:pPr>
              <w:pStyle w:val="TAL"/>
              <w:rPr>
                <w:noProof/>
              </w:rPr>
            </w:pPr>
          </w:p>
          <w:p w14:paraId="6781F431" w14:textId="6EA11E74" w:rsidR="00927577" w:rsidRDefault="00927577" w:rsidP="00927577">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927577" w:rsidRDefault="00927577" w:rsidP="00927577">
            <w:pPr>
              <w:pStyle w:val="TAL"/>
              <w:keepNext w:val="0"/>
              <w:keepLines w:val="0"/>
              <w:widowControl w:val="0"/>
            </w:pPr>
          </w:p>
        </w:tc>
      </w:tr>
      <w:tr w:rsidR="00927577"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927577" w:rsidRDefault="00927577" w:rsidP="00927577">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927577" w:rsidRDefault="00927577" w:rsidP="00927577">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927577" w:rsidRDefault="00927577" w:rsidP="00927577">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927577" w:rsidRDefault="00927577" w:rsidP="00927577">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927577" w:rsidRDefault="00927577" w:rsidP="00927577">
            <w:pPr>
              <w:pStyle w:val="TAL"/>
              <w:rPr>
                <w:noProof/>
              </w:rPr>
            </w:pPr>
            <w:r>
              <w:rPr>
                <w:noProof/>
              </w:rPr>
              <w:t>This IE shall be present when UE Slice MBR(s) were received from the PCF for AM Policy.</w:t>
            </w:r>
          </w:p>
          <w:p w14:paraId="61CA44B3" w14:textId="77777777" w:rsidR="00927577" w:rsidRDefault="00927577" w:rsidP="00927577">
            <w:pPr>
              <w:pStyle w:val="TAL"/>
              <w:rPr>
                <w:noProof/>
              </w:rPr>
            </w:pPr>
          </w:p>
          <w:p w14:paraId="27BA84AF" w14:textId="77777777" w:rsidR="00927577" w:rsidRDefault="00927577" w:rsidP="00927577">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927577" w:rsidRDefault="00927577" w:rsidP="00927577">
            <w:pPr>
              <w:pStyle w:val="TAL"/>
              <w:keepNext w:val="0"/>
              <w:keepLines w:val="0"/>
              <w:widowControl w:val="0"/>
            </w:pPr>
          </w:p>
        </w:tc>
      </w:tr>
      <w:tr w:rsidR="00927577"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927577" w:rsidRDefault="00927577" w:rsidP="00927577">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927577" w:rsidRDefault="00927577" w:rsidP="0092757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38878D8F" w14:textId="77777777" w:rsidR="00927577" w:rsidRDefault="00927577" w:rsidP="00927577">
            <w:pPr>
              <w:pStyle w:val="TAL"/>
              <w:rPr>
                <w:rFonts w:cs="Arial"/>
                <w:szCs w:val="18"/>
                <w:lang w:val="en-US" w:eastAsia="zh-CN"/>
              </w:rPr>
            </w:pPr>
          </w:p>
          <w:p w14:paraId="434E68E3" w14:textId="77777777" w:rsidR="00927577" w:rsidRDefault="00927577" w:rsidP="00927577">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927577" w:rsidRDefault="00927577" w:rsidP="00927577">
            <w:pPr>
              <w:pStyle w:val="TAL"/>
              <w:keepNext w:val="0"/>
              <w:keepLines w:val="0"/>
              <w:widowControl w:val="0"/>
            </w:pPr>
          </w:p>
        </w:tc>
      </w:tr>
      <w:tr w:rsidR="00927577"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927577" w:rsidRDefault="00927577" w:rsidP="00927577">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927577" w:rsidRDefault="00927577" w:rsidP="00927577">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927577" w:rsidRDefault="00927577" w:rsidP="00927577">
            <w:pPr>
              <w:pStyle w:val="TAL"/>
              <w:rPr>
                <w:rFonts w:cs="Arial"/>
                <w:szCs w:val="18"/>
                <w:lang w:val="en-US" w:eastAsia="zh-CN"/>
              </w:rPr>
            </w:pPr>
            <w:r>
              <w:rPr>
                <w:rFonts w:cs="Arial"/>
                <w:szCs w:val="18"/>
                <w:lang w:val="en-US" w:eastAsia="zh-CN"/>
              </w:rPr>
              <w:t>This shall be present, if available.</w:t>
            </w:r>
          </w:p>
          <w:p w14:paraId="09384AB4" w14:textId="77777777" w:rsidR="00927577" w:rsidRDefault="00927577" w:rsidP="00927577">
            <w:pPr>
              <w:pStyle w:val="TAL"/>
              <w:rPr>
                <w:rFonts w:cs="Arial"/>
                <w:szCs w:val="18"/>
                <w:lang w:val="en-US" w:eastAsia="zh-CN"/>
              </w:rPr>
            </w:pPr>
          </w:p>
          <w:p w14:paraId="4F9699A8" w14:textId="77777777" w:rsidR="00927577" w:rsidRDefault="00927577" w:rsidP="00927577">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927577" w:rsidRDefault="00927577" w:rsidP="00927577">
            <w:pPr>
              <w:pStyle w:val="TAL"/>
              <w:keepNext w:val="0"/>
              <w:keepLines w:val="0"/>
              <w:widowControl w:val="0"/>
            </w:pPr>
          </w:p>
        </w:tc>
      </w:tr>
      <w:tr w:rsidR="00927577"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927577" w:rsidRDefault="00927577" w:rsidP="00927577">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927577" w:rsidRDefault="00927577" w:rsidP="0092757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229D722C" w14:textId="77777777" w:rsidR="00927577" w:rsidRDefault="00927577" w:rsidP="00927577">
            <w:pPr>
              <w:pStyle w:val="TAL"/>
              <w:rPr>
                <w:lang w:val="en-US"/>
              </w:rPr>
            </w:pPr>
          </w:p>
          <w:p w14:paraId="1B4A4E68" w14:textId="0D31C38D" w:rsidR="00927577" w:rsidRDefault="00927577" w:rsidP="00927577">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927577" w:rsidRDefault="00927577" w:rsidP="00927577">
            <w:pPr>
              <w:pStyle w:val="TAL"/>
              <w:keepNext w:val="0"/>
              <w:keepLines w:val="0"/>
              <w:widowControl w:val="0"/>
            </w:pPr>
          </w:p>
        </w:tc>
      </w:tr>
      <w:tr w:rsidR="007B223A" w:rsidRPr="003B2883" w14:paraId="299E84DE" w14:textId="77777777" w:rsidTr="005F48AD">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7B223A" w:rsidRDefault="007B223A" w:rsidP="007B223A">
            <w:pPr>
              <w:pStyle w:val="TAL"/>
              <w:rPr>
                <w:lang w:val="en-US" w:eastAsia="zh-CN"/>
              </w:rPr>
            </w:pPr>
            <w:r>
              <w:lastRenderedPageBreak/>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7B223A" w:rsidRDefault="007B223A" w:rsidP="007B223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7B223A" w:rsidRDefault="007B223A" w:rsidP="007B223A">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7B223A" w:rsidRDefault="007B223A" w:rsidP="007B223A">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7B223A" w:rsidRDefault="007B223A" w:rsidP="007B223A">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7B223A" w:rsidRDefault="007B223A" w:rsidP="007B223A">
            <w:pPr>
              <w:pStyle w:val="TAL"/>
              <w:rPr>
                <w:rFonts w:cs="Arial"/>
                <w:szCs w:val="18"/>
                <w:lang w:val="en-US" w:eastAsia="zh-CN"/>
              </w:rPr>
            </w:pPr>
          </w:p>
          <w:p w14:paraId="79A303CF" w14:textId="77777777" w:rsidR="007B223A" w:rsidRPr="00872133" w:rsidRDefault="007B223A" w:rsidP="007B223A">
            <w:pPr>
              <w:pStyle w:val="TAL"/>
            </w:pPr>
            <w:r w:rsidRPr="00872133">
              <w:t>When present, this IE shall be set as follows:</w:t>
            </w:r>
          </w:p>
          <w:p w14:paraId="7DD60F36" w14:textId="77777777" w:rsidR="007B223A" w:rsidRPr="003B2883" w:rsidRDefault="007B223A" w:rsidP="007B223A">
            <w:pPr>
              <w:pStyle w:val="TAL"/>
              <w:ind w:left="488" w:hanging="360"/>
            </w:pPr>
            <w:r w:rsidRPr="003B2883">
              <w:t>-</w:t>
            </w:r>
            <w:r w:rsidRPr="003B2883">
              <w:tab/>
              <w:t xml:space="preserve">true: </w:t>
            </w:r>
            <w:r>
              <w:t>UE is registered for Disaster Roaming service</w:t>
            </w:r>
            <w:r w:rsidRPr="003B2883">
              <w:t>;</w:t>
            </w:r>
          </w:p>
          <w:p w14:paraId="5AE043AE" w14:textId="181283EE" w:rsidR="007B223A" w:rsidRDefault="007B223A" w:rsidP="007B223A">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7B223A" w:rsidRDefault="007B223A" w:rsidP="007B223A">
            <w:pPr>
              <w:pStyle w:val="TAL"/>
              <w:keepNext w:val="0"/>
              <w:keepLines w:val="0"/>
              <w:widowControl w:val="0"/>
            </w:pPr>
          </w:p>
        </w:tc>
      </w:tr>
      <w:tr w:rsidR="007B223A"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7B223A" w:rsidRDefault="007B223A" w:rsidP="007B223A">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7B223A" w:rsidRDefault="007B223A" w:rsidP="007B223A">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7B223A" w:rsidRDefault="007B223A" w:rsidP="007B223A">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7B223A" w:rsidRDefault="007B223A" w:rsidP="007B223A">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7B223A" w:rsidRDefault="007B223A" w:rsidP="007B223A">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7B223A" w:rsidRDefault="007B223A" w:rsidP="007B223A">
            <w:pPr>
              <w:pStyle w:val="TAL"/>
              <w:rPr>
                <w:rFonts w:cs="Arial"/>
                <w:szCs w:val="18"/>
                <w:lang w:eastAsia="zh-CN"/>
              </w:rPr>
            </w:pPr>
          </w:p>
          <w:p w14:paraId="5CC79E92" w14:textId="1C0B4A24" w:rsidR="007B223A" w:rsidRDefault="007B223A" w:rsidP="007B223A">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7B223A" w:rsidRDefault="007B223A" w:rsidP="007B223A">
            <w:pPr>
              <w:pStyle w:val="TAL"/>
              <w:keepNext w:val="0"/>
              <w:keepLines w:val="0"/>
              <w:widowControl w:val="0"/>
            </w:pPr>
          </w:p>
        </w:tc>
      </w:tr>
      <w:tr w:rsidR="00612B6E" w:rsidRPr="003B2883" w14:paraId="3A46526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96708D" w14:textId="238F560C" w:rsidR="00612B6E" w:rsidRDefault="00612B6E" w:rsidP="00612B6E">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2C68B69A" w14:textId="4CE4E087" w:rsidR="00612B6E" w:rsidRPr="002F505B" w:rsidRDefault="00612B6E" w:rsidP="00612B6E">
            <w:pPr>
              <w:pStyle w:val="TAL"/>
              <w:rPr>
                <w:lang w:eastAsia="zh-CN"/>
              </w:rPr>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48320291" w14:textId="0386708A"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1995F99" w14:textId="57981B46" w:rsidR="00612B6E" w:rsidRDefault="00612B6E" w:rsidP="00612B6E">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015B2EAA"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219E842" w14:textId="77777777" w:rsidR="00612B6E" w:rsidRDefault="00612B6E" w:rsidP="00612B6E">
            <w:pPr>
              <w:pStyle w:val="TAL"/>
              <w:rPr>
                <w:rFonts w:cs="Arial"/>
                <w:szCs w:val="18"/>
                <w:lang w:eastAsia="zh-CN"/>
              </w:rPr>
            </w:pPr>
          </w:p>
          <w:p w14:paraId="56EFDDCE" w14:textId="77777777" w:rsidR="00612B6E" w:rsidRDefault="00612B6E" w:rsidP="00612B6E">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33F55224" w14:textId="77777777" w:rsidR="00612B6E" w:rsidRDefault="00612B6E" w:rsidP="00612B6E">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655CF595" w14:textId="77777777" w:rsidR="00612B6E" w:rsidRDefault="00612B6E" w:rsidP="00612B6E">
            <w:pPr>
              <w:pStyle w:val="TAL"/>
              <w:keepNext w:val="0"/>
              <w:keepLines w:val="0"/>
              <w:widowControl w:val="0"/>
            </w:pPr>
          </w:p>
        </w:tc>
      </w:tr>
      <w:tr w:rsidR="00612B6E" w:rsidRPr="003B2883" w14:paraId="0EACAD4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F1BB887" w14:textId="4B1D0529" w:rsidR="00612B6E" w:rsidRDefault="00612B6E" w:rsidP="00612B6E">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65831531" w14:textId="335BC578" w:rsidR="00612B6E" w:rsidRPr="002F505B" w:rsidRDefault="00612B6E" w:rsidP="00612B6E">
            <w:pPr>
              <w:pStyle w:val="TAL"/>
              <w:rPr>
                <w:lang w:eastAsia="zh-CN"/>
              </w:rPr>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70D0E645" w14:textId="62B362AF"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91ECD5F" w14:textId="16DDC877" w:rsidR="00612B6E" w:rsidRDefault="00612B6E" w:rsidP="00612B6E">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603E7E"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84A49A1" w14:textId="77777777" w:rsidR="00612B6E" w:rsidRDefault="00612B6E" w:rsidP="00612B6E">
            <w:pPr>
              <w:pStyle w:val="TAL"/>
              <w:rPr>
                <w:noProof/>
              </w:rPr>
            </w:pPr>
          </w:p>
          <w:p w14:paraId="4DB962FE" w14:textId="04F787E0" w:rsidR="00612B6E" w:rsidRDefault="00612B6E" w:rsidP="00612B6E">
            <w:pPr>
              <w:pStyle w:val="TAL"/>
              <w:rPr>
                <w:rFonts w:cs="Arial"/>
                <w:szCs w:val="18"/>
                <w:lang w:eastAsia="zh-CN"/>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5C178DED" w14:textId="77777777" w:rsidR="00612B6E" w:rsidRDefault="00612B6E" w:rsidP="00612B6E">
            <w:pPr>
              <w:pStyle w:val="TAL"/>
              <w:keepNext w:val="0"/>
              <w:keepLines w:val="0"/>
              <w:widowControl w:val="0"/>
            </w:pPr>
          </w:p>
        </w:tc>
      </w:tr>
      <w:tr w:rsidR="00927577"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927577" w:rsidRDefault="00927577" w:rsidP="00927577">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927577" w:rsidRDefault="00927577" w:rsidP="00927577">
            <w:pPr>
              <w:pStyle w:val="TAN"/>
            </w:pPr>
            <w:r>
              <w:t>NOTE 2:</w:t>
            </w:r>
            <w:r>
              <w:tab/>
              <w:t>A particular PDU session not supported by the target AMF shall not be transferred, e.g. MA-PDU session context shall not be transferred if target AMF does not support ATSSS.</w:t>
            </w:r>
          </w:p>
          <w:p w14:paraId="650A4BDF" w14:textId="39F548A5" w:rsidR="00927577" w:rsidRDefault="00927577" w:rsidP="00927577">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927577" w:rsidRDefault="00927577" w:rsidP="00927577">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927577" w:rsidRDefault="00927577" w:rsidP="00927577">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927577" w:rsidRDefault="00927577" w:rsidP="00927577">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927577" w:rsidRDefault="00927577" w:rsidP="00927577">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054" w:name="_Toc25156383"/>
      <w:bookmarkStart w:id="3055" w:name="_Toc34124685"/>
      <w:bookmarkStart w:id="3056" w:name="_Toc43207809"/>
      <w:bookmarkStart w:id="3057" w:name="_Toc49857279"/>
      <w:bookmarkStart w:id="3058" w:name="_Toc56677115"/>
      <w:bookmarkStart w:id="3059" w:name="_Toc56691638"/>
      <w:bookmarkStart w:id="3060" w:name="_Toc56698902"/>
      <w:bookmarkStart w:id="3061" w:name="_Toc89035137"/>
      <w:bookmarkStart w:id="3062" w:name="_Toc89064935"/>
      <w:bookmarkStart w:id="3063" w:name="_Toc89180234"/>
      <w:bookmarkStart w:id="3064" w:name="_Toc97071913"/>
      <w:bookmarkStart w:id="3065" w:name="_Toc169687621"/>
      <w:r w:rsidRPr="003B2883">
        <w:lastRenderedPageBreak/>
        <w:t>6.1.6.2.26</w:t>
      </w:r>
      <w:r w:rsidRPr="003B2883">
        <w:tab/>
        <w:t>Type: N2Sm</w:t>
      </w:r>
      <w:r w:rsidRPr="003B2883">
        <w:rPr>
          <w:lang w:val="en-US"/>
        </w:rPr>
        <w:t>Information</w:t>
      </w:r>
      <w:bookmarkEnd w:id="3054"/>
      <w:bookmarkEnd w:id="3055"/>
      <w:bookmarkEnd w:id="3056"/>
      <w:bookmarkEnd w:id="3057"/>
      <w:bookmarkEnd w:id="3058"/>
      <w:bookmarkEnd w:id="3059"/>
      <w:bookmarkEnd w:id="3060"/>
      <w:bookmarkEnd w:id="3061"/>
      <w:bookmarkEnd w:id="3062"/>
      <w:bookmarkEnd w:id="3063"/>
      <w:bookmarkEnd w:id="3064"/>
      <w:bookmarkEnd w:id="3065"/>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30A769A6"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B95277">
              <w:t>clause </w:t>
            </w:r>
            <w:r w:rsidR="00B95277"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066" w:name="_Toc25156384"/>
      <w:bookmarkStart w:id="3067" w:name="_Toc34124686"/>
      <w:bookmarkStart w:id="3068" w:name="_Toc43207810"/>
      <w:bookmarkStart w:id="3069" w:name="_Toc49857280"/>
      <w:bookmarkStart w:id="3070" w:name="_Toc56677116"/>
      <w:bookmarkStart w:id="3071" w:name="_Toc56691639"/>
      <w:bookmarkStart w:id="3072" w:name="_Toc56698903"/>
      <w:bookmarkStart w:id="3073" w:name="_Toc89035138"/>
      <w:bookmarkStart w:id="3074" w:name="_Toc89064936"/>
      <w:bookmarkStart w:id="3075" w:name="_Toc89180235"/>
      <w:bookmarkStart w:id="3076" w:name="_Toc97071914"/>
      <w:bookmarkStart w:id="3077" w:name="_Toc169687622"/>
      <w:r w:rsidRPr="003B2883">
        <w:t>6.1.6.2.27</w:t>
      </w:r>
      <w:r w:rsidRPr="003B2883">
        <w:tab/>
        <w:t>Type: N2</w:t>
      </w:r>
      <w:r w:rsidRPr="003B2883">
        <w:rPr>
          <w:lang w:val="en-US"/>
        </w:rPr>
        <w:t>InfoContent</w:t>
      </w:r>
      <w:bookmarkEnd w:id="3066"/>
      <w:bookmarkEnd w:id="3067"/>
      <w:bookmarkEnd w:id="3068"/>
      <w:bookmarkEnd w:id="3069"/>
      <w:bookmarkEnd w:id="3070"/>
      <w:bookmarkEnd w:id="3071"/>
      <w:bookmarkEnd w:id="3072"/>
      <w:bookmarkEnd w:id="3073"/>
      <w:bookmarkEnd w:id="3074"/>
      <w:bookmarkEnd w:id="3075"/>
      <w:bookmarkEnd w:id="3076"/>
      <w:bookmarkEnd w:id="3077"/>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078"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2B681506"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B95277">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078"/>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602F6792"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1AB5CED5"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B95277">
              <w:t>clause </w:t>
            </w:r>
            <w:r w:rsidR="00B95277"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079" w:name="_Toc25156385"/>
      <w:bookmarkStart w:id="3080" w:name="_Toc34124687"/>
      <w:bookmarkStart w:id="3081" w:name="_Toc43207811"/>
      <w:bookmarkStart w:id="3082" w:name="_Toc49857281"/>
      <w:bookmarkStart w:id="3083" w:name="_Toc56677117"/>
      <w:bookmarkStart w:id="3084" w:name="_Toc56691640"/>
      <w:bookmarkStart w:id="3085" w:name="_Toc56698904"/>
      <w:bookmarkStart w:id="3086" w:name="_Toc89035139"/>
      <w:bookmarkStart w:id="3087" w:name="_Toc89064937"/>
      <w:bookmarkStart w:id="3088" w:name="_Toc89180236"/>
      <w:bookmarkStart w:id="3089" w:name="_Toc97071915"/>
      <w:bookmarkStart w:id="3090" w:name="_Toc169687623"/>
      <w:r w:rsidRPr="003B2883">
        <w:lastRenderedPageBreak/>
        <w:t>6.1.6.2.28</w:t>
      </w:r>
      <w:r w:rsidRPr="003B2883">
        <w:tab/>
        <w:t>Type: NrppaInformation</w:t>
      </w:r>
      <w:bookmarkEnd w:id="3079"/>
      <w:bookmarkEnd w:id="3080"/>
      <w:bookmarkEnd w:id="3081"/>
      <w:bookmarkEnd w:id="3082"/>
      <w:bookmarkEnd w:id="3083"/>
      <w:bookmarkEnd w:id="3084"/>
      <w:bookmarkEnd w:id="3085"/>
      <w:bookmarkEnd w:id="3086"/>
      <w:bookmarkEnd w:id="3087"/>
      <w:bookmarkEnd w:id="3088"/>
      <w:bookmarkEnd w:id="3089"/>
      <w:bookmarkEnd w:id="3090"/>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091" w:name="_Toc25156386"/>
      <w:bookmarkStart w:id="3092" w:name="_Toc34124688"/>
      <w:bookmarkStart w:id="3093" w:name="_Toc43207812"/>
      <w:bookmarkStart w:id="3094" w:name="_Toc49857282"/>
      <w:bookmarkStart w:id="3095" w:name="_Toc56677118"/>
      <w:bookmarkStart w:id="3096" w:name="_Toc56691641"/>
      <w:bookmarkStart w:id="3097" w:name="_Toc56698905"/>
      <w:bookmarkStart w:id="3098" w:name="_Toc89035140"/>
      <w:bookmarkStart w:id="3099" w:name="_Toc89064938"/>
      <w:bookmarkStart w:id="3100" w:name="_Toc89180237"/>
      <w:bookmarkStart w:id="3101" w:name="_Toc97071916"/>
      <w:bookmarkStart w:id="3102" w:name="_Toc169687624"/>
      <w:r w:rsidRPr="003B2883">
        <w:lastRenderedPageBreak/>
        <w:t>6.1.6.2.29</w:t>
      </w:r>
      <w:r w:rsidRPr="003B2883">
        <w:tab/>
        <w:t>Type: PwsInformation</w:t>
      </w:r>
      <w:bookmarkEnd w:id="3091"/>
      <w:bookmarkEnd w:id="3092"/>
      <w:bookmarkEnd w:id="3093"/>
      <w:bookmarkEnd w:id="3094"/>
      <w:bookmarkEnd w:id="3095"/>
      <w:bookmarkEnd w:id="3096"/>
      <w:bookmarkEnd w:id="3097"/>
      <w:bookmarkEnd w:id="3098"/>
      <w:bookmarkEnd w:id="3099"/>
      <w:bookmarkEnd w:id="3100"/>
      <w:bookmarkEnd w:id="3101"/>
      <w:bookmarkEnd w:id="3102"/>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103"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103"/>
          <w:p w14:paraId="4688A2C6" w14:textId="77777777" w:rsidR="00357CF6" w:rsidRPr="003B2883" w:rsidRDefault="00357CF6" w:rsidP="00357CF6">
            <w:pPr>
              <w:pStyle w:val="TAL"/>
            </w:pPr>
            <w:r w:rsidRPr="003B2883">
              <w:t>The N2 information received from the RAN corresponds to</w:t>
            </w:r>
          </w:p>
          <w:p w14:paraId="02D9702F" w14:textId="2D05B454"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B95277">
              <w:t>clause </w:t>
            </w:r>
            <w:r w:rsidR="00B95277"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27760" w14:textId="5FDC18ED" w:rsidR="00CD65E4" w:rsidRPr="003B2883" w:rsidRDefault="00CD65E4" w:rsidP="00CD65E4">
            <w:pPr>
              <w:pStyle w:val="TAL"/>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104" w:name="_Toc25156387"/>
      <w:bookmarkStart w:id="3105" w:name="_Toc34124689"/>
      <w:bookmarkStart w:id="3106" w:name="_Toc43207813"/>
      <w:bookmarkStart w:id="3107" w:name="_Toc49857283"/>
      <w:bookmarkStart w:id="3108" w:name="_Toc56677119"/>
      <w:bookmarkStart w:id="3109" w:name="_Toc56691642"/>
      <w:bookmarkStart w:id="3110" w:name="_Toc56698906"/>
      <w:bookmarkStart w:id="3111" w:name="_Toc89035141"/>
      <w:bookmarkStart w:id="3112" w:name="_Toc89064939"/>
      <w:bookmarkStart w:id="3113" w:name="_Toc89180238"/>
      <w:bookmarkStart w:id="3114" w:name="_Toc97071917"/>
      <w:bookmarkStart w:id="3115" w:name="_Toc169687625"/>
      <w:r w:rsidRPr="003B2883">
        <w:lastRenderedPageBreak/>
        <w:t>6.1.6.2.30</w:t>
      </w:r>
      <w:r w:rsidRPr="003B2883">
        <w:tab/>
        <w:t xml:space="preserve">Type: </w:t>
      </w:r>
      <w:r w:rsidRPr="003B2883">
        <w:rPr>
          <w:lang w:eastAsia="zh-CN"/>
        </w:rPr>
        <w:t>N1N2MsgTxfrFailureNotification</w:t>
      </w:r>
      <w:bookmarkEnd w:id="3104"/>
      <w:bookmarkEnd w:id="3105"/>
      <w:bookmarkEnd w:id="3106"/>
      <w:bookmarkEnd w:id="3107"/>
      <w:bookmarkEnd w:id="3108"/>
      <w:bookmarkEnd w:id="3109"/>
      <w:bookmarkEnd w:id="3110"/>
      <w:bookmarkEnd w:id="3111"/>
      <w:bookmarkEnd w:id="3112"/>
      <w:bookmarkEnd w:id="3113"/>
      <w:bookmarkEnd w:id="3114"/>
      <w:bookmarkEnd w:id="3115"/>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1D145873"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B95277">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116" w:name="_Toc25156388"/>
      <w:bookmarkStart w:id="3117" w:name="_Toc34124690"/>
      <w:bookmarkStart w:id="3118" w:name="_Toc43207814"/>
      <w:bookmarkStart w:id="3119" w:name="_Toc49857284"/>
      <w:bookmarkStart w:id="3120" w:name="_Toc56677120"/>
      <w:bookmarkStart w:id="3121" w:name="_Toc56691643"/>
      <w:bookmarkStart w:id="3122" w:name="_Toc56698907"/>
      <w:bookmarkStart w:id="3123" w:name="_Toc89035142"/>
      <w:bookmarkStart w:id="3124" w:name="_Toc89064940"/>
      <w:bookmarkStart w:id="3125" w:name="_Toc89180239"/>
      <w:bookmarkStart w:id="3126" w:name="_Toc97071918"/>
      <w:bookmarkStart w:id="3127" w:name="_Toc169687626"/>
      <w:r w:rsidRPr="003B2883">
        <w:t>6.1.6.2.31</w:t>
      </w:r>
      <w:r w:rsidRPr="003B2883">
        <w:tab/>
        <w:t>Type: N1N2MessageTransferError</w:t>
      </w:r>
      <w:bookmarkEnd w:id="3116"/>
      <w:bookmarkEnd w:id="3117"/>
      <w:bookmarkEnd w:id="3118"/>
      <w:bookmarkEnd w:id="3119"/>
      <w:bookmarkEnd w:id="3120"/>
      <w:bookmarkEnd w:id="3121"/>
      <w:bookmarkEnd w:id="3122"/>
      <w:bookmarkEnd w:id="3123"/>
      <w:bookmarkEnd w:id="3124"/>
      <w:bookmarkEnd w:id="3125"/>
      <w:bookmarkEnd w:id="3126"/>
      <w:bookmarkEnd w:id="3127"/>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128" w:name="_Toc25156389"/>
      <w:bookmarkStart w:id="3129" w:name="_Toc34124691"/>
      <w:bookmarkStart w:id="3130" w:name="_Toc43207815"/>
      <w:bookmarkStart w:id="3131" w:name="_Toc49857285"/>
      <w:bookmarkStart w:id="3132" w:name="_Toc56677121"/>
      <w:bookmarkStart w:id="3133" w:name="_Toc56691644"/>
      <w:bookmarkStart w:id="3134" w:name="_Toc56698908"/>
      <w:bookmarkStart w:id="3135" w:name="_Toc89035143"/>
      <w:bookmarkStart w:id="3136" w:name="_Toc89064941"/>
      <w:bookmarkStart w:id="3137" w:name="_Toc89180240"/>
      <w:bookmarkStart w:id="3138" w:name="_Toc97071919"/>
      <w:bookmarkStart w:id="3139" w:name="_Toc169687627"/>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128"/>
      <w:bookmarkEnd w:id="3129"/>
      <w:bookmarkEnd w:id="3130"/>
      <w:bookmarkEnd w:id="3131"/>
      <w:bookmarkEnd w:id="3132"/>
      <w:bookmarkEnd w:id="3133"/>
      <w:bookmarkEnd w:id="3134"/>
      <w:bookmarkEnd w:id="3135"/>
      <w:bookmarkEnd w:id="3136"/>
      <w:bookmarkEnd w:id="3137"/>
      <w:bookmarkEnd w:id="3138"/>
      <w:bookmarkEnd w:id="313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140" w:name="_Toc25156390"/>
      <w:bookmarkStart w:id="3141" w:name="_Toc34124692"/>
      <w:bookmarkStart w:id="3142" w:name="_Toc43207816"/>
      <w:bookmarkStart w:id="3143" w:name="_Toc49857286"/>
      <w:bookmarkStart w:id="3144" w:name="_Toc56677122"/>
      <w:bookmarkStart w:id="3145" w:name="_Toc56691645"/>
      <w:bookmarkStart w:id="3146" w:name="_Toc56698909"/>
      <w:bookmarkStart w:id="3147" w:name="_Toc89035144"/>
      <w:bookmarkStart w:id="3148" w:name="_Toc89064942"/>
      <w:bookmarkStart w:id="3149" w:name="_Toc89180241"/>
      <w:bookmarkStart w:id="3150" w:name="_Toc97071920"/>
      <w:bookmarkStart w:id="3151" w:name="_Toc169687628"/>
      <w:r w:rsidRPr="003B2883">
        <w:t>6.1.6.2.33</w:t>
      </w:r>
      <w:r w:rsidRPr="003B2883">
        <w:tab/>
        <w:t>Type: N2InformationTransferRspData</w:t>
      </w:r>
      <w:bookmarkEnd w:id="3140"/>
      <w:bookmarkEnd w:id="3141"/>
      <w:bookmarkEnd w:id="3142"/>
      <w:bookmarkEnd w:id="3143"/>
      <w:bookmarkEnd w:id="3144"/>
      <w:bookmarkEnd w:id="3145"/>
      <w:bookmarkEnd w:id="3146"/>
      <w:bookmarkEnd w:id="3147"/>
      <w:bookmarkEnd w:id="3148"/>
      <w:bookmarkEnd w:id="3149"/>
      <w:bookmarkEnd w:id="3150"/>
      <w:bookmarkEnd w:id="3151"/>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5CF45EFB"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152" w:name="_Toc25156391"/>
      <w:bookmarkStart w:id="3153" w:name="_Toc34124693"/>
      <w:bookmarkStart w:id="3154" w:name="_Toc43207817"/>
      <w:bookmarkStart w:id="3155" w:name="_Toc49857287"/>
      <w:bookmarkStart w:id="3156" w:name="_Toc56677123"/>
      <w:bookmarkStart w:id="3157" w:name="_Toc56691646"/>
      <w:bookmarkStart w:id="3158" w:name="_Toc56698910"/>
      <w:bookmarkStart w:id="3159" w:name="_Toc89035145"/>
      <w:bookmarkStart w:id="3160" w:name="_Toc89064943"/>
      <w:bookmarkStart w:id="3161" w:name="_Toc89180242"/>
      <w:bookmarkStart w:id="3162" w:name="_Toc97071921"/>
      <w:bookmarkStart w:id="3163" w:name="_Toc169687629"/>
      <w:r w:rsidRPr="003B2883">
        <w:lastRenderedPageBreak/>
        <w:t>6.1.6.2.34</w:t>
      </w:r>
      <w:r w:rsidRPr="003B2883">
        <w:tab/>
        <w:t xml:space="preserve">Type: </w:t>
      </w:r>
      <w:r w:rsidRPr="003B2883">
        <w:rPr>
          <w:lang w:eastAsia="zh-CN"/>
        </w:rPr>
        <w:t>MmContext</w:t>
      </w:r>
      <w:bookmarkEnd w:id="3152"/>
      <w:bookmarkEnd w:id="3153"/>
      <w:bookmarkEnd w:id="3154"/>
      <w:bookmarkEnd w:id="3155"/>
      <w:bookmarkEnd w:id="3156"/>
      <w:bookmarkEnd w:id="3157"/>
      <w:bookmarkEnd w:id="3158"/>
      <w:bookmarkEnd w:id="3159"/>
      <w:bookmarkEnd w:id="3160"/>
      <w:bookmarkEnd w:id="3161"/>
      <w:bookmarkEnd w:id="3162"/>
      <w:bookmarkEnd w:id="3163"/>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A302C1"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B95277">
              <w:t>clause </w:t>
            </w:r>
            <w:r w:rsidR="00B95277" w:rsidRPr="003B2883">
              <w:t>4</w:t>
            </w:r>
            <w:r w:rsidRPr="003B2883">
              <w:t>.15.6.3.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28D091A5"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2A4840">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60C1FBBD"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2177DEB0"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32F215B2"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934248">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DF6207">
              <w:t xml:space="preserve"> and 5.2.2.2.3.1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3DFB2D28"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B95277">
              <w:rPr>
                <w:lang w:val="en-US" w:eastAsia="zh-CN"/>
              </w:rPr>
              <w:t>clause </w:t>
            </w:r>
            <w:r w:rsidR="00B95277" w:rsidRPr="009E0DE1">
              <w:t>5</w:t>
            </w:r>
            <w:r w:rsidRPr="009E0DE1">
              <w:t>.15.5.2.1</w:t>
            </w:r>
            <w:r>
              <w:t xml:space="preserve"> and </w:t>
            </w:r>
            <w:r w:rsidRPr="003B2883">
              <w:t>3GPP TS 23.502 [3]</w:t>
            </w:r>
            <w:r>
              <w:t xml:space="preserve"> </w:t>
            </w:r>
            <w:r w:rsidR="00B95277">
              <w:t>clause </w:t>
            </w:r>
            <w:r w:rsidR="00B95277" w:rsidRPr="00140E21">
              <w:t>5</w:t>
            </w:r>
            <w:r w:rsidRPr="00140E21">
              <w:t>.2.2.2.2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F90DA5" w:rsidRPr="003B2883" w14:paraId="6C9756A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0A30A2" w14:textId="19264921" w:rsidR="00F90DA5" w:rsidRDefault="00F90DA5" w:rsidP="00F90DA5">
            <w:pPr>
              <w:pStyle w:val="TAL"/>
              <w:rPr>
                <w:lang w:eastAsia="zh-CN"/>
              </w:rPr>
            </w:pPr>
            <w:r>
              <w:t>uuaaMmStatus</w:t>
            </w:r>
          </w:p>
        </w:tc>
        <w:tc>
          <w:tcPr>
            <w:tcW w:w="1559" w:type="dxa"/>
            <w:tcBorders>
              <w:top w:val="single" w:sz="4" w:space="0" w:color="auto"/>
              <w:left w:val="single" w:sz="4" w:space="0" w:color="auto"/>
              <w:bottom w:val="single" w:sz="4" w:space="0" w:color="auto"/>
              <w:right w:val="single" w:sz="4" w:space="0" w:color="auto"/>
            </w:tcBorders>
          </w:tcPr>
          <w:p w14:paraId="7DF85F76" w14:textId="6CD035DA" w:rsidR="00F90DA5" w:rsidRPr="003B2883" w:rsidRDefault="00F90DA5" w:rsidP="00F90DA5">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F90DA5" w:rsidRDefault="00F90DA5" w:rsidP="00F90DA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72A12C2" w14:textId="70379ED6" w:rsidR="00F90DA5" w:rsidRDefault="00F90DA5" w:rsidP="00F90DA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064B6F8" w14:textId="77777777" w:rsidR="009119F4" w:rsidRDefault="00F90DA5" w:rsidP="00F90DA5">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F90DA5" w:rsidRPr="003B2883" w:rsidRDefault="00F90DA5" w:rsidP="00F90DA5">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0A699636"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 xml:space="preserve">If the AMF supports RACS and the AMF detects that the selected PLMN during a service request procedure is different from the currently registered PLMN for the UE, the AMF stores the UE Radio Capability ID of the newly selected PLMN in the UE context as described in </w:t>
            </w:r>
            <w:r w:rsidR="00B95277" w:rsidRPr="00FC5A0B">
              <w:t>clause</w:t>
            </w:r>
            <w:r w:rsidR="00B95277">
              <w:t> </w:t>
            </w:r>
            <w:r w:rsidR="00B95277" w:rsidRPr="00FC5A0B">
              <w:t>5</w:t>
            </w:r>
            <w:r w:rsidRPr="00FC5A0B">
              <w:t>.2.3.2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3164" w:name="_Toc25156392"/>
      <w:bookmarkStart w:id="3165" w:name="_Toc34124694"/>
      <w:bookmarkStart w:id="3166" w:name="_Toc43207818"/>
      <w:bookmarkStart w:id="3167" w:name="_Toc49857288"/>
      <w:bookmarkStart w:id="3168" w:name="_Toc56677124"/>
      <w:bookmarkStart w:id="3169" w:name="_Toc56691647"/>
      <w:bookmarkStart w:id="3170" w:name="_Toc56698911"/>
      <w:bookmarkStart w:id="3171" w:name="_Toc89035146"/>
      <w:bookmarkStart w:id="3172" w:name="_Toc89064944"/>
      <w:bookmarkStart w:id="3173" w:name="_Toc89180243"/>
      <w:bookmarkStart w:id="3174" w:name="_Toc97071922"/>
      <w:bookmarkStart w:id="3175" w:name="_Toc169687630"/>
      <w:r w:rsidRPr="003B2883">
        <w:lastRenderedPageBreak/>
        <w:t>6.1.6.2.35</w:t>
      </w:r>
      <w:r w:rsidRPr="003B2883">
        <w:tab/>
        <w:t xml:space="preserve">Type: </w:t>
      </w:r>
      <w:r w:rsidRPr="003B2883">
        <w:rPr>
          <w:lang w:eastAsia="zh-CN"/>
        </w:rPr>
        <w:t>SeafData</w:t>
      </w:r>
      <w:bookmarkEnd w:id="3164"/>
      <w:bookmarkEnd w:id="3165"/>
      <w:bookmarkEnd w:id="3166"/>
      <w:bookmarkEnd w:id="3167"/>
      <w:bookmarkEnd w:id="3168"/>
      <w:bookmarkEnd w:id="3169"/>
      <w:bookmarkEnd w:id="3170"/>
      <w:bookmarkEnd w:id="3171"/>
      <w:bookmarkEnd w:id="3172"/>
      <w:bookmarkEnd w:id="3173"/>
      <w:bookmarkEnd w:id="3174"/>
      <w:bookmarkEnd w:id="3175"/>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CC1CCA4"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9499A7E"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45B5EB01"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176" w:name="_Toc25156393"/>
      <w:bookmarkStart w:id="3177" w:name="_Toc34124695"/>
      <w:bookmarkStart w:id="3178" w:name="_Toc43207819"/>
      <w:bookmarkStart w:id="3179" w:name="_Toc49857289"/>
      <w:bookmarkStart w:id="3180" w:name="_Toc56677125"/>
      <w:bookmarkStart w:id="3181" w:name="_Toc56691648"/>
      <w:bookmarkStart w:id="3182" w:name="_Toc56698912"/>
      <w:bookmarkStart w:id="3183" w:name="_Toc89035147"/>
      <w:bookmarkStart w:id="3184" w:name="_Toc89064945"/>
      <w:bookmarkStart w:id="3185" w:name="_Toc89180244"/>
      <w:bookmarkStart w:id="3186" w:name="_Toc97071923"/>
      <w:bookmarkStart w:id="3187" w:name="_Toc169687631"/>
      <w:r w:rsidRPr="003B2883">
        <w:t>6.1.6.2.36</w:t>
      </w:r>
      <w:r w:rsidRPr="003B2883">
        <w:tab/>
        <w:t>Type: Nas</w:t>
      </w:r>
      <w:r w:rsidRPr="003B2883">
        <w:rPr>
          <w:lang w:eastAsia="zh-CN"/>
        </w:rPr>
        <w:t>SecurityMode</w:t>
      </w:r>
      <w:bookmarkEnd w:id="3176"/>
      <w:bookmarkEnd w:id="3177"/>
      <w:bookmarkEnd w:id="3178"/>
      <w:bookmarkEnd w:id="3179"/>
      <w:bookmarkEnd w:id="3180"/>
      <w:bookmarkEnd w:id="3181"/>
      <w:bookmarkEnd w:id="3182"/>
      <w:bookmarkEnd w:id="3183"/>
      <w:bookmarkEnd w:id="3184"/>
      <w:bookmarkEnd w:id="3185"/>
      <w:bookmarkEnd w:id="3186"/>
      <w:bookmarkEnd w:id="3187"/>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188" w:name="_Toc25156394"/>
      <w:bookmarkStart w:id="3189" w:name="_Toc34124696"/>
      <w:bookmarkStart w:id="3190" w:name="_Toc43207820"/>
      <w:bookmarkStart w:id="3191" w:name="_Toc49857290"/>
      <w:bookmarkStart w:id="3192" w:name="_Toc56677126"/>
      <w:bookmarkStart w:id="3193" w:name="_Toc56691649"/>
      <w:bookmarkStart w:id="3194" w:name="_Toc56698913"/>
      <w:bookmarkStart w:id="3195" w:name="_Toc89035148"/>
      <w:bookmarkStart w:id="3196" w:name="_Toc89064946"/>
      <w:bookmarkStart w:id="3197" w:name="_Toc89180245"/>
      <w:bookmarkStart w:id="3198" w:name="_Toc97071924"/>
      <w:bookmarkStart w:id="3199" w:name="_Toc169687632"/>
      <w:r w:rsidRPr="003B2883">
        <w:lastRenderedPageBreak/>
        <w:t>6.1.6.2.37</w:t>
      </w:r>
      <w:r w:rsidRPr="003B2883">
        <w:tab/>
        <w:t xml:space="preserve">Type: </w:t>
      </w:r>
      <w:r w:rsidRPr="003B2883">
        <w:rPr>
          <w:lang w:eastAsia="zh-CN"/>
        </w:rPr>
        <w:t>PduSessionContext</w:t>
      </w:r>
      <w:bookmarkEnd w:id="3188"/>
      <w:bookmarkEnd w:id="3189"/>
      <w:bookmarkEnd w:id="3190"/>
      <w:bookmarkEnd w:id="3191"/>
      <w:bookmarkEnd w:id="3192"/>
      <w:bookmarkEnd w:id="3193"/>
      <w:bookmarkEnd w:id="3194"/>
      <w:bookmarkEnd w:id="3195"/>
      <w:bookmarkEnd w:id="3196"/>
      <w:bookmarkEnd w:id="3197"/>
      <w:bookmarkEnd w:id="3198"/>
      <w:bookmarkEnd w:id="3199"/>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lastRenderedPageBreak/>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3200"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200"/>
          <w:p w14:paraId="14040744" w14:textId="22EA1BA6"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B95277">
              <w:rPr>
                <w:rFonts w:cs="Arial"/>
                <w:szCs w:val="18"/>
              </w:rPr>
              <w:t>clause </w:t>
            </w:r>
            <w:r w:rsidR="00B95277"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591EDC6C" w:rsidR="00052E47" w:rsidRDefault="00052E47" w:rsidP="00052E47">
            <w:pPr>
              <w:pStyle w:val="TAL"/>
            </w:pPr>
            <w:r w:rsidRPr="00690A26">
              <w:t>If included, this IE s</w:t>
            </w:r>
            <w:r>
              <w:t xml:space="preserve">hall contain the API URI of the NFManagement Service (see </w:t>
            </w:r>
            <w:r w:rsidR="00B95277">
              <w:t>clause 6</w:t>
            </w:r>
            <w:r>
              <w:t>.1.1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244DA7E7"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0C54D6FA" w:rsidR="00052E47" w:rsidRDefault="00052E47" w:rsidP="00052E47">
            <w:pPr>
              <w:pStyle w:val="TAL"/>
            </w:pPr>
            <w:r w:rsidRPr="00690A26">
              <w:t>If included, this IE s</w:t>
            </w:r>
            <w:r>
              <w:t xml:space="preserve">hall contain the API URI of the NFDiscovery Service (see </w:t>
            </w:r>
            <w:r w:rsidR="00B95277">
              <w:t>clause 6</w:t>
            </w:r>
            <w:r>
              <w:t>.2.1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837A75B"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44192754" w:rsidR="00052E47" w:rsidRDefault="00052E47" w:rsidP="00052E47">
            <w:pPr>
              <w:pStyle w:val="TAL"/>
            </w:pPr>
            <w:r w:rsidRPr="00690A26">
              <w:t>If included, this IE shall contain the API URI of the</w:t>
            </w:r>
            <w:r>
              <w:t xml:space="preserve"> Access Token Service (see </w:t>
            </w:r>
            <w:r w:rsidR="00B95277">
              <w:t>clause 6</w:t>
            </w:r>
            <w:r>
              <w:t>.3.2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0F94D9D1"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lastRenderedPageBreak/>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50BB8D6C" w:rsidR="00DF6384" w:rsidRDefault="00DF6384" w:rsidP="00DF6384">
            <w:pPr>
              <w:pStyle w:val="TAL"/>
            </w:pPr>
            <w:r>
              <w:t>This IE shall be present if this information is available.</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E6CCA"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DE6CCA" w:rsidRDefault="00DE6CCA" w:rsidP="00DE6CCA">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DE6CCA" w:rsidRDefault="00DE6CCA" w:rsidP="00DE6CCA">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DE6CCA" w:rsidRDefault="00DE6CCA" w:rsidP="00DE6CCA">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DE6CCA" w:rsidRDefault="00DE6CCA" w:rsidP="00DE6CCA">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DE6CCA" w:rsidRDefault="00DE6CCA" w:rsidP="00DE6CCA">
            <w:pPr>
              <w:pStyle w:val="TAL"/>
            </w:pPr>
          </w:p>
        </w:tc>
      </w:tr>
      <w:tr w:rsidR="00DE6CCA"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DE6CCA" w:rsidRDefault="00DE6CCA" w:rsidP="00DE6CCA">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DE6CCA" w:rsidRDefault="00DE6CCA" w:rsidP="00DE6CCA">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DE6CCA" w:rsidRDefault="00DE6CCA" w:rsidP="00DE6CCA">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DE6CCA" w:rsidRDefault="00DE6CCA" w:rsidP="00DE6CCA">
            <w:pPr>
              <w:pStyle w:val="TAL"/>
            </w:pPr>
          </w:p>
        </w:tc>
      </w:tr>
      <w:tr w:rsidR="00DE6CCA"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DE6CCA" w:rsidRDefault="00DE6CCA" w:rsidP="00DE6CCA">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DE6CCA" w:rsidRDefault="00DE6CCA" w:rsidP="00DE6CCA">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DE6CCA" w:rsidRDefault="00DE6CCA" w:rsidP="00DE6CCA">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DE6CCA" w:rsidRDefault="00DE6CCA" w:rsidP="00DE6CCA">
            <w:pPr>
              <w:pStyle w:val="TAL"/>
            </w:pPr>
          </w:p>
        </w:tc>
      </w:tr>
      <w:tr w:rsidR="008036F3"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8036F3" w:rsidRPr="00925AE8" w:rsidRDefault="008036F3" w:rsidP="008036F3">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8036F3" w:rsidRPr="00925AE8" w:rsidRDefault="008036F3" w:rsidP="008036F3">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8036F3" w:rsidRDefault="008036F3" w:rsidP="008036F3">
            <w:pPr>
              <w:pStyle w:val="TAL"/>
            </w:pPr>
            <w:r>
              <w:t>When present, this IE shall include the features of the Nsmf_PDUSession service (see clause 6.1.8 of 3GPP TS 29.502 [16]) that are supported by the H-SMF (or the SMF for a PDU sessions with I-SMF).</w:t>
            </w:r>
          </w:p>
          <w:p w14:paraId="57C7606D" w14:textId="57AC1790" w:rsidR="008036F3" w:rsidRDefault="008036F3" w:rsidP="008036F3">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8036F3" w:rsidRDefault="008036F3" w:rsidP="008036F3">
            <w:pPr>
              <w:pStyle w:val="TAL"/>
            </w:pPr>
          </w:p>
        </w:tc>
      </w:tr>
      <w:tr w:rsidR="008036F3"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8036F3" w:rsidRPr="00925AE8" w:rsidRDefault="008036F3" w:rsidP="008036F3">
            <w:pPr>
              <w:pStyle w:val="TAL"/>
              <w:rPr>
                <w:lang w:eastAsia="zh-CN"/>
              </w:rPr>
            </w:pPr>
            <w:r w:rsidRPr="00480786">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8036F3" w:rsidRPr="00925AE8" w:rsidRDefault="008036F3" w:rsidP="008036F3">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8036F3" w:rsidRDefault="008036F3" w:rsidP="008036F3">
            <w:pPr>
              <w:pStyle w:val="TAL"/>
              <w:rPr>
                <w:rFonts w:cs="Arial"/>
                <w:szCs w:val="18"/>
              </w:rPr>
            </w:pPr>
            <w:r>
              <w:rPr>
                <w:rFonts w:cs="Arial"/>
                <w:szCs w:val="18"/>
              </w:rPr>
              <w:t>This IE may be present when new AMF and old AMF belong to the same PLMN.</w:t>
            </w:r>
          </w:p>
          <w:p w14:paraId="433C6485" w14:textId="77777777" w:rsidR="008036F3" w:rsidRDefault="008036F3" w:rsidP="008036F3">
            <w:pPr>
              <w:pStyle w:val="TAL"/>
              <w:rPr>
                <w:rFonts w:cs="Arial"/>
                <w:szCs w:val="18"/>
              </w:rPr>
            </w:pPr>
          </w:p>
          <w:p w14:paraId="7EE90A52" w14:textId="77777777" w:rsidR="008036F3" w:rsidRPr="00CE40FC" w:rsidRDefault="008036F3" w:rsidP="008036F3">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8036F3" w:rsidRPr="00CE40FC" w:rsidRDefault="008036F3" w:rsidP="008036F3">
            <w:pPr>
              <w:pStyle w:val="TAL"/>
              <w:rPr>
                <w:rFonts w:cs="Arial"/>
                <w:szCs w:val="18"/>
              </w:rPr>
            </w:pPr>
          </w:p>
          <w:p w14:paraId="5906BE4D" w14:textId="77777777" w:rsidR="008036F3" w:rsidRPr="00CE40FC" w:rsidRDefault="008036F3" w:rsidP="008036F3">
            <w:pPr>
              <w:pStyle w:val="TAL"/>
              <w:rPr>
                <w:rFonts w:cs="Arial"/>
                <w:szCs w:val="18"/>
              </w:rPr>
            </w:pPr>
            <w:r w:rsidRPr="00CE40FC">
              <w:rPr>
                <w:rFonts w:cs="Arial"/>
                <w:szCs w:val="18"/>
              </w:rPr>
              <w:t>- true: OAuth2 based authorization is required.</w:t>
            </w:r>
          </w:p>
          <w:p w14:paraId="72BF781F" w14:textId="77777777" w:rsidR="008036F3" w:rsidRPr="00CE40FC" w:rsidRDefault="008036F3" w:rsidP="008036F3">
            <w:pPr>
              <w:pStyle w:val="TAL"/>
              <w:rPr>
                <w:rFonts w:cs="Arial"/>
                <w:szCs w:val="18"/>
              </w:rPr>
            </w:pPr>
            <w:r w:rsidRPr="00CE40FC">
              <w:rPr>
                <w:rFonts w:cs="Arial"/>
                <w:szCs w:val="18"/>
              </w:rPr>
              <w:t>- false: OAuth2 based authorization is not required.</w:t>
            </w:r>
          </w:p>
          <w:p w14:paraId="36702989" w14:textId="77777777" w:rsidR="008036F3" w:rsidRPr="00CE40FC" w:rsidRDefault="008036F3" w:rsidP="008036F3">
            <w:pPr>
              <w:pStyle w:val="TAL"/>
              <w:rPr>
                <w:rFonts w:cs="Arial"/>
                <w:szCs w:val="18"/>
              </w:rPr>
            </w:pPr>
          </w:p>
          <w:p w14:paraId="07F63262" w14:textId="77777777" w:rsidR="008036F3" w:rsidRDefault="008036F3" w:rsidP="008036F3">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8036F3" w:rsidRDefault="008036F3" w:rsidP="008036F3">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8036F3" w:rsidRDefault="008036F3" w:rsidP="008036F3">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3FF58297" w:rsidR="00DF6384" w:rsidRDefault="00DF6384" w:rsidP="001F790D">
            <w:pPr>
              <w:pStyle w:val="TAN"/>
            </w:pPr>
            <w:r w:rsidRPr="00DF6384">
              <w:t>NOTE</w:t>
            </w:r>
            <w:r w:rsidR="008036F3">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3GPP </w:t>
            </w:r>
            <w:r w:rsidR="00B95277" w:rsidRPr="00DF6384">
              <w:t>TS</w:t>
            </w:r>
            <w:r w:rsidR="00B95277">
              <w:t> </w:t>
            </w:r>
            <w:r w:rsidR="00B95277" w:rsidRPr="00DF6384">
              <w:t>2</w:t>
            </w:r>
            <w:r w:rsidRPr="00DF6384">
              <w:t>9.502</w:t>
            </w:r>
            <w:r w:rsidR="00B95277">
              <w:t> </w:t>
            </w:r>
            <w:r w:rsidR="00B95277" w:rsidRPr="00DF6384">
              <w:t>[</w:t>
            </w:r>
            <w:r w:rsidRPr="00DF6384">
              <w:t>16].</w:t>
            </w:r>
          </w:p>
          <w:p w14:paraId="59416DC3" w14:textId="0A8B13D3" w:rsidR="008036F3" w:rsidRDefault="008036F3" w:rsidP="001F790D">
            <w:pPr>
              <w:pStyle w:val="TAN"/>
            </w:pPr>
            <w:r>
              <w:t>NOTE 2:</w:t>
            </w:r>
            <w:r>
              <w:tab/>
            </w:r>
            <w:r w:rsidR="00555C4D">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201" w:name="_Toc25156395"/>
      <w:bookmarkStart w:id="3202" w:name="_Toc34124697"/>
      <w:bookmarkStart w:id="3203" w:name="_Toc43207821"/>
      <w:bookmarkStart w:id="3204" w:name="_Toc49857291"/>
      <w:bookmarkStart w:id="3205" w:name="_Toc56677127"/>
      <w:bookmarkStart w:id="3206" w:name="_Toc56691650"/>
      <w:bookmarkStart w:id="3207" w:name="_Toc56698914"/>
      <w:bookmarkStart w:id="3208" w:name="_Toc89035149"/>
      <w:bookmarkStart w:id="3209" w:name="_Toc89064947"/>
      <w:bookmarkStart w:id="3210" w:name="_Toc89180246"/>
      <w:bookmarkStart w:id="3211" w:name="_Toc97071925"/>
      <w:bookmarkStart w:id="3212" w:name="_Toc169687633"/>
      <w:r w:rsidRPr="003B2883">
        <w:t>6.1.6.2.38</w:t>
      </w:r>
      <w:r w:rsidRPr="003B2883">
        <w:tab/>
        <w:t>Type: NssaiMapping</w:t>
      </w:r>
      <w:bookmarkEnd w:id="3201"/>
      <w:bookmarkEnd w:id="3202"/>
      <w:bookmarkEnd w:id="3203"/>
      <w:bookmarkEnd w:id="3204"/>
      <w:bookmarkEnd w:id="3205"/>
      <w:bookmarkEnd w:id="3206"/>
      <w:bookmarkEnd w:id="3207"/>
      <w:bookmarkEnd w:id="3208"/>
      <w:bookmarkEnd w:id="3209"/>
      <w:bookmarkEnd w:id="3210"/>
      <w:bookmarkEnd w:id="3211"/>
      <w:bookmarkEnd w:id="3212"/>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213" w:name="_Toc25156396"/>
      <w:bookmarkStart w:id="3214" w:name="_Toc34124698"/>
      <w:bookmarkStart w:id="3215" w:name="_Toc43207822"/>
      <w:bookmarkStart w:id="3216" w:name="_Toc49857292"/>
      <w:bookmarkStart w:id="3217" w:name="_Toc56677128"/>
      <w:bookmarkStart w:id="3218" w:name="_Toc56691651"/>
      <w:bookmarkStart w:id="3219" w:name="_Toc56698915"/>
      <w:bookmarkStart w:id="3220" w:name="_Toc89035150"/>
      <w:bookmarkStart w:id="3221" w:name="_Toc89064948"/>
      <w:bookmarkStart w:id="3222" w:name="_Toc89180247"/>
      <w:bookmarkStart w:id="3223" w:name="_Toc97071926"/>
      <w:bookmarkStart w:id="3224" w:name="_Toc169687634"/>
      <w:r w:rsidRPr="003B2883">
        <w:lastRenderedPageBreak/>
        <w:t>6.1.6.2.39</w:t>
      </w:r>
      <w:r w:rsidRPr="003B2883">
        <w:tab/>
        <w:t xml:space="preserve">Type: </w:t>
      </w:r>
      <w:r w:rsidRPr="003B2883">
        <w:rPr>
          <w:lang w:eastAsia="zh-CN"/>
        </w:rPr>
        <w:t>UeRegStatusUpdateReqData</w:t>
      </w:r>
      <w:bookmarkEnd w:id="3213"/>
      <w:bookmarkEnd w:id="3214"/>
      <w:bookmarkEnd w:id="3215"/>
      <w:bookmarkEnd w:id="3216"/>
      <w:bookmarkEnd w:id="3217"/>
      <w:bookmarkEnd w:id="3218"/>
      <w:bookmarkEnd w:id="3219"/>
      <w:bookmarkEnd w:id="3220"/>
      <w:bookmarkEnd w:id="3221"/>
      <w:bookmarkEnd w:id="3222"/>
      <w:bookmarkEnd w:id="3223"/>
      <w:bookmarkEnd w:id="3224"/>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5F48AD" w:rsidRDefault="007223C5"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172F00BA"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B95277" w:rsidRPr="00B51C3D">
              <w:rPr>
                <w:rFonts w:cs="Arial"/>
                <w:szCs w:val="18"/>
                <w:lang w:eastAsia="zh-CN"/>
              </w:rPr>
              <w:t>clause</w:t>
            </w:r>
            <w:r w:rsidR="00B95277">
              <w:rPr>
                <w:rFonts w:cs="Arial"/>
                <w:szCs w:val="18"/>
                <w:lang w:eastAsia="zh-CN"/>
              </w:rPr>
              <w:t> </w:t>
            </w:r>
            <w:r w:rsidR="00B95277"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225" w:name="_Toc25156397"/>
      <w:bookmarkStart w:id="3226" w:name="_Toc34124699"/>
      <w:bookmarkStart w:id="3227" w:name="_Toc43207823"/>
      <w:bookmarkStart w:id="3228" w:name="_Toc49857293"/>
      <w:bookmarkStart w:id="3229" w:name="_Toc56677129"/>
      <w:bookmarkStart w:id="3230" w:name="_Toc56691652"/>
      <w:bookmarkStart w:id="3231" w:name="_Toc56698916"/>
      <w:bookmarkStart w:id="3232" w:name="_Toc89035151"/>
      <w:bookmarkStart w:id="3233" w:name="_Toc89064949"/>
      <w:bookmarkStart w:id="3234" w:name="_Toc89180248"/>
      <w:bookmarkStart w:id="3235" w:name="_Toc97071927"/>
      <w:bookmarkStart w:id="3236" w:name="_Toc169687635"/>
      <w:r w:rsidRPr="003B2883">
        <w:t>6.1.6.2.40</w:t>
      </w:r>
      <w:r w:rsidRPr="003B2883">
        <w:tab/>
        <w:t xml:space="preserve">Type: </w:t>
      </w:r>
      <w:r w:rsidRPr="003B2883">
        <w:rPr>
          <w:lang w:eastAsia="zh-CN"/>
        </w:rPr>
        <w:t>AssignEbiError</w:t>
      </w:r>
      <w:bookmarkEnd w:id="3225"/>
      <w:bookmarkEnd w:id="3226"/>
      <w:bookmarkEnd w:id="3227"/>
      <w:bookmarkEnd w:id="3228"/>
      <w:bookmarkEnd w:id="3229"/>
      <w:bookmarkEnd w:id="3230"/>
      <w:bookmarkEnd w:id="3231"/>
      <w:bookmarkEnd w:id="3232"/>
      <w:bookmarkEnd w:id="3233"/>
      <w:bookmarkEnd w:id="3234"/>
      <w:bookmarkEnd w:id="3235"/>
      <w:bookmarkEnd w:id="32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237" w:name="_Toc25156398"/>
      <w:bookmarkStart w:id="3238" w:name="_Toc34124700"/>
      <w:bookmarkStart w:id="3239" w:name="_Toc43207824"/>
      <w:bookmarkStart w:id="3240" w:name="_Toc49857294"/>
      <w:bookmarkStart w:id="3241" w:name="_Toc56677130"/>
      <w:bookmarkStart w:id="3242" w:name="_Toc56691653"/>
      <w:bookmarkStart w:id="3243" w:name="_Toc56698917"/>
      <w:bookmarkStart w:id="3244" w:name="_Toc89035152"/>
      <w:bookmarkStart w:id="3245" w:name="_Toc89064950"/>
      <w:bookmarkStart w:id="3246" w:name="_Toc89180249"/>
      <w:bookmarkStart w:id="3247" w:name="_Toc97071928"/>
      <w:bookmarkStart w:id="3248" w:name="_Toc169687636"/>
      <w:r w:rsidRPr="003B2883">
        <w:lastRenderedPageBreak/>
        <w:t>6.1.6.2.41</w:t>
      </w:r>
      <w:r w:rsidRPr="003B2883">
        <w:tab/>
        <w:t xml:space="preserve">Type: </w:t>
      </w:r>
      <w:r w:rsidRPr="003B2883">
        <w:rPr>
          <w:lang w:eastAsia="zh-CN"/>
        </w:rPr>
        <w:t>UeContextCreateData</w:t>
      </w:r>
      <w:bookmarkEnd w:id="3237"/>
      <w:bookmarkEnd w:id="3238"/>
      <w:bookmarkEnd w:id="3239"/>
      <w:bookmarkEnd w:id="3240"/>
      <w:bookmarkEnd w:id="3241"/>
      <w:bookmarkEnd w:id="3242"/>
      <w:bookmarkEnd w:id="3243"/>
      <w:bookmarkEnd w:id="3244"/>
      <w:bookmarkEnd w:id="3245"/>
      <w:bookmarkEnd w:id="3246"/>
      <w:bookmarkEnd w:id="3247"/>
      <w:bookmarkEnd w:id="3248"/>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67DDDE47" w:rsidR="00342EEA" w:rsidRPr="003B2883" w:rsidRDefault="00342EEA" w:rsidP="00342EEA">
            <w:pPr>
              <w:pStyle w:val="TAL"/>
              <w:rPr>
                <w:lang w:eastAsia="zh-CN"/>
              </w:rPr>
            </w:pPr>
            <w:r w:rsidRPr="003B2883">
              <w:t xml:space="preserve">This IE shall be present if at least one optional feature defined in </w:t>
            </w:r>
            <w:r w:rsidR="00B95277">
              <w:t>clause </w:t>
            </w:r>
            <w:r w:rsidR="00B95277"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249" w:name="_Toc25156399"/>
      <w:bookmarkStart w:id="3250" w:name="_Toc34124701"/>
      <w:bookmarkStart w:id="3251" w:name="_Toc43207825"/>
      <w:bookmarkStart w:id="3252" w:name="_Toc49857295"/>
      <w:bookmarkStart w:id="3253" w:name="_Toc56677131"/>
      <w:bookmarkStart w:id="3254" w:name="_Toc56691654"/>
      <w:bookmarkStart w:id="3255" w:name="_Toc56698918"/>
      <w:bookmarkStart w:id="3256" w:name="_Toc89035153"/>
      <w:bookmarkStart w:id="3257" w:name="_Toc89064951"/>
      <w:bookmarkStart w:id="3258" w:name="_Toc89180250"/>
      <w:bookmarkStart w:id="3259" w:name="_Toc97071929"/>
      <w:bookmarkStart w:id="3260" w:name="_Toc169687637"/>
      <w:r w:rsidRPr="003B2883">
        <w:lastRenderedPageBreak/>
        <w:t>6.1.6.2.42</w:t>
      </w:r>
      <w:r w:rsidRPr="003B2883">
        <w:tab/>
        <w:t xml:space="preserve">Type: </w:t>
      </w:r>
      <w:r w:rsidRPr="003B2883">
        <w:rPr>
          <w:lang w:eastAsia="zh-CN"/>
        </w:rPr>
        <w:t>UeContextCreatedData</w:t>
      </w:r>
      <w:bookmarkEnd w:id="3249"/>
      <w:bookmarkEnd w:id="3250"/>
      <w:bookmarkEnd w:id="3251"/>
      <w:bookmarkEnd w:id="3252"/>
      <w:bookmarkEnd w:id="3253"/>
      <w:bookmarkEnd w:id="3254"/>
      <w:bookmarkEnd w:id="3255"/>
      <w:bookmarkEnd w:id="3256"/>
      <w:bookmarkEnd w:id="3257"/>
      <w:bookmarkEnd w:id="3258"/>
      <w:bookmarkEnd w:id="3259"/>
      <w:bookmarkEnd w:id="3260"/>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5F48AD" w:rsidRDefault="0095730A"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 xml:space="preserve">has selected a new PCF </w:t>
            </w:r>
            <w:r w:rsidRPr="005F48AD">
              <w:rPr>
                <w:rFonts w:ascii="Arial" w:hAnsi="Arial"/>
                <w:sz w:val="18"/>
                <w:szCs w:val="18"/>
                <w:lang w:eastAsia="zh-CN"/>
              </w:rPr>
              <w:t>other t</w:t>
            </w:r>
            <w:r w:rsidRPr="005F48AD">
              <w:rPr>
                <w:rFonts w:ascii="Arial" w:hAnsi="Arial"/>
                <w:sz w:val="18"/>
                <w:lang w:eastAsia="zh-CN"/>
              </w:rPr>
              <w: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43936D65"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261" w:name="_Toc25156400"/>
      <w:bookmarkStart w:id="3262" w:name="_Toc34124702"/>
      <w:bookmarkStart w:id="3263" w:name="_Toc43207826"/>
      <w:bookmarkStart w:id="3264" w:name="_Toc49857296"/>
      <w:bookmarkStart w:id="3265" w:name="_Toc56677132"/>
      <w:bookmarkStart w:id="3266" w:name="_Toc56691655"/>
      <w:bookmarkStart w:id="3267" w:name="_Toc56698919"/>
      <w:bookmarkStart w:id="3268" w:name="_Toc89035154"/>
      <w:bookmarkStart w:id="3269" w:name="_Toc89064952"/>
      <w:bookmarkStart w:id="3270" w:name="_Toc89180251"/>
      <w:bookmarkStart w:id="3271" w:name="_Toc97071930"/>
      <w:bookmarkStart w:id="3272" w:name="_Toc169687638"/>
      <w:r w:rsidRPr="003B2883">
        <w:t>6.1.6.2.43</w:t>
      </w:r>
      <w:r w:rsidRPr="003B2883">
        <w:tab/>
        <w:t xml:space="preserve">Type: </w:t>
      </w:r>
      <w:r w:rsidRPr="003B2883">
        <w:rPr>
          <w:lang w:eastAsia="zh-CN"/>
        </w:rPr>
        <w:t>UeContextCreateError</w:t>
      </w:r>
      <w:bookmarkEnd w:id="3261"/>
      <w:bookmarkEnd w:id="3262"/>
      <w:bookmarkEnd w:id="3263"/>
      <w:bookmarkEnd w:id="3264"/>
      <w:bookmarkEnd w:id="3265"/>
      <w:bookmarkEnd w:id="3266"/>
      <w:bookmarkEnd w:id="3267"/>
      <w:bookmarkEnd w:id="3268"/>
      <w:bookmarkEnd w:id="3269"/>
      <w:bookmarkEnd w:id="3270"/>
      <w:bookmarkEnd w:id="3271"/>
      <w:bookmarkEnd w:id="3272"/>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273" w:name="_Toc25156401"/>
      <w:bookmarkStart w:id="3274" w:name="_Toc34124703"/>
      <w:bookmarkStart w:id="3275" w:name="_Toc43207827"/>
      <w:bookmarkStart w:id="3276" w:name="_Toc49857297"/>
      <w:bookmarkStart w:id="3277" w:name="_Toc56677133"/>
      <w:bookmarkStart w:id="3278" w:name="_Toc56691656"/>
      <w:bookmarkStart w:id="3279" w:name="_Toc56698920"/>
      <w:bookmarkStart w:id="3280" w:name="_Toc89035155"/>
      <w:bookmarkStart w:id="3281" w:name="_Toc89064953"/>
      <w:bookmarkStart w:id="3282" w:name="_Toc89180252"/>
      <w:bookmarkStart w:id="3283" w:name="_Toc97071931"/>
      <w:bookmarkStart w:id="3284" w:name="_Toc169687639"/>
      <w:r w:rsidRPr="003B2883">
        <w:lastRenderedPageBreak/>
        <w:t>6.1.6.2.44</w:t>
      </w:r>
      <w:r w:rsidRPr="003B2883">
        <w:tab/>
        <w:t>Type: NgRanTargetId</w:t>
      </w:r>
      <w:bookmarkEnd w:id="3273"/>
      <w:bookmarkEnd w:id="3274"/>
      <w:bookmarkEnd w:id="3275"/>
      <w:bookmarkEnd w:id="3276"/>
      <w:bookmarkEnd w:id="3277"/>
      <w:bookmarkEnd w:id="3278"/>
      <w:bookmarkEnd w:id="3279"/>
      <w:bookmarkEnd w:id="3280"/>
      <w:bookmarkEnd w:id="3281"/>
      <w:bookmarkEnd w:id="3282"/>
      <w:bookmarkEnd w:id="3283"/>
      <w:bookmarkEnd w:id="3284"/>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285" w:name="_Toc25156402"/>
      <w:bookmarkStart w:id="3286" w:name="_Toc34124704"/>
      <w:bookmarkStart w:id="3287" w:name="_Toc43207828"/>
      <w:bookmarkStart w:id="3288" w:name="_Toc49857298"/>
      <w:bookmarkStart w:id="3289" w:name="_Toc56677134"/>
      <w:bookmarkStart w:id="3290" w:name="_Toc56691657"/>
      <w:bookmarkStart w:id="3291" w:name="_Toc56698921"/>
      <w:bookmarkStart w:id="3292" w:name="_Toc89035156"/>
      <w:bookmarkStart w:id="3293" w:name="_Toc89064954"/>
      <w:bookmarkStart w:id="3294" w:name="_Toc89180253"/>
      <w:bookmarkStart w:id="3295" w:name="_Toc97071932"/>
      <w:bookmarkStart w:id="3296" w:name="_Toc169687640"/>
      <w:r w:rsidRPr="003B2883">
        <w:t>6.1.6.2.45</w:t>
      </w:r>
      <w:r w:rsidRPr="003B2883">
        <w:tab/>
        <w:t>Type: N2InformationTransferError</w:t>
      </w:r>
      <w:bookmarkEnd w:id="3285"/>
      <w:bookmarkEnd w:id="3286"/>
      <w:bookmarkEnd w:id="3287"/>
      <w:bookmarkEnd w:id="3288"/>
      <w:bookmarkEnd w:id="3289"/>
      <w:bookmarkEnd w:id="3290"/>
      <w:bookmarkEnd w:id="3291"/>
      <w:bookmarkEnd w:id="3292"/>
      <w:bookmarkEnd w:id="3293"/>
      <w:bookmarkEnd w:id="3294"/>
      <w:bookmarkEnd w:id="3295"/>
      <w:bookmarkEnd w:id="3296"/>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297" w:name="_Toc25156403"/>
      <w:bookmarkStart w:id="3298" w:name="_Toc34124705"/>
      <w:bookmarkStart w:id="3299" w:name="_Toc43207829"/>
      <w:bookmarkStart w:id="3300" w:name="_Toc49857299"/>
      <w:bookmarkStart w:id="3301" w:name="_Toc56677135"/>
      <w:bookmarkStart w:id="3302" w:name="_Toc56691658"/>
      <w:bookmarkStart w:id="3303" w:name="_Toc56698922"/>
      <w:bookmarkStart w:id="3304" w:name="_Toc89035157"/>
      <w:bookmarkStart w:id="3305" w:name="_Toc89064955"/>
      <w:bookmarkStart w:id="3306" w:name="_Toc89180254"/>
      <w:bookmarkStart w:id="3307" w:name="_Toc97071933"/>
      <w:bookmarkStart w:id="3308" w:name="_Toc169687641"/>
      <w:r w:rsidRPr="003B2883">
        <w:rPr>
          <w:lang w:val="en-US"/>
        </w:rPr>
        <w:t>6.1.6.2.46</w:t>
      </w:r>
      <w:r w:rsidRPr="003B2883">
        <w:rPr>
          <w:lang w:val="en-US"/>
        </w:rPr>
        <w:tab/>
        <w:t>Type: PWSResponseData</w:t>
      </w:r>
      <w:bookmarkEnd w:id="3297"/>
      <w:bookmarkEnd w:id="3298"/>
      <w:bookmarkEnd w:id="3299"/>
      <w:bookmarkEnd w:id="3300"/>
      <w:bookmarkEnd w:id="3301"/>
      <w:bookmarkEnd w:id="3302"/>
      <w:bookmarkEnd w:id="3303"/>
      <w:bookmarkEnd w:id="3304"/>
      <w:bookmarkEnd w:id="3305"/>
      <w:bookmarkEnd w:id="3306"/>
      <w:bookmarkEnd w:id="3307"/>
      <w:bookmarkEnd w:id="3308"/>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5843BBB4"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B95277" w:rsidRPr="005F771F">
              <w:t>clause</w:t>
            </w:r>
            <w:r w:rsidR="00B95277">
              <w:t> </w:t>
            </w:r>
            <w:r w:rsidR="00B95277"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309" w:name="_Toc25156404"/>
      <w:bookmarkStart w:id="3310" w:name="_Toc34124706"/>
      <w:bookmarkStart w:id="3311" w:name="_Toc43207830"/>
      <w:bookmarkStart w:id="3312" w:name="_Toc49857300"/>
      <w:bookmarkStart w:id="3313" w:name="_Toc56677136"/>
      <w:bookmarkStart w:id="3314" w:name="_Toc56691659"/>
      <w:bookmarkStart w:id="3315" w:name="_Toc56698923"/>
      <w:bookmarkStart w:id="3316" w:name="_Toc89035158"/>
      <w:bookmarkStart w:id="3317" w:name="_Toc89064956"/>
      <w:bookmarkStart w:id="3318" w:name="_Toc89180255"/>
      <w:bookmarkStart w:id="3319" w:name="_Toc97071934"/>
      <w:bookmarkStart w:id="3320" w:name="_Toc169687642"/>
      <w:r w:rsidRPr="003B2883">
        <w:rPr>
          <w:lang w:val="en-US"/>
        </w:rPr>
        <w:lastRenderedPageBreak/>
        <w:t>6.1.6.2.47</w:t>
      </w:r>
      <w:r w:rsidRPr="003B2883">
        <w:rPr>
          <w:lang w:val="en-US"/>
        </w:rPr>
        <w:tab/>
        <w:t>Type: PWSErrorData</w:t>
      </w:r>
      <w:bookmarkEnd w:id="3309"/>
      <w:bookmarkEnd w:id="3310"/>
      <w:bookmarkEnd w:id="3311"/>
      <w:bookmarkEnd w:id="3312"/>
      <w:bookmarkEnd w:id="3313"/>
      <w:bookmarkEnd w:id="3314"/>
      <w:bookmarkEnd w:id="3315"/>
      <w:bookmarkEnd w:id="3316"/>
      <w:bookmarkEnd w:id="3317"/>
      <w:bookmarkEnd w:id="3318"/>
      <w:bookmarkEnd w:id="3319"/>
      <w:bookmarkEnd w:id="3320"/>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321" w:name="_Toc25156405"/>
      <w:bookmarkStart w:id="3322" w:name="_Toc34124707"/>
      <w:bookmarkStart w:id="3323" w:name="_Toc43207831"/>
      <w:bookmarkStart w:id="3324" w:name="_Toc49857301"/>
      <w:bookmarkStart w:id="3325" w:name="_Toc56677137"/>
      <w:bookmarkStart w:id="3326" w:name="_Toc56691660"/>
      <w:bookmarkStart w:id="3327" w:name="_Toc56698924"/>
      <w:bookmarkStart w:id="3328" w:name="_Toc89035159"/>
      <w:bookmarkStart w:id="3329" w:name="_Toc89064957"/>
      <w:bookmarkStart w:id="3330" w:name="_Toc89180256"/>
      <w:bookmarkStart w:id="3331" w:name="_Toc97071935"/>
      <w:bookmarkStart w:id="3332" w:name="_Toc169687643"/>
      <w:r w:rsidRPr="003B2883">
        <w:t>6.1.6.2.48</w:t>
      </w:r>
      <w:r w:rsidRPr="003B2883">
        <w:tab/>
        <w:t>Void</w:t>
      </w:r>
      <w:bookmarkEnd w:id="3321"/>
      <w:bookmarkEnd w:id="3322"/>
      <w:bookmarkEnd w:id="3323"/>
      <w:bookmarkEnd w:id="3324"/>
      <w:bookmarkEnd w:id="3325"/>
      <w:bookmarkEnd w:id="3326"/>
      <w:bookmarkEnd w:id="3327"/>
      <w:bookmarkEnd w:id="3328"/>
      <w:bookmarkEnd w:id="3329"/>
      <w:bookmarkEnd w:id="3330"/>
      <w:bookmarkEnd w:id="3331"/>
      <w:bookmarkEnd w:id="3332"/>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333" w:name="_Toc25156406"/>
      <w:bookmarkStart w:id="3334" w:name="_Toc34124708"/>
      <w:bookmarkStart w:id="3335" w:name="_Toc43207832"/>
      <w:bookmarkStart w:id="3336" w:name="_Toc49857302"/>
      <w:bookmarkStart w:id="3337" w:name="_Toc56677138"/>
      <w:bookmarkStart w:id="3338" w:name="_Toc56691661"/>
      <w:bookmarkStart w:id="3339" w:name="_Toc56698925"/>
      <w:bookmarkStart w:id="3340" w:name="_Toc89035160"/>
      <w:bookmarkStart w:id="3341" w:name="_Toc89064958"/>
      <w:bookmarkStart w:id="3342" w:name="_Toc89180257"/>
      <w:bookmarkStart w:id="3343" w:name="_Toc97071936"/>
      <w:bookmarkStart w:id="3344" w:name="_Toc169687644"/>
      <w:r w:rsidRPr="003B2883">
        <w:t>6.1.6.2.49</w:t>
      </w:r>
      <w:r w:rsidRPr="003B2883">
        <w:tab/>
        <w:t xml:space="preserve">Type: </w:t>
      </w:r>
      <w:r w:rsidRPr="003B2883">
        <w:rPr>
          <w:lang w:eastAsia="zh-CN"/>
        </w:rPr>
        <w:t>NgKsi</w:t>
      </w:r>
      <w:bookmarkEnd w:id="3333"/>
      <w:bookmarkEnd w:id="3334"/>
      <w:bookmarkEnd w:id="3335"/>
      <w:bookmarkEnd w:id="3336"/>
      <w:bookmarkEnd w:id="3337"/>
      <w:bookmarkEnd w:id="3338"/>
      <w:bookmarkEnd w:id="3339"/>
      <w:bookmarkEnd w:id="3340"/>
      <w:bookmarkEnd w:id="3341"/>
      <w:bookmarkEnd w:id="3342"/>
      <w:bookmarkEnd w:id="3343"/>
      <w:bookmarkEnd w:id="3344"/>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345" w:name="_Toc25156407"/>
      <w:bookmarkStart w:id="3346" w:name="_Toc34124709"/>
      <w:bookmarkStart w:id="3347" w:name="_Toc43207833"/>
      <w:bookmarkStart w:id="3348" w:name="_Toc49857303"/>
      <w:bookmarkStart w:id="3349" w:name="_Toc56677139"/>
      <w:bookmarkStart w:id="3350" w:name="_Toc56691662"/>
      <w:bookmarkStart w:id="3351" w:name="_Toc56698926"/>
      <w:bookmarkStart w:id="3352" w:name="_Toc89035161"/>
      <w:bookmarkStart w:id="3353" w:name="_Toc89064959"/>
      <w:bookmarkStart w:id="3354" w:name="_Toc89180258"/>
      <w:bookmarkStart w:id="3355" w:name="_Toc97071937"/>
      <w:bookmarkStart w:id="3356" w:name="_Toc169687645"/>
      <w:r w:rsidRPr="003B2883">
        <w:t>6.1.6.2.50</w:t>
      </w:r>
      <w:r w:rsidRPr="003B2883">
        <w:tab/>
        <w:t xml:space="preserve">Type: </w:t>
      </w:r>
      <w:r w:rsidRPr="003B2883">
        <w:rPr>
          <w:lang w:eastAsia="zh-CN"/>
        </w:rPr>
        <w:t>KeyAmf</w:t>
      </w:r>
      <w:bookmarkEnd w:id="3345"/>
      <w:bookmarkEnd w:id="3346"/>
      <w:bookmarkEnd w:id="3347"/>
      <w:bookmarkEnd w:id="3348"/>
      <w:bookmarkEnd w:id="3349"/>
      <w:bookmarkEnd w:id="3350"/>
      <w:bookmarkEnd w:id="3351"/>
      <w:bookmarkEnd w:id="3352"/>
      <w:bookmarkEnd w:id="3353"/>
      <w:bookmarkEnd w:id="3354"/>
      <w:bookmarkEnd w:id="3355"/>
      <w:bookmarkEnd w:id="335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357" w:name="_Toc25156408"/>
      <w:bookmarkStart w:id="3358" w:name="_Toc34124710"/>
      <w:bookmarkStart w:id="3359" w:name="_Toc43207834"/>
      <w:bookmarkStart w:id="3360" w:name="_Toc49857304"/>
      <w:bookmarkStart w:id="3361" w:name="_Toc56677140"/>
      <w:bookmarkStart w:id="3362" w:name="_Toc56691663"/>
      <w:bookmarkStart w:id="3363" w:name="_Toc56698927"/>
      <w:bookmarkStart w:id="3364" w:name="_Toc89035162"/>
      <w:bookmarkStart w:id="3365" w:name="_Toc89064960"/>
      <w:bookmarkStart w:id="3366" w:name="_Toc89180259"/>
      <w:bookmarkStart w:id="3367" w:name="_Toc97071938"/>
      <w:bookmarkStart w:id="3368" w:name="_Toc169687646"/>
      <w:r w:rsidRPr="003B2883">
        <w:t>6.1.6.2.51</w:t>
      </w:r>
      <w:r w:rsidRPr="003B2883">
        <w:tab/>
        <w:t xml:space="preserve">Type: </w:t>
      </w:r>
      <w:r w:rsidRPr="003B2883">
        <w:rPr>
          <w:lang w:eastAsia="zh-CN"/>
        </w:rPr>
        <w:t>ExpectedUeBehavior</w:t>
      </w:r>
      <w:bookmarkEnd w:id="3357"/>
      <w:bookmarkEnd w:id="3358"/>
      <w:bookmarkEnd w:id="3359"/>
      <w:bookmarkEnd w:id="3360"/>
      <w:bookmarkEnd w:id="3361"/>
      <w:bookmarkEnd w:id="3362"/>
      <w:bookmarkEnd w:id="3363"/>
      <w:bookmarkEnd w:id="3364"/>
      <w:bookmarkEnd w:id="3365"/>
      <w:bookmarkEnd w:id="3366"/>
      <w:bookmarkEnd w:id="3367"/>
      <w:bookmarkEnd w:id="3368"/>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369" w:name="_Toc25156409"/>
      <w:bookmarkStart w:id="3370" w:name="_Toc34124711"/>
      <w:bookmarkStart w:id="3371" w:name="_Toc43207835"/>
      <w:bookmarkStart w:id="3372" w:name="_Toc49857305"/>
      <w:bookmarkStart w:id="3373" w:name="_Toc56677141"/>
      <w:bookmarkStart w:id="3374" w:name="_Toc56691664"/>
      <w:bookmarkStart w:id="3375" w:name="_Toc56698928"/>
      <w:bookmarkStart w:id="3376" w:name="_Toc89035163"/>
      <w:bookmarkStart w:id="3377" w:name="_Toc89064961"/>
      <w:bookmarkStart w:id="3378" w:name="_Toc89180260"/>
      <w:bookmarkStart w:id="3379" w:name="_Toc97071939"/>
      <w:bookmarkStart w:id="3380" w:name="_Toc169687647"/>
      <w:r w:rsidRPr="003B2883">
        <w:lastRenderedPageBreak/>
        <w:t>6.1.6.2.52</w:t>
      </w:r>
      <w:r w:rsidRPr="003B2883">
        <w:tab/>
        <w:t xml:space="preserve">Type: </w:t>
      </w:r>
      <w:r w:rsidRPr="003B2883">
        <w:rPr>
          <w:lang w:eastAsia="zh-CN"/>
        </w:rPr>
        <w:t>UeRegStatusUpdateRspData</w:t>
      </w:r>
      <w:bookmarkEnd w:id="3369"/>
      <w:bookmarkEnd w:id="3370"/>
      <w:bookmarkEnd w:id="3371"/>
      <w:bookmarkEnd w:id="3372"/>
      <w:bookmarkEnd w:id="3373"/>
      <w:bookmarkEnd w:id="3374"/>
      <w:bookmarkEnd w:id="3375"/>
      <w:bookmarkEnd w:id="3376"/>
      <w:bookmarkEnd w:id="3377"/>
      <w:bookmarkEnd w:id="3378"/>
      <w:bookmarkEnd w:id="3379"/>
      <w:bookmarkEnd w:id="3380"/>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7DD0B47" w:rsidR="00602AC0" w:rsidRPr="003B2883" w:rsidRDefault="00602AC0" w:rsidP="005F48AD">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381" w:name="_Toc25156410"/>
      <w:bookmarkStart w:id="3382" w:name="_Toc34124712"/>
      <w:bookmarkStart w:id="3383" w:name="_Toc43207836"/>
      <w:bookmarkStart w:id="3384" w:name="_Toc49857306"/>
      <w:bookmarkStart w:id="3385" w:name="_Toc56677142"/>
      <w:bookmarkStart w:id="3386" w:name="_Toc56691665"/>
      <w:bookmarkStart w:id="3387" w:name="_Toc56698929"/>
      <w:bookmarkStart w:id="3388" w:name="_Toc89035164"/>
      <w:bookmarkStart w:id="3389" w:name="_Toc89064962"/>
      <w:bookmarkStart w:id="3390" w:name="_Toc89180261"/>
      <w:bookmarkStart w:id="3391" w:name="_Toc97071940"/>
      <w:bookmarkStart w:id="3392" w:name="_Toc169687648"/>
      <w:r w:rsidRPr="003B2883">
        <w:t>6.1.6.2.53</w:t>
      </w:r>
      <w:r w:rsidRPr="003B2883">
        <w:tab/>
        <w:t>Type: N2Ran</w:t>
      </w:r>
      <w:r w:rsidRPr="003B2883">
        <w:rPr>
          <w:lang w:val="en-US"/>
        </w:rPr>
        <w:t>Information</w:t>
      </w:r>
      <w:bookmarkEnd w:id="3381"/>
      <w:bookmarkEnd w:id="3382"/>
      <w:bookmarkEnd w:id="3383"/>
      <w:bookmarkEnd w:id="3384"/>
      <w:bookmarkEnd w:id="3385"/>
      <w:bookmarkEnd w:id="3386"/>
      <w:bookmarkEnd w:id="3387"/>
      <w:bookmarkEnd w:id="3388"/>
      <w:bookmarkEnd w:id="3389"/>
      <w:bookmarkEnd w:id="3390"/>
      <w:bookmarkEnd w:id="3391"/>
      <w:bookmarkEnd w:id="3392"/>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393" w:name="_Toc25156411"/>
      <w:bookmarkStart w:id="3394" w:name="_Toc34124713"/>
      <w:bookmarkStart w:id="3395" w:name="_Toc43207837"/>
      <w:bookmarkStart w:id="3396" w:name="_Toc49857307"/>
      <w:bookmarkStart w:id="3397" w:name="_Toc56677143"/>
      <w:bookmarkStart w:id="3398" w:name="_Toc56691666"/>
      <w:bookmarkStart w:id="3399" w:name="_Toc56698930"/>
      <w:bookmarkStart w:id="3400" w:name="_Toc89035165"/>
      <w:bookmarkStart w:id="3401" w:name="_Toc89064963"/>
      <w:bookmarkStart w:id="3402" w:name="_Toc89180262"/>
      <w:bookmarkStart w:id="3403" w:name="_Toc97071941"/>
      <w:bookmarkStart w:id="3404" w:name="_Toc169687649"/>
      <w:r w:rsidRPr="003B2883">
        <w:t>6.1.6.2.54</w:t>
      </w:r>
      <w:r w:rsidRPr="003B2883">
        <w:tab/>
        <w:t xml:space="preserve">Type: </w:t>
      </w:r>
      <w:r w:rsidRPr="003B2883">
        <w:rPr>
          <w:lang w:eastAsia="zh-CN"/>
        </w:rPr>
        <w:t>N2InfoNotificationRspData</w:t>
      </w:r>
      <w:bookmarkEnd w:id="3393"/>
      <w:bookmarkEnd w:id="3394"/>
      <w:bookmarkEnd w:id="3395"/>
      <w:bookmarkEnd w:id="3396"/>
      <w:bookmarkEnd w:id="3397"/>
      <w:bookmarkEnd w:id="3398"/>
      <w:bookmarkEnd w:id="3399"/>
      <w:bookmarkEnd w:id="3400"/>
      <w:bookmarkEnd w:id="3401"/>
      <w:bookmarkEnd w:id="3402"/>
      <w:bookmarkEnd w:id="3403"/>
      <w:bookmarkEnd w:id="3404"/>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A3DAD71" w:rsidR="001E3015" w:rsidRDefault="001E3015" w:rsidP="001E3015">
            <w:pPr>
              <w:pStyle w:val="TAL"/>
              <w:rPr>
                <w:lang w:eastAsia="zh-CN"/>
              </w:rPr>
            </w:pPr>
            <w:r>
              <w:t xml:space="preserve">Inter NG-RAN node N2 based handover procedure (see </w:t>
            </w:r>
            <w:r w:rsidR="00B95277">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405" w:name="_Toc25156412"/>
      <w:bookmarkStart w:id="3406" w:name="_Toc34124714"/>
      <w:bookmarkStart w:id="3407" w:name="_Toc43207838"/>
      <w:bookmarkStart w:id="3408" w:name="_Toc49857308"/>
      <w:bookmarkStart w:id="3409" w:name="_Toc56677144"/>
      <w:bookmarkStart w:id="3410" w:name="_Toc56691667"/>
      <w:bookmarkStart w:id="3411" w:name="_Toc56698931"/>
      <w:bookmarkStart w:id="3412" w:name="_Toc89035166"/>
      <w:bookmarkStart w:id="3413" w:name="_Toc89064964"/>
      <w:bookmarkStart w:id="3414" w:name="_Toc89180263"/>
      <w:bookmarkStart w:id="3415" w:name="_Toc97071942"/>
      <w:bookmarkStart w:id="3416" w:name="_Toc169687650"/>
      <w:r w:rsidRPr="003B2883">
        <w:t>6.1.6.2.</w:t>
      </w:r>
      <w:r>
        <w:t>55</w:t>
      </w:r>
      <w:r w:rsidRPr="003B2883">
        <w:tab/>
        <w:t xml:space="preserve">Type: </w:t>
      </w:r>
      <w:r>
        <w:rPr>
          <w:lang w:eastAsia="zh-CN"/>
        </w:rPr>
        <w:t>SmallDataRateStatusInfo</w:t>
      </w:r>
      <w:bookmarkEnd w:id="3405"/>
      <w:bookmarkEnd w:id="3406"/>
      <w:bookmarkEnd w:id="3407"/>
      <w:bookmarkEnd w:id="3408"/>
      <w:bookmarkEnd w:id="3409"/>
      <w:bookmarkEnd w:id="3410"/>
      <w:bookmarkEnd w:id="3411"/>
      <w:bookmarkEnd w:id="3412"/>
      <w:bookmarkEnd w:id="3413"/>
      <w:bookmarkEnd w:id="3414"/>
      <w:bookmarkEnd w:id="3415"/>
      <w:bookmarkEnd w:id="3416"/>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417" w:name="_Toc34124715"/>
      <w:bookmarkStart w:id="3418" w:name="_Toc43207839"/>
      <w:bookmarkStart w:id="3419" w:name="_Toc49857309"/>
      <w:bookmarkStart w:id="3420" w:name="_Toc56677145"/>
      <w:bookmarkStart w:id="3421" w:name="_Toc56691668"/>
      <w:bookmarkStart w:id="3422" w:name="_Toc56698932"/>
      <w:bookmarkStart w:id="3423" w:name="_Toc89035167"/>
      <w:bookmarkStart w:id="3424" w:name="_Toc89064965"/>
      <w:bookmarkStart w:id="3425" w:name="_Toc89180264"/>
      <w:bookmarkStart w:id="3426" w:name="_Toc97071943"/>
      <w:bookmarkStart w:id="3427" w:name="_Toc169687651"/>
      <w:r w:rsidRPr="003B2883">
        <w:lastRenderedPageBreak/>
        <w:t>6.1.6.2.</w:t>
      </w:r>
      <w:r>
        <w:t>56</w:t>
      </w:r>
      <w:r w:rsidRPr="003B2883">
        <w:tab/>
        <w:t xml:space="preserve">Type: </w:t>
      </w:r>
      <w:r>
        <w:rPr>
          <w:lang w:eastAsia="zh-CN"/>
        </w:rPr>
        <w:t>SmfChangeInfo</w:t>
      </w:r>
      <w:bookmarkEnd w:id="3417"/>
      <w:bookmarkEnd w:id="3418"/>
      <w:bookmarkEnd w:id="3419"/>
      <w:bookmarkEnd w:id="3420"/>
      <w:bookmarkEnd w:id="3421"/>
      <w:bookmarkEnd w:id="3422"/>
      <w:bookmarkEnd w:id="3423"/>
      <w:bookmarkEnd w:id="3424"/>
      <w:bookmarkEnd w:id="3425"/>
      <w:bookmarkEnd w:id="3426"/>
      <w:bookmarkEnd w:id="3427"/>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428" w:name="_Toc20137457"/>
      <w:bookmarkStart w:id="3429" w:name="_Toc34124716"/>
      <w:bookmarkStart w:id="3430" w:name="_Toc43207840"/>
      <w:bookmarkStart w:id="3431" w:name="_Toc49857310"/>
      <w:bookmarkStart w:id="3432" w:name="_Toc56677146"/>
      <w:bookmarkStart w:id="3433" w:name="_Toc56691669"/>
      <w:bookmarkStart w:id="3434" w:name="_Toc56698933"/>
      <w:bookmarkStart w:id="3435" w:name="_Toc89035168"/>
      <w:bookmarkStart w:id="3436" w:name="_Toc89064966"/>
      <w:bookmarkStart w:id="3437" w:name="_Toc89180265"/>
      <w:bookmarkStart w:id="3438" w:name="_Toc97071944"/>
      <w:bookmarkStart w:id="3439" w:name="_Toc169687652"/>
      <w:r w:rsidRPr="003B2883">
        <w:t>6.1.6.2.</w:t>
      </w:r>
      <w:r>
        <w:t>57</w:t>
      </w:r>
      <w:r w:rsidRPr="003B2883">
        <w:tab/>
        <w:t xml:space="preserve">Type: </w:t>
      </w:r>
      <w:bookmarkEnd w:id="3428"/>
      <w:r>
        <w:rPr>
          <w:lang w:eastAsia="zh-CN"/>
        </w:rPr>
        <w:t>V2xContext</w:t>
      </w:r>
      <w:bookmarkEnd w:id="3429"/>
      <w:bookmarkEnd w:id="3430"/>
      <w:bookmarkEnd w:id="3431"/>
      <w:bookmarkEnd w:id="3432"/>
      <w:bookmarkEnd w:id="3433"/>
      <w:bookmarkEnd w:id="3434"/>
      <w:bookmarkEnd w:id="3435"/>
      <w:bookmarkEnd w:id="3436"/>
      <w:bookmarkEnd w:id="3437"/>
      <w:bookmarkEnd w:id="3438"/>
      <w:bookmarkEnd w:id="3439"/>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440" w:name="_Toc43207841"/>
      <w:bookmarkStart w:id="3441" w:name="_Toc49857311"/>
      <w:bookmarkStart w:id="3442" w:name="_Toc56677147"/>
      <w:bookmarkStart w:id="3443" w:name="_Toc56691670"/>
      <w:bookmarkStart w:id="3444" w:name="_Toc56698934"/>
      <w:bookmarkStart w:id="3445" w:name="_Toc89035169"/>
      <w:bookmarkStart w:id="3446" w:name="_Toc89064967"/>
      <w:bookmarkStart w:id="3447" w:name="_Toc89180266"/>
      <w:bookmarkStart w:id="3448" w:name="_Toc97071945"/>
      <w:bookmarkStart w:id="3449" w:name="_Toc169687653"/>
      <w:r w:rsidRPr="003B2883">
        <w:lastRenderedPageBreak/>
        <w:t>6.1.6.2.</w:t>
      </w:r>
      <w:r>
        <w:t>58</w:t>
      </w:r>
      <w:r w:rsidRPr="003B2883">
        <w:tab/>
        <w:t xml:space="preserve">Type: </w:t>
      </w:r>
      <w:r>
        <w:t>I</w:t>
      </w:r>
      <w:r w:rsidRPr="006C1437">
        <w:t>mmediate</w:t>
      </w:r>
      <w:r>
        <w:t>MdtConf</w:t>
      </w:r>
      <w:bookmarkEnd w:id="3440"/>
      <w:bookmarkEnd w:id="3441"/>
      <w:bookmarkEnd w:id="3442"/>
      <w:bookmarkEnd w:id="3443"/>
      <w:bookmarkEnd w:id="3444"/>
      <w:bookmarkEnd w:id="3445"/>
      <w:bookmarkEnd w:id="3446"/>
      <w:bookmarkEnd w:id="3447"/>
      <w:bookmarkEnd w:id="3448"/>
      <w:bookmarkEnd w:id="3449"/>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450" w:name="_Toc43207842"/>
      <w:bookmarkStart w:id="3451" w:name="_Toc49857312"/>
      <w:bookmarkStart w:id="3452" w:name="_Toc56677148"/>
      <w:bookmarkStart w:id="3453" w:name="_Toc56691671"/>
      <w:bookmarkStart w:id="3454" w:name="_Toc56698935"/>
      <w:bookmarkStart w:id="3455" w:name="_Toc89035170"/>
      <w:bookmarkStart w:id="3456" w:name="_Toc89064968"/>
      <w:bookmarkStart w:id="3457" w:name="_Toc89180267"/>
      <w:bookmarkStart w:id="3458" w:name="_Toc97071946"/>
      <w:bookmarkStart w:id="3459" w:name="_Toc169687654"/>
      <w:r w:rsidRPr="003B2883">
        <w:t>6.1.6.2.</w:t>
      </w:r>
      <w:r>
        <w:t>59</w:t>
      </w:r>
      <w:r w:rsidRPr="003B2883">
        <w:tab/>
        <w:t xml:space="preserve">Type: </w:t>
      </w:r>
      <w:r>
        <w:rPr>
          <w:lang w:val="en-US" w:eastAsia="zh-CN"/>
        </w:rPr>
        <w:t>V2x</w:t>
      </w:r>
      <w:r>
        <w:rPr>
          <w:lang w:eastAsia="zh-CN"/>
        </w:rPr>
        <w:t>Information</w:t>
      </w:r>
      <w:bookmarkEnd w:id="3450"/>
      <w:bookmarkEnd w:id="3451"/>
      <w:bookmarkEnd w:id="3452"/>
      <w:bookmarkEnd w:id="3453"/>
      <w:bookmarkEnd w:id="3454"/>
      <w:bookmarkEnd w:id="3455"/>
      <w:bookmarkEnd w:id="3456"/>
      <w:bookmarkEnd w:id="3457"/>
      <w:bookmarkEnd w:id="3458"/>
      <w:bookmarkEnd w:id="3459"/>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DD05C61"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B95277">
              <w:t>clause </w:t>
            </w:r>
            <w:r w:rsidR="00B95277"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460" w:name="_Toc43208395"/>
      <w:bookmarkStart w:id="3461" w:name="_Toc43118222"/>
      <w:bookmarkStart w:id="3462" w:name="_Toc25157160"/>
      <w:bookmarkStart w:id="3463" w:name="_Toc49857313"/>
      <w:bookmarkStart w:id="3464" w:name="_Toc56677149"/>
      <w:bookmarkStart w:id="3465" w:name="_Toc56691672"/>
      <w:bookmarkStart w:id="3466" w:name="_Toc56698936"/>
      <w:bookmarkStart w:id="3467" w:name="_Toc89035171"/>
      <w:bookmarkStart w:id="3468" w:name="_Toc89064969"/>
      <w:bookmarkStart w:id="3469" w:name="_Toc89180268"/>
      <w:bookmarkStart w:id="3470" w:name="_Toc97071947"/>
      <w:bookmarkStart w:id="3471" w:name="_Toc169687655"/>
      <w:r>
        <w:t>6.1.6.2.60</w:t>
      </w:r>
      <w:r>
        <w:tab/>
        <w:t>Type: EpsNas</w:t>
      </w:r>
      <w:r>
        <w:rPr>
          <w:lang w:eastAsia="zh-CN"/>
        </w:rPr>
        <w:t>SecurityMode</w:t>
      </w:r>
      <w:bookmarkEnd w:id="3460"/>
      <w:bookmarkEnd w:id="3461"/>
      <w:bookmarkEnd w:id="3462"/>
      <w:bookmarkEnd w:id="3463"/>
      <w:bookmarkEnd w:id="3464"/>
      <w:bookmarkEnd w:id="3465"/>
      <w:bookmarkEnd w:id="3466"/>
      <w:bookmarkEnd w:id="3467"/>
      <w:bookmarkEnd w:id="3468"/>
      <w:bookmarkEnd w:id="3469"/>
      <w:bookmarkEnd w:id="3470"/>
      <w:bookmarkEnd w:id="347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472" w:name="_Toc56677150"/>
      <w:bookmarkStart w:id="3473" w:name="_Toc56691673"/>
      <w:bookmarkStart w:id="3474" w:name="_Toc56698937"/>
      <w:bookmarkStart w:id="3475" w:name="_Toc89035172"/>
      <w:bookmarkStart w:id="3476" w:name="_Toc89064970"/>
      <w:bookmarkStart w:id="3477" w:name="_Toc89180269"/>
      <w:bookmarkStart w:id="3478" w:name="_Toc97071948"/>
      <w:bookmarkStart w:id="3479" w:name="_Toc169687656"/>
      <w:bookmarkStart w:id="3480" w:name="_Toc45030572"/>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472"/>
      <w:bookmarkEnd w:id="3473"/>
      <w:bookmarkEnd w:id="3474"/>
      <w:bookmarkEnd w:id="3475"/>
      <w:bookmarkEnd w:id="3476"/>
      <w:bookmarkEnd w:id="3477"/>
      <w:bookmarkEnd w:id="3478"/>
      <w:bookmarkEnd w:id="3479"/>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62AC084F"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416CD5DC"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B95277" w:rsidRPr="005F771F">
              <w:t>clause</w:t>
            </w:r>
            <w:r w:rsidR="00B95277">
              <w:t> </w:t>
            </w:r>
            <w:r w:rsidR="00B95277"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6C0DB364"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B95277" w:rsidRPr="006C1437">
              <w:t>TS</w:t>
            </w:r>
            <w:r w:rsidR="00B95277">
              <w:t> </w:t>
            </w:r>
            <w:r w:rsidR="00B95277" w:rsidRPr="006C1437">
              <w:t>2</w:t>
            </w:r>
            <w:r w:rsidRPr="006C1437">
              <w:t>9.010</w:t>
            </w:r>
            <w:r w:rsidR="00B95277">
              <w:rPr>
                <w:lang w:eastAsia="ja-JP"/>
              </w:rPr>
              <w:t> </w:t>
            </w:r>
            <w:r w:rsidR="00B95277"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1C0EC339" w:rsidR="00D50D1A" w:rsidRDefault="00D50D1A" w:rsidP="00D50D1A">
            <w:pPr>
              <w:pStyle w:val="TAL"/>
              <w:rPr>
                <w:lang w:eastAsia="zh-CN"/>
              </w:rPr>
            </w:pPr>
            <w:r>
              <w:t xml:space="preserve">This IE shall be present if at least one optional feature defined in </w:t>
            </w:r>
            <w:r w:rsidR="00B95277">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481" w:name="_Toc56677151"/>
      <w:bookmarkStart w:id="3482" w:name="_Toc56691674"/>
      <w:bookmarkStart w:id="3483" w:name="_Toc56698938"/>
      <w:bookmarkStart w:id="3484" w:name="_Toc89035173"/>
      <w:bookmarkStart w:id="3485" w:name="_Toc89064971"/>
      <w:bookmarkStart w:id="3486" w:name="_Toc89180270"/>
      <w:bookmarkStart w:id="3487" w:name="_Toc97071949"/>
      <w:bookmarkStart w:id="3488" w:name="_Toc169687657"/>
      <w:bookmarkEnd w:id="3480"/>
      <w:r w:rsidRPr="003B2883">
        <w:t>6.1.6.2.</w:t>
      </w:r>
      <w:r>
        <w:t>62</w:t>
      </w:r>
      <w:r w:rsidRPr="003B2883">
        <w:tab/>
        <w:t xml:space="preserve">Type: </w:t>
      </w:r>
      <w:r w:rsidRPr="003B2883">
        <w:rPr>
          <w:lang w:eastAsia="zh-CN"/>
        </w:rPr>
        <w:t>UeContext</w:t>
      </w:r>
      <w:r>
        <w:t>Relocate</w:t>
      </w:r>
      <w:r w:rsidRPr="003B2883">
        <w:rPr>
          <w:lang w:eastAsia="zh-CN"/>
        </w:rPr>
        <w:t>dData</w:t>
      </w:r>
      <w:bookmarkEnd w:id="3481"/>
      <w:bookmarkEnd w:id="3482"/>
      <w:bookmarkEnd w:id="3483"/>
      <w:bookmarkEnd w:id="3484"/>
      <w:bookmarkEnd w:id="3485"/>
      <w:bookmarkEnd w:id="3486"/>
      <w:bookmarkEnd w:id="3487"/>
      <w:bookmarkEnd w:id="3488"/>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489" w:name="_Toc56677152"/>
      <w:bookmarkStart w:id="3490" w:name="_Toc56691675"/>
      <w:bookmarkStart w:id="3491" w:name="_Toc56698939"/>
      <w:bookmarkStart w:id="3492" w:name="_Toc89035174"/>
      <w:bookmarkStart w:id="3493" w:name="_Toc89064972"/>
      <w:bookmarkStart w:id="3494" w:name="_Toc89180271"/>
      <w:bookmarkStart w:id="3495" w:name="_Toc97071950"/>
      <w:bookmarkStart w:id="3496" w:name="_Toc169687658"/>
      <w:r w:rsidRPr="003B2883">
        <w:t>6.1.6.2.</w:t>
      </w:r>
      <w:r>
        <w:t>63</w:t>
      </w:r>
      <w:r w:rsidRPr="003B2883">
        <w:tab/>
      </w:r>
      <w:r w:rsidR="00B27749">
        <w:t>Void</w:t>
      </w:r>
      <w:bookmarkEnd w:id="3489"/>
      <w:bookmarkEnd w:id="3490"/>
      <w:bookmarkEnd w:id="3491"/>
      <w:bookmarkEnd w:id="3492"/>
      <w:bookmarkEnd w:id="3493"/>
      <w:bookmarkEnd w:id="3494"/>
      <w:bookmarkEnd w:id="3495"/>
      <w:bookmarkEnd w:id="3496"/>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497" w:name="_Toc56677153"/>
      <w:bookmarkStart w:id="3498" w:name="_Toc56691676"/>
      <w:bookmarkStart w:id="3499" w:name="_Toc56698940"/>
      <w:bookmarkStart w:id="3500" w:name="_Toc89035175"/>
      <w:bookmarkStart w:id="3501" w:name="_Toc89064973"/>
      <w:bookmarkStart w:id="3502" w:name="_Toc89180272"/>
      <w:bookmarkStart w:id="3503" w:name="_Toc97071951"/>
      <w:bookmarkStart w:id="3504" w:name="_Toc169687659"/>
      <w:r w:rsidRPr="00B3056F">
        <w:lastRenderedPageBreak/>
        <w:t>6.1.6.2.</w:t>
      </w:r>
      <w:bookmarkStart w:id="3505" w:name="_Toc27585278"/>
      <w:bookmarkStart w:id="3506" w:name="_Toc36457244"/>
      <w:r>
        <w:rPr>
          <w:lang w:eastAsia="zh-CN"/>
        </w:rPr>
        <w:t>64</w:t>
      </w:r>
      <w:r w:rsidRPr="00B3056F">
        <w:tab/>
        <w:t>Type: EcRestrictionData</w:t>
      </w:r>
      <w:bookmarkStart w:id="3507" w:name="_Toc45028138"/>
      <w:bookmarkStart w:id="3508" w:name="_Toc45028973"/>
      <w:bookmarkEnd w:id="3505"/>
      <w:bookmarkEnd w:id="3506"/>
      <w:r>
        <w:t>Wb</w:t>
      </w:r>
      <w:bookmarkEnd w:id="3497"/>
      <w:bookmarkEnd w:id="3498"/>
      <w:bookmarkEnd w:id="3499"/>
      <w:bookmarkEnd w:id="3500"/>
      <w:bookmarkEnd w:id="3501"/>
      <w:bookmarkEnd w:id="3502"/>
      <w:bookmarkEnd w:id="3503"/>
      <w:bookmarkEnd w:id="3504"/>
      <w:bookmarkEnd w:id="3507"/>
      <w:bookmarkEnd w:id="3508"/>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509" w:name="_Toc89035176"/>
      <w:bookmarkStart w:id="3510" w:name="_Toc89064974"/>
      <w:bookmarkStart w:id="3511" w:name="_Toc89180273"/>
      <w:bookmarkStart w:id="3512" w:name="_Toc97071952"/>
      <w:bookmarkStart w:id="3513" w:name="_Toc169687660"/>
      <w:r w:rsidRPr="00B3056F">
        <w:t>6.1.6.2.</w:t>
      </w:r>
      <w:r>
        <w:rPr>
          <w:lang w:eastAsia="zh-CN"/>
        </w:rPr>
        <w:t>65</w:t>
      </w:r>
      <w:r w:rsidRPr="003B2883">
        <w:tab/>
        <w:t xml:space="preserve">Type: </w:t>
      </w:r>
      <w:r>
        <w:t>Ext</w:t>
      </w:r>
      <w:r w:rsidRPr="003B2883">
        <w:t>AmfEventSubscription</w:t>
      </w:r>
      <w:bookmarkEnd w:id="3509"/>
      <w:bookmarkEnd w:id="3510"/>
      <w:bookmarkEnd w:id="3511"/>
      <w:bookmarkEnd w:id="3512"/>
      <w:bookmarkEnd w:id="3513"/>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514" w:name="_Toc89035177"/>
      <w:bookmarkStart w:id="3515" w:name="_Toc89064975"/>
      <w:bookmarkStart w:id="3516" w:name="_Toc89180274"/>
      <w:bookmarkStart w:id="3517" w:name="_Toc97071953"/>
      <w:bookmarkStart w:id="3518" w:name="_Toc169687661"/>
      <w:r w:rsidRPr="00B3056F">
        <w:lastRenderedPageBreak/>
        <w:t>6.1.6.2.</w:t>
      </w:r>
      <w:r>
        <w:rPr>
          <w:lang w:eastAsia="zh-CN"/>
        </w:rPr>
        <w:t>66</w:t>
      </w:r>
      <w:r w:rsidRPr="003B2883">
        <w:tab/>
        <w:t>Type: AmfEventSubscription</w:t>
      </w:r>
      <w:r>
        <w:t>AddInfo</w:t>
      </w:r>
      <w:bookmarkEnd w:id="3514"/>
      <w:bookmarkEnd w:id="3515"/>
      <w:bookmarkEnd w:id="3516"/>
      <w:bookmarkEnd w:id="3517"/>
      <w:bookmarkEnd w:id="3518"/>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519"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519"/>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462D442C"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520" w:name="_Toc89035178"/>
      <w:bookmarkStart w:id="3521" w:name="_Toc89064976"/>
      <w:bookmarkStart w:id="3522" w:name="_Toc89180275"/>
      <w:bookmarkStart w:id="3523" w:name="_Toc97071954"/>
      <w:bookmarkStart w:id="3524" w:name="_Toc169687662"/>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520"/>
      <w:bookmarkEnd w:id="3521"/>
      <w:bookmarkEnd w:id="3522"/>
      <w:bookmarkEnd w:id="3523"/>
      <w:bookmarkEnd w:id="3524"/>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35D96858"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525" w:name="_Toc89035179"/>
      <w:bookmarkStart w:id="3526" w:name="_Toc89064977"/>
      <w:bookmarkStart w:id="3527" w:name="_Toc89180276"/>
      <w:bookmarkStart w:id="3528" w:name="_Toc97071955"/>
      <w:bookmarkStart w:id="3529" w:name="_Toc169687663"/>
      <w:r>
        <w:t>6.1.6.2.68</w:t>
      </w:r>
      <w:r w:rsidRPr="003B2883">
        <w:tab/>
        <w:t xml:space="preserve">Type: </w:t>
      </w:r>
      <w:r>
        <w:t>UeDifferentiationInfo</w:t>
      </w:r>
      <w:bookmarkEnd w:id="3525"/>
      <w:bookmarkEnd w:id="3526"/>
      <w:bookmarkEnd w:id="3527"/>
      <w:bookmarkEnd w:id="3528"/>
      <w:bookmarkEnd w:id="3529"/>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47DA262B"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02C5EBAF"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3F0E395"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B2CEF5E"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AB1639F"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530" w:name="_Toc56696401"/>
      <w:bookmarkStart w:id="3531" w:name="_Toc67683559"/>
      <w:bookmarkStart w:id="3532" w:name="_Toc89035180"/>
      <w:bookmarkStart w:id="3533" w:name="_Toc89064978"/>
      <w:bookmarkStart w:id="3534" w:name="_Toc89180277"/>
      <w:bookmarkStart w:id="3535" w:name="_Toc97071956"/>
      <w:bookmarkStart w:id="3536" w:name="_Toc169687664"/>
      <w:r w:rsidRPr="00B3056F">
        <w:t>6.1.6.2.</w:t>
      </w:r>
      <w:r>
        <w:rPr>
          <w:lang w:eastAsia="zh-CN"/>
        </w:rPr>
        <w:t>69</w:t>
      </w:r>
      <w:r w:rsidRPr="00B3056F">
        <w:tab/>
        <w:t>Type:</w:t>
      </w:r>
      <w:bookmarkEnd w:id="3530"/>
      <w:bookmarkEnd w:id="3531"/>
      <w:r w:rsidRPr="00F046A8">
        <w:rPr>
          <w:szCs w:val="22"/>
          <w:lang w:val="en-US" w:eastAsia="zh-CN"/>
        </w:rPr>
        <w:t xml:space="preserve"> </w:t>
      </w:r>
      <w:r>
        <w:rPr>
          <w:szCs w:val="22"/>
          <w:lang w:val="en-US" w:eastAsia="zh-CN"/>
        </w:rPr>
        <w:t>CeModeBInd</w:t>
      </w:r>
      <w:bookmarkEnd w:id="3532"/>
      <w:bookmarkEnd w:id="3533"/>
      <w:bookmarkEnd w:id="3534"/>
      <w:bookmarkEnd w:id="3535"/>
      <w:bookmarkEnd w:id="353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53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537"/>
    </w:tbl>
    <w:p w14:paraId="2ECA7E58" w14:textId="6EBF04A1" w:rsidR="00B6596B" w:rsidRPr="008B2FDB" w:rsidRDefault="00B6596B" w:rsidP="008B2FDB"/>
    <w:p w14:paraId="2E4B9666" w14:textId="27F77088" w:rsidR="00B6596B" w:rsidRPr="00B3056F" w:rsidRDefault="00B6596B" w:rsidP="00B6596B">
      <w:pPr>
        <w:pStyle w:val="Heading5"/>
      </w:pPr>
      <w:bookmarkStart w:id="3538" w:name="_Toc89035181"/>
      <w:bookmarkStart w:id="3539" w:name="_Toc89064979"/>
      <w:bookmarkStart w:id="3540" w:name="_Toc89180278"/>
      <w:bookmarkStart w:id="3541" w:name="_Toc97071957"/>
      <w:bookmarkStart w:id="3542" w:name="_Toc169687665"/>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538"/>
      <w:bookmarkEnd w:id="3539"/>
      <w:bookmarkEnd w:id="3540"/>
      <w:bookmarkEnd w:id="3541"/>
      <w:bookmarkEnd w:id="3542"/>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543"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543"/>
    </w:tbl>
    <w:p w14:paraId="312182A2" w14:textId="2B72684F" w:rsidR="00B6596B" w:rsidRPr="008B2FDB" w:rsidRDefault="00B6596B" w:rsidP="008B2FDB"/>
    <w:p w14:paraId="5EACDA89" w14:textId="58D4A365" w:rsidR="00B6596B" w:rsidRPr="00B3056F" w:rsidRDefault="00B6596B" w:rsidP="00B6596B">
      <w:pPr>
        <w:pStyle w:val="Heading5"/>
      </w:pPr>
      <w:bookmarkStart w:id="3544" w:name="_Toc89035182"/>
      <w:bookmarkStart w:id="3545" w:name="_Toc89064980"/>
      <w:bookmarkStart w:id="3546" w:name="_Toc89180279"/>
      <w:bookmarkStart w:id="3547" w:name="_Toc97071958"/>
      <w:bookmarkStart w:id="3548" w:name="_Toc169687666"/>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544"/>
      <w:bookmarkEnd w:id="3545"/>
      <w:bookmarkEnd w:id="3546"/>
      <w:bookmarkEnd w:id="3547"/>
      <w:bookmarkEnd w:id="3548"/>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549" w:name="_Toc89035183"/>
      <w:bookmarkStart w:id="3550" w:name="_Toc89064981"/>
      <w:bookmarkStart w:id="3551" w:name="_Toc89180280"/>
      <w:bookmarkStart w:id="3552" w:name="_Toc97071959"/>
      <w:bookmarkStart w:id="3553" w:name="_Toc169687667"/>
      <w:r>
        <w:t>6.1.6.2.72</w:t>
      </w:r>
      <w:r>
        <w:tab/>
        <w:t xml:space="preserve">Type: </w:t>
      </w:r>
      <w:r w:rsidRPr="002E36DD">
        <w:rPr>
          <w:lang w:eastAsia="zh-CN"/>
        </w:rPr>
        <w:t>Prose</w:t>
      </w:r>
      <w:r>
        <w:rPr>
          <w:lang w:eastAsia="zh-CN"/>
        </w:rPr>
        <w:t>Context</w:t>
      </w:r>
      <w:bookmarkEnd w:id="3549"/>
      <w:bookmarkEnd w:id="3550"/>
      <w:bookmarkEnd w:id="3551"/>
      <w:bookmarkEnd w:id="3552"/>
      <w:bookmarkEnd w:id="3553"/>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554" w:name="_Toc89035184"/>
      <w:bookmarkStart w:id="3555" w:name="_Toc89064982"/>
      <w:bookmarkStart w:id="3556" w:name="_Toc89180281"/>
      <w:bookmarkStart w:id="3557" w:name="_Toc97071960"/>
      <w:bookmarkStart w:id="3558" w:name="_Toc169687668"/>
      <w:r w:rsidRPr="003B2883">
        <w:lastRenderedPageBreak/>
        <w:t>6.</w:t>
      </w:r>
      <w:r>
        <w:t>1</w:t>
      </w:r>
      <w:r w:rsidRPr="003B2883">
        <w:t>.6.2.</w:t>
      </w:r>
      <w:r>
        <w:t>73</w:t>
      </w:r>
      <w:r w:rsidRPr="003B2883">
        <w:tab/>
        <w:t xml:space="preserve">Type: </w:t>
      </w:r>
      <w:r>
        <w:rPr>
          <w:lang w:eastAsia="zh-CN"/>
        </w:rPr>
        <w:t>AnalyticsSubscription</w:t>
      </w:r>
      <w:bookmarkEnd w:id="3554"/>
      <w:bookmarkEnd w:id="3555"/>
      <w:bookmarkEnd w:id="3556"/>
      <w:bookmarkEnd w:id="3557"/>
      <w:bookmarkEnd w:id="3558"/>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559" w:name="_Toc89035185"/>
      <w:bookmarkStart w:id="3560" w:name="_Toc89064983"/>
      <w:bookmarkStart w:id="3561" w:name="_Toc89180282"/>
      <w:bookmarkStart w:id="3562" w:name="_Toc97071961"/>
      <w:bookmarkStart w:id="3563" w:name="_Toc169687669"/>
      <w:r w:rsidRPr="003B2883">
        <w:t>6.</w:t>
      </w:r>
      <w:r>
        <w:t>1</w:t>
      </w:r>
      <w:r w:rsidRPr="003B2883">
        <w:t>.6.2.</w:t>
      </w:r>
      <w:r>
        <w:t>74</w:t>
      </w:r>
      <w:r w:rsidRPr="003B2883">
        <w:tab/>
        <w:t xml:space="preserve">Type: </w:t>
      </w:r>
      <w:r>
        <w:rPr>
          <w:noProof/>
          <w:lang w:eastAsia="zh-CN"/>
        </w:rPr>
        <w:t>NwdafSubscription</w:t>
      </w:r>
      <w:bookmarkEnd w:id="3559"/>
      <w:bookmarkEnd w:id="3560"/>
      <w:bookmarkEnd w:id="3561"/>
      <w:bookmarkEnd w:id="3562"/>
      <w:bookmarkEnd w:id="3563"/>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564" w:name="_Toc89035186"/>
      <w:bookmarkStart w:id="3565" w:name="_Toc89064984"/>
      <w:bookmarkStart w:id="3566" w:name="_Toc89180283"/>
      <w:bookmarkStart w:id="3567" w:name="_Toc97071962"/>
      <w:bookmarkStart w:id="3568" w:name="_Toc169687670"/>
      <w:r>
        <w:t>6.1.6.2.75</w:t>
      </w:r>
      <w:r>
        <w:tab/>
        <w:t>Type: UpdpSubscriptionData</w:t>
      </w:r>
      <w:bookmarkEnd w:id="3564"/>
      <w:bookmarkEnd w:id="3565"/>
      <w:bookmarkEnd w:id="3566"/>
      <w:bookmarkEnd w:id="3567"/>
      <w:bookmarkEnd w:id="3568"/>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0DE96C54" w:rsidR="007877C5" w:rsidRDefault="007877C5" w:rsidP="0017546A">
            <w:pPr>
              <w:pStyle w:val="TAL"/>
              <w:rPr>
                <w:rFonts w:cs="Arial"/>
                <w:szCs w:val="18"/>
                <w:lang w:eastAsia="zh-CN"/>
              </w:rPr>
            </w:pPr>
            <w:r>
              <w:rPr>
                <w:rFonts w:cs="Arial"/>
                <w:szCs w:val="18"/>
              </w:rPr>
              <w:t xml:space="preserve">This IE shall be present if at least one optional feature defined in </w:t>
            </w:r>
            <w:r w:rsidR="00B95277">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519D20F4"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569" w:name="_Toc89035187"/>
      <w:bookmarkStart w:id="3570" w:name="_Toc89064985"/>
      <w:bookmarkStart w:id="3571" w:name="_Toc89180284"/>
      <w:bookmarkStart w:id="3572" w:name="_Toc97071963"/>
      <w:bookmarkStart w:id="3573" w:name="_Toc169687671"/>
      <w:r w:rsidRPr="003B2883">
        <w:t>6.1.6.2.</w:t>
      </w:r>
      <w:r>
        <w:t>76</w:t>
      </w:r>
      <w:r w:rsidRPr="003B2883">
        <w:tab/>
        <w:t xml:space="preserve">Type: </w:t>
      </w:r>
      <w:r>
        <w:rPr>
          <w:lang w:val="en-US" w:eastAsia="zh-CN"/>
        </w:rPr>
        <w:t>ProSe</w:t>
      </w:r>
      <w:r>
        <w:rPr>
          <w:lang w:eastAsia="zh-CN"/>
        </w:rPr>
        <w:t>Information</w:t>
      </w:r>
      <w:bookmarkEnd w:id="3569"/>
      <w:bookmarkEnd w:id="3570"/>
      <w:bookmarkEnd w:id="3571"/>
      <w:bookmarkEnd w:id="3572"/>
      <w:bookmarkEnd w:id="3573"/>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4F755B4D"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w:t>
            </w:r>
            <w:r w:rsidR="00B95277">
              <w:t>clause 9</w:t>
            </w:r>
            <w:r w:rsidR="00436DF0">
              <w:t>.3.1.234 of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574" w:name="_Toc169687672"/>
      <w:r>
        <w:lastRenderedPageBreak/>
        <w:t>6.1.6.2.77</w:t>
      </w:r>
      <w:r>
        <w:tab/>
        <w:t>Type: ReleaseSessionInfo</w:t>
      </w:r>
      <w:bookmarkEnd w:id="3574"/>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575" w:name="_Toc169687673"/>
      <w:r w:rsidRPr="00B3056F">
        <w:t>6.1.6.2.</w:t>
      </w:r>
      <w:r>
        <w:t>78</w:t>
      </w:r>
      <w:r w:rsidRPr="003B2883">
        <w:tab/>
        <w:t xml:space="preserve">Type: </w:t>
      </w:r>
      <w:r>
        <w:t>AreaOfInterestEventState</w:t>
      </w:r>
      <w:bookmarkEnd w:id="3575"/>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Pr="005F48AD" w:rsidRDefault="00744E0F" w:rsidP="00876DA9"/>
    <w:p w14:paraId="10D5C1E9" w14:textId="77777777" w:rsidR="00602AC0" w:rsidRPr="003B2883" w:rsidRDefault="00602AC0" w:rsidP="00602AC0">
      <w:pPr>
        <w:pStyle w:val="Heading4"/>
        <w:rPr>
          <w:lang w:val="en-US"/>
        </w:rPr>
      </w:pPr>
      <w:bookmarkStart w:id="3576" w:name="_Toc25156413"/>
      <w:bookmarkStart w:id="3577" w:name="_Toc34124717"/>
      <w:bookmarkStart w:id="3578" w:name="_Toc43207843"/>
      <w:bookmarkStart w:id="3579" w:name="_Toc49857314"/>
      <w:bookmarkStart w:id="3580" w:name="_Toc56677154"/>
      <w:bookmarkStart w:id="3581" w:name="_Toc56691677"/>
      <w:bookmarkStart w:id="3582" w:name="_Toc56698941"/>
      <w:bookmarkStart w:id="3583" w:name="_Toc89035188"/>
      <w:bookmarkStart w:id="3584" w:name="_Toc89064986"/>
      <w:bookmarkStart w:id="3585" w:name="_Toc89180285"/>
      <w:bookmarkStart w:id="3586" w:name="_Toc97071964"/>
      <w:bookmarkStart w:id="3587" w:name="_Toc169687674"/>
      <w:r w:rsidRPr="003B2883">
        <w:rPr>
          <w:lang w:val="en-US"/>
        </w:rPr>
        <w:t>6.1.6.3</w:t>
      </w:r>
      <w:r w:rsidRPr="003B2883">
        <w:rPr>
          <w:lang w:val="en-US"/>
        </w:rPr>
        <w:tab/>
        <w:t>Simple data types and enumerations</w:t>
      </w:r>
      <w:bookmarkEnd w:id="3576"/>
      <w:bookmarkEnd w:id="3577"/>
      <w:bookmarkEnd w:id="3578"/>
      <w:bookmarkEnd w:id="3579"/>
      <w:bookmarkEnd w:id="3580"/>
      <w:bookmarkEnd w:id="3581"/>
      <w:bookmarkEnd w:id="3582"/>
      <w:bookmarkEnd w:id="3583"/>
      <w:bookmarkEnd w:id="3584"/>
      <w:bookmarkEnd w:id="3585"/>
      <w:bookmarkEnd w:id="3586"/>
      <w:bookmarkEnd w:id="3587"/>
    </w:p>
    <w:p w14:paraId="737CB3D9" w14:textId="77777777" w:rsidR="00602AC0" w:rsidRPr="003B2883" w:rsidRDefault="00602AC0" w:rsidP="00602AC0">
      <w:pPr>
        <w:pStyle w:val="Heading5"/>
      </w:pPr>
      <w:bookmarkStart w:id="3588" w:name="_Toc25156414"/>
      <w:bookmarkStart w:id="3589" w:name="_Toc34124718"/>
      <w:bookmarkStart w:id="3590" w:name="_Toc43207844"/>
      <w:bookmarkStart w:id="3591" w:name="_Toc49857315"/>
      <w:bookmarkStart w:id="3592" w:name="_Toc56677155"/>
      <w:bookmarkStart w:id="3593" w:name="_Toc56691678"/>
      <w:bookmarkStart w:id="3594" w:name="_Toc56698942"/>
      <w:bookmarkStart w:id="3595" w:name="_Toc89035189"/>
      <w:bookmarkStart w:id="3596" w:name="_Toc89064987"/>
      <w:bookmarkStart w:id="3597" w:name="_Toc89180286"/>
      <w:bookmarkStart w:id="3598" w:name="_Toc97071965"/>
      <w:bookmarkStart w:id="3599" w:name="_Toc169687675"/>
      <w:r w:rsidRPr="003B2883">
        <w:t>6.1.6.3.1</w:t>
      </w:r>
      <w:r w:rsidRPr="003B2883">
        <w:tab/>
        <w:t>Introduction</w:t>
      </w:r>
      <w:bookmarkEnd w:id="3588"/>
      <w:bookmarkEnd w:id="3589"/>
      <w:bookmarkEnd w:id="3590"/>
      <w:bookmarkEnd w:id="3591"/>
      <w:bookmarkEnd w:id="3592"/>
      <w:bookmarkEnd w:id="3593"/>
      <w:bookmarkEnd w:id="3594"/>
      <w:bookmarkEnd w:id="3595"/>
      <w:bookmarkEnd w:id="3596"/>
      <w:bookmarkEnd w:id="3597"/>
      <w:bookmarkEnd w:id="3598"/>
      <w:bookmarkEnd w:id="3599"/>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600" w:name="_Toc25156415"/>
      <w:bookmarkStart w:id="3601" w:name="_Toc34124719"/>
      <w:bookmarkStart w:id="3602" w:name="_Toc43207845"/>
      <w:bookmarkStart w:id="3603" w:name="_Toc49857316"/>
      <w:bookmarkStart w:id="3604" w:name="_Toc56677156"/>
      <w:bookmarkStart w:id="3605" w:name="_Toc56691679"/>
      <w:bookmarkStart w:id="3606" w:name="_Toc56698943"/>
      <w:bookmarkStart w:id="3607" w:name="_Toc89035190"/>
      <w:bookmarkStart w:id="3608" w:name="_Toc89064988"/>
      <w:bookmarkStart w:id="3609" w:name="_Toc89180287"/>
      <w:bookmarkStart w:id="3610" w:name="_Toc97071966"/>
      <w:bookmarkStart w:id="3611" w:name="_Toc169687676"/>
      <w:r w:rsidRPr="003B2883">
        <w:t>6.1.6.3.2</w:t>
      </w:r>
      <w:r w:rsidRPr="003B2883">
        <w:tab/>
        <w:t>Simple data types</w:t>
      </w:r>
      <w:bookmarkEnd w:id="3600"/>
      <w:bookmarkEnd w:id="3601"/>
      <w:bookmarkEnd w:id="3602"/>
      <w:bookmarkEnd w:id="3603"/>
      <w:bookmarkEnd w:id="3604"/>
      <w:bookmarkEnd w:id="3605"/>
      <w:bookmarkEnd w:id="3606"/>
      <w:bookmarkEnd w:id="3607"/>
      <w:bookmarkEnd w:id="3608"/>
      <w:bookmarkEnd w:id="3609"/>
      <w:bookmarkEnd w:id="3610"/>
      <w:bookmarkEnd w:id="3611"/>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612" w:name="_Toc25156416"/>
      <w:bookmarkStart w:id="3613" w:name="_Toc34124720"/>
      <w:bookmarkStart w:id="3614" w:name="_Toc43207846"/>
      <w:bookmarkStart w:id="3615" w:name="_Toc49857317"/>
      <w:bookmarkStart w:id="3616" w:name="_Toc56677157"/>
      <w:bookmarkStart w:id="3617" w:name="_Toc56691680"/>
      <w:bookmarkStart w:id="3618" w:name="_Toc56698944"/>
      <w:bookmarkStart w:id="3619" w:name="_Toc89035191"/>
      <w:bookmarkStart w:id="3620" w:name="_Toc89064989"/>
      <w:bookmarkStart w:id="3621" w:name="_Toc89180288"/>
      <w:bookmarkStart w:id="3622" w:name="_Toc97071967"/>
      <w:bookmarkStart w:id="3623" w:name="_Toc169687677"/>
      <w:r w:rsidRPr="003B2883">
        <w:t>6.1.6.3.3</w:t>
      </w:r>
      <w:r w:rsidRPr="003B2883">
        <w:tab/>
        <w:t xml:space="preserve">Enumeration: </w:t>
      </w:r>
      <w:r w:rsidRPr="003B2883">
        <w:rPr>
          <w:rFonts w:hint="eastAsia"/>
          <w:lang w:eastAsia="zh-CN"/>
        </w:rPr>
        <w:t>StatusChange</w:t>
      </w:r>
      <w:bookmarkEnd w:id="3612"/>
      <w:bookmarkEnd w:id="3613"/>
      <w:bookmarkEnd w:id="3614"/>
      <w:bookmarkEnd w:id="3615"/>
      <w:bookmarkEnd w:id="3616"/>
      <w:bookmarkEnd w:id="3617"/>
      <w:bookmarkEnd w:id="3618"/>
      <w:bookmarkEnd w:id="3619"/>
      <w:bookmarkEnd w:id="3620"/>
      <w:bookmarkEnd w:id="3621"/>
      <w:bookmarkEnd w:id="3622"/>
      <w:bookmarkEnd w:id="3623"/>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624" w:name="_Toc25156417"/>
      <w:bookmarkStart w:id="3625" w:name="_Toc34124721"/>
      <w:bookmarkStart w:id="3626" w:name="_Toc43207847"/>
      <w:bookmarkStart w:id="3627" w:name="_Toc49857318"/>
      <w:bookmarkStart w:id="3628" w:name="_Toc56677158"/>
      <w:bookmarkStart w:id="3629" w:name="_Toc56691681"/>
      <w:bookmarkStart w:id="3630" w:name="_Toc56698945"/>
      <w:bookmarkStart w:id="3631" w:name="_Toc89035192"/>
      <w:bookmarkStart w:id="3632" w:name="_Toc89064990"/>
      <w:bookmarkStart w:id="3633" w:name="_Toc89180289"/>
      <w:bookmarkStart w:id="3634" w:name="_Toc97071968"/>
      <w:bookmarkStart w:id="3635" w:name="_Toc169687678"/>
      <w:r w:rsidRPr="003B2883">
        <w:lastRenderedPageBreak/>
        <w:t>6.1.6.3.4</w:t>
      </w:r>
      <w:r w:rsidRPr="003B2883">
        <w:tab/>
        <w:t>Enumeration: N2InformationClass</w:t>
      </w:r>
      <w:bookmarkEnd w:id="3624"/>
      <w:bookmarkEnd w:id="3625"/>
      <w:bookmarkEnd w:id="3626"/>
      <w:bookmarkEnd w:id="3627"/>
      <w:bookmarkEnd w:id="3628"/>
      <w:bookmarkEnd w:id="3629"/>
      <w:bookmarkEnd w:id="3630"/>
      <w:bookmarkEnd w:id="3631"/>
      <w:bookmarkEnd w:id="3632"/>
      <w:bookmarkEnd w:id="3633"/>
      <w:bookmarkEnd w:id="3634"/>
      <w:bookmarkEnd w:id="3635"/>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636" w:name="_Toc25156418"/>
      <w:bookmarkStart w:id="3637" w:name="_Toc34124722"/>
      <w:bookmarkStart w:id="3638" w:name="_Toc43207848"/>
      <w:bookmarkStart w:id="3639" w:name="_Toc49857319"/>
      <w:bookmarkStart w:id="3640" w:name="_Toc56677159"/>
      <w:bookmarkStart w:id="3641" w:name="_Toc56691682"/>
      <w:bookmarkStart w:id="3642" w:name="_Toc56698946"/>
      <w:bookmarkStart w:id="3643" w:name="_Toc89035193"/>
      <w:bookmarkStart w:id="3644" w:name="_Toc89064991"/>
      <w:bookmarkStart w:id="3645" w:name="_Toc89180290"/>
      <w:bookmarkStart w:id="3646" w:name="_Toc97071969"/>
      <w:bookmarkStart w:id="3647" w:name="_Toc169687679"/>
      <w:r w:rsidRPr="003B2883">
        <w:t>6.1.6.3.5</w:t>
      </w:r>
      <w:r w:rsidRPr="003B2883">
        <w:tab/>
        <w:t>Enumeration: N1MessageClass</w:t>
      </w:r>
      <w:bookmarkEnd w:id="3636"/>
      <w:bookmarkEnd w:id="3637"/>
      <w:bookmarkEnd w:id="3638"/>
      <w:bookmarkEnd w:id="3639"/>
      <w:bookmarkEnd w:id="3640"/>
      <w:bookmarkEnd w:id="3641"/>
      <w:bookmarkEnd w:id="3642"/>
      <w:bookmarkEnd w:id="3643"/>
      <w:bookmarkEnd w:id="3644"/>
      <w:bookmarkEnd w:id="3645"/>
      <w:bookmarkEnd w:id="3646"/>
      <w:bookmarkEnd w:id="3647"/>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3648" w:name="_Toc25156419"/>
      <w:bookmarkStart w:id="3649" w:name="_Toc34124723"/>
      <w:bookmarkStart w:id="3650" w:name="_Toc43207849"/>
      <w:bookmarkStart w:id="3651" w:name="_Toc49857320"/>
      <w:bookmarkStart w:id="3652" w:name="_Toc56677160"/>
      <w:bookmarkStart w:id="3653" w:name="_Toc56691683"/>
      <w:bookmarkStart w:id="3654" w:name="_Toc56698947"/>
      <w:bookmarkStart w:id="3655" w:name="_Toc89035194"/>
      <w:bookmarkStart w:id="3656" w:name="_Toc89064992"/>
      <w:bookmarkStart w:id="3657" w:name="_Toc89180291"/>
      <w:bookmarkStart w:id="3658" w:name="_Toc97071970"/>
      <w:bookmarkStart w:id="3659" w:name="_Toc169687680"/>
      <w:r w:rsidRPr="003B2883">
        <w:lastRenderedPageBreak/>
        <w:t>6.1.6.3.6</w:t>
      </w:r>
      <w:r w:rsidRPr="003B2883">
        <w:tab/>
        <w:t xml:space="preserve">Enumeration: </w:t>
      </w:r>
      <w:r w:rsidRPr="003B2883">
        <w:rPr>
          <w:lang w:eastAsia="zh-CN"/>
        </w:rPr>
        <w:t>N1N2MessageTransferCause</w:t>
      </w:r>
      <w:bookmarkEnd w:id="3648"/>
      <w:bookmarkEnd w:id="3649"/>
      <w:bookmarkEnd w:id="3650"/>
      <w:bookmarkEnd w:id="3651"/>
      <w:bookmarkEnd w:id="3652"/>
      <w:bookmarkEnd w:id="3653"/>
      <w:bookmarkEnd w:id="3654"/>
      <w:bookmarkEnd w:id="3655"/>
      <w:bookmarkEnd w:id="3656"/>
      <w:bookmarkEnd w:id="3657"/>
      <w:bookmarkEnd w:id="3658"/>
      <w:bookmarkEnd w:id="3659"/>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17EA7205"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B95277">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3660" w:name="_Toc25156420"/>
      <w:bookmarkStart w:id="3661" w:name="_Toc34124724"/>
      <w:bookmarkStart w:id="3662" w:name="_Toc43207850"/>
      <w:bookmarkStart w:id="3663" w:name="_Toc49857321"/>
      <w:bookmarkStart w:id="3664" w:name="_Toc56677161"/>
      <w:bookmarkStart w:id="3665" w:name="_Toc56691684"/>
      <w:bookmarkStart w:id="3666" w:name="_Toc56698948"/>
      <w:bookmarkStart w:id="3667" w:name="_Toc89035195"/>
      <w:bookmarkStart w:id="3668" w:name="_Toc89064993"/>
      <w:bookmarkStart w:id="3669" w:name="_Toc89180292"/>
      <w:bookmarkStart w:id="3670" w:name="_Toc97071971"/>
      <w:bookmarkStart w:id="3671" w:name="_Toc169687681"/>
      <w:r w:rsidRPr="003B2883">
        <w:lastRenderedPageBreak/>
        <w:t>6.1.6.3.7</w:t>
      </w:r>
      <w:r w:rsidRPr="003B2883">
        <w:tab/>
        <w:t>Enumeration: UeContextTransfer</w:t>
      </w:r>
      <w:r w:rsidRPr="003B2883">
        <w:rPr>
          <w:rFonts w:hint="eastAsia"/>
          <w:lang w:eastAsia="zh-CN"/>
        </w:rPr>
        <w:t>Status</w:t>
      </w:r>
      <w:bookmarkEnd w:id="3660"/>
      <w:bookmarkEnd w:id="3661"/>
      <w:bookmarkEnd w:id="3662"/>
      <w:bookmarkEnd w:id="3663"/>
      <w:bookmarkEnd w:id="3664"/>
      <w:bookmarkEnd w:id="3665"/>
      <w:bookmarkEnd w:id="3666"/>
      <w:bookmarkEnd w:id="3667"/>
      <w:bookmarkEnd w:id="3668"/>
      <w:bookmarkEnd w:id="3669"/>
      <w:bookmarkEnd w:id="3670"/>
      <w:bookmarkEnd w:id="3671"/>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3672" w:name="_Toc25156421"/>
      <w:bookmarkStart w:id="3673" w:name="_Toc34124725"/>
      <w:bookmarkStart w:id="3674" w:name="_Toc43207851"/>
      <w:bookmarkStart w:id="3675" w:name="_Toc49857322"/>
      <w:bookmarkStart w:id="3676" w:name="_Toc56677162"/>
      <w:bookmarkStart w:id="3677" w:name="_Toc56691685"/>
      <w:bookmarkStart w:id="3678" w:name="_Toc56698949"/>
      <w:bookmarkStart w:id="3679" w:name="_Toc89035196"/>
      <w:bookmarkStart w:id="3680" w:name="_Toc89064994"/>
      <w:bookmarkStart w:id="3681" w:name="_Toc89180293"/>
      <w:bookmarkStart w:id="3682" w:name="_Toc97071972"/>
      <w:bookmarkStart w:id="3683" w:name="_Toc169687682"/>
      <w:r w:rsidRPr="003B2883">
        <w:t>6.1.6.3.8</w:t>
      </w:r>
      <w:r w:rsidRPr="003B2883">
        <w:tab/>
        <w:t xml:space="preserve">Enumeration: </w:t>
      </w:r>
      <w:r w:rsidRPr="003B2883">
        <w:rPr>
          <w:lang w:eastAsia="zh-CN"/>
        </w:rPr>
        <w:t>N2InformationTransferResult</w:t>
      </w:r>
      <w:bookmarkEnd w:id="3672"/>
      <w:bookmarkEnd w:id="3673"/>
      <w:bookmarkEnd w:id="3674"/>
      <w:bookmarkEnd w:id="3675"/>
      <w:bookmarkEnd w:id="3676"/>
      <w:bookmarkEnd w:id="3677"/>
      <w:bookmarkEnd w:id="3678"/>
      <w:bookmarkEnd w:id="3679"/>
      <w:bookmarkEnd w:id="3680"/>
      <w:bookmarkEnd w:id="3681"/>
      <w:bookmarkEnd w:id="3682"/>
      <w:bookmarkEnd w:id="3683"/>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3684" w:name="_Toc25156422"/>
      <w:bookmarkStart w:id="3685" w:name="_Toc34124726"/>
      <w:bookmarkStart w:id="3686" w:name="_Toc43207852"/>
      <w:bookmarkStart w:id="3687" w:name="_Toc49857323"/>
      <w:bookmarkStart w:id="3688" w:name="_Toc56677163"/>
      <w:bookmarkStart w:id="3689" w:name="_Toc56691686"/>
      <w:bookmarkStart w:id="3690" w:name="_Toc56698950"/>
      <w:bookmarkStart w:id="3691" w:name="_Toc89035197"/>
      <w:bookmarkStart w:id="3692" w:name="_Toc89064995"/>
      <w:bookmarkStart w:id="3693" w:name="_Toc89180294"/>
      <w:bookmarkStart w:id="3694" w:name="_Toc97071973"/>
      <w:bookmarkStart w:id="3695" w:name="_Toc169687683"/>
      <w:r w:rsidRPr="003B2883">
        <w:t>6.1.6.3.9</w:t>
      </w:r>
      <w:r w:rsidRPr="003B2883">
        <w:tab/>
        <w:t>Enumeration: Ciphering</w:t>
      </w:r>
      <w:r w:rsidRPr="003B2883">
        <w:rPr>
          <w:lang w:eastAsia="zh-CN"/>
        </w:rPr>
        <w:t>Algorithm</w:t>
      </w:r>
      <w:bookmarkEnd w:id="3684"/>
      <w:bookmarkEnd w:id="3685"/>
      <w:bookmarkEnd w:id="3686"/>
      <w:bookmarkEnd w:id="3687"/>
      <w:bookmarkEnd w:id="3688"/>
      <w:bookmarkEnd w:id="3689"/>
      <w:bookmarkEnd w:id="3690"/>
      <w:bookmarkEnd w:id="3691"/>
      <w:bookmarkEnd w:id="3692"/>
      <w:bookmarkEnd w:id="3693"/>
      <w:bookmarkEnd w:id="3694"/>
      <w:bookmarkEnd w:id="369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3696" w:name="_Toc25156423"/>
      <w:bookmarkStart w:id="3697" w:name="_Toc34124727"/>
      <w:bookmarkStart w:id="3698" w:name="_Toc43207853"/>
      <w:bookmarkStart w:id="3699" w:name="_Toc49857324"/>
      <w:bookmarkStart w:id="3700" w:name="_Toc56677164"/>
      <w:bookmarkStart w:id="3701" w:name="_Toc56691687"/>
      <w:bookmarkStart w:id="3702" w:name="_Toc56698951"/>
      <w:bookmarkStart w:id="3703" w:name="_Toc89035198"/>
      <w:bookmarkStart w:id="3704" w:name="_Toc89064996"/>
      <w:bookmarkStart w:id="3705" w:name="_Toc89180295"/>
      <w:bookmarkStart w:id="3706" w:name="_Toc97071974"/>
      <w:bookmarkStart w:id="3707" w:name="_Toc169687684"/>
      <w:r w:rsidRPr="003B2883">
        <w:t>6.1.6.3.10</w:t>
      </w:r>
      <w:r w:rsidRPr="003B2883">
        <w:tab/>
        <w:t xml:space="preserve">Enumeration: </w:t>
      </w:r>
      <w:r w:rsidRPr="003B2883">
        <w:rPr>
          <w:lang w:eastAsia="zh-CN"/>
        </w:rPr>
        <w:t>IntegrityAlgorithm</w:t>
      </w:r>
      <w:bookmarkEnd w:id="3696"/>
      <w:bookmarkEnd w:id="3697"/>
      <w:bookmarkEnd w:id="3698"/>
      <w:bookmarkEnd w:id="3699"/>
      <w:bookmarkEnd w:id="3700"/>
      <w:bookmarkEnd w:id="3701"/>
      <w:bookmarkEnd w:id="3702"/>
      <w:bookmarkEnd w:id="3703"/>
      <w:bookmarkEnd w:id="3704"/>
      <w:bookmarkEnd w:id="3705"/>
      <w:bookmarkEnd w:id="3706"/>
      <w:bookmarkEnd w:id="3707"/>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3708" w:name="_Toc25156424"/>
      <w:bookmarkStart w:id="3709" w:name="_Toc34124728"/>
      <w:bookmarkStart w:id="3710" w:name="_Toc43207854"/>
      <w:bookmarkStart w:id="3711" w:name="_Toc49857325"/>
      <w:bookmarkStart w:id="3712" w:name="_Toc56677165"/>
      <w:bookmarkStart w:id="3713" w:name="_Toc56691688"/>
      <w:bookmarkStart w:id="3714" w:name="_Toc56698952"/>
      <w:bookmarkStart w:id="3715" w:name="_Toc89035199"/>
      <w:bookmarkStart w:id="3716" w:name="_Toc89064997"/>
      <w:bookmarkStart w:id="3717" w:name="_Toc89180296"/>
      <w:bookmarkStart w:id="3718" w:name="_Toc97071975"/>
      <w:bookmarkStart w:id="3719" w:name="_Toc169687685"/>
      <w:r w:rsidRPr="003B2883">
        <w:t>6.1.6.3.11</w:t>
      </w:r>
      <w:r w:rsidRPr="003B2883">
        <w:tab/>
        <w:t>Enumeration: SmsSupport</w:t>
      </w:r>
      <w:bookmarkEnd w:id="3708"/>
      <w:bookmarkEnd w:id="3709"/>
      <w:bookmarkEnd w:id="3710"/>
      <w:bookmarkEnd w:id="3711"/>
      <w:bookmarkEnd w:id="3712"/>
      <w:bookmarkEnd w:id="3713"/>
      <w:bookmarkEnd w:id="3714"/>
      <w:bookmarkEnd w:id="3715"/>
      <w:bookmarkEnd w:id="3716"/>
      <w:bookmarkEnd w:id="3717"/>
      <w:bookmarkEnd w:id="3718"/>
      <w:bookmarkEnd w:id="3719"/>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3720" w:name="_Toc25156425"/>
      <w:bookmarkStart w:id="3721" w:name="_Toc34124729"/>
      <w:bookmarkStart w:id="3722" w:name="_Toc43207855"/>
      <w:bookmarkStart w:id="3723" w:name="_Toc49857326"/>
      <w:bookmarkStart w:id="3724" w:name="_Toc56677166"/>
      <w:bookmarkStart w:id="3725" w:name="_Toc56691689"/>
      <w:bookmarkStart w:id="3726" w:name="_Toc56698953"/>
      <w:bookmarkStart w:id="3727" w:name="_Toc89035200"/>
      <w:bookmarkStart w:id="3728" w:name="_Toc89064998"/>
      <w:bookmarkStart w:id="3729" w:name="_Toc89180297"/>
      <w:bookmarkStart w:id="3730" w:name="_Toc97071976"/>
      <w:bookmarkStart w:id="3731" w:name="_Toc169687686"/>
      <w:r w:rsidRPr="003B2883">
        <w:lastRenderedPageBreak/>
        <w:t>6.1.6.3.12</w:t>
      </w:r>
      <w:r w:rsidRPr="003B2883">
        <w:tab/>
      </w:r>
      <w:r>
        <w:rPr>
          <w:rFonts w:cs="Arial"/>
        </w:rPr>
        <w:t xml:space="preserve">Enumeration: </w:t>
      </w:r>
      <w:r w:rsidRPr="003B2883">
        <w:t>ScType</w:t>
      </w:r>
      <w:bookmarkEnd w:id="3720"/>
      <w:bookmarkEnd w:id="3721"/>
      <w:bookmarkEnd w:id="3722"/>
      <w:bookmarkEnd w:id="3723"/>
      <w:bookmarkEnd w:id="3724"/>
      <w:bookmarkEnd w:id="3725"/>
      <w:bookmarkEnd w:id="3726"/>
      <w:bookmarkEnd w:id="3727"/>
      <w:bookmarkEnd w:id="3728"/>
      <w:bookmarkEnd w:id="3729"/>
      <w:bookmarkEnd w:id="3730"/>
      <w:bookmarkEnd w:id="3731"/>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3732" w:name="_Toc25156426"/>
      <w:bookmarkStart w:id="3733" w:name="_Toc34124730"/>
      <w:bookmarkStart w:id="3734" w:name="_Toc43207856"/>
      <w:bookmarkStart w:id="3735" w:name="_Toc49857327"/>
      <w:bookmarkStart w:id="3736" w:name="_Toc56677167"/>
      <w:bookmarkStart w:id="3737" w:name="_Toc56691690"/>
      <w:bookmarkStart w:id="3738" w:name="_Toc56698954"/>
      <w:bookmarkStart w:id="3739" w:name="_Toc89035201"/>
      <w:bookmarkStart w:id="3740" w:name="_Toc89064999"/>
      <w:bookmarkStart w:id="3741" w:name="_Toc89180298"/>
      <w:bookmarkStart w:id="3742" w:name="_Toc97071977"/>
      <w:bookmarkStart w:id="3743" w:name="_Toc169687687"/>
      <w:r w:rsidRPr="003B2883">
        <w:t>6.1.6.3.13</w:t>
      </w:r>
      <w:r w:rsidRPr="003B2883">
        <w:tab/>
      </w:r>
      <w:r>
        <w:rPr>
          <w:rFonts w:cs="Arial"/>
        </w:rPr>
        <w:t xml:space="preserve">Enumeration: </w:t>
      </w:r>
      <w:r w:rsidRPr="003B2883">
        <w:t>KeyAmfType</w:t>
      </w:r>
      <w:bookmarkEnd w:id="3732"/>
      <w:bookmarkEnd w:id="3733"/>
      <w:bookmarkEnd w:id="3734"/>
      <w:bookmarkEnd w:id="3735"/>
      <w:bookmarkEnd w:id="3736"/>
      <w:bookmarkEnd w:id="3737"/>
      <w:bookmarkEnd w:id="3738"/>
      <w:bookmarkEnd w:id="3739"/>
      <w:bookmarkEnd w:id="3740"/>
      <w:bookmarkEnd w:id="3741"/>
      <w:bookmarkEnd w:id="3742"/>
      <w:bookmarkEnd w:id="3743"/>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3744" w:name="_Toc25156427"/>
      <w:bookmarkStart w:id="3745" w:name="_Toc34124731"/>
      <w:bookmarkStart w:id="3746" w:name="_Toc43207857"/>
      <w:bookmarkStart w:id="3747" w:name="_Toc49857328"/>
      <w:bookmarkStart w:id="3748" w:name="_Toc56677168"/>
      <w:bookmarkStart w:id="3749" w:name="_Toc56691691"/>
      <w:bookmarkStart w:id="3750" w:name="_Toc56698955"/>
      <w:bookmarkStart w:id="3751" w:name="_Toc89035202"/>
      <w:bookmarkStart w:id="3752" w:name="_Toc89065000"/>
      <w:bookmarkStart w:id="3753" w:name="_Toc89180299"/>
      <w:bookmarkStart w:id="3754" w:name="_Toc97071978"/>
      <w:bookmarkStart w:id="3755" w:name="_Toc169687688"/>
      <w:r w:rsidRPr="003B2883">
        <w:t>6.1.6.3.14</w:t>
      </w:r>
      <w:r w:rsidRPr="003B2883">
        <w:tab/>
        <w:t>Enumeration: TransferReason</w:t>
      </w:r>
      <w:bookmarkEnd w:id="3744"/>
      <w:bookmarkEnd w:id="3745"/>
      <w:bookmarkEnd w:id="3746"/>
      <w:bookmarkEnd w:id="3747"/>
      <w:bookmarkEnd w:id="3748"/>
      <w:bookmarkEnd w:id="3749"/>
      <w:bookmarkEnd w:id="3750"/>
      <w:bookmarkEnd w:id="3751"/>
      <w:bookmarkEnd w:id="3752"/>
      <w:bookmarkEnd w:id="3753"/>
      <w:bookmarkEnd w:id="3754"/>
      <w:bookmarkEnd w:id="3755"/>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3756" w:name="_Toc25156428"/>
      <w:bookmarkStart w:id="3757" w:name="_Toc34124732"/>
      <w:bookmarkStart w:id="3758" w:name="_Toc43207858"/>
      <w:bookmarkStart w:id="3759" w:name="_Toc49857329"/>
      <w:bookmarkStart w:id="3760" w:name="_Toc56677169"/>
      <w:bookmarkStart w:id="3761" w:name="_Toc56691692"/>
      <w:bookmarkStart w:id="3762" w:name="_Toc56698956"/>
      <w:bookmarkStart w:id="3763" w:name="_Toc89035203"/>
      <w:bookmarkStart w:id="3764" w:name="_Toc89065001"/>
      <w:bookmarkStart w:id="3765" w:name="_Toc89180300"/>
      <w:bookmarkStart w:id="3766" w:name="_Toc97071979"/>
      <w:bookmarkStart w:id="3767" w:name="_Toc169687689"/>
      <w:r w:rsidRPr="003B2883">
        <w:t>6.1.6.3.15</w:t>
      </w:r>
      <w:r w:rsidRPr="003B2883">
        <w:tab/>
        <w:t xml:space="preserve">Enumeration: </w:t>
      </w:r>
      <w:r w:rsidRPr="003B2883">
        <w:rPr>
          <w:noProof/>
        </w:rPr>
        <w:t>PolicyReqTrigger</w:t>
      </w:r>
      <w:bookmarkEnd w:id="3756"/>
      <w:bookmarkEnd w:id="3757"/>
      <w:bookmarkEnd w:id="3758"/>
      <w:bookmarkEnd w:id="3759"/>
      <w:bookmarkEnd w:id="3760"/>
      <w:bookmarkEnd w:id="3761"/>
      <w:bookmarkEnd w:id="3762"/>
      <w:bookmarkEnd w:id="3763"/>
      <w:bookmarkEnd w:id="3764"/>
      <w:bookmarkEnd w:id="3765"/>
      <w:bookmarkEnd w:id="3766"/>
      <w:bookmarkEnd w:id="3767"/>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3768" w:name="_Toc25156429"/>
      <w:bookmarkStart w:id="3769" w:name="_Toc34124733"/>
      <w:bookmarkStart w:id="3770" w:name="_Toc43207859"/>
      <w:bookmarkStart w:id="3771" w:name="_Toc49857330"/>
      <w:bookmarkStart w:id="3772" w:name="_Toc56677170"/>
      <w:bookmarkStart w:id="3773" w:name="_Toc56691693"/>
      <w:bookmarkStart w:id="3774" w:name="_Toc56698957"/>
      <w:bookmarkStart w:id="3775" w:name="_Toc89035204"/>
      <w:bookmarkStart w:id="3776" w:name="_Toc89065002"/>
      <w:bookmarkStart w:id="3777" w:name="_Toc89180301"/>
      <w:bookmarkStart w:id="3778" w:name="_Toc97071980"/>
      <w:bookmarkStart w:id="3779" w:name="_Toc169687690"/>
      <w:r w:rsidRPr="003B2883">
        <w:lastRenderedPageBreak/>
        <w:t>6.1.6.3.16</w:t>
      </w:r>
      <w:r w:rsidRPr="003B2883">
        <w:tab/>
        <w:t>Enumeration: RatSelector</w:t>
      </w:r>
      <w:bookmarkEnd w:id="3768"/>
      <w:bookmarkEnd w:id="3769"/>
      <w:bookmarkEnd w:id="3770"/>
      <w:bookmarkEnd w:id="3771"/>
      <w:bookmarkEnd w:id="3772"/>
      <w:bookmarkEnd w:id="3773"/>
      <w:bookmarkEnd w:id="3774"/>
      <w:bookmarkEnd w:id="3775"/>
      <w:bookmarkEnd w:id="3776"/>
      <w:bookmarkEnd w:id="3777"/>
      <w:bookmarkEnd w:id="3778"/>
      <w:bookmarkEnd w:id="3779"/>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3780" w:name="_Toc25156430"/>
      <w:bookmarkStart w:id="3781" w:name="_Toc34124734"/>
      <w:bookmarkStart w:id="3782" w:name="_Toc43207860"/>
      <w:bookmarkStart w:id="3783" w:name="_Toc49857331"/>
      <w:bookmarkStart w:id="3784" w:name="_Toc56677171"/>
      <w:bookmarkStart w:id="3785" w:name="_Toc56691694"/>
      <w:bookmarkStart w:id="3786" w:name="_Toc56698958"/>
      <w:bookmarkStart w:id="3787" w:name="_Toc89035205"/>
      <w:bookmarkStart w:id="3788" w:name="_Toc89065003"/>
      <w:bookmarkStart w:id="3789" w:name="_Toc89180302"/>
      <w:bookmarkStart w:id="3790" w:name="_Toc97071981"/>
      <w:bookmarkStart w:id="3791" w:name="_Toc169687691"/>
      <w:r w:rsidRPr="003B2883">
        <w:t>6.1.6.3.17</w:t>
      </w:r>
      <w:r w:rsidRPr="003B2883">
        <w:tab/>
        <w:t>Enumeration: NgapIeType</w:t>
      </w:r>
      <w:bookmarkEnd w:id="3780"/>
      <w:bookmarkEnd w:id="3781"/>
      <w:bookmarkEnd w:id="3782"/>
      <w:bookmarkEnd w:id="3783"/>
      <w:bookmarkEnd w:id="3784"/>
      <w:bookmarkEnd w:id="3785"/>
      <w:bookmarkEnd w:id="3786"/>
      <w:bookmarkEnd w:id="3787"/>
      <w:bookmarkEnd w:id="3788"/>
      <w:bookmarkEnd w:id="3789"/>
      <w:bookmarkEnd w:id="3790"/>
      <w:bookmarkEnd w:id="3791"/>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3792" w:name="_Toc25156431"/>
      <w:bookmarkStart w:id="3793" w:name="_Toc34124735"/>
      <w:bookmarkStart w:id="3794" w:name="_Toc43207861"/>
      <w:bookmarkStart w:id="3795" w:name="_Toc49857332"/>
      <w:bookmarkStart w:id="3796" w:name="_Toc56677172"/>
      <w:bookmarkStart w:id="3797" w:name="_Toc56691695"/>
      <w:bookmarkStart w:id="3798" w:name="_Toc56698959"/>
      <w:bookmarkStart w:id="3799" w:name="_Toc89035206"/>
      <w:bookmarkStart w:id="3800" w:name="_Toc89065004"/>
      <w:bookmarkStart w:id="3801" w:name="_Toc89180303"/>
      <w:bookmarkStart w:id="3802" w:name="_Toc97071982"/>
      <w:bookmarkStart w:id="3803" w:name="_Toc169687692"/>
      <w:r w:rsidRPr="003B2883">
        <w:t>6.1.6.3.18</w:t>
      </w:r>
      <w:r w:rsidRPr="003B2883">
        <w:tab/>
        <w:t>Enumeration: N2InfoNotifyReason</w:t>
      </w:r>
      <w:bookmarkEnd w:id="3792"/>
      <w:bookmarkEnd w:id="3793"/>
      <w:bookmarkEnd w:id="3794"/>
      <w:bookmarkEnd w:id="3795"/>
      <w:bookmarkEnd w:id="3796"/>
      <w:bookmarkEnd w:id="3797"/>
      <w:bookmarkEnd w:id="3798"/>
      <w:bookmarkEnd w:id="3799"/>
      <w:bookmarkEnd w:id="3800"/>
      <w:bookmarkEnd w:id="3801"/>
      <w:bookmarkEnd w:id="3802"/>
      <w:bookmarkEnd w:id="3803"/>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3804" w:name="_Toc25156432"/>
      <w:bookmarkStart w:id="3805" w:name="_Toc34124736"/>
      <w:bookmarkStart w:id="3806" w:name="_Toc43207862"/>
      <w:bookmarkStart w:id="3807" w:name="_Toc49857333"/>
      <w:bookmarkStart w:id="3808" w:name="_Toc56677173"/>
      <w:bookmarkStart w:id="3809" w:name="_Toc56691696"/>
      <w:bookmarkStart w:id="3810" w:name="_Toc56698960"/>
      <w:bookmarkStart w:id="3811" w:name="_Toc89035207"/>
      <w:bookmarkStart w:id="3812" w:name="_Toc89065005"/>
      <w:bookmarkStart w:id="3813" w:name="_Toc89180304"/>
      <w:bookmarkStart w:id="3814" w:name="_Toc97071983"/>
      <w:bookmarkStart w:id="3815" w:name="_Toc169687693"/>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804"/>
      <w:bookmarkEnd w:id="3805"/>
      <w:bookmarkEnd w:id="3806"/>
      <w:bookmarkEnd w:id="3807"/>
      <w:bookmarkEnd w:id="3808"/>
      <w:bookmarkEnd w:id="3809"/>
      <w:bookmarkEnd w:id="3810"/>
      <w:bookmarkEnd w:id="3811"/>
      <w:bookmarkEnd w:id="3812"/>
      <w:bookmarkEnd w:id="3813"/>
      <w:bookmarkEnd w:id="3814"/>
      <w:bookmarkEnd w:id="381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3816" w:name="_Toc11343213"/>
      <w:bookmarkStart w:id="3817" w:name="_Toc18495025"/>
      <w:bookmarkStart w:id="3818" w:name="_Toc25156433"/>
      <w:bookmarkStart w:id="3819" w:name="_Toc34124737"/>
      <w:bookmarkStart w:id="3820" w:name="_Toc43207863"/>
      <w:bookmarkStart w:id="3821" w:name="_Toc49857334"/>
      <w:bookmarkStart w:id="3822" w:name="_Toc56677174"/>
      <w:bookmarkStart w:id="3823" w:name="_Toc56691697"/>
      <w:bookmarkStart w:id="3824" w:name="_Toc56698961"/>
      <w:bookmarkStart w:id="3825" w:name="_Toc89035208"/>
      <w:bookmarkStart w:id="3826" w:name="_Toc89065006"/>
      <w:bookmarkStart w:id="3827" w:name="_Toc89180305"/>
      <w:bookmarkStart w:id="3828" w:name="_Toc97071984"/>
      <w:bookmarkStart w:id="3829" w:name="_Toc169687694"/>
      <w:r w:rsidRPr="003B2883">
        <w:lastRenderedPageBreak/>
        <w:t>6.1.6.3.</w:t>
      </w:r>
      <w:r>
        <w:t>20</w:t>
      </w:r>
      <w:r w:rsidRPr="003B2883">
        <w:tab/>
        <w:t xml:space="preserve">Enumeration: </w:t>
      </w:r>
      <w:bookmarkEnd w:id="3816"/>
      <w:bookmarkEnd w:id="3817"/>
      <w:r>
        <w:rPr>
          <w:lang w:val="en-US" w:eastAsia="zh-CN"/>
        </w:rPr>
        <w:t>SbiBindingLevel</w:t>
      </w:r>
      <w:bookmarkEnd w:id="3818"/>
      <w:bookmarkEnd w:id="3819"/>
      <w:bookmarkEnd w:id="3820"/>
      <w:bookmarkEnd w:id="3821"/>
      <w:bookmarkEnd w:id="3822"/>
      <w:bookmarkEnd w:id="3823"/>
      <w:bookmarkEnd w:id="3824"/>
      <w:bookmarkEnd w:id="3825"/>
      <w:bookmarkEnd w:id="3826"/>
      <w:bookmarkEnd w:id="3827"/>
      <w:bookmarkEnd w:id="3828"/>
      <w:bookmarkEnd w:id="3829"/>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3830" w:name="_Toc43208423"/>
      <w:bookmarkStart w:id="3831" w:name="_Toc43118250"/>
      <w:bookmarkStart w:id="3832" w:name="_Toc25157188"/>
      <w:bookmarkStart w:id="3833" w:name="_Toc49857335"/>
      <w:bookmarkStart w:id="3834" w:name="_Toc56677175"/>
      <w:bookmarkStart w:id="3835" w:name="_Toc56691698"/>
      <w:bookmarkStart w:id="3836" w:name="_Toc56698962"/>
      <w:bookmarkStart w:id="3837" w:name="_Toc89035209"/>
      <w:bookmarkStart w:id="3838" w:name="_Toc89065007"/>
      <w:bookmarkStart w:id="3839" w:name="_Toc89180306"/>
      <w:bookmarkStart w:id="3840" w:name="_Toc97071985"/>
      <w:bookmarkStart w:id="3841" w:name="_Toc169687695"/>
      <w:r>
        <w:t>6.1.6.3.21</w:t>
      </w:r>
      <w:r>
        <w:tab/>
        <w:t>Enumeration: EpsNasCiphering</w:t>
      </w:r>
      <w:r>
        <w:rPr>
          <w:lang w:eastAsia="zh-CN"/>
        </w:rPr>
        <w:t>Algorithm</w:t>
      </w:r>
      <w:bookmarkEnd w:id="3830"/>
      <w:bookmarkEnd w:id="3831"/>
      <w:bookmarkEnd w:id="3832"/>
      <w:bookmarkEnd w:id="3833"/>
      <w:bookmarkEnd w:id="3834"/>
      <w:bookmarkEnd w:id="3835"/>
      <w:bookmarkEnd w:id="3836"/>
      <w:bookmarkEnd w:id="3837"/>
      <w:bookmarkEnd w:id="3838"/>
      <w:bookmarkEnd w:id="3839"/>
      <w:bookmarkEnd w:id="3840"/>
      <w:bookmarkEnd w:id="3841"/>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3842" w:name="_Toc43208424"/>
      <w:bookmarkStart w:id="3843" w:name="_Toc43118251"/>
      <w:bookmarkStart w:id="3844" w:name="_Toc25157189"/>
      <w:bookmarkStart w:id="3845" w:name="_Toc49857336"/>
      <w:bookmarkStart w:id="3846" w:name="_Toc56677176"/>
      <w:bookmarkStart w:id="3847" w:name="_Toc56691699"/>
      <w:bookmarkStart w:id="3848" w:name="_Toc56698963"/>
      <w:bookmarkStart w:id="3849" w:name="_Toc89035210"/>
      <w:bookmarkStart w:id="3850" w:name="_Toc89065008"/>
      <w:bookmarkStart w:id="3851" w:name="_Toc89180307"/>
      <w:bookmarkStart w:id="3852" w:name="_Toc97071986"/>
      <w:bookmarkStart w:id="3853" w:name="_Toc169687696"/>
      <w:r>
        <w:t>6.1.6.3.22</w:t>
      </w:r>
      <w:r>
        <w:tab/>
        <w:t>Enumeration: EpsNas</w:t>
      </w:r>
      <w:r>
        <w:rPr>
          <w:lang w:eastAsia="zh-CN"/>
        </w:rPr>
        <w:t>IntegrityAlgorithm</w:t>
      </w:r>
      <w:bookmarkEnd w:id="3842"/>
      <w:bookmarkEnd w:id="3843"/>
      <w:bookmarkEnd w:id="3844"/>
      <w:bookmarkEnd w:id="3845"/>
      <w:bookmarkEnd w:id="3846"/>
      <w:bookmarkEnd w:id="3847"/>
      <w:bookmarkEnd w:id="3848"/>
      <w:bookmarkEnd w:id="3849"/>
      <w:bookmarkEnd w:id="3850"/>
      <w:bookmarkEnd w:id="3851"/>
      <w:bookmarkEnd w:id="3852"/>
      <w:bookmarkEnd w:id="3853"/>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3854" w:name="_Toc56696424"/>
      <w:bookmarkStart w:id="3855" w:name="_Toc58604232"/>
      <w:bookmarkStart w:id="3856" w:name="_Toc89035211"/>
      <w:bookmarkStart w:id="3857" w:name="_Toc89065009"/>
      <w:bookmarkStart w:id="3858" w:name="_Toc89180308"/>
      <w:bookmarkStart w:id="3859" w:name="_Toc97071987"/>
      <w:bookmarkStart w:id="3860" w:name="_Toc169687697"/>
      <w:r>
        <w:t>6.1.6.3.23</w:t>
      </w:r>
      <w:r>
        <w:tab/>
        <w:t xml:space="preserve">Enumeration: </w:t>
      </w:r>
      <w:bookmarkEnd w:id="3854"/>
      <w:bookmarkEnd w:id="3855"/>
      <w:r w:rsidRPr="00A230A4">
        <w:rPr>
          <w:rFonts w:cs="Arial"/>
          <w:lang w:eastAsia="zh-CN"/>
        </w:rPr>
        <w:t>PeriodicCommunic</w:t>
      </w:r>
      <w:r>
        <w:rPr>
          <w:rFonts w:cs="Arial"/>
          <w:lang w:eastAsia="zh-CN"/>
        </w:rPr>
        <w:t>ation</w:t>
      </w:r>
      <w:r w:rsidRPr="00A230A4">
        <w:rPr>
          <w:rFonts w:cs="Arial"/>
          <w:lang w:eastAsia="zh-CN"/>
        </w:rPr>
        <w:t>Indicator</w:t>
      </w:r>
      <w:bookmarkEnd w:id="3856"/>
      <w:bookmarkEnd w:id="3857"/>
      <w:bookmarkEnd w:id="3858"/>
      <w:bookmarkEnd w:id="3859"/>
      <w:bookmarkEnd w:id="3860"/>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3861" w:name="_Toc89035212"/>
      <w:bookmarkStart w:id="3862" w:name="_Toc89065010"/>
      <w:bookmarkStart w:id="3863" w:name="_Toc89180309"/>
      <w:bookmarkStart w:id="3864" w:name="_Toc97071988"/>
      <w:bookmarkStart w:id="3865" w:name="_Toc169687698"/>
      <w:r>
        <w:t>6.1.6.3.24</w:t>
      </w:r>
      <w:r>
        <w:tab/>
        <w:t xml:space="preserve">Enumeration: </w:t>
      </w:r>
      <w:r>
        <w:rPr>
          <w:lang w:eastAsia="zh-CN"/>
        </w:rPr>
        <w:t>UuaaMmStatus</w:t>
      </w:r>
      <w:bookmarkEnd w:id="3861"/>
      <w:bookmarkEnd w:id="3862"/>
      <w:bookmarkEnd w:id="3863"/>
      <w:bookmarkEnd w:id="3864"/>
      <w:bookmarkEnd w:id="3865"/>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3866" w:name="_Toc169687699"/>
      <w:r>
        <w:lastRenderedPageBreak/>
        <w:t>6.1.6.3.25</w:t>
      </w:r>
      <w:r w:rsidRPr="003B2883">
        <w:tab/>
        <w:t xml:space="preserve">Enumeration: </w:t>
      </w:r>
      <w:r>
        <w:rPr>
          <w:lang w:eastAsia="zh-CN"/>
        </w:rPr>
        <w:t>ReleaseCause</w:t>
      </w:r>
      <w:bookmarkEnd w:id="3866"/>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3867" w:name="_Toc25156434"/>
      <w:bookmarkStart w:id="3868" w:name="_Toc34124738"/>
      <w:bookmarkStart w:id="3869" w:name="_Toc43207864"/>
      <w:bookmarkStart w:id="3870" w:name="_Toc49857337"/>
      <w:bookmarkStart w:id="3871" w:name="_Toc56677177"/>
      <w:bookmarkStart w:id="3872" w:name="_Toc56691700"/>
      <w:bookmarkStart w:id="3873" w:name="_Toc56698964"/>
      <w:bookmarkStart w:id="3874" w:name="_Toc89035213"/>
      <w:bookmarkStart w:id="3875" w:name="_Toc89065011"/>
      <w:bookmarkStart w:id="3876" w:name="_Toc89180310"/>
      <w:bookmarkStart w:id="3877" w:name="_Toc97071989"/>
      <w:bookmarkStart w:id="3878" w:name="_Toc169687700"/>
      <w:r w:rsidRPr="003B2883">
        <w:t>6.1.6.4</w:t>
      </w:r>
      <w:r w:rsidRPr="003B2883">
        <w:tab/>
        <w:t>Binary data</w:t>
      </w:r>
      <w:bookmarkEnd w:id="3867"/>
      <w:bookmarkEnd w:id="3868"/>
      <w:bookmarkEnd w:id="3869"/>
      <w:bookmarkEnd w:id="3870"/>
      <w:bookmarkEnd w:id="3871"/>
      <w:bookmarkEnd w:id="3872"/>
      <w:bookmarkEnd w:id="3873"/>
      <w:bookmarkEnd w:id="3874"/>
      <w:bookmarkEnd w:id="3875"/>
      <w:bookmarkEnd w:id="3876"/>
      <w:bookmarkEnd w:id="3877"/>
      <w:bookmarkEnd w:id="3878"/>
    </w:p>
    <w:p w14:paraId="6601D037" w14:textId="77777777" w:rsidR="00602AC0" w:rsidRPr="003B2883" w:rsidRDefault="00602AC0" w:rsidP="00602AC0">
      <w:pPr>
        <w:pStyle w:val="Heading5"/>
        <w:rPr>
          <w:lang w:val="en-US"/>
        </w:rPr>
      </w:pPr>
      <w:bookmarkStart w:id="3879" w:name="_Toc25156435"/>
      <w:bookmarkStart w:id="3880" w:name="_Toc34124739"/>
      <w:bookmarkStart w:id="3881" w:name="_Toc43207865"/>
      <w:bookmarkStart w:id="3882" w:name="_Toc49857338"/>
      <w:bookmarkStart w:id="3883" w:name="_Toc56677178"/>
      <w:bookmarkStart w:id="3884" w:name="_Toc56691701"/>
      <w:bookmarkStart w:id="3885" w:name="_Toc56698965"/>
      <w:bookmarkStart w:id="3886" w:name="_Toc89035214"/>
      <w:bookmarkStart w:id="3887" w:name="_Toc89065012"/>
      <w:bookmarkStart w:id="3888" w:name="_Toc89180311"/>
      <w:bookmarkStart w:id="3889" w:name="_Toc97071990"/>
      <w:bookmarkStart w:id="3890" w:name="_Toc169687701"/>
      <w:r w:rsidRPr="003B2883">
        <w:rPr>
          <w:lang w:val="en-US"/>
        </w:rPr>
        <w:t>6.1.6.4.1</w:t>
      </w:r>
      <w:r w:rsidRPr="003B2883">
        <w:rPr>
          <w:lang w:val="en-US"/>
        </w:rPr>
        <w:tab/>
        <w:t>Introduction</w:t>
      </w:r>
      <w:bookmarkEnd w:id="3879"/>
      <w:bookmarkEnd w:id="3880"/>
      <w:bookmarkEnd w:id="3881"/>
      <w:bookmarkEnd w:id="3882"/>
      <w:bookmarkEnd w:id="3883"/>
      <w:bookmarkEnd w:id="3884"/>
      <w:bookmarkEnd w:id="3885"/>
      <w:bookmarkEnd w:id="3886"/>
      <w:bookmarkEnd w:id="3887"/>
      <w:bookmarkEnd w:id="3888"/>
      <w:bookmarkEnd w:id="3889"/>
      <w:bookmarkEnd w:id="3890"/>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3891" w:name="_Toc43207866"/>
      <w:bookmarkStart w:id="3892" w:name="_Toc25156436"/>
      <w:bookmarkStart w:id="3893" w:name="_Toc34124740"/>
      <w:bookmarkStart w:id="3894" w:name="_Toc49857339"/>
      <w:bookmarkStart w:id="3895" w:name="_Toc56677179"/>
      <w:bookmarkStart w:id="3896" w:name="_Toc56691702"/>
      <w:bookmarkStart w:id="3897" w:name="_Toc56698966"/>
      <w:bookmarkStart w:id="3898" w:name="_Toc89035215"/>
      <w:bookmarkStart w:id="3899" w:name="_Toc89065013"/>
      <w:bookmarkStart w:id="3900" w:name="_Toc89180312"/>
      <w:bookmarkStart w:id="3901" w:name="_Toc97071991"/>
      <w:bookmarkStart w:id="3902" w:name="_Toc169687702"/>
      <w:r w:rsidRPr="003B2883">
        <w:rPr>
          <w:lang w:val="en-US"/>
        </w:rPr>
        <w:t>6.1.6.4.2</w:t>
      </w:r>
      <w:r w:rsidRPr="003B2883">
        <w:rPr>
          <w:lang w:val="en-US"/>
        </w:rPr>
        <w:tab/>
        <w:t>N1 Message</w:t>
      </w:r>
      <w:bookmarkEnd w:id="3891"/>
      <w:bookmarkEnd w:id="3892"/>
      <w:bookmarkEnd w:id="3893"/>
      <w:bookmarkEnd w:id="3894"/>
      <w:bookmarkEnd w:id="3895"/>
      <w:bookmarkEnd w:id="3896"/>
      <w:bookmarkEnd w:id="3897"/>
      <w:bookmarkEnd w:id="3898"/>
      <w:bookmarkEnd w:id="3899"/>
      <w:bookmarkEnd w:id="3900"/>
      <w:bookmarkEnd w:id="3901"/>
      <w:bookmarkEnd w:id="3902"/>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327B8A86" w:rsidR="00602AC0" w:rsidRPr="003B2883" w:rsidRDefault="00602AC0" w:rsidP="00602AC0">
      <w:pPr>
        <w:pStyle w:val="B2"/>
      </w:pPr>
      <w:r w:rsidRPr="003B2883">
        <w:rPr>
          <w:lang w:val="en-US"/>
        </w:rPr>
        <w:t>-</w:t>
      </w:r>
      <w:r w:rsidRPr="003B2883">
        <w:rPr>
          <w:lang w:val="en-US"/>
        </w:rPr>
        <w:tab/>
        <w:t xml:space="preserve">PDU Session Modification Command (see </w:t>
      </w:r>
      <w:r w:rsidR="00B95277">
        <w:rPr>
          <w:lang w:val="en-US"/>
        </w:rPr>
        <w:t>clause </w:t>
      </w:r>
      <w:r w:rsidR="00B95277"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B95277">
        <w:t>clause </w:t>
      </w:r>
      <w:r w:rsidR="00B95277" w:rsidRPr="003B2883">
        <w:t>4</w:t>
      </w:r>
      <w:r w:rsidRPr="003B2883">
        <w:t>.3.3 of</w:t>
      </w:r>
      <w:r>
        <w:t xml:space="preserve"> 3GPP TS </w:t>
      </w:r>
      <w:r w:rsidRPr="003B2883">
        <w:t>23.502</w:t>
      </w:r>
      <w:r>
        <w:t> </w:t>
      </w:r>
      <w:r w:rsidRPr="003B2883">
        <w:t>[3]);</w:t>
      </w:r>
    </w:p>
    <w:p w14:paraId="6C4017BF" w14:textId="13FB1592" w:rsidR="00602AC0" w:rsidRDefault="00602AC0" w:rsidP="00602AC0">
      <w:pPr>
        <w:pStyle w:val="B2"/>
      </w:pPr>
      <w:r w:rsidRPr="003B2883">
        <w:t>-</w:t>
      </w:r>
      <w:r w:rsidRPr="003B2883">
        <w:tab/>
        <w:t xml:space="preserve">PDU Session Release Command (see </w:t>
      </w:r>
      <w:r w:rsidR="00B95277">
        <w:t>clause </w:t>
      </w:r>
      <w:r w:rsidR="00B95277"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B95277">
        <w:t>clause </w:t>
      </w:r>
      <w:r w:rsidR="00B95277" w:rsidRPr="003B2883">
        <w:t>4</w:t>
      </w:r>
      <w:r w:rsidRPr="003B2883">
        <w:t>.3.4 of</w:t>
      </w:r>
      <w:r>
        <w:t xml:space="preserve"> 3GPP TS </w:t>
      </w:r>
      <w:r w:rsidRPr="003B2883">
        <w:t>23.502</w:t>
      </w:r>
      <w:r>
        <w:t> </w:t>
      </w:r>
      <w:r w:rsidRPr="003B2883">
        <w:t>[3]).</w:t>
      </w:r>
    </w:p>
    <w:p w14:paraId="71DBD8DE" w14:textId="050DC703" w:rsidR="00602AC0" w:rsidRPr="003B2883" w:rsidRDefault="00602AC0" w:rsidP="00602AC0">
      <w:pPr>
        <w:pStyle w:val="B2"/>
      </w:pPr>
      <w:r>
        <w:t>-</w:t>
      </w:r>
      <w:r>
        <w:tab/>
      </w:r>
      <w:r>
        <w:rPr>
          <w:lang w:eastAsia="zh-CN"/>
        </w:rPr>
        <w:t>PDU Session Establishment Accept (see</w:t>
      </w:r>
      <w:r w:rsidRPr="007018E9">
        <w:t xml:space="preserve"> </w:t>
      </w:r>
      <w:r w:rsidR="00B95277">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B95277">
        <w:t>clause </w:t>
      </w:r>
      <w:r w:rsidR="00B95277"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526E5B"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B95277">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501FB03" w:rsidR="00602AC0" w:rsidRPr="003B2883" w:rsidRDefault="00602AC0" w:rsidP="00602AC0">
      <w:pPr>
        <w:pStyle w:val="B2"/>
      </w:pPr>
      <w:r w:rsidRPr="003B2883">
        <w:t>-</w:t>
      </w:r>
      <w:r w:rsidRPr="003B2883">
        <w:tab/>
        <w:t xml:space="preserve">REGISTRATION REQUEST message as specified in see </w:t>
      </w:r>
      <w:r w:rsidR="00B95277">
        <w:t>clause </w:t>
      </w:r>
      <w:r w:rsidR="00B95277" w:rsidRPr="003B2883">
        <w:t>8</w:t>
      </w:r>
      <w:r w:rsidRPr="003B2883">
        <w:t>.2.5 of</w:t>
      </w:r>
      <w:r>
        <w:t xml:space="preserve"> 3GPP TS </w:t>
      </w:r>
      <w:r w:rsidRPr="003B2883">
        <w:t>24.501</w:t>
      </w:r>
      <w:r>
        <w:t> </w:t>
      </w:r>
      <w:r w:rsidRPr="003B2883">
        <w:t xml:space="preserve">[11], during registration procedures (see </w:t>
      </w:r>
      <w:r w:rsidR="00B95277">
        <w:t>clause </w:t>
      </w:r>
      <w:r w:rsidR="00B95277"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lastRenderedPageBreak/>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3903" w:name="_Toc43207867"/>
      <w:bookmarkStart w:id="3904" w:name="_Toc25156437"/>
      <w:bookmarkStart w:id="3905" w:name="_Toc34124741"/>
      <w:bookmarkStart w:id="3906" w:name="_Toc49857340"/>
      <w:bookmarkStart w:id="3907" w:name="_Toc56677180"/>
      <w:bookmarkStart w:id="3908" w:name="_Toc56691703"/>
      <w:bookmarkStart w:id="3909" w:name="_Toc56698967"/>
      <w:bookmarkStart w:id="3910" w:name="_Toc89035216"/>
      <w:bookmarkStart w:id="3911" w:name="_Toc89065014"/>
      <w:bookmarkStart w:id="3912" w:name="_Toc89180313"/>
      <w:bookmarkStart w:id="3913" w:name="_Toc97071992"/>
      <w:bookmarkStart w:id="3914" w:name="_Toc169687703"/>
      <w:r w:rsidRPr="003B2883">
        <w:rPr>
          <w:lang w:val="en-US"/>
        </w:rPr>
        <w:t>6.1.6.4.3</w:t>
      </w:r>
      <w:r w:rsidRPr="003B2883">
        <w:rPr>
          <w:lang w:val="en-US"/>
        </w:rPr>
        <w:tab/>
        <w:t>N2 Information</w:t>
      </w:r>
      <w:bookmarkEnd w:id="3903"/>
      <w:bookmarkEnd w:id="3904"/>
      <w:bookmarkEnd w:id="3905"/>
      <w:bookmarkEnd w:id="3906"/>
      <w:bookmarkEnd w:id="3907"/>
      <w:bookmarkEnd w:id="3908"/>
      <w:bookmarkEnd w:id="3909"/>
      <w:bookmarkEnd w:id="3910"/>
      <w:bookmarkEnd w:id="3911"/>
      <w:bookmarkEnd w:id="3912"/>
      <w:bookmarkEnd w:id="3913"/>
      <w:bookmarkEnd w:id="3914"/>
    </w:p>
    <w:p w14:paraId="17D03BA9" w14:textId="77777777" w:rsidR="00602AC0" w:rsidRPr="003B2883" w:rsidRDefault="00602AC0" w:rsidP="00876DA9">
      <w:pPr>
        <w:pStyle w:val="Heading6"/>
      </w:pPr>
      <w:bookmarkStart w:id="3915" w:name="_Toc25156438"/>
      <w:bookmarkStart w:id="3916" w:name="_Toc34124742"/>
      <w:bookmarkStart w:id="3917" w:name="_Toc43207868"/>
      <w:bookmarkStart w:id="3918" w:name="_Toc49857341"/>
      <w:bookmarkStart w:id="3919" w:name="_Toc56677181"/>
      <w:bookmarkStart w:id="3920" w:name="_Toc56691704"/>
      <w:bookmarkStart w:id="3921" w:name="_Toc56698968"/>
      <w:bookmarkStart w:id="3922" w:name="_Toc89035217"/>
      <w:bookmarkStart w:id="3923" w:name="_Toc89065015"/>
      <w:bookmarkStart w:id="3924" w:name="_Toc89180314"/>
      <w:bookmarkStart w:id="3925" w:name="_Toc97071993"/>
      <w:bookmarkStart w:id="3926" w:name="_Toc169687704"/>
      <w:r w:rsidRPr="003B2883">
        <w:t>6.1.6.4.3.1</w:t>
      </w:r>
      <w:r w:rsidRPr="003B2883">
        <w:tab/>
        <w:t>Introduction</w:t>
      </w:r>
      <w:bookmarkEnd w:id="3915"/>
      <w:bookmarkEnd w:id="3916"/>
      <w:bookmarkEnd w:id="3917"/>
      <w:bookmarkEnd w:id="3918"/>
      <w:bookmarkEnd w:id="3919"/>
      <w:bookmarkEnd w:id="3920"/>
      <w:bookmarkEnd w:id="3921"/>
      <w:bookmarkEnd w:id="3922"/>
      <w:bookmarkEnd w:id="3923"/>
      <w:bookmarkEnd w:id="3924"/>
      <w:bookmarkEnd w:id="3925"/>
      <w:bookmarkEnd w:id="3926"/>
    </w:p>
    <w:p w14:paraId="2A8D7772" w14:textId="4123E263" w:rsidR="00602AC0" w:rsidRPr="003B2883" w:rsidRDefault="00602AC0" w:rsidP="00602AC0">
      <w:pPr>
        <w:rPr>
          <w:lang w:val="en-US"/>
        </w:rPr>
      </w:pPr>
      <w:r w:rsidRPr="003B2883">
        <w:t xml:space="preserve">N2 Information shall encode NG Application Protocol (NGAP) IEs, as specified in </w:t>
      </w:r>
      <w:r w:rsidR="00B95277">
        <w:t>clause </w:t>
      </w:r>
      <w:r w:rsidR="00B95277"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3927" w:name="_Toc25156439"/>
      <w:bookmarkStart w:id="3928" w:name="_Toc34124743"/>
      <w:bookmarkStart w:id="3929" w:name="_Toc43207869"/>
      <w:bookmarkStart w:id="3930" w:name="_Toc49857342"/>
      <w:bookmarkStart w:id="3931" w:name="_Toc56677182"/>
      <w:bookmarkStart w:id="3932" w:name="_Toc56691705"/>
      <w:bookmarkStart w:id="3933" w:name="_Toc56698969"/>
      <w:bookmarkStart w:id="3934" w:name="_Toc89035218"/>
      <w:bookmarkStart w:id="3935" w:name="_Toc89065016"/>
      <w:bookmarkStart w:id="3936" w:name="_Toc89180315"/>
      <w:bookmarkStart w:id="3937" w:name="_Toc97071994"/>
      <w:bookmarkStart w:id="3938" w:name="_Toc169687705"/>
      <w:r w:rsidRPr="003B2883">
        <w:t>6.1.6.4.3.2</w:t>
      </w:r>
      <w:r w:rsidRPr="003B2883">
        <w:tab/>
        <w:t>NGAP IEs</w:t>
      </w:r>
      <w:bookmarkEnd w:id="3927"/>
      <w:bookmarkEnd w:id="3928"/>
      <w:bookmarkEnd w:id="3929"/>
      <w:bookmarkEnd w:id="3930"/>
      <w:bookmarkEnd w:id="3931"/>
      <w:bookmarkEnd w:id="3932"/>
      <w:bookmarkEnd w:id="3933"/>
      <w:bookmarkEnd w:id="3934"/>
      <w:bookmarkEnd w:id="3935"/>
      <w:bookmarkEnd w:id="3936"/>
      <w:bookmarkEnd w:id="3937"/>
      <w:bookmarkEnd w:id="3938"/>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77777777" w:rsidR="00436DF0" w:rsidRDefault="00436DF0" w:rsidP="00436DF0">
      <w:pPr>
        <w:rPr>
          <w:lang w:val="en-US"/>
        </w:rPr>
      </w:pPr>
      <w:r>
        <w:t>For N2 information class PROSE, N2 Information may encode the following ProSe related IE specified in 3GPP TS 38.413 [12], as summarized in T</w:t>
      </w:r>
      <w:r>
        <w:rPr>
          <w:lang w:val="en-US"/>
        </w:rPr>
        <w:t>able 6.1.6.4.3-5</w:t>
      </w:r>
    </w:p>
    <w:p w14:paraId="3DFF438F" w14:textId="77777777" w:rsidR="00436DF0" w:rsidRDefault="00436DF0" w:rsidP="00436DF0">
      <w:pPr>
        <w:pStyle w:val="TH"/>
      </w:pPr>
      <w:r>
        <w:t>Table 6.1.6.4.3-5: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bl>
    <w:p w14:paraId="6C87D515" w14:textId="77777777" w:rsidR="00436DF0" w:rsidRDefault="00436DF0" w:rsidP="00602AC0"/>
    <w:p w14:paraId="35E426F7" w14:textId="77777777" w:rsidR="00A87068" w:rsidRPr="003B2883" w:rsidRDefault="00A87068" w:rsidP="00602AC0"/>
    <w:p w14:paraId="5945EC63" w14:textId="77777777" w:rsidR="00602AC0" w:rsidRPr="003B2883" w:rsidRDefault="00602AC0" w:rsidP="00876DA9">
      <w:pPr>
        <w:pStyle w:val="Heading6"/>
      </w:pPr>
      <w:bookmarkStart w:id="3939" w:name="_Toc25156440"/>
      <w:bookmarkStart w:id="3940" w:name="_Toc34124744"/>
      <w:bookmarkStart w:id="3941" w:name="_Toc43207870"/>
      <w:bookmarkStart w:id="3942" w:name="_Toc49857343"/>
      <w:bookmarkStart w:id="3943" w:name="_Toc56677183"/>
      <w:bookmarkStart w:id="3944" w:name="_Toc56691706"/>
      <w:bookmarkStart w:id="3945" w:name="_Toc56698970"/>
      <w:bookmarkStart w:id="3946" w:name="_Toc89035219"/>
      <w:bookmarkStart w:id="3947" w:name="_Toc89065017"/>
      <w:bookmarkStart w:id="3948" w:name="_Toc89180316"/>
      <w:bookmarkStart w:id="3949" w:name="_Toc97071995"/>
      <w:bookmarkStart w:id="3950" w:name="_Toc169687706"/>
      <w:r w:rsidRPr="003B2883">
        <w:lastRenderedPageBreak/>
        <w:t>6.1.6.4.3.3</w:t>
      </w:r>
      <w:r w:rsidRPr="003B2883">
        <w:tab/>
        <w:t>NGAP Messages</w:t>
      </w:r>
      <w:bookmarkEnd w:id="3939"/>
      <w:bookmarkEnd w:id="3940"/>
      <w:bookmarkEnd w:id="3941"/>
      <w:bookmarkEnd w:id="3942"/>
      <w:bookmarkEnd w:id="3943"/>
      <w:bookmarkEnd w:id="3944"/>
      <w:bookmarkEnd w:id="3945"/>
      <w:bookmarkEnd w:id="3946"/>
      <w:bookmarkEnd w:id="3947"/>
      <w:bookmarkEnd w:id="3948"/>
      <w:bookmarkEnd w:id="3949"/>
      <w:bookmarkEnd w:id="3950"/>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A652C6E" w:rsidR="00602AC0" w:rsidRPr="003B2883" w:rsidRDefault="00602AC0" w:rsidP="00602AC0">
      <w:r w:rsidRPr="003B2883">
        <w:t xml:space="preserve">For the ASN.1 definition for encoding the WRITE-REPLACE-WARNING-RESPONSE and the PWS-CANCEL-RESPONSE, see </w:t>
      </w:r>
      <w:r w:rsidR="00B95277">
        <w:t>clause </w:t>
      </w:r>
      <w:r w:rsidR="00B95277" w:rsidRPr="003B2883">
        <w:t>9</w:t>
      </w:r>
      <w:r w:rsidRPr="003B2883">
        <w:t>.4 of</w:t>
      </w:r>
      <w:r>
        <w:t xml:space="preserve"> 3GPP TS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lastRenderedPageBreak/>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3951" w:name="_Toc25156441"/>
      <w:bookmarkStart w:id="3952" w:name="_Toc34124745"/>
      <w:bookmarkStart w:id="3953" w:name="_Toc43207871"/>
      <w:bookmarkStart w:id="3954" w:name="_Toc49857344"/>
      <w:bookmarkStart w:id="3955" w:name="_Toc56677184"/>
      <w:bookmarkStart w:id="3956" w:name="_Toc56691707"/>
      <w:bookmarkStart w:id="3957" w:name="_Toc56698971"/>
      <w:bookmarkStart w:id="3958" w:name="_Toc89035220"/>
      <w:bookmarkStart w:id="3959" w:name="_Toc89065018"/>
      <w:bookmarkStart w:id="3960" w:name="_Toc89180317"/>
      <w:bookmarkStart w:id="3961" w:name="_Toc97071996"/>
      <w:bookmarkStart w:id="3962" w:name="_Toc169687707"/>
      <w:r w:rsidRPr="003B2883">
        <w:rPr>
          <w:lang w:val="en-US"/>
        </w:rPr>
        <w:t>6.1.6.4.</w:t>
      </w:r>
      <w:r>
        <w:rPr>
          <w:lang w:val="en-US"/>
        </w:rPr>
        <w:t>4</w:t>
      </w:r>
      <w:r w:rsidRPr="003B2883">
        <w:rPr>
          <w:lang w:val="en-US"/>
        </w:rPr>
        <w:tab/>
      </w:r>
      <w:r>
        <w:rPr>
          <w:lang w:val="en-US"/>
        </w:rPr>
        <w:t>Mobile Terminated Data</w:t>
      </w:r>
      <w:bookmarkEnd w:id="3951"/>
      <w:bookmarkEnd w:id="3952"/>
      <w:bookmarkEnd w:id="3953"/>
      <w:bookmarkEnd w:id="3954"/>
      <w:bookmarkEnd w:id="3955"/>
      <w:bookmarkEnd w:id="3956"/>
      <w:bookmarkEnd w:id="3957"/>
      <w:bookmarkEnd w:id="3958"/>
      <w:bookmarkEnd w:id="3959"/>
      <w:bookmarkEnd w:id="3960"/>
      <w:bookmarkEnd w:id="3961"/>
      <w:bookmarkEnd w:id="3962"/>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3963" w:name="_Toc56696427"/>
      <w:bookmarkStart w:id="3964" w:name="_Toc58604235"/>
      <w:bookmarkStart w:id="3965" w:name="_Toc89035221"/>
      <w:bookmarkStart w:id="3966" w:name="_Toc89065019"/>
      <w:bookmarkStart w:id="3967" w:name="_Toc89180318"/>
      <w:bookmarkStart w:id="3968" w:name="_Toc97071997"/>
      <w:bookmarkStart w:id="3969" w:name="_Toc169687708"/>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963"/>
      <w:bookmarkEnd w:id="3964"/>
      <w:bookmarkEnd w:id="3965"/>
      <w:bookmarkEnd w:id="3966"/>
      <w:bookmarkEnd w:id="3967"/>
      <w:bookmarkEnd w:id="3968"/>
      <w:bookmarkEnd w:id="3969"/>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1322E29C"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B95277">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9A3893">
        <w:t>4</w:t>
      </w:r>
      <w:r w:rsidRPr="009A3893">
        <w:t>.11.1.2.2</w:t>
      </w:r>
      <w:r w:rsidRPr="003B2883">
        <w:t xml:space="preserve"> of</w:t>
      </w:r>
      <w:r>
        <w:t xml:space="preserve"> 3GPP TS </w:t>
      </w:r>
      <w:r w:rsidRPr="003B2883">
        <w:t>23.502</w:t>
      </w:r>
      <w:r>
        <w:t> </w:t>
      </w:r>
      <w:r w:rsidRPr="003B2883">
        <w:t>[3]);</w:t>
      </w:r>
    </w:p>
    <w:p w14:paraId="5A6B3674" w14:textId="1327A6E6"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B95277">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3970" w:name="_Toc25156442"/>
      <w:bookmarkStart w:id="3971" w:name="_Toc34124746"/>
      <w:bookmarkStart w:id="3972" w:name="_Toc43207872"/>
      <w:bookmarkStart w:id="3973" w:name="_Toc49857345"/>
      <w:bookmarkStart w:id="3974" w:name="_Toc56677185"/>
      <w:bookmarkStart w:id="3975" w:name="_Toc56691708"/>
      <w:bookmarkStart w:id="3976" w:name="_Toc56698972"/>
      <w:bookmarkStart w:id="3977" w:name="_Toc89035222"/>
      <w:bookmarkStart w:id="3978" w:name="_Toc89065020"/>
      <w:bookmarkStart w:id="3979" w:name="_Toc89180319"/>
      <w:bookmarkStart w:id="3980" w:name="_Toc97071998"/>
      <w:bookmarkStart w:id="3981" w:name="_Toc169687709"/>
      <w:r w:rsidRPr="003B2883">
        <w:t>6.1.7</w:t>
      </w:r>
      <w:r w:rsidRPr="003B2883">
        <w:tab/>
        <w:t>Error Handling</w:t>
      </w:r>
      <w:bookmarkEnd w:id="3970"/>
      <w:bookmarkEnd w:id="3971"/>
      <w:bookmarkEnd w:id="3972"/>
      <w:bookmarkEnd w:id="3973"/>
      <w:bookmarkEnd w:id="3974"/>
      <w:bookmarkEnd w:id="3975"/>
      <w:bookmarkEnd w:id="3976"/>
      <w:bookmarkEnd w:id="3977"/>
      <w:bookmarkEnd w:id="3978"/>
      <w:bookmarkEnd w:id="3979"/>
      <w:bookmarkEnd w:id="3980"/>
      <w:bookmarkEnd w:id="3981"/>
    </w:p>
    <w:p w14:paraId="13EF2CAC" w14:textId="77777777" w:rsidR="00602AC0" w:rsidRPr="003B2883" w:rsidRDefault="00602AC0" w:rsidP="00602AC0">
      <w:pPr>
        <w:pStyle w:val="Heading4"/>
      </w:pPr>
      <w:bookmarkStart w:id="3982" w:name="_Toc25156443"/>
      <w:bookmarkStart w:id="3983" w:name="_Toc34124747"/>
      <w:bookmarkStart w:id="3984" w:name="_Toc43207873"/>
      <w:bookmarkStart w:id="3985" w:name="_Toc49857346"/>
      <w:bookmarkStart w:id="3986" w:name="_Toc56677186"/>
      <w:bookmarkStart w:id="3987" w:name="_Toc56691709"/>
      <w:bookmarkStart w:id="3988" w:name="_Toc56698973"/>
      <w:bookmarkStart w:id="3989" w:name="_Toc89035223"/>
      <w:bookmarkStart w:id="3990" w:name="_Toc89065021"/>
      <w:bookmarkStart w:id="3991" w:name="_Toc89180320"/>
      <w:bookmarkStart w:id="3992" w:name="_Toc97071999"/>
      <w:bookmarkStart w:id="3993" w:name="_Toc169687710"/>
      <w:r w:rsidRPr="003B2883">
        <w:t>6.1.7.1</w:t>
      </w:r>
      <w:r w:rsidRPr="003B2883">
        <w:tab/>
        <w:t>General</w:t>
      </w:r>
      <w:bookmarkEnd w:id="3982"/>
      <w:bookmarkEnd w:id="3983"/>
      <w:bookmarkEnd w:id="3984"/>
      <w:bookmarkEnd w:id="3985"/>
      <w:bookmarkEnd w:id="3986"/>
      <w:bookmarkEnd w:id="3987"/>
      <w:bookmarkEnd w:id="3988"/>
      <w:bookmarkEnd w:id="3989"/>
      <w:bookmarkEnd w:id="3990"/>
      <w:bookmarkEnd w:id="3991"/>
      <w:bookmarkEnd w:id="3992"/>
      <w:bookmarkEnd w:id="399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3994" w:name="_Toc25156444"/>
      <w:bookmarkStart w:id="3995" w:name="_Toc34124748"/>
      <w:bookmarkStart w:id="3996" w:name="_Toc43207874"/>
      <w:bookmarkStart w:id="3997" w:name="_Toc49857347"/>
      <w:bookmarkStart w:id="3998" w:name="_Toc56677187"/>
      <w:bookmarkStart w:id="3999" w:name="_Toc56691710"/>
      <w:bookmarkStart w:id="4000" w:name="_Toc56698974"/>
      <w:bookmarkStart w:id="4001" w:name="_Toc89035224"/>
      <w:bookmarkStart w:id="4002" w:name="_Toc89065022"/>
      <w:bookmarkStart w:id="4003" w:name="_Toc89180321"/>
      <w:bookmarkStart w:id="4004" w:name="_Toc97072000"/>
      <w:bookmarkStart w:id="4005" w:name="_Toc169687711"/>
      <w:r w:rsidRPr="003B2883">
        <w:t>6.1.7.2</w:t>
      </w:r>
      <w:r w:rsidRPr="003B2883">
        <w:tab/>
        <w:t>Protocol Errors</w:t>
      </w:r>
      <w:bookmarkEnd w:id="3994"/>
      <w:bookmarkEnd w:id="3995"/>
      <w:bookmarkEnd w:id="3996"/>
      <w:bookmarkEnd w:id="3997"/>
      <w:bookmarkEnd w:id="3998"/>
      <w:bookmarkEnd w:id="3999"/>
      <w:bookmarkEnd w:id="4000"/>
      <w:bookmarkEnd w:id="4001"/>
      <w:bookmarkEnd w:id="4002"/>
      <w:bookmarkEnd w:id="4003"/>
      <w:bookmarkEnd w:id="4004"/>
      <w:bookmarkEnd w:id="4005"/>
    </w:p>
    <w:p w14:paraId="5C08CE87" w14:textId="56970A12" w:rsidR="00602AC0" w:rsidRPr="003B2883" w:rsidRDefault="00602AC0" w:rsidP="00602AC0">
      <w:r w:rsidRPr="003B2883">
        <w:t xml:space="preserve">Protocol Error Handling shall be supported as specified in </w:t>
      </w:r>
      <w:r w:rsidR="00B95277">
        <w:t>clause </w:t>
      </w:r>
      <w:r w:rsidR="00B95277"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006" w:name="_Toc25156445"/>
      <w:bookmarkStart w:id="4007" w:name="_Toc34124749"/>
      <w:bookmarkStart w:id="4008" w:name="_Toc43207875"/>
      <w:bookmarkStart w:id="4009" w:name="_Toc49857348"/>
      <w:bookmarkStart w:id="4010" w:name="_Toc56677188"/>
      <w:bookmarkStart w:id="4011" w:name="_Toc56691711"/>
      <w:bookmarkStart w:id="4012" w:name="_Toc56698975"/>
      <w:bookmarkStart w:id="4013" w:name="_Toc89035225"/>
      <w:bookmarkStart w:id="4014" w:name="_Toc89065023"/>
      <w:bookmarkStart w:id="4015" w:name="_Toc89180322"/>
      <w:bookmarkStart w:id="4016" w:name="_Toc97072001"/>
      <w:bookmarkStart w:id="4017" w:name="_Toc169687712"/>
      <w:r w:rsidRPr="003B2883">
        <w:lastRenderedPageBreak/>
        <w:t>6.1.7.3</w:t>
      </w:r>
      <w:r w:rsidRPr="003B2883">
        <w:tab/>
        <w:t>Application Errors</w:t>
      </w:r>
      <w:bookmarkEnd w:id="4006"/>
      <w:bookmarkEnd w:id="4007"/>
      <w:bookmarkEnd w:id="4008"/>
      <w:bookmarkEnd w:id="4009"/>
      <w:bookmarkEnd w:id="4010"/>
      <w:bookmarkEnd w:id="4011"/>
      <w:bookmarkEnd w:id="4012"/>
      <w:bookmarkEnd w:id="4013"/>
      <w:bookmarkEnd w:id="4014"/>
      <w:bookmarkEnd w:id="4015"/>
      <w:bookmarkEnd w:id="4016"/>
      <w:bookmarkEnd w:id="4017"/>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10B45CFC" w:rsidR="00602AC0" w:rsidRPr="003B2883" w:rsidRDefault="00602AC0" w:rsidP="001D4998">
            <w:pPr>
              <w:pStyle w:val="TAL"/>
            </w:pPr>
            <w:r w:rsidRPr="003B2883">
              <w:rPr>
                <w:rFonts w:hint="eastAsia"/>
              </w:rPr>
              <w:t xml:space="preserve">Allocation of EPS Bearer ID failed due to local policy at the AMF as specified in </w:t>
            </w:r>
            <w:r w:rsidR="00B95277">
              <w:t>clause </w:t>
            </w:r>
            <w:r w:rsidR="00B95277"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7C329B">
              <w:t xml:space="preserve"> or an ongoing Xn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w:t>
            </w:r>
            <w:r w:rsidR="003074AC">
              <w:t>3</w:t>
            </w:r>
            <w:r w:rsidRPr="00B27FBC">
              <w:t>.501</w:t>
            </w:r>
            <w:r>
              <w:t> </w:t>
            </w:r>
            <w:r w:rsidRPr="00B27FBC">
              <w:t>[</w:t>
            </w:r>
            <w:r w:rsidR="003074AC">
              <w:t>2</w:t>
            </w:r>
            <w:r w:rsidRPr="00B27FBC">
              <w:t>] clause</w:t>
            </w:r>
            <w:r>
              <w:t> </w:t>
            </w:r>
            <w:r w:rsidRPr="00B27FBC">
              <w:t>5.</w:t>
            </w:r>
            <w:r w:rsidR="003074AC">
              <w:t>38</w:t>
            </w:r>
            <w:r w:rsidRPr="00B27FBC">
              <w:t>.5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lastRenderedPageBreak/>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tr w:rsidR="009F07E8"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9F07E8" w:rsidRPr="003B2883" w:rsidRDefault="009F07E8" w:rsidP="001F790D">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018" w:name="_Toc25156446"/>
      <w:bookmarkStart w:id="4019" w:name="_Toc34124750"/>
      <w:bookmarkStart w:id="4020" w:name="_Toc43207876"/>
      <w:bookmarkStart w:id="4021" w:name="_Toc49857349"/>
      <w:bookmarkStart w:id="4022" w:name="_Toc56677189"/>
      <w:bookmarkStart w:id="4023" w:name="_Toc56691712"/>
      <w:bookmarkStart w:id="4024" w:name="_Toc56698976"/>
      <w:bookmarkStart w:id="4025" w:name="_Toc89035226"/>
      <w:bookmarkStart w:id="4026" w:name="_Toc89065024"/>
      <w:bookmarkStart w:id="4027" w:name="_Toc89180323"/>
      <w:bookmarkStart w:id="4028" w:name="_Toc97072002"/>
      <w:bookmarkStart w:id="4029" w:name="_Toc169687713"/>
      <w:r w:rsidRPr="003B2883">
        <w:t>6.1.8</w:t>
      </w:r>
      <w:r w:rsidRPr="003B2883">
        <w:tab/>
        <w:t>Feature Negotiation</w:t>
      </w:r>
      <w:bookmarkEnd w:id="4018"/>
      <w:bookmarkEnd w:id="4019"/>
      <w:bookmarkEnd w:id="4020"/>
      <w:bookmarkEnd w:id="4021"/>
      <w:bookmarkEnd w:id="4022"/>
      <w:bookmarkEnd w:id="4023"/>
      <w:bookmarkEnd w:id="4024"/>
      <w:bookmarkEnd w:id="4025"/>
      <w:bookmarkEnd w:id="4026"/>
      <w:bookmarkEnd w:id="4027"/>
      <w:bookmarkEnd w:id="4028"/>
      <w:bookmarkEnd w:id="4029"/>
    </w:p>
    <w:p w14:paraId="6E971DA9" w14:textId="04BF2718"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0F00C28A"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B95277">
        <w:rPr>
          <w:lang w:val="en-US"/>
        </w:rPr>
        <w:t>clause </w:t>
      </w:r>
      <w:r w:rsidR="00B95277" w:rsidRPr="003B2883">
        <w:rPr>
          <w:lang w:val="en-US"/>
        </w:rPr>
        <w:t>5</w:t>
      </w:r>
      <w:r w:rsidRPr="003B2883">
        <w:rPr>
          <w:lang w:val="en-US"/>
        </w:rPr>
        <w:t>.2.2.3.1;</w:t>
      </w:r>
    </w:p>
    <w:p w14:paraId="0F121B45" w14:textId="36B9855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B95277">
        <w:rPr>
          <w:lang w:val="en-US"/>
        </w:rPr>
        <w:t>clause </w:t>
      </w:r>
      <w:r w:rsidR="00B95277" w:rsidRPr="003B2883">
        <w:rPr>
          <w:lang w:val="en-US"/>
        </w:rPr>
        <w:t>5</w:t>
      </w:r>
      <w:r w:rsidRPr="003B2883">
        <w:rPr>
          <w:lang w:val="en-US"/>
        </w:rPr>
        <w:t>.2.2.3.3;</w:t>
      </w:r>
    </w:p>
    <w:p w14:paraId="44ACCDB4" w14:textId="51D63E83"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B95277">
        <w:rPr>
          <w:lang w:val="en-US"/>
        </w:rPr>
        <w:t>clause </w:t>
      </w:r>
      <w:r w:rsidR="00B95277" w:rsidRPr="003B2883">
        <w:rPr>
          <w:lang w:val="en-US"/>
        </w:rPr>
        <w:t>5</w:t>
      </w:r>
      <w:r w:rsidRPr="003B2883">
        <w:rPr>
          <w:lang w:val="en-US"/>
        </w:rPr>
        <w:t>.2.2.4.2;</w:t>
      </w:r>
    </w:p>
    <w:p w14:paraId="345C4F9A" w14:textId="405022BB"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B95277">
        <w:rPr>
          <w:lang w:val="en-US"/>
        </w:rPr>
        <w:t>clause </w:t>
      </w:r>
      <w:r w:rsidR="00B95277" w:rsidRPr="003B2883">
        <w:rPr>
          <w:lang w:val="en-US"/>
        </w:rPr>
        <w:t>5</w:t>
      </w:r>
      <w:r w:rsidRPr="003B2883">
        <w:rPr>
          <w:lang w:val="en-US"/>
        </w:rPr>
        <w:t>.2.2.2.1;</w:t>
      </w:r>
    </w:p>
    <w:p w14:paraId="54669F49" w14:textId="658F240E"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B95277">
        <w:rPr>
          <w:lang w:val="en-US"/>
        </w:rPr>
        <w:t>clause </w:t>
      </w:r>
      <w:r w:rsidR="00B95277" w:rsidRPr="003B2883">
        <w:rPr>
          <w:lang w:val="en-US"/>
        </w:rPr>
        <w:t>5</w:t>
      </w:r>
      <w:r w:rsidRPr="003B2883">
        <w:rPr>
          <w:lang w:val="en-US"/>
        </w:rPr>
        <w:t>.2.2.2.3</w:t>
      </w:r>
    </w:p>
    <w:p w14:paraId="7FF99346" w14:textId="6F68CBCE"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1BEBAD3C"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49B351A3" w:rsidR="00602AC0" w:rsidRPr="003B2883" w:rsidRDefault="00602AC0" w:rsidP="001D4998">
            <w:pPr>
              <w:pStyle w:val="TAL"/>
            </w:pPr>
            <w:r w:rsidRPr="003B2883">
              <w:t xml:space="preserve">An AMF that supports this feature shall support the procedures specified in </w:t>
            </w:r>
            <w:r w:rsidR="00B95277">
              <w:t>clause </w:t>
            </w:r>
            <w:r w:rsidR="00B95277" w:rsidRPr="003B2883">
              <w:t>5</w:t>
            </w:r>
            <w:r w:rsidRPr="003B2883">
              <w:t xml:space="preserve">.34 of 3GPP TS 23.501 [2] and in </w:t>
            </w:r>
            <w:r w:rsidR="00B95277">
              <w:t>clause </w:t>
            </w:r>
            <w:r w:rsidR="00B95277"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202F11B1"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B95277">
              <w:rPr>
                <w:rFonts w:hint="eastAsia"/>
                <w:lang w:val="en-US" w:eastAsia="zh-CN"/>
              </w:rPr>
              <w:t>clause</w:t>
            </w:r>
            <w:r w:rsidR="00B95277">
              <w:rPr>
                <w:lang w:val="en-US" w:eastAsia="zh-CN"/>
              </w:rPr>
              <w:t> </w:t>
            </w:r>
            <w:r w:rsidR="00B95277"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65E999" w:rsidR="00602AC0" w:rsidRDefault="00602AC0" w:rsidP="001D4998">
            <w:pPr>
              <w:pStyle w:val="TAL"/>
            </w:pPr>
            <w:r>
              <w:t xml:space="preserve">Support of this feature implies the support of all the CIoT features specified in </w:t>
            </w:r>
            <w:r w:rsidR="00B95277">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030"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030"/>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07765" w:rsidRPr="003B2883" w14:paraId="041B612B" w14:textId="77777777" w:rsidTr="001D4998">
        <w:trPr>
          <w:cantSplit/>
          <w:jc w:val="center"/>
        </w:trPr>
        <w:tc>
          <w:tcPr>
            <w:tcW w:w="993" w:type="dxa"/>
          </w:tcPr>
          <w:p w14:paraId="2E9F3EEA" w14:textId="423D423F" w:rsidR="00D07765" w:rsidRDefault="00D07765" w:rsidP="00D07765">
            <w:pPr>
              <w:pStyle w:val="TAL"/>
              <w:rPr>
                <w:lang w:val="en-US" w:eastAsia="zh-CN"/>
              </w:rPr>
            </w:pPr>
            <w:r>
              <w:rPr>
                <w:lang w:val="en-US" w:eastAsia="zh-CN"/>
              </w:rPr>
              <w:t>20</w:t>
            </w:r>
          </w:p>
        </w:tc>
        <w:tc>
          <w:tcPr>
            <w:tcW w:w="1063" w:type="dxa"/>
          </w:tcPr>
          <w:p w14:paraId="2E3D744C" w14:textId="6252DB13" w:rsidR="00D07765" w:rsidRDefault="00D07765" w:rsidP="00D07765">
            <w:pPr>
              <w:pStyle w:val="TAL"/>
            </w:pPr>
            <w:r>
              <w:t>ASUC</w:t>
            </w:r>
          </w:p>
        </w:tc>
        <w:tc>
          <w:tcPr>
            <w:tcW w:w="639" w:type="dxa"/>
          </w:tcPr>
          <w:p w14:paraId="06A3408F" w14:textId="1FAB6423" w:rsidR="00D07765" w:rsidRDefault="00D07765" w:rsidP="00D07765">
            <w:pPr>
              <w:pStyle w:val="TAL"/>
            </w:pPr>
            <w:r>
              <w:t>O</w:t>
            </w:r>
          </w:p>
        </w:tc>
        <w:tc>
          <w:tcPr>
            <w:tcW w:w="6520" w:type="dxa"/>
          </w:tcPr>
          <w:p w14:paraId="0D2D4C57" w14:textId="77777777" w:rsidR="00D07765" w:rsidRDefault="00D07765" w:rsidP="00D07765">
            <w:pPr>
              <w:pStyle w:val="TAL"/>
              <w:rPr>
                <w:lang w:val="en-US"/>
              </w:rPr>
            </w:pPr>
            <w:r>
              <w:rPr>
                <w:lang w:val="en-US"/>
              </w:rPr>
              <w:t>Analytics Subscriptions in UE Context</w:t>
            </w:r>
          </w:p>
          <w:p w14:paraId="1DD64CDF" w14:textId="77777777" w:rsidR="00D07765" w:rsidRDefault="00D07765" w:rsidP="00D07765">
            <w:pPr>
              <w:pStyle w:val="TAL"/>
              <w:rPr>
                <w:lang w:val="en-US"/>
              </w:rPr>
            </w:pPr>
          </w:p>
          <w:p w14:paraId="414FC162" w14:textId="77777777" w:rsidR="00D07765" w:rsidRDefault="00D07765" w:rsidP="00D07765">
            <w:pPr>
              <w:pStyle w:val="TAL"/>
              <w:rPr>
                <w:lang w:val="en-US"/>
              </w:rPr>
            </w:pPr>
            <w:r>
              <w:rPr>
                <w:lang w:val="en-US"/>
              </w:rPr>
              <w:t>An AMF that supports Analytics Subscriptions in UE context shall support this feature, i.e.,</w:t>
            </w:r>
          </w:p>
          <w:p w14:paraId="2BBA9330" w14:textId="020ADED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includes Analytics Subscriptions in UE context to the target AMF</w:t>
            </w:r>
            <w:r w:rsidR="00D07765" w:rsidRPr="00B95277">
              <w:rPr>
                <w:rFonts w:ascii="Arial" w:hAnsi="Arial" w:cs="Arial"/>
                <w:sz w:val="18"/>
                <w:szCs w:val="18"/>
              </w:rPr>
              <w:t xml:space="preserve"> </w:t>
            </w:r>
            <w:r w:rsidR="00D07765" w:rsidRPr="00B95277">
              <w:rPr>
                <w:rFonts w:ascii="Arial" w:hAnsi="Arial" w:cs="Arial"/>
                <w:sz w:val="18"/>
                <w:szCs w:val="18"/>
                <w:lang w:val="en-US"/>
              </w:rPr>
              <w:t>if the target AMF also supports this feature; and</w:t>
            </w:r>
          </w:p>
          <w:p w14:paraId="2FAD4FF6" w14:textId="420A6810"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target AMF, informs the not reused Analytics Subscriptions (i.e. the Analytics Subscriptions that are not taken over by the target AMF) to the source AMF. and</w:t>
            </w:r>
          </w:p>
          <w:p w14:paraId="26E15AB3" w14:textId="5761C69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unsubscribes to all the not reused Analytics Subscriptions as informed by the target AMF.</w:t>
            </w:r>
          </w:p>
          <w:p w14:paraId="2E613FB3" w14:textId="77777777" w:rsidR="00D07765" w:rsidRDefault="00D07765" w:rsidP="00D07765">
            <w:pPr>
              <w:pStyle w:val="TAL"/>
              <w:rPr>
                <w:lang w:val="en-US"/>
              </w:rPr>
            </w:pPr>
          </w:p>
          <w:p w14:paraId="63D5721E" w14:textId="77777777" w:rsidR="00D07765" w:rsidRDefault="00D07765" w:rsidP="00D07765">
            <w:pPr>
              <w:pStyle w:val="TAL"/>
              <w:rPr>
                <w:lang w:val="en-US"/>
              </w:rPr>
            </w:pPr>
            <w:r>
              <w:rPr>
                <w:lang w:val="en-US"/>
              </w:rPr>
              <w:t>See clauses 5.2.2.2.1.1, 5.2.2.2.2.1 and 5.2.2.2.3.1.</w:t>
            </w:r>
          </w:p>
          <w:p w14:paraId="3FF06339" w14:textId="77777777" w:rsidR="00D07765" w:rsidRDefault="00D07765" w:rsidP="00D07765">
            <w:pPr>
              <w:pStyle w:val="TAL"/>
              <w:rPr>
                <w:lang w:val="en-US"/>
              </w:rPr>
            </w:pPr>
          </w:p>
        </w:tc>
      </w:tr>
      <w:tr w:rsidR="00D07765" w:rsidRPr="003B2883" w14:paraId="127818EF" w14:textId="77777777" w:rsidTr="001D4998">
        <w:trPr>
          <w:cantSplit/>
          <w:jc w:val="center"/>
        </w:trPr>
        <w:tc>
          <w:tcPr>
            <w:tcW w:w="9215" w:type="dxa"/>
            <w:gridSpan w:val="4"/>
          </w:tcPr>
          <w:p w14:paraId="4C7FD720" w14:textId="77777777" w:rsidR="00D07765" w:rsidRPr="003B2883" w:rsidRDefault="00D07765" w:rsidP="00D07765">
            <w:pPr>
              <w:pStyle w:val="TAL"/>
              <w:rPr>
                <w:bCs/>
              </w:rPr>
            </w:pPr>
            <w:r w:rsidRPr="003B2883">
              <w:t>Feature number: The order number of the feature within the s</w:t>
            </w:r>
            <w:r w:rsidRPr="003B2883">
              <w:rPr>
                <w:bCs/>
              </w:rPr>
              <w:t>upportedFeatures attribute (starting with 1).</w:t>
            </w:r>
          </w:p>
          <w:p w14:paraId="5F6CC76E" w14:textId="77777777" w:rsidR="00D07765" w:rsidRPr="003B2883" w:rsidRDefault="00D07765" w:rsidP="00D07765">
            <w:pPr>
              <w:pStyle w:val="TAL"/>
              <w:rPr>
                <w:bCs/>
              </w:rPr>
            </w:pPr>
            <w:r w:rsidRPr="003B2883">
              <w:rPr>
                <w:bCs/>
              </w:rPr>
              <w:t>Feature: A short name that can be used to refer to the bit and to the feature.</w:t>
            </w:r>
          </w:p>
          <w:p w14:paraId="6B2BBADF" w14:textId="77777777" w:rsidR="00D07765" w:rsidRPr="003B2883" w:rsidRDefault="00D07765" w:rsidP="00D0776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D07765" w:rsidRPr="003B2883" w:rsidRDefault="00D07765" w:rsidP="00D07765">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031" w:name="_Toc25156447"/>
      <w:bookmarkStart w:id="4032" w:name="_Toc34124751"/>
      <w:bookmarkStart w:id="4033" w:name="_Toc43207877"/>
      <w:bookmarkStart w:id="4034" w:name="_Toc49857350"/>
      <w:bookmarkStart w:id="4035" w:name="_Toc56677190"/>
      <w:bookmarkStart w:id="4036" w:name="_Toc56691713"/>
      <w:bookmarkStart w:id="4037" w:name="_Toc56698977"/>
      <w:bookmarkStart w:id="4038" w:name="_Toc89035227"/>
      <w:bookmarkStart w:id="4039" w:name="_Toc89065025"/>
      <w:bookmarkStart w:id="4040" w:name="_Toc89180324"/>
      <w:bookmarkStart w:id="4041" w:name="_Toc97072003"/>
      <w:bookmarkStart w:id="4042" w:name="_Toc169687714"/>
      <w:r w:rsidRPr="003B2883">
        <w:rPr>
          <w:lang w:val="en-US"/>
        </w:rPr>
        <w:t>6.1.9</w:t>
      </w:r>
      <w:r w:rsidRPr="003B2883">
        <w:rPr>
          <w:lang w:val="en-US"/>
        </w:rPr>
        <w:tab/>
        <w:t>Security</w:t>
      </w:r>
      <w:bookmarkEnd w:id="4031"/>
      <w:bookmarkEnd w:id="4032"/>
      <w:bookmarkEnd w:id="4033"/>
      <w:bookmarkEnd w:id="4034"/>
      <w:bookmarkEnd w:id="4035"/>
      <w:bookmarkEnd w:id="4036"/>
      <w:bookmarkEnd w:id="4037"/>
      <w:bookmarkEnd w:id="4038"/>
      <w:bookmarkEnd w:id="4039"/>
      <w:bookmarkEnd w:id="4040"/>
      <w:bookmarkEnd w:id="4041"/>
      <w:bookmarkEnd w:id="4042"/>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1D518826"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4043" w:name="_Toc56677191"/>
      <w:bookmarkStart w:id="4044" w:name="_Toc56691714"/>
      <w:bookmarkStart w:id="4045" w:name="_Toc56698978"/>
      <w:bookmarkStart w:id="4046" w:name="_Toc89035228"/>
      <w:bookmarkStart w:id="4047" w:name="_Toc89065026"/>
      <w:bookmarkStart w:id="4048" w:name="_Toc89180325"/>
      <w:bookmarkStart w:id="4049" w:name="_Toc97072004"/>
      <w:bookmarkStart w:id="4050" w:name="_Toc169687715"/>
      <w:r w:rsidRPr="003B2883">
        <w:t>6.1.</w:t>
      </w:r>
      <w:r>
        <w:t>10</w:t>
      </w:r>
      <w:r w:rsidRPr="003B2883">
        <w:tab/>
      </w:r>
      <w:r>
        <w:t>HTTP redirection</w:t>
      </w:r>
      <w:bookmarkEnd w:id="4043"/>
      <w:bookmarkEnd w:id="4044"/>
      <w:bookmarkEnd w:id="4045"/>
      <w:bookmarkEnd w:id="4046"/>
      <w:bookmarkEnd w:id="4047"/>
      <w:bookmarkEnd w:id="4048"/>
      <w:bookmarkEnd w:id="4049"/>
      <w:bookmarkEnd w:id="4050"/>
    </w:p>
    <w:p w14:paraId="3A6C7F99" w14:textId="6147A39A"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.1.8.</w:t>
      </w:r>
    </w:p>
    <w:p w14:paraId="079EA465" w14:textId="77777777" w:rsidR="00E644D7" w:rsidRDefault="00E644D7" w:rsidP="00D5694C"/>
    <w:p w14:paraId="6F67E519" w14:textId="76D8E8F8" w:rsidR="00D5694C" w:rsidRDefault="00D5694C" w:rsidP="00D5694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2E2DB07" w14:textId="77777777" w:rsidR="00E644D7" w:rsidRDefault="00E644D7" w:rsidP="00560143"/>
    <w:p w14:paraId="7FCCEC16" w14:textId="67376321" w:rsidR="00D5694C" w:rsidRPr="00AA4C4F" w:rsidRDefault="00D5694C" w:rsidP="00560143">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051" w:name="_Toc25156448"/>
      <w:bookmarkStart w:id="4052" w:name="_Toc34124752"/>
      <w:bookmarkStart w:id="4053" w:name="_Toc43207878"/>
      <w:bookmarkStart w:id="4054" w:name="_Toc49857351"/>
      <w:bookmarkStart w:id="4055" w:name="_Toc56677192"/>
      <w:bookmarkStart w:id="4056" w:name="_Toc56691715"/>
      <w:bookmarkStart w:id="4057" w:name="_Toc56698979"/>
      <w:bookmarkStart w:id="4058" w:name="_Toc89035229"/>
      <w:bookmarkStart w:id="4059" w:name="_Toc89065027"/>
      <w:bookmarkStart w:id="4060" w:name="_Toc89180326"/>
      <w:bookmarkStart w:id="4061" w:name="_Toc97072005"/>
      <w:bookmarkStart w:id="4062" w:name="_Toc169687716"/>
      <w:r w:rsidRPr="003B2883">
        <w:t>6.2</w:t>
      </w:r>
      <w:r w:rsidRPr="003B2883">
        <w:tab/>
        <w:t>Namf_EventExposure Service API</w:t>
      </w:r>
      <w:bookmarkEnd w:id="4051"/>
      <w:bookmarkEnd w:id="4052"/>
      <w:bookmarkEnd w:id="4053"/>
      <w:bookmarkEnd w:id="4054"/>
      <w:bookmarkEnd w:id="4055"/>
      <w:bookmarkEnd w:id="4056"/>
      <w:bookmarkEnd w:id="4057"/>
      <w:bookmarkEnd w:id="4058"/>
      <w:bookmarkEnd w:id="4059"/>
      <w:bookmarkEnd w:id="4060"/>
      <w:bookmarkEnd w:id="4061"/>
      <w:bookmarkEnd w:id="4062"/>
    </w:p>
    <w:p w14:paraId="1EA9B382" w14:textId="77777777" w:rsidR="00602AC0" w:rsidRPr="003B2883" w:rsidRDefault="00602AC0" w:rsidP="00602AC0">
      <w:pPr>
        <w:pStyle w:val="Heading3"/>
      </w:pPr>
      <w:bookmarkStart w:id="4063" w:name="_Toc25156449"/>
      <w:bookmarkStart w:id="4064" w:name="_Toc34124753"/>
      <w:bookmarkStart w:id="4065" w:name="_Toc43207879"/>
      <w:bookmarkStart w:id="4066" w:name="_Toc49857352"/>
      <w:bookmarkStart w:id="4067" w:name="_Toc56677193"/>
      <w:bookmarkStart w:id="4068" w:name="_Toc56691716"/>
      <w:bookmarkStart w:id="4069" w:name="_Toc56698980"/>
      <w:bookmarkStart w:id="4070" w:name="_Toc89035230"/>
      <w:bookmarkStart w:id="4071" w:name="_Toc89065028"/>
      <w:bookmarkStart w:id="4072" w:name="_Toc89180327"/>
      <w:bookmarkStart w:id="4073" w:name="_Toc97072006"/>
      <w:bookmarkStart w:id="4074" w:name="_Toc169687717"/>
      <w:r w:rsidRPr="003B2883">
        <w:t>6.2.1</w:t>
      </w:r>
      <w:r w:rsidRPr="003B2883">
        <w:tab/>
        <w:t>API URI</w:t>
      </w:r>
      <w:bookmarkEnd w:id="4063"/>
      <w:bookmarkEnd w:id="4064"/>
      <w:bookmarkEnd w:id="4065"/>
      <w:bookmarkEnd w:id="4066"/>
      <w:bookmarkEnd w:id="4067"/>
      <w:bookmarkEnd w:id="4068"/>
      <w:bookmarkEnd w:id="4069"/>
      <w:bookmarkEnd w:id="4070"/>
      <w:bookmarkEnd w:id="4071"/>
      <w:bookmarkEnd w:id="4072"/>
      <w:bookmarkEnd w:id="4073"/>
      <w:bookmarkEnd w:id="4074"/>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075" w:name="_Toc25156450"/>
      <w:bookmarkStart w:id="4076" w:name="_Toc34124754"/>
      <w:bookmarkStart w:id="4077" w:name="_Toc43207880"/>
      <w:bookmarkStart w:id="4078" w:name="_Toc49857353"/>
      <w:bookmarkStart w:id="4079" w:name="_Toc56677194"/>
      <w:bookmarkStart w:id="4080" w:name="_Toc56691717"/>
      <w:bookmarkStart w:id="4081" w:name="_Toc56698981"/>
      <w:bookmarkStart w:id="4082" w:name="_Toc89035231"/>
      <w:bookmarkStart w:id="4083" w:name="_Toc89065029"/>
      <w:bookmarkStart w:id="4084" w:name="_Toc89180328"/>
      <w:bookmarkStart w:id="4085" w:name="_Toc97072007"/>
      <w:bookmarkStart w:id="4086" w:name="_Toc169687718"/>
      <w:r w:rsidRPr="003B2883">
        <w:t>6.2.2</w:t>
      </w:r>
      <w:r w:rsidRPr="003B2883">
        <w:tab/>
        <w:t>Usage of HTTP</w:t>
      </w:r>
      <w:bookmarkEnd w:id="4075"/>
      <w:bookmarkEnd w:id="4076"/>
      <w:bookmarkEnd w:id="4077"/>
      <w:bookmarkEnd w:id="4078"/>
      <w:bookmarkEnd w:id="4079"/>
      <w:bookmarkEnd w:id="4080"/>
      <w:bookmarkEnd w:id="4081"/>
      <w:bookmarkEnd w:id="4082"/>
      <w:bookmarkEnd w:id="4083"/>
      <w:bookmarkEnd w:id="4084"/>
      <w:bookmarkEnd w:id="4085"/>
      <w:bookmarkEnd w:id="4086"/>
    </w:p>
    <w:p w14:paraId="12D3B120" w14:textId="77777777" w:rsidR="00602AC0" w:rsidRPr="003B2883" w:rsidRDefault="00602AC0" w:rsidP="00602AC0">
      <w:pPr>
        <w:pStyle w:val="Heading4"/>
      </w:pPr>
      <w:bookmarkStart w:id="4087" w:name="_Toc25156451"/>
      <w:bookmarkStart w:id="4088" w:name="_Toc34124755"/>
      <w:bookmarkStart w:id="4089" w:name="_Toc43207881"/>
      <w:bookmarkStart w:id="4090" w:name="_Toc49857354"/>
      <w:bookmarkStart w:id="4091" w:name="_Toc56677195"/>
      <w:bookmarkStart w:id="4092" w:name="_Toc56691718"/>
      <w:bookmarkStart w:id="4093" w:name="_Toc56698982"/>
      <w:bookmarkStart w:id="4094" w:name="_Toc89035232"/>
      <w:bookmarkStart w:id="4095" w:name="_Toc89065030"/>
      <w:bookmarkStart w:id="4096" w:name="_Toc89180329"/>
      <w:bookmarkStart w:id="4097" w:name="_Toc97072008"/>
      <w:bookmarkStart w:id="4098" w:name="_Toc169687719"/>
      <w:r w:rsidRPr="003B2883">
        <w:t>6.2.2.1</w:t>
      </w:r>
      <w:r w:rsidRPr="003B2883">
        <w:tab/>
        <w:t>General</w:t>
      </w:r>
      <w:bookmarkEnd w:id="4087"/>
      <w:bookmarkEnd w:id="4088"/>
      <w:bookmarkEnd w:id="4089"/>
      <w:bookmarkEnd w:id="4090"/>
      <w:bookmarkEnd w:id="4091"/>
      <w:bookmarkEnd w:id="4092"/>
      <w:bookmarkEnd w:id="4093"/>
      <w:bookmarkEnd w:id="4094"/>
      <w:bookmarkEnd w:id="4095"/>
      <w:bookmarkEnd w:id="4096"/>
      <w:bookmarkEnd w:id="4097"/>
      <w:bookmarkEnd w:id="4098"/>
    </w:p>
    <w:p w14:paraId="5E3EDA30" w14:textId="28D4641B"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099" w:name="_Toc25156452"/>
      <w:bookmarkStart w:id="4100" w:name="_Toc34124756"/>
      <w:bookmarkStart w:id="4101" w:name="_Toc43207882"/>
      <w:bookmarkStart w:id="4102" w:name="_Toc49857355"/>
      <w:bookmarkStart w:id="4103" w:name="_Toc56677196"/>
      <w:bookmarkStart w:id="4104" w:name="_Toc56691719"/>
      <w:bookmarkStart w:id="4105" w:name="_Toc56698983"/>
      <w:bookmarkStart w:id="4106" w:name="_Toc89035233"/>
      <w:bookmarkStart w:id="4107" w:name="_Toc89065031"/>
      <w:bookmarkStart w:id="4108" w:name="_Toc89180330"/>
      <w:bookmarkStart w:id="4109" w:name="_Toc97072009"/>
      <w:bookmarkStart w:id="4110" w:name="_Toc169687720"/>
      <w:r w:rsidRPr="003B2883">
        <w:t>6.2.2.2</w:t>
      </w:r>
      <w:r w:rsidRPr="003B2883">
        <w:tab/>
        <w:t>HTTP standard headers</w:t>
      </w:r>
      <w:bookmarkEnd w:id="4099"/>
      <w:bookmarkEnd w:id="4100"/>
      <w:bookmarkEnd w:id="4101"/>
      <w:bookmarkEnd w:id="4102"/>
      <w:bookmarkEnd w:id="4103"/>
      <w:bookmarkEnd w:id="4104"/>
      <w:bookmarkEnd w:id="4105"/>
      <w:bookmarkEnd w:id="4106"/>
      <w:bookmarkEnd w:id="4107"/>
      <w:bookmarkEnd w:id="4108"/>
      <w:bookmarkEnd w:id="4109"/>
      <w:bookmarkEnd w:id="4110"/>
    </w:p>
    <w:p w14:paraId="34158F4C" w14:textId="77777777" w:rsidR="00602AC0" w:rsidRPr="003B2883" w:rsidRDefault="00602AC0" w:rsidP="00602AC0">
      <w:pPr>
        <w:pStyle w:val="Heading5"/>
        <w:rPr>
          <w:lang w:eastAsia="zh-CN"/>
        </w:rPr>
      </w:pPr>
      <w:bookmarkStart w:id="4111" w:name="_Toc25156453"/>
      <w:bookmarkStart w:id="4112" w:name="_Toc34124757"/>
      <w:bookmarkStart w:id="4113" w:name="_Toc43207883"/>
      <w:bookmarkStart w:id="4114" w:name="_Toc49857356"/>
      <w:bookmarkStart w:id="4115" w:name="_Toc56677197"/>
      <w:bookmarkStart w:id="4116" w:name="_Toc56691720"/>
      <w:bookmarkStart w:id="4117" w:name="_Toc56698984"/>
      <w:bookmarkStart w:id="4118" w:name="_Toc89035234"/>
      <w:bookmarkStart w:id="4119" w:name="_Toc89065032"/>
      <w:bookmarkStart w:id="4120" w:name="_Toc89180331"/>
      <w:bookmarkStart w:id="4121" w:name="_Toc97072010"/>
      <w:bookmarkStart w:id="4122" w:name="_Toc169687721"/>
      <w:r w:rsidRPr="003B2883">
        <w:t>6.2.2.2.1</w:t>
      </w:r>
      <w:r w:rsidRPr="003B2883">
        <w:rPr>
          <w:lang w:eastAsia="zh-CN"/>
        </w:rPr>
        <w:tab/>
        <w:t>General</w:t>
      </w:r>
      <w:bookmarkEnd w:id="4111"/>
      <w:bookmarkEnd w:id="4112"/>
      <w:bookmarkEnd w:id="4113"/>
      <w:bookmarkEnd w:id="4114"/>
      <w:bookmarkEnd w:id="4115"/>
      <w:bookmarkEnd w:id="4116"/>
      <w:bookmarkEnd w:id="4117"/>
      <w:bookmarkEnd w:id="4118"/>
      <w:bookmarkEnd w:id="4119"/>
      <w:bookmarkEnd w:id="4120"/>
      <w:bookmarkEnd w:id="4121"/>
      <w:bookmarkEnd w:id="4122"/>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123" w:name="_Toc25156454"/>
      <w:bookmarkStart w:id="4124" w:name="_Toc34124758"/>
      <w:bookmarkStart w:id="4125" w:name="_Toc43207884"/>
      <w:bookmarkStart w:id="4126" w:name="_Toc49857357"/>
      <w:bookmarkStart w:id="4127" w:name="_Toc56677198"/>
      <w:bookmarkStart w:id="4128" w:name="_Toc56691721"/>
      <w:bookmarkStart w:id="4129" w:name="_Toc56698985"/>
      <w:bookmarkStart w:id="4130" w:name="_Toc89035235"/>
      <w:bookmarkStart w:id="4131" w:name="_Toc89065033"/>
      <w:bookmarkStart w:id="4132" w:name="_Toc89180332"/>
      <w:bookmarkStart w:id="4133" w:name="_Toc97072011"/>
      <w:bookmarkStart w:id="4134" w:name="_Toc169687722"/>
      <w:r w:rsidRPr="003B2883">
        <w:t>6.2.2.2.2</w:t>
      </w:r>
      <w:r w:rsidRPr="003B2883">
        <w:tab/>
        <w:t>Content type</w:t>
      </w:r>
      <w:bookmarkEnd w:id="4123"/>
      <w:bookmarkEnd w:id="4124"/>
      <w:bookmarkEnd w:id="4125"/>
      <w:bookmarkEnd w:id="4126"/>
      <w:bookmarkEnd w:id="4127"/>
      <w:bookmarkEnd w:id="4128"/>
      <w:bookmarkEnd w:id="4129"/>
      <w:bookmarkEnd w:id="4130"/>
      <w:bookmarkEnd w:id="4131"/>
      <w:bookmarkEnd w:id="4132"/>
      <w:bookmarkEnd w:id="4133"/>
      <w:bookmarkEnd w:id="4134"/>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0942368A"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135" w:name="_Toc25156455"/>
      <w:bookmarkStart w:id="4136" w:name="_Toc34124759"/>
      <w:bookmarkStart w:id="4137" w:name="_Toc43207885"/>
      <w:bookmarkStart w:id="4138" w:name="_Toc49857358"/>
      <w:bookmarkStart w:id="4139" w:name="_Toc56677199"/>
      <w:bookmarkStart w:id="4140" w:name="_Toc56691722"/>
      <w:bookmarkStart w:id="4141" w:name="_Toc56698986"/>
      <w:bookmarkStart w:id="4142" w:name="_Toc89035236"/>
      <w:bookmarkStart w:id="4143" w:name="_Toc89065034"/>
      <w:bookmarkStart w:id="4144" w:name="_Toc89180333"/>
      <w:bookmarkStart w:id="4145" w:name="_Toc97072012"/>
      <w:bookmarkStart w:id="4146" w:name="_Toc169687723"/>
      <w:r w:rsidRPr="003B2883">
        <w:t>6.2.2.3</w:t>
      </w:r>
      <w:r w:rsidRPr="003B2883">
        <w:tab/>
        <w:t>HTTP custom headers</w:t>
      </w:r>
      <w:bookmarkEnd w:id="4135"/>
      <w:bookmarkEnd w:id="4136"/>
      <w:bookmarkEnd w:id="4137"/>
      <w:bookmarkEnd w:id="4138"/>
      <w:bookmarkEnd w:id="4139"/>
      <w:bookmarkEnd w:id="4140"/>
      <w:bookmarkEnd w:id="4141"/>
      <w:bookmarkEnd w:id="4142"/>
      <w:bookmarkEnd w:id="4143"/>
      <w:bookmarkEnd w:id="4144"/>
      <w:bookmarkEnd w:id="4145"/>
      <w:bookmarkEnd w:id="4146"/>
    </w:p>
    <w:p w14:paraId="4E0B639D" w14:textId="77777777" w:rsidR="00602AC0" w:rsidRPr="003B2883" w:rsidRDefault="00602AC0" w:rsidP="00602AC0">
      <w:pPr>
        <w:pStyle w:val="Heading5"/>
        <w:rPr>
          <w:lang w:eastAsia="zh-CN"/>
        </w:rPr>
      </w:pPr>
      <w:bookmarkStart w:id="4147" w:name="_Toc25156456"/>
      <w:bookmarkStart w:id="4148" w:name="_Toc34124760"/>
      <w:bookmarkStart w:id="4149" w:name="_Toc43207886"/>
      <w:bookmarkStart w:id="4150" w:name="_Toc49857359"/>
      <w:bookmarkStart w:id="4151" w:name="_Toc56677200"/>
      <w:bookmarkStart w:id="4152" w:name="_Toc56691723"/>
      <w:bookmarkStart w:id="4153" w:name="_Toc56698987"/>
      <w:bookmarkStart w:id="4154" w:name="_Toc89035237"/>
      <w:bookmarkStart w:id="4155" w:name="_Toc89065035"/>
      <w:bookmarkStart w:id="4156" w:name="_Toc89180334"/>
      <w:bookmarkStart w:id="4157" w:name="_Toc97072013"/>
      <w:bookmarkStart w:id="4158" w:name="_Toc169687724"/>
      <w:r w:rsidRPr="003B2883">
        <w:t>6.2.2.3.1</w:t>
      </w:r>
      <w:r w:rsidRPr="003B2883">
        <w:rPr>
          <w:lang w:eastAsia="zh-CN"/>
        </w:rPr>
        <w:tab/>
        <w:t>General</w:t>
      </w:r>
      <w:bookmarkEnd w:id="4147"/>
      <w:bookmarkEnd w:id="4148"/>
      <w:bookmarkEnd w:id="4149"/>
      <w:bookmarkEnd w:id="4150"/>
      <w:bookmarkEnd w:id="4151"/>
      <w:bookmarkEnd w:id="4152"/>
      <w:bookmarkEnd w:id="4153"/>
      <w:bookmarkEnd w:id="4154"/>
      <w:bookmarkEnd w:id="4155"/>
      <w:bookmarkEnd w:id="4156"/>
      <w:bookmarkEnd w:id="4157"/>
      <w:bookmarkEnd w:id="4158"/>
    </w:p>
    <w:p w14:paraId="25F966C9" w14:textId="47E8B7A8"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159" w:name="_Toc25156457"/>
      <w:bookmarkStart w:id="4160" w:name="_Toc34124761"/>
      <w:bookmarkStart w:id="4161" w:name="_Toc43207887"/>
      <w:bookmarkStart w:id="4162" w:name="_Toc49857360"/>
      <w:bookmarkStart w:id="4163" w:name="_Toc56677201"/>
      <w:bookmarkStart w:id="4164" w:name="_Toc56691724"/>
      <w:bookmarkStart w:id="4165" w:name="_Toc56698988"/>
      <w:bookmarkStart w:id="4166" w:name="_Toc89035238"/>
      <w:bookmarkStart w:id="4167" w:name="_Toc89065036"/>
      <w:bookmarkStart w:id="4168" w:name="_Toc89180335"/>
      <w:bookmarkStart w:id="4169" w:name="_Toc97072014"/>
      <w:bookmarkStart w:id="4170" w:name="_Toc169687725"/>
      <w:r w:rsidRPr="003B2883">
        <w:t>6.2.3</w:t>
      </w:r>
      <w:r w:rsidRPr="003B2883">
        <w:tab/>
        <w:t>Resources</w:t>
      </w:r>
      <w:bookmarkEnd w:id="4159"/>
      <w:bookmarkEnd w:id="4160"/>
      <w:bookmarkEnd w:id="4161"/>
      <w:bookmarkEnd w:id="4162"/>
      <w:bookmarkEnd w:id="4163"/>
      <w:bookmarkEnd w:id="4164"/>
      <w:bookmarkEnd w:id="4165"/>
      <w:bookmarkEnd w:id="4166"/>
      <w:bookmarkEnd w:id="4167"/>
      <w:bookmarkEnd w:id="4168"/>
      <w:bookmarkEnd w:id="4169"/>
      <w:bookmarkEnd w:id="4170"/>
    </w:p>
    <w:p w14:paraId="65573BFD" w14:textId="77777777" w:rsidR="00602AC0" w:rsidRPr="003B2883" w:rsidRDefault="00602AC0" w:rsidP="00602AC0">
      <w:pPr>
        <w:pStyle w:val="Heading4"/>
      </w:pPr>
      <w:bookmarkStart w:id="4171" w:name="_Toc25156458"/>
      <w:bookmarkStart w:id="4172" w:name="_Toc34124762"/>
      <w:bookmarkStart w:id="4173" w:name="_Toc43207888"/>
      <w:bookmarkStart w:id="4174" w:name="_Toc49857361"/>
      <w:bookmarkStart w:id="4175" w:name="_Toc56677202"/>
      <w:bookmarkStart w:id="4176" w:name="_Toc56691725"/>
      <w:bookmarkStart w:id="4177" w:name="_Toc56698989"/>
      <w:bookmarkStart w:id="4178" w:name="_Toc89035239"/>
      <w:bookmarkStart w:id="4179" w:name="_Toc89065037"/>
      <w:bookmarkStart w:id="4180" w:name="_Toc89180336"/>
      <w:bookmarkStart w:id="4181" w:name="_Toc97072015"/>
      <w:bookmarkStart w:id="4182" w:name="_Toc169687726"/>
      <w:r w:rsidRPr="003B2883">
        <w:t>6.2.3.1</w:t>
      </w:r>
      <w:r w:rsidRPr="003B2883">
        <w:tab/>
        <w:t>Overview</w:t>
      </w:r>
      <w:bookmarkEnd w:id="4171"/>
      <w:bookmarkEnd w:id="4172"/>
      <w:bookmarkEnd w:id="4173"/>
      <w:bookmarkEnd w:id="4174"/>
      <w:bookmarkEnd w:id="4175"/>
      <w:bookmarkEnd w:id="4176"/>
      <w:bookmarkEnd w:id="4177"/>
      <w:bookmarkEnd w:id="4178"/>
      <w:bookmarkEnd w:id="4179"/>
      <w:bookmarkEnd w:id="4180"/>
      <w:bookmarkEnd w:id="4181"/>
      <w:bookmarkEnd w:id="4182"/>
    </w:p>
    <w:p w14:paraId="5EA54B53" w14:textId="5C32C30C" w:rsidR="00602AC0" w:rsidRPr="003B2883" w:rsidRDefault="00E644D7" w:rsidP="00602AC0">
      <w:pPr>
        <w:pStyle w:val="TH"/>
      </w:pPr>
      <w:r w:rsidRPr="003B2883">
        <w:object w:dxaOrig="5189" w:dyaOrig="2443" w14:anchorId="018066E8">
          <v:shape id="_x0000_i1070" type="#_x0000_t75" style="width:343pt;height:139.25pt" o:ole="">
            <v:imagedata r:id="rId97" o:title="" croptop="6331f" cropbottom="13173f" cropright="13105f"/>
          </v:shape>
          <o:OLEObject Type="Embed" ProgID="Visio.Drawing.15" ShapeID="_x0000_i1070" DrawAspect="Content" ObjectID="_1780558719" r:id="rId98"/>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183" w:name="_Toc25156459"/>
      <w:bookmarkStart w:id="4184" w:name="_Toc34124763"/>
      <w:bookmarkStart w:id="4185" w:name="_Toc43207889"/>
      <w:bookmarkStart w:id="4186" w:name="_Toc49857362"/>
      <w:bookmarkStart w:id="4187" w:name="_Toc56677203"/>
      <w:bookmarkStart w:id="4188" w:name="_Toc56691726"/>
      <w:bookmarkStart w:id="4189" w:name="_Toc56698990"/>
      <w:bookmarkStart w:id="4190" w:name="_Toc89035240"/>
      <w:bookmarkStart w:id="4191" w:name="_Toc89065038"/>
      <w:bookmarkStart w:id="4192" w:name="_Toc89180337"/>
      <w:bookmarkStart w:id="4193" w:name="_Toc97072016"/>
      <w:bookmarkStart w:id="4194" w:name="_Toc169687727"/>
      <w:r w:rsidRPr="003B2883">
        <w:t>6.2.3.2</w:t>
      </w:r>
      <w:r w:rsidRPr="003B2883">
        <w:tab/>
        <w:t>Resource: Subscriptions collection</w:t>
      </w:r>
      <w:bookmarkEnd w:id="4183"/>
      <w:bookmarkEnd w:id="4184"/>
      <w:bookmarkEnd w:id="4185"/>
      <w:bookmarkEnd w:id="4186"/>
      <w:bookmarkEnd w:id="4187"/>
      <w:bookmarkEnd w:id="4188"/>
      <w:bookmarkEnd w:id="4189"/>
      <w:bookmarkEnd w:id="4190"/>
      <w:bookmarkEnd w:id="4191"/>
      <w:bookmarkEnd w:id="4192"/>
      <w:bookmarkEnd w:id="4193"/>
      <w:bookmarkEnd w:id="4194"/>
    </w:p>
    <w:p w14:paraId="47686FAA" w14:textId="77777777" w:rsidR="00602AC0" w:rsidRPr="003B2883" w:rsidRDefault="00602AC0" w:rsidP="00602AC0">
      <w:pPr>
        <w:pStyle w:val="Heading5"/>
      </w:pPr>
      <w:bookmarkStart w:id="4195" w:name="_Toc25156460"/>
      <w:bookmarkStart w:id="4196" w:name="_Toc34124764"/>
      <w:bookmarkStart w:id="4197" w:name="_Toc43207890"/>
      <w:bookmarkStart w:id="4198" w:name="_Toc49857363"/>
      <w:bookmarkStart w:id="4199" w:name="_Toc56677204"/>
      <w:bookmarkStart w:id="4200" w:name="_Toc56691727"/>
      <w:bookmarkStart w:id="4201" w:name="_Toc56698991"/>
      <w:bookmarkStart w:id="4202" w:name="_Toc89035241"/>
      <w:bookmarkStart w:id="4203" w:name="_Toc89065039"/>
      <w:bookmarkStart w:id="4204" w:name="_Toc89180338"/>
      <w:bookmarkStart w:id="4205" w:name="_Toc97072017"/>
      <w:bookmarkStart w:id="4206" w:name="_Toc169687728"/>
      <w:r w:rsidRPr="003B2883">
        <w:t>6.2.3.2.1</w:t>
      </w:r>
      <w:r w:rsidRPr="003B2883">
        <w:tab/>
        <w:t>Description</w:t>
      </w:r>
      <w:bookmarkEnd w:id="4195"/>
      <w:bookmarkEnd w:id="4196"/>
      <w:bookmarkEnd w:id="4197"/>
      <w:bookmarkEnd w:id="4198"/>
      <w:bookmarkEnd w:id="4199"/>
      <w:bookmarkEnd w:id="4200"/>
      <w:bookmarkEnd w:id="4201"/>
      <w:bookmarkEnd w:id="4202"/>
      <w:bookmarkEnd w:id="4203"/>
      <w:bookmarkEnd w:id="4204"/>
      <w:bookmarkEnd w:id="4205"/>
      <w:bookmarkEnd w:id="4206"/>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lastRenderedPageBreak/>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207" w:name="_Toc25156461"/>
      <w:bookmarkStart w:id="4208" w:name="_Toc34124765"/>
      <w:bookmarkStart w:id="4209" w:name="_Toc43207891"/>
      <w:bookmarkStart w:id="4210" w:name="_Toc49857364"/>
      <w:bookmarkStart w:id="4211" w:name="_Toc56677205"/>
      <w:bookmarkStart w:id="4212" w:name="_Toc56691728"/>
      <w:bookmarkStart w:id="4213" w:name="_Toc56698992"/>
      <w:bookmarkStart w:id="4214" w:name="_Toc89035242"/>
      <w:bookmarkStart w:id="4215" w:name="_Toc89065040"/>
      <w:bookmarkStart w:id="4216" w:name="_Toc89180339"/>
      <w:bookmarkStart w:id="4217" w:name="_Toc97072018"/>
      <w:bookmarkStart w:id="4218" w:name="_Toc169687729"/>
      <w:r w:rsidRPr="003B2883">
        <w:t>6.2.3.2.2</w:t>
      </w:r>
      <w:r w:rsidRPr="003B2883">
        <w:tab/>
        <w:t>Resource Definition</w:t>
      </w:r>
      <w:bookmarkEnd w:id="4207"/>
      <w:bookmarkEnd w:id="4208"/>
      <w:bookmarkEnd w:id="4209"/>
      <w:bookmarkEnd w:id="4210"/>
      <w:bookmarkEnd w:id="4211"/>
      <w:bookmarkEnd w:id="4212"/>
      <w:bookmarkEnd w:id="4213"/>
      <w:bookmarkEnd w:id="4214"/>
      <w:bookmarkEnd w:id="4215"/>
      <w:bookmarkEnd w:id="4216"/>
      <w:bookmarkEnd w:id="4217"/>
      <w:bookmarkEnd w:id="4218"/>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14B8CEB8"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2E656088" w:rsidR="000165AD" w:rsidRPr="003B2883" w:rsidRDefault="000165AD" w:rsidP="000165AD">
            <w:pPr>
              <w:pStyle w:val="TAL"/>
            </w:pPr>
            <w:r w:rsidRPr="003B2883">
              <w:t xml:space="preserve">See </w:t>
            </w:r>
            <w:r w:rsidR="00B95277">
              <w:t>clause </w:t>
            </w:r>
            <w:r w:rsidR="00B95277"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219" w:name="_Toc25156462"/>
      <w:bookmarkStart w:id="4220" w:name="_Toc34124766"/>
      <w:bookmarkStart w:id="4221" w:name="_Toc43207892"/>
      <w:bookmarkStart w:id="4222" w:name="_Toc49857365"/>
      <w:bookmarkStart w:id="4223" w:name="_Toc56677206"/>
      <w:bookmarkStart w:id="4224" w:name="_Toc56691729"/>
      <w:bookmarkStart w:id="4225" w:name="_Toc56698993"/>
      <w:bookmarkStart w:id="4226" w:name="_Toc89035243"/>
      <w:bookmarkStart w:id="4227" w:name="_Toc89065041"/>
      <w:bookmarkStart w:id="4228" w:name="_Toc89180340"/>
      <w:bookmarkStart w:id="4229" w:name="_Toc97072019"/>
      <w:bookmarkStart w:id="4230" w:name="_Toc169687730"/>
      <w:r w:rsidRPr="003B2883">
        <w:t>6.2.3.2.3</w:t>
      </w:r>
      <w:r w:rsidRPr="003B2883">
        <w:tab/>
        <w:t>Resource Standard Methods</w:t>
      </w:r>
      <w:bookmarkEnd w:id="4219"/>
      <w:bookmarkEnd w:id="4220"/>
      <w:bookmarkEnd w:id="4221"/>
      <w:bookmarkEnd w:id="4222"/>
      <w:bookmarkEnd w:id="4223"/>
      <w:bookmarkEnd w:id="4224"/>
      <w:bookmarkEnd w:id="4225"/>
      <w:bookmarkEnd w:id="4226"/>
      <w:bookmarkEnd w:id="4227"/>
      <w:bookmarkEnd w:id="4228"/>
      <w:bookmarkEnd w:id="4229"/>
      <w:bookmarkEnd w:id="4230"/>
    </w:p>
    <w:p w14:paraId="1DF8CFC5" w14:textId="77777777" w:rsidR="00602AC0" w:rsidRPr="003B2883" w:rsidRDefault="00602AC0" w:rsidP="00876DA9">
      <w:pPr>
        <w:pStyle w:val="Heading6"/>
      </w:pPr>
      <w:bookmarkStart w:id="4231" w:name="_Toc25156463"/>
      <w:bookmarkStart w:id="4232" w:name="_Toc34124767"/>
      <w:bookmarkStart w:id="4233" w:name="_Toc43207893"/>
      <w:bookmarkStart w:id="4234" w:name="_Toc49857366"/>
      <w:bookmarkStart w:id="4235" w:name="_Toc56677207"/>
      <w:bookmarkStart w:id="4236" w:name="_Toc56691730"/>
      <w:bookmarkStart w:id="4237" w:name="_Toc56698994"/>
      <w:bookmarkStart w:id="4238" w:name="_Toc89035244"/>
      <w:bookmarkStart w:id="4239" w:name="_Toc89065042"/>
      <w:bookmarkStart w:id="4240" w:name="_Toc89180341"/>
      <w:bookmarkStart w:id="4241" w:name="_Toc97072020"/>
      <w:bookmarkStart w:id="4242" w:name="_Toc169687731"/>
      <w:r w:rsidRPr="003B2883">
        <w:t>6.2.3.2.3.1</w:t>
      </w:r>
      <w:r w:rsidRPr="003B2883">
        <w:tab/>
        <w:t>POST</w:t>
      </w:r>
      <w:bookmarkEnd w:id="4231"/>
      <w:bookmarkEnd w:id="4232"/>
      <w:bookmarkEnd w:id="4233"/>
      <w:bookmarkEnd w:id="4234"/>
      <w:bookmarkEnd w:id="4235"/>
      <w:bookmarkEnd w:id="4236"/>
      <w:bookmarkEnd w:id="4237"/>
      <w:bookmarkEnd w:id="4238"/>
      <w:bookmarkEnd w:id="4239"/>
      <w:bookmarkEnd w:id="4240"/>
      <w:bookmarkEnd w:id="4241"/>
      <w:bookmarkEnd w:id="4242"/>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bookmarkStart w:id="4243" w:name="_PERM_MCCTEMPBM_CRPT03410203___2"/>
            <w:r w:rsidRPr="003B2883">
              <w:t>-</w:t>
            </w:r>
            <w:r w:rsidRPr="003B2883">
              <w:tab/>
              <w:t>UE_NOT_SERVED_BY_AMF</w:t>
            </w:r>
            <w:bookmarkEnd w:id="4243"/>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29ADB74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244" w:name="_Toc25156464"/>
      <w:bookmarkStart w:id="4245" w:name="_Toc34124768"/>
      <w:bookmarkStart w:id="4246" w:name="_Toc43207894"/>
      <w:bookmarkStart w:id="4247" w:name="_Toc49857367"/>
      <w:bookmarkStart w:id="4248" w:name="_Toc56677208"/>
      <w:bookmarkStart w:id="4249" w:name="_Toc56691731"/>
      <w:bookmarkStart w:id="4250" w:name="_Toc56698995"/>
      <w:bookmarkStart w:id="4251" w:name="_Toc89035245"/>
      <w:bookmarkStart w:id="4252" w:name="_Toc89065043"/>
      <w:bookmarkStart w:id="4253" w:name="_Toc89180342"/>
      <w:bookmarkStart w:id="4254" w:name="_Toc97072021"/>
      <w:bookmarkStart w:id="4255" w:name="_Toc169687732"/>
      <w:r w:rsidRPr="003B2883">
        <w:t>6.2.3.2.4</w:t>
      </w:r>
      <w:r w:rsidRPr="003B2883">
        <w:tab/>
        <w:t>Resource Custom Operations</w:t>
      </w:r>
      <w:bookmarkEnd w:id="4244"/>
      <w:bookmarkEnd w:id="4245"/>
      <w:bookmarkEnd w:id="4246"/>
      <w:bookmarkEnd w:id="4247"/>
      <w:bookmarkEnd w:id="4248"/>
      <w:bookmarkEnd w:id="4249"/>
      <w:bookmarkEnd w:id="4250"/>
      <w:bookmarkEnd w:id="4251"/>
      <w:bookmarkEnd w:id="4252"/>
      <w:bookmarkEnd w:id="4253"/>
      <w:bookmarkEnd w:id="4254"/>
      <w:bookmarkEnd w:id="4255"/>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256" w:name="_Toc25156465"/>
      <w:bookmarkStart w:id="4257" w:name="_Toc34124769"/>
      <w:bookmarkStart w:id="4258" w:name="_Toc43207895"/>
      <w:bookmarkStart w:id="4259" w:name="_Toc49857368"/>
      <w:bookmarkStart w:id="4260" w:name="_Toc56677209"/>
      <w:bookmarkStart w:id="4261" w:name="_Toc56691732"/>
      <w:bookmarkStart w:id="4262" w:name="_Toc56698996"/>
      <w:bookmarkStart w:id="4263" w:name="_Toc89035246"/>
      <w:bookmarkStart w:id="4264" w:name="_Toc89065044"/>
      <w:bookmarkStart w:id="4265" w:name="_Toc89180343"/>
      <w:bookmarkStart w:id="4266" w:name="_Toc97072022"/>
      <w:bookmarkStart w:id="4267" w:name="_Toc169687733"/>
      <w:r w:rsidRPr="003B2883">
        <w:lastRenderedPageBreak/>
        <w:t>6.2.3.3</w:t>
      </w:r>
      <w:r w:rsidRPr="003B2883">
        <w:tab/>
        <w:t>Resource:  Individual subscription</w:t>
      </w:r>
      <w:bookmarkEnd w:id="4256"/>
      <w:bookmarkEnd w:id="4257"/>
      <w:bookmarkEnd w:id="4258"/>
      <w:bookmarkEnd w:id="4259"/>
      <w:bookmarkEnd w:id="4260"/>
      <w:bookmarkEnd w:id="4261"/>
      <w:bookmarkEnd w:id="4262"/>
      <w:bookmarkEnd w:id="4263"/>
      <w:bookmarkEnd w:id="4264"/>
      <w:bookmarkEnd w:id="4265"/>
      <w:bookmarkEnd w:id="4266"/>
      <w:bookmarkEnd w:id="4267"/>
    </w:p>
    <w:p w14:paraId="0EE162BC" w14:textId="77777777" w:rsidR="00602AC0" w:rsidRPr="003B2883" w:rsidRDefault="00602AC0" w:rsidP="00602AC0">
      <w:pPr>
        <w:pStyle w:val="Heading5"/>
      </w:pPr>
      <w:bookmarkStart w:id="4268" w:name="_Toc25156466"/>
      <w:bookmarkStart w:id="4269" w:name="_Toc34124770"/>
      <w:bookmarkStart w:id="4270" w:name="_Toc43207896"/>
      <w:bookmarkStart w:id="4271" w:name="_Toc49857369"/>
      <w:bookmarkStart w:id="4272" w:name="_Toc56677210"/>
      <w:bookmarkStart w:id="4273" w:name="_Toc56691733"/>
      <w:bookmarkStart w:id="4274" w:name="_Toc56698997"/>
      <w:bookmarkStart w:id="4275" w:name="_Toc89035247"/>
      <w:bookmarkStart w:id="4276" w:name="_Toc89065045"/>
      <w:bookmarkStart w:id="4277" w:name="_Toc89180344"/>
      <w:bookmarkStart w:id="4278" w:name="_Toc97072023"/>
      <w:bookmarkStart w:id="4279" w:name="_Toc169687734"/>
      <w:r w:rsidRPr="003B2883">
        <w:t>6.2.3.3.1</w:t>
      </w:r>
      <w:r w:rsidRPr="003B2883">
        <w:tab/>
        <w:t>Description</w:t>
      </w:r>
      <w:bookmarkEnd w:id="4268"/>
      <w:bookmarkEnd w:id="4269"/>
      <w:bookmarkEnd w:id="4270"/>
      <w:bookmarkEnd w:id="4271"/>
      <w:bookmarkEnd w:id="4272"/>
      <w:bookmarkEnd w:id="4273"/>
      <w:bookmarkEnd w:id="4274"/>
      <w:bookmarkEnd w:id="4275"/>
      <w:bookmarkEnd w:id="4276"/>
      <w:bookmarkEnd w:id="4277"/>
      <w:bookmarkEnd w:id="4278"/>
      <w:bookmarkEnd w:id="4279"/>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280" w:name="_Toc25156467"/>
      <w:bookmarkStart w:id="4281" w:name="_Toc34124771"/>
      <w:bookmarkStart w:id="4282" w:name="_Toc43207897"/>
      <w:bookmarkStart w:id="4283" w:name="_Toc49857370"/>
      <w:bookmarkStart w:id="4284" w:name="_Toc56677211"/>
      <w:bookmarkStart w:id="4285" w:name="_Toc56691734"/>
      <w:bookmarkStart w:id="4286" w:name="_Toc56698998"/>
      <w:bookmarkStart w:id="4287" w:name="_Toc89035248"/>
      <w:bookmarkStart w:id="4288" w:name="_Toc89065046"/>
      <w:bookmarkStart w:id="4289" w:name="_Toc89180345"/>
      <w:bookmarkStart w:id="4290" w:name="_Toc97072024"/>
      <w:bookmarkStart w:id="4291" w:name="_Toc169687735"/>
      <w:r w:rsidRPr="003B2883">
        <w:t>6.2.3.3.2</w:t>
      </w:r>
      <w:r w:rsidRPr="003B2883">
        <w:tab/>
        <w:t>Resource Definition</w:t>
      </w:r>
      <w:bookmarkEnd w:id="4280"/>
      <w:bookmarkEnd w:id="4281"/>
      <w:bookmarkEnd w:id="4282"/>
      <w:bookmarkEnd w:id="4283"/>
      <w:bookmarkEnd w:id="4284"/>
      <w:bookmarkEnd w:id="4285"/>
      <w:bookmarkEnd w:id="4286"/>
      <w:bookmarkEnd w:id="4287"/>
      <w:bookmarkEnd w:id="4288"/>
      <w:bookmarkEnd w:id="4289"/>
      <w:bookmarkEnd w:id="4290"/>
      <w:bookmarkEnd w:id="4291"/>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028947DD"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2CC4030"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292" w:name="_Toc25156468"/>
      <w:bookmarkStart w:id="4293" w:name="_Toc34124772"/>
      <w:bookmarkStart w:id="4294" w:name="_Toc43207898"/>
      <w:bookmarkStart w:id="4295" w:name="_Toc49857371"/>
      <w:bookmarkStart w:id="4296" w:name="_Toc56677212"/>
      <w:bookmarkStart w:id="4297" w:name="_Toc56691735"/>
      <w:bookmarkStart w:id="4298" w:name="_Toc56698999"/>
      <w:bookmarkStart w:id="4299" w:name="_Toc89035249"/>
      <w:bookmarkStart w:id="4300" w:name="_Toc89065047"/>
      <w:bookmarkStart w:id="4301" w:name="_Toc89180346"/>
      <w:bookmarkStart w:id="4302" w:name="_Toc97072025"/>
      <w:bookmarkStart w:id="4303" w:name="_Toc169687736"/>
      <w:r w:rsidRPr="003B2883">
        <w:t>6.2.3.3.3</w:t>
      </w:r>
      <w:r w:rsidRPr="003B2883">
        <w:tab/>
        <w:t>Resource Standard Methods</w:t>
      </w:r>
      <w:bookmarkEnd w:id="4292"/>
      <w:bookmarkEnd w:id="4293"/>
      <w:bookmarkEnd w:id="4294"/>
      <w:bookmarkEnd w:id="4295"/>
      <w:bookmarkEnd w:id="4296"/>
      <w:bookmarkEnd w:id="4297"/>
      <w:bookmarkEnd w:id="4298"/>
      <w:bookmarkEnd w:id="4299"/>
      <w:bookmarkEnd w:id="4300"/>
      <w:bookmarkEnd w:id="4301"/>
      <w:bookmarkEnd w:id="4302"/>
      <w:bookmarkEnd w:id="4303"/>
    </w:p>
    <w:p w14:paraId="151C7858" w14:textId="77777777" w:rsidR="00602AC0" w:rsidRPr="003B2883" w:rsidRDefault="00602AC0" w:rsidP="00876DA9">
      <w:pPr>
        <w:pStyle w:val="Heading6"/>
      </w:pPr>
      <w:bookmarkStart w:id="4304" w:name="_Toc25156469"/>
      <w:bookmarkStart w:id="4305" w:name="_Toc34124773"/>
      <w:bookmarkStart w:id="4306" w:name="_Toc43207899"/>
      <w:bookmarkStart w:id="4307" w:name="_Toc49857372"/>
      <w:bookmarkStart w:id="4308" w:name="_Toc56677213"/>
      <w:bookmarkStart w:id="4309" w:name="_Toc56691736"/>
      <w:bookmarkStart w:id="4310" w:name="_Toc56699000"/>
      <w:bookmarkStart w:id="4311" w:name="_Toc89035250"/>
      <w:bookmarkStart w:id="4312" w:name="_Toc89065048"/>
      <w:bookmarkStart w:id="4313" w:name="_Toc89180347"/>
      <w:bookmarkStart w:id="4314" w:name="_Toc97072026"/>
      <w:bookmarkStart w:id="4315" w:name="_Toc169687737"/>
      <w:r w:rsidRPr="003B2883">
        <w:t>6.2.3.3.3.1</w:t>
      </w:r>
      <w:r w:rsidRPr="003B2883">
        <w:tab/>
        <w:t>PATCH</w:t>
      </w:r>
      <w:bookmarkEnd w:id="4304"/>
      <w:bookmarkEnd w:id="4305"/>
      <w:bookmarkEnd w:id="4306"/>
      <w:bookmarkEnd w:id="4307"/>
      <w:bookmarkEnd w:id="4308"/>
      <w:bookmarkEnd w:id="4309"/>
      <w:bookmarkEnd w:id="4310"/>
      <w:bookmarkEnd w:id="4311"/>
      <w:bookmarkEnd w:id="4312"/>
      <w:bookmarkEnd w:id="4313"/>
      <w:bookmarkEnd w:id="4314"/>
      <w:bookmarkEnd w:id="4315"/>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bookmarkStart w:id="4316" w:name="_PERM_MCCTEMPBM_CRPT03410205___2"/>
            <w:r w:rsidRPr="003B2883">
              <w:t>-</w:t>
            </w:r>
            <w:r w:rsidRPr="003B2883">
              <w:tab/>
              <w:t>UE_NOT_SERVED_BY_AMF</w:t>
            </w:r>
            <w:bookmarkEnd w:id="4316"/>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317" w:name="_PERM_MCCTEMPBM_CRPT03410206___2"/>
            <w:r w:rsidRPr="003B2883">
              <w:t>-</w:t>
            </w:r>
            <w:r w:rsidRPr="003B2883">
              <w:tab/>
              <w:t>SUBSCRIPTION_NOT_FOUND</w:t>
            </w:r>
            <w:bookmarkEnd w:id="4317"/>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092E2F6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318" w:name="_Toc25156470"/>
      <w:bookmarkStart w:id="4319" w:name="_Toc34124774"/>
      <w:bookmarkStart w:id="4320" w:name="_Toc43207900"/>
      <w:bookmarkStart w:id="4321" w:name="_Toc49857373"/>
      <w:bookmarkStart w:id="4322" w:name="_Toc56677214"/>
      <w:bookmarkStart w:id="4323" w:name="_Toc56691737"/>
      <w:bookmarkStart w:id="4324" w:name="_Toc56699001"/>
      <w:bookmarkStart w:id="4325" w:name="_Toc89035251"/>
      <w:bookmarkStart w:id="4326" w:name="_Toc89065049"/>
      <w:bookmarkStart w:id="4327" w:name="_Toc89180348"/>
      <w:bookmarkStart w:id="4328" w:name="_Toc97072027"/>
      <w:bookmarkStart w:id="4329" w:name="_Toc169687738"/>
      <w:r w:rsidRPr="003B2883">
        <w:t>6.2.3.3.3.2</w:t>
      </w:r>
      <w:r w:rsidRPr="003B2883">
        <w:tab/>
        <w:t>DELETE</w:t>
      </w:r>
      <w:bookmarkEnd w:id="4318"/>
      <w:bookmarkEnd w:id="4319"/>
      <w:bookmarkEnd w:id="4320"/>
      <w:bookmarkEnd w:id="4321"/>
      <w:bookmarkEnd w:id="4322"/>
      <w:bookmarkEnd w:id="4323"/>
      <w:bookmarkEnd w:id="4324"/>
      <w:bookmarkEnd w:id="4325"/>
      <w:bookmarkEnd w:id="4326"/>
      <w:bookmarkEnd w:id="4327"/>
      <w:bookmarkEnd w:id="4328"/>
      <w:bookmarkEnd w:id="4329"/>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lastRenderedPageBreak/>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330" w:name="_PERM_MCCTEMPBM_CRPT03410207___2"/>
            <w:r w:rsidRPr="003B2883">
              <w:t>-</w:t>
            </w:r>
            <w:r w:rsidRPr="003B2883">
              <w:tab/>
              <w:t>SUBSCRIPTION_NOT_FOUND.</w:t>
            </w:r>
            <w:bookmarkEnd w:id="4330"/>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9A351B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lastRenderedPageBreak/>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331" w:name="_Toc25156471"/>
      <w:bookmarkStart w:id="4332" w:name="_Toc34124775"/>
      <w:bookmarkStart w:id="4333" w:name="_Toc43207901"/>
      <w:bookmarkStart w:id="4334" w:name="_Toc49857374"/>
      <w:bookmarkStart w:id="4335" w:name="_Toc56677215"/>
      <w:bookmarkStart w:id="4336" w:name="_Toc56691738"/>
      <w:bookmarkStart w:id="4337" w:name="_Toc56699002"/>
      <w:bookmarkStart w:id="4338" w:name="_Toc89035252"/>
      <w:bookmarkStart w:id="4339" w:name="_Toc89065050"/>
      <w:bookmarkStart w:id="4340" w:name="_Toc89180349"/>
      <w:bookmarkStart w:id="4341" w:name="_Toc97072028"/>
      <w:bookmarkStart w:id="4342" w:name="_Toc169687739"/>
      <w:r w:rsidRPr="003B2883">
        <w:t>6.2.3.3.4</w:t>
      </w:r>
      <w:r w:rsidRPr="003B2883">
        <w:tab/>
        <w:t>Resource Custom Operations</w:t>
      </w:r>
      <w:bookmarkEnd w:id="4331"/>
      <w:bookmarkEnd w:id="4332"/>
      <w:bookmarkEnd w:id="4333"/>
      <w:bookmarkEnd w:id="4334"/>
      <w:bookmarkEnd w:id="4335"/>
      <w:bookmarkEnd w:id="4336"/>
      <w:bookmarkEnd w:id="4337"/>
      <w:bookmarkEnd w:id="4338"/>
      <w:bookmarkEnd w:id="4339"/>
      <w:bookmarkEnd w:id="4340"/>
      <w:bookmarkEnd w:id="4341"/>
      <w:bookmarkEnd w:id="4342"/>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343" w:name="_Toc25156472"/>
      <w:bookmarkStart w:id="4344" w:name="_Toc34124776"/>
      <w:bookmarkStart w:id="4345" w:name="_Toc43207902"/>
      <w:bookmarkStart w:id="4346" w:name="_Toc49857375"/>
      <w:bookmarkStart w:id="4347" w:name="_Toc56677216"/>
      <w:bookmarkStart w:id="4348" w:name="_Toc56691739"/>
      <w:bookmarkStart w:id="4349" w:name="_Toc56699003"/>
      <w:bookmarkStart w:id="4350" w:name="_Toc89035253"/>
      <w:bookmarkStart w:id="4351" w:name="_Toc89065051"/>
      <w:bookmarkStart w:id="4352" w:name="_Toc89180350"/>
      <w:bookmarkStart w:id="4353" w:name="_Toc97072029"/>
      <w:bookmarkStart w:id="4354" w:name="_Toc169687740"/>
      <w:r w:rsidRPr="003B2883">
        <w:t>6.2.4</w:t>
      </w:r>
      <w:r w:rsidRPr="003B2883">
        <w:tab/>
        <w:t>Custom Operations without associated resources</w:t>
      </w:r>
      <w:bookmarkEnd w:id="4343"/>
      <w:bookmarkEnd w:id="4344"/>
      <w:bookmarkEnd w:id="4345"/>
      <w:bookmarkEnd w:id="4346"/>
      <w:bookmarkEnd w:id="4347"/>
      <w:bookmarkEnd w:id="4348"/>
      <w:bookmarkEnd w:id="4349"/>
      <w:bookmarkEnd w:id="4350"/>
      <w:bookmarkEnd w:id="4351"/>
      <w:bookmarkEnd w:id="4352"/>
      <w:bookmarkEnd w:id="4353"/>
      <w:bookmarkEnd w:id="4354"/>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355" w:name="_Toc25156473"/>
      <w:bookmarkStart w:id="4356" w:name="_Toc34124777"/>
      <w:bookmarkStart w:id="4357" w:name="_Toc43207903"/>
      <w:bookmarkStart w:id="4358" w:name="_Toc49857376"/>
      <w:bookmarkStart w:id="4359" w:name="_Toc56677217"/>
      <w:bookmarkStart w:id="4360" w:name="_Toc56691740"/>
      <w:bookmarkStart w:id="4361" w:name="_Toc56699004"/>
      <w:bookmarkStart w:id="4362" w:name="_Toc89035254"/>
      <w:bookmarkStart w:id="4363" w:name="_Toc89065052"/>
      <w:bookmarkStart w:id="4364" w:name="_Toc89180351"/>
      <w:bookmarkStart w:id="4365" w:name="_Toc97072030"/>
      <w:bookmarkStart w:id="4366" w:name="_Toc169687741"/>
      <w:r w:rsidRPr="003B2883">
        <w:t>6.2.5</w:t>
      </w:r>
      <w:r w:rsidRPr="003B2883">
        <w:tab/>
        <w:t>Notifications</w:t>
      </w:r>
      <w:bookmarkEnd w:id="4355"/>
      <w:bookmarkEnd w:id="4356"/>
      <w:bookmarkEnd w:id="4357"/>
      <w:bookmarkEnd w:id="4358"/>
      <w:bookmarkEnd w:id="4359"/>
      <w:bookmarkEnd w:id="4360"/>
      <w:bookmarkEnd w:id="4361"/>
      <w:bookmarkEnd w:id="4362"/>
      <w:bookmarkEnd w:id="4363"/>
      <w:bookmarkEnd w:id="4364"/>
      <w:bookmarkEnd w:id="4365"/>
      <w:bookmarkEnd w:id="4366"/>
    </w:p>
    <w:p w14:paraId="3D13C223" w14:textId="51C31865" w:rsidR="00602AC0" w:rsidRDefault="00602AC0" w:rsidP="00602AC0">
      <w:pPr>
        <w:pStyle w:val="Heading4"/>
      </w:pPr>
      <w:bookmarkStart w:id="4367" w:name="_Toc25156474"/>
      <w:bookmarkStart w:id="4368" w:name="_Toc34124778"/>
      <w:bookmarkStart w:id="4369" w:name="_Toc43207904"/>
      <w:bookmarkStart w:id="4370" w:name="_Toc49857377"/>
      <w:bookmarkStart w:id="4371" w:name="_Toc56677218"/>
      <w:bookmarkStart w:id="4372" w:name="_Toc56691741"/>
      <w:bookmarkStart w:id="4373" w:name="_Toc56699005"/>
      <w:bookmarkStart w:id="4374" w:name="_Toc89035255"/>
      <w:bookmarkStart w:id="4375" w:name="_Toc89065053"/>
      <w:bookmarkStart w:id="4376" w:name="_Toc89180352"/>
      <w:bookmarkStart w:id="4377" w:name="_Toc97072031"/>
      <w:bookmarkStart w:id="4378" w:name="_Toc169687742"/>
      <w:r w:rsidRPr="003B2883">
        <w:t>6.2.5.1</w:t>
      </w:r>
      <w:r w:rsidRPr="003B2883">
        <w:tab/>
      </w:r>
      <w:r w:rsidR="00996D96">
        <w:t>Void</w:t>
      </w:r>
      <w:bookmarkEnd w:id="4367"/>
      <w:bookmarkEnd w:id="4368"/>
      <w:bookmarkEnd w:id="4369"/>
      <w:bookmarkEnd w:id="4370"/>
      <w:bookmarkEnd w:id="4371"/>
      <w:bookmarkEnd w:id="4372"/>
      <w:bookmarkEnd w:id="4373"/>
      <w:bookmarkEnd w:id="4374"/>
      <w:bookmarkEnd w:id="4375"/>
      <w:bookmarkEnd w:id="4376"/>
      <w:bookmarkEnd w:id="4377"/>
      <w:bookmarkEnd w:id="4378"/>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379" w:name="_Toc25156475"/>
      <w:bookmarkStart w:id="4380" w:name="_Toc34124779"/>
      <w:bookmarkStart w:id="4381" w:name="_Toc43207905"/>
      <w:bookmarkStart w:id="4382" w:name="_Toc49857378"/>
      <w:bookmarkStart w:id="4383" w:name="_Toc56677219"/>
      <w:bookmarkStart w:id="4384" w:name="_Toc56691742"/>
      <w:bookmarkStart w:id="4385" w:name="_Toc56699006"/>
      <w:bookmarkStart w:id="4386" w:name="_Toc89035256"/>
      <w:bookmarkStart w:id="4387" w:name="_Toc89065054"/>
      <w:bookmarkStart w:id="4388" w:name="_Toc89180353"/>
      <w:bookmarkStart w:id="4389" w:name="_Toc97072032"/>
      <w:bookmarkStart w:id="4390" w:name="_Toc169687743"/>
      <w:r w:rsidRPr="003B2883">
        <w:t>6.2.5.2</w:t>
      </w:r>
      <w:r w:rsidRPr="003B2883">
        <w:tab/>
        <w:t>AMF Event Notification</w:t>
      </w:r>
      <w:bookmarkEnd w:id="4379"/>
      <w:bookmarkEnd w:id="4380"/>
      <w:bookmarkEnd w:id="4381"/>
      <w:bookmarkEnd w:id="4382"/>
      <w:bookmarkEnd w:id="4383"/>
      <w:bookmarkEnd w:id="4384"/>
      <w:bookmarkEnd w:id="4385"/>
      <w:bookmarkEnd w:id="4386"/>
      <w:bookmarkEnd w:id="4387"/>
      <w:bookmarkEnd w:id="4388"/>
      <w:bookmarkEnd w:id="4389"/>
      <w:bookmarkEnd w:id="4390"/>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391" w:name="_Toc25156476"/>
      <w:bookmarkStart w:id="4392" w:name="_Toc34124780"/>
      <w:bookmarkStart w:id="4393" w:name="_Toc43207906"/>
      <w:bookmarkStart w:id="4394" w:name="_Toc49857379"/>
      <w:bookmarkStart w:id="4395" w:name="_Toc56677220"/>
      <w:bookmarkStart w:id="4396" w:name="_Toc56691743"/>
      <w:bookmarkStart w:id="4397" w:name="_Toc56699007"/>
      <w:bookmarkStart w:id="4398" w:name="_Toc89035257"/>
      <w:bookmarkStart w:id="4399" w:name="_Toc89065055"/>
      <w:bookmarkStart w:id="4400" w:name="_Toc89180354"/>
      <w:bookmarkStart w:id="4401" w:name="_Toc97072033"/>
      <w:bookmarkStart w:id="4402" w:name="_Toc169687744"/>
      <w:r w:rsidRPr="003B2883">
        <w:t>6.2.5.2.1</w:t>
      </w:r>
      <w:r w:rsidRPr="003B2883">
        <w:tab/>
        <w:t>Notification Definition</w:t>
      </w:r>
      <w:bookmarkEnd w:id="4391"/>
      <w:bookmarkEnd w:id="4392"/>
      <w:bookmarkEnd w:id="4393"/>
      <w:bookmarkEnd w:id="4394"/>
      <w:bookmarkEnd w:id="4395"/>
      <w:bookmarkEnd w:id="4396"/>
      <w:bookmarkEnd w:id="4397"/>
      <w:bookmarkEnd w:id="4398"/>
      <w:bookmarkEnd w:id="4399"/>
      <w:bookmarkEnd w:id="4400"/>
      <w:bookmarkEnd w:id="4401"/>
      <w:bookmarkEnd w:id="4402"/>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403" w:name="_Toc25156477"/>
      <w:bookmarkStart w:id="4404" w:name="_Toc34124781"/>
      <w:bookmarkStart w:id="4405" w:name="_Toc43207907"/>
      <w:bookmarkStart w:id="4406" w:name="_Toc49857380"/>
      <w:bookmarkStart w:id="4407" w:name="_Toc56677221"/>
      <w:bookmarkStart w:id="4408" w:name="_Toc56691744"/>
      <w:bookmarkStart w:id="4409" w:name="_Toc56699008"/>
      <w:bookmarkStart w:id="4410" w:name="_Toc89035258"/>
      <w:bookmarkStart w:id="4411" w:name="_Toc89065056"/>
      <w:bookmarkStart w:id="4412" w:name="_Toc89180355"/>
      <w:bookmarkStart w:id="4413" w:name="_Toc97072034"/>
      <w:bookmarkStart w:id="4414" w:name="_Toc169687745"/>
      <w:r w:rsidRPr="003B2883">
        <w:t>6.2.5.2.3</w:t>
      </w:r>
      <w:r w:rsidRPr="003B2883">
        <w:tab/>
        <w:t>Notification Standard Methods</w:t>
      </w:r>
      <w:bookmarkEnd w:id="4403"/>
      <w:bookmarkEnd w:id="4404"/>
      <w:bookmarkEnd w:id="4405"/>
      <w:bookmarkEnd w:id="4406"/>
      <w:bookmarkEnd w:id="4407"/>
      <w:bookmarkEnd w:id="4408"/>
      <w:bookmarkEnd w:id="4409"/>
      <w:bookmarkEnd w:id="4410"/>
      <w:bookmarkEnd w:id="4411"/>
      <w:bookmarkEnd w:id="4412"/>
      <w:bookmarkEnd w:id="4413"/>
      <w:bookmarkEnd w:id="4414"/>
    </w:p>
    <w:p w14:paraId="5EB85E4F" w14:textId="77777777" w:rsidR="00602AC0" w:rsidRPr="003B2883" w:rsidRDefault="00602AC0" w:rsidP="00876DA9">
      <w:pPr>
        <w:pStyle w:val="Heading6"/>
      </w:pPr>
      <w:bookmarkStart w:id="4415" w:name="_Toc25156478"/>
      <w:bookmarkStart w:id="4416" w:name="_Toc34124782"/>
      <w:bookmarkStart w:id="4417" w:name="_Toc43207908"/>
      <w:bookmarkStart w:id="4418" w:name="_Toc49857381"/>
      <w:bookmarkStart w:id="4419" w:name="_Toc56677222"/>
      <w:bookmarkStart w:id="4420" w:name="_Toc56691745"/>
      <w:bookmarkStart w:id="4421" w:name="_Toc56699009"/>
      <w:bookmarkStart w:id="4422" w:name="_Toc89035259"/>
      <w:bookmarkStart w:id="4423" w:name="_Toc89065057"/>
      <w:bookmarkStart w:id="4424" w:name="_Toc89180356"/>
      <w:bookmarkStart w:id="4425" w:name="_Toc97072035"/>
      <w:bookmarkStart w:id="4426" w:name="_Toc169687746"/>
      <w:r w:rsidRPr="003B2883">
        <w:t>6.2.5.2.3.1</w:t>
      </w:r>
      <w:r w:rsidRPr="003B2883">
        <w:tab/>
        <w:t>POST</w:t>
      </w:r>
      <w:bookmarkEnd w:id="4415"/>
      <w:bookmarkEnd w:id="4416"/>
      <w:bookmarkEnd w:id="4417"/>
      <w:bookmarkEnd w:id="4418"/>
      <w:bookmarkEnd w:id="4419"/>
      <w:bookmarkEnd w:id="4420"/>
      <w:bookmarkEnd w:id="4421"/>
      <w:bookmarkEnd w:id="4422"/>
      <w:bookmarkEnd w:id="4423"/>
      <w:bookmarkEnd w:id="4424"/>
      <w:bookmarkEnd w:id="4425"/>
      <w:bookmarkEnd w:id="4426"/>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lastRenderedPageBreak/>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89E0A7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427" w:name="_Toc25156479"/>
      <w:bookmarkStart w:id="4428" w:name="_Toc34124783"/>
      <w:bookmarkStart w:id="4429" w:name="_Toc43207909"/>
      <w:bookmarkStart w:id="4430" w:name="_Toc49857382"/>
      <w:bookmarkStart w:id="4431" w:name="_Toc56677223"/>
      <w:bookmarkStart w:id="4432" w:name="_Toc56691746"/>
      <w:bookmarkStart w:id="4433" w:name="_Toc56699010"/>
      <w:bookmarkStart w:id="4434" w:name="_Toc89035260"/>
      <w:bookmarkStart w:id="4435" w:name="_Toc89065058"/>
      <w:bookmarkStart w:id="4436" w:name="_Toc89180357"/>
      <w:bookmarkStart w:id="4437" w:name="_Toc97072036"/>
      <w:bookmarkStart w:id="4438" w:name="_Toc169687747"/>
      <w:r w:rsidRPr="003B2883">
        <w:t>6.2.6</w:t>
      </w:r>
      <w:r w:rsidRPr="003B2883">
        <w:tab/>
        <w:t>Data Model</w:t>
      </w:r>
      <w:bookmarkEnd w:id="4427"/>
      <w:bookmarkEnd w:id="4428"/>
      <w:bookmarkEnd w:id="4429"/>
      <w:bookmarkEnd w:id="4430"/>
      <w:bookmarkEnd w:id="4431"/>
      <w:bookmarkEnd w:id="4432"/>
      <w:bookmarkEnd w:id="4433"/>
      <w:bookmarkEnd w:id="4434"/>
      <w:bookmarkEnd w:id="4435"/>
      <w:bookmarkEnd w:id="4436"/>
      <w:bookmarkEnd w:id="4437"/>
      <w:bookmarkEnd w:id="4438"/>
    </w:p>
    <w:p w14:paraId="40D9C0E9" w14:textId="77777777" w:rsidR="00602AC0" w:rsidRPr="003B2883" w:rsidRDefault="00602AC0" w:rsidP="00602AC0">
      <w:pPr>
        <w:pStyle w:val="Heading4"/>
      </w:pPr>
      <w:bookmarkStart w:id="4439" w:name="_Toc25156480"/>
      <w:bookmarkStart w:id="4440" w:name="_Toc34124784"/>
      <w:bookmarkStart w:id="4441" w:name="_Toc43207910"/>
      <w:bookmarkStart w:id="4442" w:name="_Toc49857383"/>
      <w:bookmarkStart w:id="4443" w:name="_Toc56677224"/>
      <w:bookmarkStart w:id="4444" w:name="_Toc56691747"/>
      <w:bookmarkStart w:id="4445" w:name="_Toc56699011"/>
      <w:bookmarkStart w:id="4446" w:name="_Toc89035261"/>
      <w:bookmarkStart w:id="4447" w:name="_Toc89065059"/>
      <w:bookmarkStart w:id="4448" w:name="_Toc89180358"/>
      <w:bookmarkStart w:id="4449" w:name="_Toc97072037"/>
      <w:bookmarkStart w:id="4450" w:name="_Toc169687748"/>
      <w:r w:rsidRPr="003B2883">
        <w:t>6.2.6.1</w:t>
      </w:r>
      <w:r w:rsidRPr="003B2883">
        <w:tab/>
        <w:t>General</w:t>
      </w:r>
      <w:bookmarkEnd w:id="4439"/>
      <w:bookmarkEnd w:id="4440"/>
      <w:bookmarkEnd w:id="4441"/>
      <w:bookmarkEnd w:id="4442"/>
      <w:bookmarkEnd w:id="4443"/>
      <w:bookmarkEnd w:id="4444"/>
      <w:bookmarkEnd w:id="4445"/>
      <w:bookmarkEnd w:id="4446"/>
      <w:bookmarkEnd w:id="4447"/>
      <w:bookmarkEnd w:id="4448"/>
      <w:bookmarkEnd w:id="4449"/>
      <w:bookmarkEnd w:id="4450"/>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451" w:name="_Toc25156481"/>
      <w:bookmarkStart w:id="4452" w:name="_Toc34124785"/>
      <w:bookmarkStart w:id="4453" w:name="_Toc43207911"/>
      <w:bookmarkStart w:id="4454" w:name="_Toc49857384"/>
      <w:bookmarkStart w:id="4455" w:name="_Toc56677225"/>
      <w:bookmarkStart w:id="4456" w:name="_Toc56691748"/>
      <w:bookmarkStart w:id="4457" w:name="_Toc56699012"/>
      <w:bookmarkStart w:id="4458" w:name="_Toc89035262"/>
      <w:bookmarkStart w:id="4459" w:name="_Toc89065060"/>
      <w:bookmarkStart w:id="4460" w:name="_Toc89180359"/>
      <w:bookmarkStart w:id="4461" w:name="_Toc97072038"/>
      <w:bookmarkStart w:id="4462" w:name="_Toc169687749"/>
      <w:r w:rsidRPr="003B2883">
        <w:rPr>
          <w:lang w:val="en-US"/>
        </w:rPr>
        <w:t>6.2.6.2</w:t>
      </w:r>
      <w:r w:rsidRPr="003B2883">
        <w:rPr>
          <w:lang w:val="en-US"/>
        </w:rPr>
        <w:tab/>
        <w:t>Structured data types</w:t>
      </w:r>
      <w:bookmarkEnd w:id="4451"/>
      <w:bookmarkEnd w:id="4452"/>
      <w:bookmarkEnd w:id="4453"/>
      <w:bookmarkEnd w:id="4454"/>
      <w:bookmarkEnd w:id="4455"/>
      <w:bookmarkEnd w:id="4456"/>
      <w:bookmarkEnd w:id="4457"/>
      <w:bookmarkEnd w:id="4458"/>
      <w:bookmarkEnd w:id="4459"/>
      <w:bookmarkEnd w:id="4460"/>
      <w:bookmarkEnd w:id="4461"/>
      <w:bookmarkEnd w:id="4462"/>
    </w:p>
    <w:p w14:paraId="0BA4267E" w14:textId="77777777" w:rsidR="00602AC0" w:rsidRPr="003B2883" w:rsidRDefault="00602AC0" w:rsidP="00602AC0">
      <w:pPr>
        <w:pStyle w:val="Heading5"/>
      </w:pPr>
      <w:bookmarkStart w:id="4463" w:name="_Toc25156482"/>
      <w:bookmarkStart w:id="4464" w:name="_Toc34124786"/>
      <w:bookmarkStart w:id="4465" w:name="_Toc43207912"/>
      <w:bookmarkStart w:id="4466" w:name="_Toc49857385"/>
      <w:bookmarkStart w:id="4467" w:name="_Toc56677226"/>
      <w:bookmarkStart w:id="4468" w:name="_Toc56691749"/>
      <w:bookmarkStart w:id="4469" w:name="_Toc56699013"/>
      <w:bookmarkStart w:id="4470" w:name="_Toc89035263"/>
      <w:bookmarkStart w:id="4471" w:name="_Toc89065061"/>
      <w:bookmarkStart w:id="4472" w:name="_Toc89180360"/>
      <w:bookmarkStart w:id="4473" w:name="_Toc97072039"/>
      <w:bookmarkStart w:id="4474" w:name="_Toc169687750"/>
      <w:r w:rsidRPr="003B2883">
        <w:t>6.2.6.2.1</w:t>
      </w:r>
      <w:r w:rsidRPr="003B2883">
        <w:tab/>
        <w:t>Introduction</w:t>
      </w:r>
      <w:bookmarkEnd w:id="4463"/>
      <w:bookmarkEnd w:id="4464"/>
      <w:bookmarkEnd w:id="4465"/>
      <w:bookmarkEnd w:id="4466"/>
      <w:bookmarkEnd w:id="4467"/>
      <w:bookmarkEnd w:id="4468"/>
      <w:bookmarkEnd w:id="4469"/>
      <w:bookmarkEnd w:id="4470"/>
      <w:bookmarkEnd w:id="4471"/>
      <w:bookmarkEnd w:id="4472"/>
      <w:bookmarkEnd w:id="4473"/>
      <w:bookmarkEnd w:id="4474"/>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475" w:name="_Toc25156483"/>
      <w:bookmarkStart w:id="4476" w:name="_Toc34124787"/>
      <w:bookmarkStart w:id="4477" w:name="_Toc43207913"/>
      <w:bookmarkStart w:id="4478" w:name="_Toc49857386"/>
      <w:bookmarkStart w:id="4479" w:name="_Toc56677227"/>
      <w:bookmarkStart w:id="4480" w:name="_Toc56691750"/>
      <w:bookmarkStart w:id="4481" w:name="_Toc56699014"/>
      <w:bookmarkStart w:id="4482" w:name="_Toc89035264"/>
      <w:bookmarkStart w:id="4483" w:name="_Toc89065062"/>
      <w:bookmarkStart w:id="4484" w:name="_Toc89180361"/>
      <w:bookmarkStart w:id="4485" w:name="_Toc97072040"/>
      <w:bookmarkStart w:id="4486" w:name="_Toc169687751"/>
      <w:r w:rsidRPr="003B2883">
        <w:lastRenderedPageBreak/>
        <w:t>6.2.6.2.2</w:t>
      </w:r>
      <w:r w:rsidRPr="003B2883">
        <w:tab/>
        <w:t>Type: AmfEventSubscription</w:t>
      </w:r>
      <w:bookmarkEnd w:id="4475"/>
      <w:bookmarkEnd w:id="4476"/>
      <w:bookmarkEnd w:id="4477"/>
      <w:bookmarkEnd w:id="4478"/>
      <w:bookmarkEnd w:id="4479"/>
      <w:bookmarkEnd w:id="4480"/>
      <w:bookmarkEnd w:id="4481"/>
      <w:bookmarkEnd w:id="4482"/>
      <w:bookmarkEnd w:id="4483"/>
      <w:bookmarkEnd w:id="4484"/>
      <w:bookmarkEnd w:id="4485"/>
      <w:bookmarkEnd w:id="4486"/>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9B7E56"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9B7E56" w:rsidRPr="003B2883" w:rsidRDefault="009B7E56" w:rsidP="009B7E56">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9B7E56" w:rsidRPr="003B2883" w:rsidRDefault="009B7E56" w:rsidP="009B7E56">
            <w:pPr>
              <w:pStyle w:val="TAN"/>
            </w:pPr>
            <w:r w:rsidRPr="003B2883">
              <w:t>NOTE 2:</w:t>
            </w:r>
            <w:r w:rsidRPr="003B2883">
              <w:tab/>
              <w:t>Either information about a single UE (i.e. SUPI, GPSI, PEI) or groupId, or anyUE set to "TRUE" shall be included.</w:t>
            </w:r>
          </w:p>
          <w:p w14:paraId="4E11CB02" w14:textId="77777777" w:rsidR="009B7E56" w:rsidRPr="003B2883" w:rsidRDefault="009B7E56" w:rsidP="009B7E56">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9B7E56" w:rsidRPr="003B2883" w:rsidRDefault="009B7E56" w:rsidP="009B7E56">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487" w:name="_Toc25156484"/>
      <w:bookmarkStart w:id="4488" w:name="_Toc34124788"/>
      <w:bookmarkStart w:id="4489" w:name="_Toc43207914"/>
      <w:bookmarkStart w:id="4490" w:name="_Toc49857387"/>
      <w:bookmarkStart w:id="4491" w:name="_Toc56677228"/>
      <w:bookmarkStart w:id="4492" w:name="_Toc56691751"/>
      <w:bookmarkStart w:id="4493" w:name="_Toc56699015"/>
      <w:bookmarkStart w:id="4494" w:name="_Toc89035265"/>
      <w:bookmarkStart w:id="4495" w:name="_Toc89065063"/>
      <w:bookmarkStart w:id="4496" w:name="_Toc89180362"/>
      <w:bookmarkStart w:id="4497" w:name="_Toc97072041"/>
      <w:bookmarkStart w:id="4498" w:name="_Toc169687752"/>
      <w:r w:rsidRPr="003B2883">
        <w:lastRenderedPageBreak/>
        <w:t>6.2.6.2.3</w:t>
      </w:r>
      <w:r w:rsidRPr="003B2883">
        <w:tab/>
        <w:t>Type: AmfEvent</w:t>
      </w:r>
      <w:bookmarkEnd w:id="4487"/>
      <w:bookmarkEnd w:id="4488"/>
      <w:bookmarkEnd w:id="4489"/>
      <w:bookmarkEnd w:id="4490"/>
      <w:bookmarkEnd w:id="4491"/>
      <w:bookmarkEnd w:id="4492"/>
      <w:bookmarkEnd w:id="4493"/>
      <w:bookmarkEnd w:id="4494"/>
      <w:bookmarkEnd w:id="4495"/>
      <w:bookmarkEnd w:id="4496"/>
      <w:bookmarkEnd w:id="4497"/>
      <w:bookmarkEnd w:id="4498"/>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3AF3C744"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B95277">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499"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499"/>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500"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500"/>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lastRenderedPageBreak/>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501"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501"/>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lastRenderedPageBreak/>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B89FCC3" w:rsidR="00245AD6" w:rsidRDefault="00245AD6" w:rsidP="00245AD6">
            <w:pPr>
              <w:pStyle w:val="TAL"/>
            </w:pPr>
            <w:r>
              <w:t>When present, this IE shall indicate the timestamp 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CB38ED"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CB38ED" w:rsidRDefault="00CB38ED" w:rsidP="00C11D0D">
            <w:pPr>
              <w:pStyle w:val="TAN"/>
            </w:pPr>
            <w:r w:rsidRPr="003B2883">
              <w:t>NOTE</w:t>
            </w:r>
            <w:r>
              <w:t xml:space="preserve"> 1</w:t>
            </w:r>
            <w:r w:rsidRPr="003B2883">
              <w:t>:</w:t>
            </w:r>
            <w:r w:rsidRPr="003B2883">
              <w:tab/>
              <w:t xml:space="preserve">The </w:t>
            </w:r>
            <w:r w:rsidR="00FA04EA">
              <w:t>requested</w:t>
            </w:r>
            <w:r w:rsidR="00FA04EA" w:rsidRPr="003B2883">
              <w:t xml:space="preserve"> </w:t>
            </w:r>
            <w:r w:rsidRPr="003B2883">
              <w:t xml:space="preserve">value of the location is the last known location </w:t>
            </w:r>
            <w:r w:rsidR="00B86B7C">
              <w:t xml:space="preserve">(i.e. age of location may be greater than zero) </w:t>
            </w:r>
            <w:r w:rsidRPr="003B2883">
              <w:t xml:space="preserve">if the immediate </w:t>
            </w:r>
            <w:r w:rsidR="00B86B7C">
              <w:t>Flag is set to true</w:t>
            </w:r>
            <w:r w:rsidRPr="003B2883">
              <w:t xml:space="preserve">. An NF Service Consumer </w:t>
            </w:r>
            <w:r w:rsidR="00985B6B">
              <w:t>requesting</w:t>
            </w:r>
            <w:r w:rsidRPr="003B2883">
              <w:t xml:space="preserve"> to receive the current location </w:t>
            </w:r>
            <w:r w:rsidR="00A87986">
              <w:t xml:space="preserve">(i.e. age of location equal to zero) </w:t>
            </w:r>
            <w:r w:rsidRPr="003B2883">
              <w:t>shall not set the immediateFlag to true when subscribing to a location event report.</w:t>
            </w:r>
          </w:p>
          <w:p w14:paraId="6C5E98FD" w14:textId="77777777" w:rsidR="00CB38ED" w:rsidRDefault="00CB38ED" w:rsidP="00C11D0D">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CB38ED" w:rsidRDefault="00CB38ED" w:rsidP="00C11D0D">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CB38ED" w:rsidRDefault="00CB38ED" w:rsidP="00CB38ED">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CB38ED" w:rsidRPr="003B2883" w:rsidRDefault="00CB38ED" w:rsidP="00C11D0D">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502" w:name="_Toc25156485"/>
      <w:bookmarkStart w:id="4503" w:name="_Toc34124789"/>
      <w:bookmarkStart w:id="4504" w:name="_Toc43207915"/>
      <w:bookmarkStart w:id="4505" w:name="_Toc49857388"/>
      <w:bookmarkStart w:id="4506" w:name="_Toc56677229"/>
      <w:bookmarkStart w:id="4507" w:name="_Toc56691752"/>
      <w:bookmarkStart w:id="4508" w:name="_Toc56699016"/>
      <w:bookmarkStart w:id="4509" w:name="_Toc89035266"/>
      <w:bookmarkStart w:id="4510" w:name="_Toc89065064"/>
      <w:bookmarkStart w:id="4511" w:name="_Toc89180363"/>
      <w:bookmarkStart w:id="4512" w:name="_Toc97072042"/>
      <w:bookmarkStart w:id="4513" w:name="_Toc169687753"/>
      <w:r w:rsidRPr="003B2883">
        <w:lastRenderedPageBreak/>
        <w:t>6.2.6.2.4</w:t>
      </w:r>
      <w:r w:rsidRPr="003B2883">
        <w:tab/>
        <w:t>Type: AmfEventNotification</w:t>
      </w:r>
      <w:bookmarkEnd w:id="4502"/>
      <w:bookmarkEnd w:id="4503"/>
      <w:bookmarkEnd w:id="4504"/>
      <w:bookmarkEnd w:id="4505"/>
      <w:bookmarkEnd w:id="4506"/>
      <w:bookmarkEnd w:id="4507"/>
      <w:bookmarkEnd w:id="4508"/>
      <w:bookmarkEnd w:id="4509"/>
      <w:bookmarkEnd w:id="4510"/>
      <w:bookmarkEnd w:id="4511"/>
      <w:bookmarkEnd w:id="4512"/>
      <w:bookmarkEnd w:id="4513"/>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514" w:name="_Toc25156486"/>
      <w:bookmarkStart w:id="4515" w:name="_Toc34124790"/>
      <w:bookmarkStart w:id="4516" w:name="_Toc43207916"/>
      <w:bookmarkStart w:id="4517" w:name="_Toc49857389"/>
      <w:bookmarkStart w:id="4518" w:name="_Toc56677230"/>
      <w:bookmarkStart w:id="4519" w:name="_Toc56691753"/>
      <w:bookmarkStart w:id="4520" w:name="_Toc56699017"/>
      <w:bookmarkStart w:id="4521" w:name="_Toc89035267"/>
      <w:bookmarkStart w:id="4522" w:name="_Toc89065065"/>
      <w:bookmarkStart w:id="4523" w:name="_Toc89180364"/>
      <w:bookmarkStart w:id="4524" w:name="_Toc97072043"/>
      <w:bookmarkStart w:id="4525" w:name="_Toc169687754"/>
      <w:r w:rsidRPr="003B2883">
        <w:lastRenderedPageBreak/>
        <w:t>6.2.6.2.5</w:t>
      </w:r>
      <w:r w:rsidRPr="003B2883">
        <w:tab/>
        <w:t>Type: AmfEventReport</w:t>
      </w:r>
      <w:bookmarkEnd w:id="4514"/>
      <w:bookmarkEnd w:id="4515"/>
      <w:bookmarkEnd w:id="4516"/>
      <w:bookmarkEnd w:id="4517"/>
      <w:bookmarkEnd w:id="4518"/>
      <w:bookmarkEnd w:id="4519"/>
      <w:bookmarkEnd w:id="4520"/>
      <w:bookmarkEnd w:id="4521"/>
      <w:bookmarkEnd w:id="4522"/>
      <w:bookmarkEnd w:id="4523"/>
      <w:bookmarkEnd w:id="4524"/>
      <w:bookmarkEnd w:id="4525"/>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526"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526"/>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6A374B2"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E0AB6">
              <w:rPr>
                <w:rFonts w:cs="Arial"/>
                <w:szCs w:val="18"/>
              </w:rPr>
              <w:t xml:space="preserve"> (NOTE </w:t>
            </w:r>
            <w:r w:rsidR="003F7E79">
              <w:rPr>
                <w:rFonts w:cs="Arial"/>
                <w:szCs w:val="18"/>
              </w:rPr>
              <w:t>3</w:t>
            </w:r>
            <w:r w:rsidR="00DE0AB6">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38D7289B"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4DFE7FB1"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377595A6" w14:textId="54EA6099" w:rsidR="00DE0AB6" w:rsidRDefault="00DE0AB6" w:rsidP="001D4998">
            <w:pPr>
              <w:pStyle w:val="TAL"/>
              <w:rPr>
                <w:lang w:eastAsia="ko-KR"/>
              </w:rPr>
            </w:pPr>
            <w:r>
              <w:rPr>
                <w:lang w:eastAsia="ko-KR"/>
              </w:rPr>
              <w:t xml:space="preserve">(NOTE </w:t>
            </w:r>
            <w:r w:rsidR="003F7E79">
              <w:rPr>
                <w:lang w:eastAsia="ko-KR"/>
              </w:rPr>
              <w:t>3</w:t>
            </w:r>
            <w:r>
              <w:rPr>
                <w:lang w:eastAsia="ko-KR"/>
              </w:rPr>
              <w:t>)</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376CA545"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6FC38888"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lastRenderedPageBreak/>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67732D81" w:rsidR="008C335A" w:rsidRPr="00C0212A" w:rsidRDefault="008C335A" w:rsidP="005F771F">
            <w:pPr>
              <w:pStyle w:val="TAL"/>
              <w:rPr>
                <w:lang w:eastAsia="zh-CN"/>
              </w:rPr>
            </w:pPr>
            <w:r w:rsidRPr="005F771F">
              <w:t>This IE shall be present if multiple SUPIs and / or GPSIs need to be included and the subscribing NF indicated support of the ENA feature.</w:t>
            </w:r>
          </w:p>
          <w:p w14:paraId="2D85D1A0" w14:textId="140609BC" w:rsidR="00164CD5" w:rsidRDefault="008C335A" w:rsidP="00164CD5">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1717A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1717A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164CD5">
              <w:rPr>
                <w:rFonts w:cs="Arial"/>
                <w:szCs w:val="18"/>
                <w:lang w:eastAsia="zh-CN"/>
              </w:rPr>
              <w:t xml:space="preserve">, e.g., </w:t>
            </w:r>
            <w:r w:rsidR="00164CD5">
              <w:t>in a report of "</w:t>
            </w:r>
            <w:r w:rsidR="00164CD5" w:rsidRPr="003B2883">
              <w:t>UES_IN_AREA_REPORT</w:t>
            </w:r>
            <w:r w:rsidR="00164CD5">
              <w:t>"</w:t>
            </w:r>
            <w:r w:rsidR="00164CD5" w:rsidRPr="003B2883">
              <w:t xml:space="preserve"> event type</w:t>
            </w:r>
            <w:r w:rsidRPr="00690A26">
              <w:rPr>
                <w:rFonts w:cs="Arial" w:hint="eastAsia"/>
                <w:szCs w:val="18"/>
                <w:lang w:eastAsia="zh-CN"/>
              </w:rPr>
              <w:t>.</w:t>
            </w:r>
          </w:p>
          <w:p w14:paraId="710B6A03" w14:textId="636B72F0" w:rsidR="008C335A" w:rsidRPr="003B2883" w:rsidRDefault="00164CD5" w:rsidP="00164CD5">
            <w:pPr>
              <w:pStyle w:val="TAL"/>
              <w:rPr>
                <w:rFonts w:cs="Arial"/>
                <w:szCs w:val="18"/>
                <w:lang w:eastAsia="zh-CN"/>
              </w:rPr>
            </w:pPr>
            <w:r>
              <w:rPr>
                <w:rFonts w:cs="Arial"/>
                <w:szCs w:val="18"/>
                <w:lang w:eastAsia="zh-CN"/>
              </w:rPr>
              <w:t xml:space="preserve">(NOTE </w:t>
            </w:r>
            <w:r w:rsidR="003F7E79">
              <w:rPr>
                <w:rFonts w:cs="Arial"/>
                <w:szCs w:val="18"/>
                <w:lang w:eastAsia="zh-CN"/>
              </w:rPr>
              <w:t>3</w:t>
            </w:r>
            <w:r>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lastRenderedPageBreak/>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27BB0ADA" w14:textId="77777777" w:rsidR="00913A60" w:rsidRDefault="00913A60" w:rsidP="00C11D0D">
            <w:pPr>
              <w:pStyle w:val="TAN"/>
            </w:pPr>
            <w:r>
              <w:t>NOTE 2:</w:t>
            </w:r>
            <w:r>
              <w:tab/>
              <w:t>The items shall be listed in descending order by the value of "duration" attribute.</w:t>
            </w:r>
          </w:p>
          <w:p w14:paraId="199CB3CC" w14:textId="32C86C28" w:rsidR="00304B14" w:rsidRPr="003B2883" w:rsidRDefault="00304B14" w:rsidP="00C11D0D">
            <w:pPr>
              <w:pStyle w:val="TAN"/>
            </w:pPr>
            <w:r>
              <w:t>NOTE 3:</w:t>
            </w:r>
            <w:r>
              <w:tab/>
            </w:r>
            <w:r w:rsidR="003F7E79">
              <w:t>When a subscription for "</w:t>
            </w:r>
            <w:r w:rsidR="003F7E79" w:rsidRPr="003B2883">
              <w:t>PRESENCE_IN_AOI_REPORT</w:t>
            </w:r>
            <w:r w:rsidR="003F7E79">
              <w:t xml:space="preserve">" event targets any UE but no UE is "IN" the AOI when the AMF generats the first notification (e.g. for one-time reporting or for the first notification for continusouly reporting), the </w:t>
            </w:r>
            <w:r w:rsidR="003F7E79" w:rsidRPr="003B2883">
              <w:rPr>
                <w:rFonts w:hint="eastAsia"/>
              </w:rPr>
              <w:t>anyUe</w:t>
            </w:r>
            <w:r w:rsidR="003F7E79">
              <w:t xml:space="preserve"> IE shall be present with the value true and IEs indicating UE IDs (Supi, Gpsi, Pei and </w:t>
            </w:r>
            <w:r w:rsidR="003F7E79" w:rsidRPr="00BF2A7E">
              <w:t>ueIdExtList</w:t>
            </w:r>
            <w:r w:rsidR="003F7E79">
              <w:t xml:space="preserve">) shall not be present; the </w:t>
            </w:r>
            <w:r w:rsidR="003F7E79" w:rsidRPr="003B2883">
              <w:t>areaList</w:t>
            </w:r>
            <w:r w:rsidR="003F7E79">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527" w:name="_Toc25156487"/>
      <w:bookmarkStart w:id="4528" w:name="_Toc34124791"/>
      <w:bookmarkStart w:id="4529" w:name="_Toc43207917"/>
      <w:bookmarkStart w:id="4530" w:name="_Toc49857390"/>
      <w:bookmarkStart w:id="4531" w:name="_Toc56677231"/>
      <w:bookmarkStart w:id="4532" w:name="_Toc56691754"/>
      <w:bookmarkStart w:id="4533" w:name="_Toc56699018"/>
      <w:bookmarkStart w:id="4534" w:name="_Toc89035268"/>
      <w:bookmarkStart w:id="4535" w:name="_Toc89065066"/>
      <w:bookmarkStart w:id="4536" w:name="_Toc89180365"/>
      <w:bookmarkStart w:id="4537" w:name="_Toc97072044"/>
      <w:bookmarkStart w:id="4538" w:name="_Toc169687755"/>
      <w:r w:rsidRPr="003B2883">
        <w:lastRenderedPageBreak/>
        <w:t>6.2.6.2.6</w:t>
      </w:r>
      <w:r w:rsidRPr="003B2883">
        <w:tab/>
        <w:t>Type: AmfEventMode</w:t>
      </w:r>
      <w:bookmarkEnd w:id="4527"/>
      <w:bookmarkEnd w:id="4528"/>
      <w:bookmarkEnd w:id="4529"/>
      <w:bookmarkEnd w:id="4530"/>
      <w:bookmarkEnd w:id="4531"/>
      <w:bookmarkEnd w:id="4532"/>
      <w:bookmarkEnd w:id="4533"/>
      <w:bookmarkEnd w:id="4534"/>
      <w:bookmarkEnd w:id="4535"/>
      <w:bookmarkEnd w:id="4536"/>
      <w:bookmarkEnd w:id="4537"/>
      <w:bookmarkEnd w:id="4538"/>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539"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539"/>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540" w:name="_Toc25156488"/>
      <w:bookmarkStart w:id="4541" w:name="_Toc34124792"/>
      <w:bookmarkStart w:id="4542" w:name="_Toc43207918"/>
      <w:bookmarkStart w:id="4543" w:name="_Toc49857391"/>
      <w:bookmarkStart w:id="4544" w:name="_Toc56677232"/>
      <w:bookmarkStart w:id="4545" w:name="_Toc56691755"/>
      <w:bookmarkStart w:id="4546" w:name="_Toc56699019"/>
      <w:bookmarkStart w:id="4547" w:name="_Toc89035269"/>
      <w:bookmarkStart w:id="4548" w:name="_Toc89065067"/>
      <w:bookmarkStart w:id="4549" w:name="_Toc89180366"/>
      <w:bookmarkStart w:id="4550" w:name="_Toc97072045"/>
      <w:bookmarkStart w:id="4551" w:name="_Toc169687756"/>
      <w:r w:rsidRPr="003B2883">
        <w:t>6.2.6.2.7</w:t>
      </w:r>
      <w:r w:rsidRPr="003B2883">
        <w:tab/>
        <w:t>Type: AmfEventState</w:t>
      </w:r>
      <w:bookmarkEnd w:id="4540"/>
      <w:bookmarkEnd w:id="4541"/>
      <w:bookmarkEnd w:id="4542"/>
      <w:bookmarkEnd w:id="4543"/>
      <w:bookmarkEnd w:id="4544"/>
      <w:bookmarkEnd w:id="4545"/>
      <w:bookmarkEnd w:id="4546"/>
      <w:bookmarkEnd w:id="4547"/>
      <w:bookmarkEnd w:id="4548"/>
      <w:bookmarkEnd w:id="4549"/>
      <w:bookmarkEnd w:id="4550"/>
      <w:bookmarkEnd w:id="4551"/>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552" w:name="_Toc25156489"/>
      <w:bookmarkStart w:id="4553" w:name="_Toc34124793"/>
      <w:bookmarkStart w:id="4554" w:name="_Toc43207919"/>
      <w:bookmarkStart w:id="4555" w:name="_Toc49857392"/>
      <w:bookmarkStart w:id="4556" w:name="_Toc56677233"/>
      <w:bookmarkStart w:id="4557" w:name="_Toc56691756"/>
      <w:bookmarkStart w:id="4558" w:name="_Toc56699020"/>
      <w:bookmarkStart w:id="4559" w:name="_Toc89035270"/>
      <w:bookmarkStart w:id="4560" w:name="_Toc89065068"/>
      <w:bookmarkStart w:id="4561" w:name="_Toc89180367"/>
      <w:bookmarkStart w:id="4562" w:name="_Toc97072046"/>
      <w:bookmarkStart w:id="4563" w:name="_Toc169687757"/>
      <w:r w:rsidRPr="003B2883">
        <w:t>6.2.6.2.8</w:t>
      </w:r>
      <w:r w:rsidRPr="003B2883">
        <w:tab/>
        <w:t>Type: RmInfo</w:t>
      </w:r>
      <w:bookmarkEnd w:id="4552"/>
      <w:bookmarkEnd w:id="4553"/>
      <w:bookmarkEnd w:id="4554"/>
      <w:bookmarkEnd w:id="4555"/>
      <w:bookmarkEnd w:id="4556"/>
      <w:bookmarkEnd w:id="4557"/>
      <w:bookmarkEnd w:id="4558"/>
      <w:bookmarkEnd w:id="4559"/>
      <w:bookmarkEnd w:id="4560"/>
      <w:bookmarkEnd w:id="4561"/>
      <w:bookmarkEnd w:id="4562"/>
      <w:bookmarkEnd w:id="4563"/>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564" w:name="_Toc25156490"/>
      <w:bookmarkStart w:id="4565" w:name="_Toc34124794"/>
      <w:bookmarkStart w:id="4566" w:name="_Toc43207920"/>
      <w:bookmarkStart w:id="4567" w:name="_Toc49857393"/>
      <w:bookmarkStart w:id="4568" w:name="_Toc56677234"/>
      <w:bookmarkStart w:id="4569" w:name="_Toc56691757"/>
      <w:bookmarkStart w:id="4570" w:name="_Toc56699021"/>
      <w:bookmarkStart w:id="4571" w:name="_Toc89035271"/>
      <w:bookmarkStart w:id="4572" w:name="_Toc89065069"/>
      <w:bookmarkStart w:id="4573" w:name="_Toc89180368"/>
      <w:bookmarkStart w:id="4574" w:name="_Toc97072047"/>
      <w:bookmarkStart w:id="4575" w:name="_Toc169687758"/>
      <w:r w:rsidRPr="003B2883">
        <w:t>6.2.6.2.9</w:t>
      </w:r>
      <w:r w:rsidRPr="003B2883">
        <w:tab/>
        <w:t>Type: CmInfo</w:t>
      </w:r>
      <w:bookmarkEnd w:id="4564"/>
      <w:bookmarkEnd w:id="4565"/>
      <w:bookmarkEnd w:id="4566"/>
      <w:bookmarkEnd w:id="4567"/>
      <w:bookmarkEnd w:id="4568"/>
      <w:bookmarkEnd w:id="4569"/>
      <w:bookmarkEnd w:id="4570"/>
      <w:bookmarkEnd w:id="4571"/>
      <w:bookmarkEnd w:id="4572"/>
      <w:bookmarkEnd w:id="4573"/>
      <w:bookmarkEnd w:id="4574"/>
      <w:bookmarkEnd w:id="4575"/>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4576" w:name="_Toc25156491"/>
      <w:bookmarkStart w:id="4577" w:name="_Toc34124795"/>
      <w:bookmarkStart w:id="4578" w:name="_Toc43207921"/>
      <w:bookmarkStart w:id="4579" w:name="_Toc49857394"/>
      <w:bookmarkStart w:id="4580" w:name="_Toc56677235"/>
      <w:bookmarkStart w:id="4581" w:name="_Toc56691758"/>
      <w:bookmarkStart w:id="4582" w:name="_Toc56699022"/>
      <w:bookmarkStart w:id="4583" w:name="_Toc89035272"/>
      <w:bookmarkStart w:id="4584" w:name="_Toc89065070"/>
      <w:bookmarkStart w:id="4585" w:name="_Toc89180369"/>
      <w:bookmarkStart w:id="4586" w:name="_Toc97072048"/>
      <w:bookmarkStart w:id="4587" w:name="_Toc169687759"/>
      <w:r w:rsidRPr="003B2883">
        <w:t>6.2.6.2.10</w:t>
      </w:r>
      <w:r w:rsidRPr="003B2883">
        <w:tab/>
        <w:t>Void</w:t>
      </w:r>
      <w:bookmarkEnd w:id="4576"/>
      <w:bookmarkEnd w:id="4577"/>
      <w:bookmarkEnd w:id="4578"/>
      <w:bookmarkEnd w:id="4579"/>
      <w:bookmarkEnd w:id="4580"/>
      <w:bookmarkEnd w:id="4581"/>
      <w:bookmarkEnd w:id="4582"/>
      <w:bookmarkEnd w:id="4583"/>
      <w:bookmarkEnd w:id="4584"/>
      <w:bookmarkEnd w:id="4585"/>
      <w:bookmarkEnd w:id="4586"/>
      <w:bookmarkEnd w:id="4587"/>
    </w:p>
    <w:p w14:paraId="761E34C6" w14:textId="77777777" w:rsidR="00602AC0" w:rsidRPr="003B2883" w:rsidRDefault="00602AC0" w:rsidP="00602AC0"/>
    <w:p w14:paraId="7FDB81BE" w14:textId="77777777" w:rsidR="00602AC0" w:rsidRPr="003B2883" w:rsidRDefault="00602AC0" w:rsidP="00602AC0">
      <w:pPr>
        <w:pStyle w:val="Heading5"/>
      </w:pPr>
      <w:bookmarkStart w:id="4588" w:name="_Toc25156492"/>
      <w:bookmarkStart w:id="4589" w:name="_Toc34124796"/>
      <w:bookmarkStart w:id="4590" w:name="_Toc43207922"/>
      <w:bookmarkStart w:id="4591" w:name="_Toc49857395"/>
      <w:bookmarkStart w:id="4592" w:name="_Toc56677236"/>
      <w:bookmarkStart w:id="4593" w:name="_Toc56691759"/>
      <w:bookmarkStart w:id="4594" w:name="_Toc56699023"/>
      <w:bookmarkStart w:id="4595" w:name="_Toc89035273"/>
      <w:bookmarkStart w:id="4596" w:name="_Toc89065071"/>
      <w:bookmarkStart w:id="4597" w:name="_Toc89180370"/>
      <w:bookmarkStart w:id="4598" w:name="_Toc97072049"/>
      <w:bookmarkStart w:id="4599" w:name="_Toc169687760"/>
      <w:r w:rsidRPr="003B2883">
        <w:lastRenderedPageBreak/>
        <w:t>6.2.6.2.11</w:t>
      </w:r>
      <w:r w:rsidRPr="003B2883">
        <w:tab/>
        <w:t>Type: CommunicationFailure</w:t>
      </w:r>
      <w:bookmarkEnd w:id="4588"/>
      <w:bookmarkEnd w:id="4589"/>
      <w:bookmarkEnd w:id="4590"/>
      <w:bookmarkEnd w:id="4591"/>
      <w:bookmarkEnd w:id="4592"/>
      <w:bookmarkEnd w:id="4593"/>
      <w:bookmarkEnd w:id="4594"/>
      <w:bookmarkEnd w:id="4595"/>
      <w:bookmarkEnd w:id="4596"/>
      <w:bookmarkEnd w:id="4597"/>
      <w:bookmarkEnd w:id="4598"/>
      <w:bookmarkEnd w:id="459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4600" w:name="_Toc25156493"/>
      <w:bookmarkStart w:id="4601" w:name="_Toc34124797"/>
      <w:bookmarkStart w:id="4602" w:name="_Toc43207923"/>
      <w:bookmarkStart w:id="4603" w:name="_Toc49857396"/>
      <w:bookmarkStart w:id="4604" w:name="_Toc56677237"/>
      <w:bookmarkStart w:id="4605" w:name="_Toc56691760"/>
      <w:bookmarkStart w:id="4606" w:name="_Toc56699024"/>
      <w:bookmarkStart w:id="4607" w:name="_Toc89035274"/>
      <w:bookmarkStart w:id="4608" w:name="_Toc89065072"/>
      <w:bookmarkStart w:id="4609" w:name="_Toc89180371"/>
      <w:bookmarkStart w:id="4610" w:name="_Toc97072050"/>
      <w:bookmarkStart w:id="4611" w:name="_Toc169687761"/>
      <w:r w:rsidRPr="003B2883">
        <w:t>6.2.6.2.12</w:t>
      </w:r>
      <w:r w:rsidRPr="003B2883">
        <w:tab/>
        <w:t xml:space="preserve">Type: </w:t>
      </w:r>
      <w:r w:rsidRPr="003B2883">
        <w:rPr>
          <w:lang w:eastAsia="zh-CN"/>
        </w:rPr>
        <w:t>AmfCreateEventSubscription</w:t>
      </w:r>
      <w:bookmarkEnd w:id="4600"/>
      <w:bookmarkEnd w:id="4601"/>
      <w:bookmarkEnd w:id="4602"/>
      <w:bookmarkEnd w:id="4603"/>
      <w:bookmarkEnd w:id="4604"/>
      <w:bookmarkEnd w:id="4605"/>
      <w:bookmarkEnd w:id="4606"/>
      <w:bookmarkEnd w:id="4607"/>
      <w:bookmarkEnd w:id="4608"/>
      <w:bookmarkEnd w:id="4609"/>
      <w:bookmarkEnd w:id="4610"/>
      <w:bookmarkEnd w:id="4611"/>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4A86633D"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A4809FB"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4612" w:name="_Toc25156494"/>
      <w:bookmarkStart w:id="4613" w:name="_Toc34124798"/>
      <w:bookmarkStart w:id="4614" w:name="_Toc43207924"/>
      <w:bookmarkStart w:id="4615" w:name="_Toc49857397"/>
      <w:bookmarkStart w:id="4616" w:name="_Toc56677238"/>
      <w:bookmarkStart w:id="4617" w:name="_Toc56691761"/>
      <w:bookmarkStart w:id="4618" w:name="_Toc56699025"/>
      <w:bookmarkStart w:id="4619" w:name="_Toc89035275"/>
      <w:bookmarkStart w:id="4620" w:name="_Toc89065073"/>
      <w:bookmarkStart w:id="4621" w:name="_Toc89180372"/>
      <w:bookmarkStart w:id="4622" w:name="_Toc97072051"/>
      <w:bookmarkStart w:id="4623" w:name="_Toc169687762"/>
      <w:r w:rsidRPr="003B2883">
        <w:t>6.2.6.2.13</w:t>
      </w:r>
      <w:r w:rsidRPr="003B2883">
        <w:tab/>
        <w:t xml:space="preserve">Type: </w:t>
      </w:r>
      <w:r w:rsidRPr="003B2883">
        <w:rPr>
          <w:lang w:eastAsia="zh-CN"/>
        </w:rPr>
        <w:t>AmfCreatedEventSubscription</w:t>
      </w:r>
      <w:bookmarkEnd w:id="4612"/>
      <w:bookmarkEnd w:id="4613"/>
      <w:bookmarkEnd w:id="4614"/>
      <w:bookmarkEnd w:id="4615"/>
      <w:bookmarkEnd w:id="4616"/>
      <w:bookmarkEnd w:id="4617"/>
      <w:bookmarkEnd w:id="4618"/>
      <w:bookmarkEnd w:id="4619"/>
      <w:bookmarkEnd w:id="4620"/>
      <w:bookmarkEnd w:id="4621"/>
      <w:bookmarkEnd w:id="4622"/>
      <w:bookmarkEnd w:id="4623"/>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26F3FC14"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4624" w:name="_Toc25156495"/>
      <w:bookmarkStart w:id="4625" w:name="_Toc34124799"/>
      <w:bookmarkStart w:id="4626" w:name="_Toc43207925"/>
      <w:bookmarkStart w:id="4627" w:name="_Toc49857398"/>
      <w:bookmarkStart w:id="4628" w:name="_Toc56677239"/>
      <w:bookmarkStart w:id="4629" w:name="_Toc56691762"/>
      <w:bookmarkStart w:id="4630" w:name="_Toc56699026"/>
      <w:bookmarkStart w:id="4631" w:name="_Toc89035276"/>
      <w:bookmarkStart w:id="4632" w:name="_Toc89065074"/>
      <w:bookmarkStart w:id="4633" w:name="_Toc89180373"/>
      <w:bookmarkStart w:id="4634" w:name="_Toc97072052"/>
      <w:bookmarkStart w:id="4635" w:name="_Toc169687763"/>
      <w:r w:rsidRPr="003B2883">
        <w:lastRenderedPageBreak/>
        <w:t>6.2.6.2.14</w:t>
      </w:r>
      <w:r w:rsidRPr="003B2883">
        <w:tab/>
        <w:t xml:space="preserve">Type: </w:t>
      </w:r>
      <w:r w:rsidRPr="003B2883">
        <w:rPr>
          <w:lang w:eastAsia="zh-CN"/>
        </w:rPr>
        <w:t>AmfUpdateEventSubscriptionItem</w:t>
      </w:r>
      <w:bookmarkEnd w:id="4624"/>
      <w:bookmarkEnd w:id="4625"/>
      <w:bookmarkEnd w:id="4626"/>
      <w:bookmarkEnd w:id="4627"/>
      <w:bookmarkEnd w:id="4628"/>
      <w:bookmarkEnd w:id="4629"/>
      <w:bookmarkEnd w:id="4630"/>
      <w:bookmarkEnd w:id="4631"/>
      <w:bookmarkEnd w:id="4632"/>
      <w:bookmarkEnd w:id="4633"/>
      <w:bookmarkEnd w:id="4634"/>
      <w:bookmarkEnd w:id="4635"/>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4636"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6918FE3" w:rsidR="00F27EB5" w:rsidRPr="003B2883" w:rsidRDefault="00F27EB5" w:rsidP="001D4998">
            <w:pPr>
              <w:pStyle w:val="TAL"/>
            </w:pPr>
            <w:r w:rsidRPr="003B2883">
              <w:t xml:space="preserve">This IE indicates the patch operation as defined in IETF RFC 6902 [14] to be performed on </w:t>
            </w:r>
            <w:r w:rsidR="00531BDE">
              <w:t>attributes of the "</w:t>
            </w:r>
            <w:r w:rsidR="00531BDE" w:rsidRPr="004327E2">
              <w:t>Individual subscription</w:t>
            </w:r>
            <w:r w:rsidR="00531BDE">
              <w:t xml:space="preserve">" </w:t>
            </w:r>
            <w:r w:rsidRPr="003B2883">
              <w:t>resource</w:t>
            </w:r>
            <w:r w:rsidR="00E910D0" w:rsidRPr="003B2883">
              <w:t xml:space="preserve"> </w:t>
            </w:r>
            <w:r w:rsidR="00E910D0">
              <w:t>(see clause </w:t>
            </w:r>
            <w:r w:rsidR="00E910D0" w:rsidRPr="003B2883">
              <w:t>6.2.3.3</w:t>
            </w:r>
            <w:r w:rsidR="00E910D0">
              <w:t>)</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4636"/>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lastRenderedPageBreak/>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210FD7E1"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873B7B">
              <w:t>an attribute of the "</w:t>
            </w:r>
            <w:r w:rsidR="00873B7B" w:rsidRPr="004327E2">
              <w:t>Individual subscription</w:t>
            </w:r>
            <w:r w:rsidR="00873B7B">
              <w:t>"</w:t>
            </w:r>
            <w:r w:rsidRPr="003B2883">
              <w:t xml:space="preserve"> resource </w:t>
            </w:r>
            <w:r w:rsidR="00635D06">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699B669C"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3B3F45">
              <w:rPr>
                <w:lang w:eastAsia="zh-CN"/>
              </w:rPr>
              <w:t xml:space="preserve"> </w:t>
            </w:r>
            <w:r w:rsidR="003B3F45">
              <w:t>These attributes shall only be updated when both the NF Service Consumer and the AMF support the MPRA feature.</w:t>
            </w:r>
          </w:p>
          <w:p w14:paraId="298B5791" w14:textId="77777777" w:rsidR="003B3F45" w:rsidRDefault="003B3F45"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D99CEA"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265B6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lastRenderedPageBreak/>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315DE01" w:rsidR="00F27EB5" w:rsidRPr="003B2883" w:rsidRDefault="003B3F45" w:rsidP="001D4998">
            <w:pPr>
              <w:pStyle w:val="TAL"/>
            </w:pPr>
            <w:r>
              <w:t>Any</w:t>
            </w:r>
            <w:r w:rsidR="003A3646">
              <w:t xml:space="preserve"> </w:t>
            </w:r>
            <w:r>
              <w:t>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4EF3352B" w:rsidR="00F27EB5" w:rsidRPr="003B2883" w:rsidRDefault="00F27EB5" w:rsidP="001D4998">
            <w:pPr>
              <w:pStyle w:val="TAL"/>
            </w:pPr>
            <w:r w:rsidRPr="003B2883">
              <w:t xml:space="preserve">This IE </w:t>
            </w:r>
            <w:r w:rsidR="002A33FB">
              <w:t>contains the new value of the attribute (as indicated in "path")</w:t>
            </w:r>
            <w:r w:rsidR="002A33FB" w:rsidRPr="003B2883">
              <w:t xml:space="preserve"> </w:t>
            </w:r>
            <w:r w:rsidRPr="003B2883">
              <w:t>to 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4637" w:name="_Toc25156496"/>
      <w:bookmarkStart w:id="4638" w:name="_Toc34124800"/>
      <w:bookmarkStart w:id="4639" w:name="_Toc43207926"/>
      <w:bookmarkStart w:id="4640" w:name="_Toc49857399"/>
      <w:bookmarkStart w:id="4641" w:name="_Toc56677240"/>
      <w:bookmarkStart w:id="4642" w:name="_Toc56691763"/>
      <w:bookmarkStart w:id="4643" w:name="_Toc56699027"/>
      <w:bookmarkStart w:id="4644" w:name="_Toc89035277"/>
      <w:bookmarkStart w:id="4645" w:name="_Toc89065075"/>
      <w:bookmarkStart w:id="4646" w:name="_Toc89180374"/>
      <w:bookmarkStart w:id="4647" w:name="_Toc97072053"/>
      <w:bookmarkStart w:id="4648" w:name="_Toc169687764"/>
      <w:r w:rsidRPr="003B2883">
        <w:t>6.2.6.2.15</w:t>
      </w:r>
      <w:r w:rsidRPr="003B2883">
        <w:tab/>
        <w:t xml:space="preserve">Type: </w:t>
      </w:r>
      <w:r w:rsidRPr="003B2883">
        <w:rPr>
          <w:lang w:eastAsia="zh-CN"/>
        </w:rPr>
        <w:t>AmfUpdatedEventSubscription</w:t>
      </w:r>
      <w:bookmarkEnd w:id="4637"/>
      <w:bookmarkEnd w:id="4638"/>
      <w:bookmarkEnd w:id="4639"/>
      <w:bookmarkEnd w:id="4640"/>
      <w:bookmarkEnd w:id="4641"/>
      <w:bookmarkEnd w:id="4642"/>
      <w:bookmarkEnd w:id="4643"/>
      <w:bookmarkEnd w:id="4644"/>
      <w:bookmarkEnd w:id="4645"/>
      <w:bookmarkEnd w:id="4646"/>
      <w:bookmarkEnd w:id="4647"/>
      <w:bookmarkEnd w:id="4648"/>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4649" w:name="_Toc25156497"/>
      <w:bookmarkStart w:id="4650" w:name="_Toc34124801"/>
      <w:bookmarkStart w:id="4651" w:name="_Toc43207927"/>
      <w:bookmarkStart w:id="4652" w:name="_Toc49857400"/>
      <w:bookmarkStart w:id="4653" w:name="_Toc56677241"/>
      <w:bookmarkStart w:id="4654" w:name="_Toc56691764"/>
      <w:bookmarkStart w:id="4655" w:name="_Toc56699028"/>
      <w:bookmarkStart w:id="4656" w:name="_Toc89035278"/>
      <w:bookmarkStart w:id="4657" w:name="_Toc89065076"/>
      <w:bookmarkStart w:id="4658" w:name="_Toc89180375"/>
      <w:bookmarkStart w:id="4659" w:name="_Toc97072054"/>
      <w:bookmarkStart w:id="4660" w:name="_Toc169687765"/>
      <w:r w:rsidRPr="003B2883">
        <w:t>6.2.6.2.16</w:t>
      </w:r>
      <w:r w:rsidRPr="003B2883">
        <w:tab/>
        <w:t xml:space="preserve">Type: </w:t>
      </w:r>
      <w:r w:rsidRPr="003B2883">
        <w:rPr>
          <w:lang w:eastAsia="zh-CN"/>
        </w:rPr>
        <w:t>AmfEventArea</w:t>
      </w:r>
      <w:bookmarkEnd w:id="4649"/>
      <w:bookmarkEnd w:id="4650"/>
      <w:bookmarkEnd w:id="4651"/>
      <w:bookmarkEnd w:id="4652"/>
      <w:bookmarkEnd w:id="4653"/>
      <w:bookmarkEnd w:id="4654"/>
      <w:bookmarkEnd w:id="4655"/>
      <w:bookmarkEnd w:id="4656"/>
      <w:bookmarkEnd w:id="4657"/>
      <w:bookmarkEnd w:id="4658"/>
      <w:bookmarkEnd w:id="4659"/>
      <w:bookmarkEnd w:id="4660"/>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4661" w:name="_Toc25156498"/>
      <w:bookmarkStart w:id="4662" w:name="_Toc34124802"/>
      <w:bookmarkStart w:id="4663" w:name="_Toc43207928"/>
      <w:bookmarkStart w:id="4664" w:name="_Toc49857401"/>
      <w:bookmarkStart w:id="4665" w:name="_Toc56677242"/>
      <w:bookmarkStart w:id="4666" w:name="_Toc56691765"/>
      <w:bookmarkStart w:id="4667" w:name="_Toc56699029"/>
      <w:bookmarkStart w:id="4668" w:name="_Toc89035279"/>
      <w:bookmarkStart w:id="4669" w:name="_Toc89065077"/>
      <w:bookmarkStart w:id="4670" w:name="_Toc89180376"/>
      <w:bookmarkStart w:id="4671" w:name="_Toc97072055"/>
      <w:bookmarkStart w:id="4672" w:name="_Toc169687766"/>
      <w:r w:rsidRPr="003B2883">
        <w:lastRenderedPageBreak/>
        <w:t>6.2.6.2.17</w:t>
      </w:r>
      <w:r w:rsidRPr="003B2883">
        <w:tab/>
        <w:t xml:space="preserve">Type: </w:t>
      </w:r>
      <w:r w:rsidRPr="003B2883">
        <w:rPr>
          <w:lang w:eastAsia="zh-CN"/>
        </w:rPr>
        <w:t>LadnInfo</w:t>
      </w:r>
      <w:bookmarkEnd w:id="4661"/>
      <w:bookmarkEnd w:id="4662"/>
      <w:bookmarkEnd w:id="4663"/>
      <w:bookmarkEnd w:id="4664"/>
      <w:bookmarkEnd w:id="4665"/>
      <w:bookmarkEnd w:id="4666"/>
      <w:bookmarkEnd w:id="4667"/>
      <w:bookmarkEnd w:id="4668"/>
      <w:bookmarkEnd w:id="4669"/>
      <w:bookmarkEnd w:id="4670"/>
      <w:bookmarkEnd w:id="4671"/>
      <w:bookmarkEnd w:id="4672"/>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4673" w:name="_Toc25156499"/>
      <w:bookmarkStart w:id="4674" w:name="_Toc34124803"/>
      <w:bookmarkStart w:id="4675" w:name="_Toc43207929"/>
      <w:bookmarkStart w:id="4676" w:name="_Toc49857402"/>
      <w:bookmarkStart w:id="4677" w:name="_Toc56677243"/>
      <w:bookmarkStart w:id="4678" w:name="_Toc56691766"/>
      <w:bookmarkStart w:id="4679" w:name="_Toc56699030"/>
      <w:bookmarkStart w:id="4680" w:name="_Toc89035280"/>
      <w:bookmarkStart w:id="4681" w:name="_Toc89065078"/>
      <w:bookmarkStart w:id="4682" w:name="_Toc89180377"/>
      <w:bookmarkStart w:id="4683" w:name="_Toc97072056"/>
      <w:bookmarkStart w:id="4684" w:name="_Toc169687767"/>
      <w:r w:rsidRPr="003B2883">
        <w:t>6.2.6.2.18</w:t>
      </w:r>
      <w:r w:rsidRPr="003B2883">
        <w:tab/>
        <w:t xml:space="preserve">Type: </w:t>
      </w:r>
      <w:r w:rsidRPr="003B2883">
        <w:rPr>
          <w:lang w:eastAsia="zh-CN"/>
        </w:rPr>
        <w:t>AmfUpdateEventOptionItem</w:t>
      </w:r>
      <w:bookmarkEnd w:id="4673"/>
      <w:bookmarkEnd w:id="4674"/>
      <w:bookmarkEnd w:id="4675"/>
      <w:bookmarkEnd w:id="4676"/>
      <w:bookmarkEnd w:id="4677"/>
      <w:bookmarkEnd w:id="4678"/>
      <w:bookmarkEnd w:id="4679"/>
      <w:bookmarkEnd w:id="4680"/>
      <w:bookmarkEnd w:id="4681"/>
      <w:bookmarkEnd w:id="4682"/>
      <w:bookmarkEnd w:id="4683"/>
      <w:bookmarkEnd w:id="4684"/>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6AD4743F" w:rsidR="005373F5" w:rsidRDefault="005373F5" w:rsidP="006E5D86">
            <w:pPr>
              <w:pStyle w:val="TAL"/>
            </w:pPr>
            <w:r w:rsidRPr="003B2883">
              <w:t xml:space="preserve">This IE indicates the patch operation as defined in IETF RFC 6902 [14] to be performed on </w:t>
            </w:r>
            <w:r w:rsidR="006E5D86">
              <w:rPr>
                <w:rFonts w:cs="Arial"/>
                <w:szCs w:val="18"/>
                <w:lang w:eastAsia="zh-CN"/>
              </w:rPr>
              <w:t xml:space="preserve">attributes of the </w:t>
            </w:r>
            <w:r w:rsidR="006E5D86">
              <w:t>"</w:t>
            </w:r>
            <w:r w:rsidR="006E5D86" w:rsidRPr="004327E2">
              <w:t>Individual subscription</w:t>
            </w:r>
            <w:r w:rsidR="006E5D86">
              <w:t xml:space="preserve">" </w:t>
            </w:r>
            <w:r w:rsidRPr="003B2883">
              <w:t>resource</w:t>
            </w:r>
            <w:r w:rsidR="006E5D86">
              <w:t xml:space="preserve"> (see clause 6.2.3.3)</w:t>
            </w:r>
            <w:r w:rsidRPr="003B2883">
              <w:t>.</w:t>
            </w:r>
          </w:p>
          <w:p w14:paraId="45CCE747" w14:textId="77777777" w:rsidR="006E5D86" w:rsidRPr="003B2883" w:rsidRDefault="006E5D86" w:rsidP="006E5D86">
            <w:pPr>
              <w:pStyle w:val="TAL"/>
            </w:pPr>
          </w:p>
          <w:p w14:paraId="6F7A7E37" w14:textId="77777777" w:rsidR="005373F5" w:rsidRPr="003B2883" w:rsidRDefault="005373F5" w:rsidP="006E5D86">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8A2925">
            <w:pPr>
              <w:pStyle w:val="TAL"/>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5D57CD22"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2F6913">
              <w:rPr>
                <w:rFonts w:cs="Arial"/>
                <w:szCs w:val="18"/>
                <w:lang w:eastAsia="zh-CN"/>
              </w:rPr>
              <w:t xml:space="preserve">attributes of the </w:t>
            </w:r>
            <w:r w:rsidR="002F6913">
              <w:t>"</w:t>
            </w:r>
            <w:r w:rsidR="002F6913" w:rsidRPr="004327E2">
              <w:t>Individual subscription</w:t>
            </w:r>
            <w:r w:rsidR="002F6913">
              <w:t>"</w:t>
            </w:r>
            <w:r w:rsidRPr="003B2883">
              <w:t xml:space="preserve"> resource</w:t>
            </w:r>
            <w:r w:rsidR="002F6913">
              <w:t xml:space="preserve"> (see clause 6.2.3.3)</w:t>
            </w:r>
            <w:r w:rsidRPr="003B2883">
              <w:t xml:space="preserv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5134A442" w:rsidR="005373F5" w:rsidRDefault="005373F5" w:rsidP="001D4998">
            <w:pPr>
              <w:pStyle w:val="TAL"/>
            </w:pPr>
            <w:r>
              <w:t>P</w:t>
            </w:r>
            <w:r w:rsidRPr="00E12E84">
              <w:t xml:space="preserve">attern: </w:t>
            </w:r>
            <w:r>
              <w:t>"</w:t>
            </w:r>
            <w:r w:rsidR="00462740">
              <w:t>^</w:t>
            </w:r>
            <w:r w:rsidRPr="00E12E84">
              <w:t>\/options\/expiry$</w:t>
            </w:r>
            <w:r>
              <w:t>"</w:t>
            </w:r>
          </w:p>
          <w:p w14:paraId="5732819D" w14:textId="77777777" w:rsidR="005373F5" w:rsidRDefault="005373F5" w:rsidP="001D4998">
            <w:pPr>
              <w:pStyle w:val="TAL"/>
            </w:pPr>
          </w:p>
          <w:p w14:paraId="1B47570B" w14:textId="70479FA5"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250C5D">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7F994058" w:rsidR="005373F5" w:rsidRDefault="005373F5" w:rsidP="005373F5">
            <w:pPr>
              <w:pStyle w:val="TAL"/>
            </w:pPr>
            <w:r>
              <w:t>P</w:t>
            </w:r>
            <w:r w:rsidRPr="00E12E84">
              <w:t xml:space="preserve">attern: </w:t>
            </w:r>
            <w:r>
              <w:t>"</w:t>
            </w:r>
            <w:r w:rsidR="00F9199B">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C656F8A" w:rsidR="005373F5" w:rsidRPr="003B2883" w:rsidRDefault="00D34E1D" w:rsidP="008B2FDB">
            <w:pPr>
              <w:pStyle w:val="TAC"/>
            </w:pPr>
            <w:r>
              <w:t>Any</w:t>
            </w:r>
            <w:r w:rsidR="003A3646">
              <w:t xml:space="preserve">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79BD9CE9" w14:textId="5D8A350C" w:rsidR="005373F5" w:rsidRPr="003B2883" w:rsidRDefault="005373F5" w:rsidP="001D4998">
            <w:pPr>
              <w:pStyle w:val="TAL"/>
            </w:pPr>
            <w:r w:rsidRPr="003B2883">
              <w:t xml:space="preserve">This IE </w:t>
            </w:r>
            <w:r w:rsidR="00D34E1D">
              <w:t>contains the new value of the attribute (as indicated in "path") to be updated.</w:t>
            </w: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4685" w:name="_Toc25156500"/>
      <w:bookmarkStart w:id="4686" w:name="_Toc34124804"/>
      <w:bookmarkStart w:id="4687" w:name="_Toc43207930"/>
      <w:bookmarkStart w:id="4688" w:name="_Toc49857403"/>
      <w:bookmarkStart w:id="4689" w:name="_Toc56677244"/>
      <w:bookmarkStart w:id="4690" w:name="_Toc56691767"/>
      <w:bookmarkStart w:id="4691" w:name="_Toc56699031"/>
      <w:bookmarkStart w:id="4692" w:name="_Toc89035281"/>
      <w:bookmarkStart w:id="4693" w:name="_Toc89065079"/>
      <w:bookmarkStart w:id="4694" w:name="_Toc89180378"/>
      <w:bookmarkStart w:id="4695" w:name="_Toc97072057"/>
      <w:bookmarkStart w:id="4696" w:name="_Toc169687768"/>
      <w:r w:rsidRPr="003B2883">
        <w:t>6.2.6.2.</w:t>
      </w:r>
      <w:r>
        <w:t>19</w:t>
      </w:r>
      <w:r w:rsidRPr="003B2883">
        <w:tab/>
        <w:t xml:space="preserve">Type: </w:t>
      </w:r>
      <w:r>
        <w:t>5GsUserStateInfo</w:t>
      </w:r>
      <w:bookmarkEnd w:id="4685"/>
      <w:bookmarkEnd w:id="4686"/>
      <w:bookmarkEnd w:id="4687"/>
      <w:bookmarkEnd w:id="4688"/>
      <w:bookmarkEnd w:id="4689"/>
      <w:bookmarkEnd w:id="4690"/>
      <w:bookmarkEnd w:id="4691"/>
      <w:bookmarkEnd w:id="4692"/>
      <w:bookmarkEnd w:id="4693"/>
      <w:bookmarkEnd w:id="4694"/>
      <w:bookmarkEnd w:id="4695"/>
      <w:bookmarkEnd w:id="4696"/>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4697" w:name="_Toc34124805"/>
      <w:bookmarkStart w:id="4698" w:name="_Toc43207931"/>
      <w:bookmarkStart w:id="4699" w:name="_Toc49857404"/>
      <w:bookmarkStart w:id="4700" w:name="_Toc56677245"/>
      <w:bookmarkStart w:id="4701" w:name="_Toc56691768"/>
      <w:bookmarkStart w:id="4702" w:name="_Toc56699032"/>
      <w:bookmarkStart w:id="4703" w:name="_Toc89035282"/>
      <w:bookmarkStart w:id="4704" w:name="_Toc89065080"/>
      <w:bookmarkStart w:id="4705" w:name="_Toc89180379"/>
      <w:bookmarkStart w:id="4706" w:name="_Toc97072058"/>
      <w:bookmarkStart w:id="4707" w:name="_Toc169687769"/>
      <w:r w:rsidRPr="003B2883">
        <w:lastRenderedPageBreak/>
        <w:t>6.2.6.2.</w:t>
      </w:r>
      <w:r>
        <w:t>20</w:t>
      </w:r>
      <w:r w:rsidRPr="003B2883">
        <w:tab/>
        <w:t xml:space="preserve">Type: </w:t>
      </w:r>
      <w:r>
        <w:t>Traffic</w:t>
      </w:r>
      <w:r w:rsidRPr="00492D24">
        <w:t>Descriptor</w:t>
      </w:r>
      <w:bookmarkEnd w:id="4697"/>
      <w:bookmarkEnd w:id="4698"/>
      <w:bookmarkEnd w:id="4699"/>
      <w:bookmarkEnd w:id="4700"/>
      <w:bookmarkEnd w:id="4701"/>
      <w:bookmarkEnd w:id="4702"/>
      <w:bookmarkEnd w:id="4703"/>
      <w:bookmarkEnd w:id="4704"/>
      <w:bookmarkEnd w:id="4705"/>
      <w:bookmarkEnd w:id="4706"/>
      <w:bookmarkEnd w:id="4707"/>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4708" w:name="_Toc43207932"/>
      <w:bookmarkStart w:id="4709" w:name="_Toc49857405"/>
      <w:bookmarkStart w:id="4710" w:name="_Toc56677246"/>
      <w:bookmarkStart w:id="4711" w:name="_Toc56691769"/>
      <w:bookmarkStart w:id="4712" w:name="_Toc56699033"/>
      <w:bookmarkStart w:id="4713" w:name="_Toc89035283"/>
      <w:bookmarkStart w:id="4714" w:name="_Toc89065081"/>
      <w:bookmarkStart w:id="4715" w:name="_Toc89180380"/>
      <w:bookmarkStart w:id="4716" w:name="_Toc97072059"/>
      <w:bookmarkStart w:id="4717" w:name="_Toc169687770"/>
      <w:r w:rsidRPr="003B2883">
        <w:t>6.2.6.2.</w:t>
      </w:r>
      <w:r>
        <w:t>21</w:t>
      </w:r>
      <w:r w:rsidRPr="003B2883">
        <w:tab/>
        <w:t xml:space="preserve">Type: </w:t>
      </w:r>
      <w:r>
        <w:t>UEIdExt</w:t>
      </w:r>
      <w:bookmarkEnd w:id="4708"/>
      <w:bookmarkEnd w:id="4709"/>
      <w:bookmarkEnd w:id="4710"/>
      <w:bookmarkEnd w:id="4711"/>
      <w:bookmarkEnd w:id="4712"/>
      <w:bookmarkEnd w:id="4713"/>
      <w:bookmarkEnd w:id="4714"/>
      <w:bookmarkEnd w:id="4715"/>
      <w:bookmarkEnd w:id="4716"/>
      <w:bookmarkEnd w:id="4717"/>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4718" w:name="_Toc56677247"/>
      <w:bookmarkStart w:id="4719" w:name="_Toc56691770"/>
      <w:bookmarkStart w:id="4720" w:name="_Toc56699034"/>
      <w:bookmarkStart w:id="4721" w:name="_Toc89035284"/>
      <w:bookmarkStart w:id="4722" w:name="_Toc89065082"/>
      <w:bookmarkStart w:id="4723" w:name="_Toc89180381"/>
      <w:bookmarkStart w:id="4724" w:name="_Toc97072060"/>
      <w:bookmarkStart w:id="4725" w:name="_Toc169687771"/>
      <w:r w:rsidRPr="003B2883">
        <w:t>6.2.6.2.</w:t>
      </w:r>
      <w:r>
        <w:t>22</w:t>
      </w:r>
      <w:r w:rsidRPr="003B2883">
        <w:tab/>
        <w:t>Type: Amf</w:t>
      </w:r>
      <w:r>
        <w:t>EventSubsSyncInfo</w:t>
      </w:r>
      <w:bookmarkEnd w:id="4718"/>
      <w:bookmarkEnd w:id="4719"/>
      <w:bookmarkEnd w:id="4720"/>
      <w:bookmarkEnd w:id="4721"/>
      <w:bookmarkEnd w:id="4722"/>
      <w:bookmarkEnd w:id="4723"/>
      <w:bookmarkEnd w:id="4724"/>
      <w:bookmarkEnd w:id="4725"/>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4726" w:name="_Toc56677248"/>
      <w:bookmarkStart w:id="4727" w:name="_Toc56691771"/>
      <w:bookmarkStart w:id="4728" w:name="_Toc56699035"/>
      <w:bookmarkStart w:id="4729" w:name="_Toc89035285"/>
      <w:bookmarkStart w:id="4730" w:name="_Toc89065083"/>
      <w:bookmarkStart w:id="4731" w:name="_Toc89180382"/>
      <w:bookmarkStart w:id="4732" w:name="_Toc97072061"/>
      <w:bookmarkStart w:id="4733" w:name="_Toc169687772"/>
      <w:r w:rsidRPr="003B2883">
        <w:t>6.2.6.2.</w:t>
      </w:r>
      <w:r>
        <w:t>23</w:t>
      </w:r>
      <w:r w:rsidRPr="003B2883">
        <w:tab/>
        <w:t>Type: Amf</w:t>
      </w:r>
      <w:r>
        <w:t>EventSubscriptionInfo</w:t>
      </w:r>
      <w:bookmarkEnd w:id="4726"/>
      <w:bookmarkEnd w:id="4727"/>
      <w:bookmarkEnd w:id="4728"/>
      <w:bookmarkEnd w:id="4729"/>
      <w:bookmarkEnd w:id="4730"/>
      <w:bookmarkEnd w:id="4731"/>
      <w:bookmarkEnd w:id="4732"/>
      <w:bookmarkEnd w:id="4733"/>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4734" w:name="_Toc89035286"/>
      <w:bookmarkStart w:id="4735" w:name="_Toc89065084"/>
      <w:bookmarkStart w:id="4736" w:name="_Toc89180383"/>
      <w:bookmarkStart w:id="4737" w:name="_Toc97072062"/>
      <w:bookmarkStart w:id="4738" w:name="_Toc169687773"/>
      <w:r w:rsidRPr="003B2883">
        <w:lastRenderedPageBreak/>
        <w:t>6.2.6.2.</w:t>
      </w:r>
      <w:r w:rsidR="00A11B56">
        <w:t>24</w:t>
      </w:r>
      <w:r w:rsidRPr="003B2883">
        <w:tab/>
        <w:t xml:space="preserve">Type: </w:t>
      </w:r>
      <w:r>
        <w:rPr>
          <w:rFonts w:hint="eastAsia"/>
          <w:lang w:eastAsia="zh-CN"/>
        </w:rPr>
        <w:t>T</w:t>
      </w:r>
      <w:r>
        <w:rPr>
          <w:lang w:eastAsia="zh-CN"/>
        </w:rPr>
        <w:t>argetArea</w:t>
      </w:r>
      <w:bookmarkEnd w:id="4734"/>
      <w:bookmarkEnd w:id="4735"/>
      <w:bookmarkEnd w:id="4736"/>
      <w:bookmarkEnd w:id="4737"/>
      <w:bookmarkEnd w:id="4738"/>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0693DFB1"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4739" w:name="_Toc89035287"/>
      <w:bookmarkStart w:id="4740" w:name="_Toc89065085"/>
      <w:bookmarkStart w:id="4741" w:name="_Toc89180384"/>
      <w:bookmarkStart w:id="4742" w:name="_Toc97072063"/>
      <w:bookmarkStart w:id="4743" w:name="_Toc169687774"/>
      <w:r w:rsidRPr="003B2883">
        <w:t>6.2.6.2.</w:t>
      </w:r>
      <w:r>
        <w:t>25</w:t>
      </w:r>
      <w:r w:rsidRPr="003B2883">
        <w:tab/>
        <w:t xml:space="preserve">Type: </w:t>
      </w:r>
      <w:r>
        <w:rPr>
          <w:lang w:eastAsia="zh-CN"/>
        </w:rPr>
        <w:t>SnssaiTaiMapping</w:t>
      </w:r>
      <w:bookmarkEnd w:id="4739"/>
      <w:bookmarkEnd w:id="4740"/>
      <w:bookmarkEnd w:id="4741"/>
      <w:bookmarkEnd w:id="4742"/>
      <w:bookmarkEnd w:id="4743"/>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4744" w:name="_Toc89035288"/>
      <w:bookmarkStart w:id="4745" w:name="_Toc89065086"/>
      <w:bookmarkStart w:id="4746" w:name="_Toc89180385"/>
      <w:bookmarkStart w:id="4747" w:name="_Toc97072064"/>
      <w:bookmarkStart w:id="4748" w:name="_Toc169687775"/>
      <w:r w:rsidRPr="003B2883">
        <w:t>6.2.6.2.</w:t>
      </w:r>
      <w:r w:rsidR="00B755A2">
        <w:t>26</w:t>
      </w:r>
      <w:r w:rsidRPr="003B2883">
        <w:tab/>
        <w:t xml:space="preserve">Type: </w:t>
      </w:r>
      <w:r w:rsidR="005C72E1">
        <w:t>Supported</w:t>
      </w:r>
      <w:r w:rsidRPr="00E30083">
        <w:rPr>
          <w:rFonts w:hint="eastAsia"/>
          <w:lang w:eastAsia="zh-CN"/>
        </w:rPr>
        <w:t>Snssai</w:t>
      </w:r>
      <w:bookmarkEnd w:id="4744"/>
      <w:bookmarkEnd w:id="4745"/>
      <w:bookmarkEnd w:id="4746"/>
      <w:bookmarkEnd w:id="4747"/>
      <w:bookmarkEnd w:id="4748"/>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5F48AD" w:rsidRDefault="007C6F84" w:rsidP="005F48AD">
            <w:pPr>
              <w:pStyle w:val="B1"/>
              <w:rPr>
                <w:rFonts w:ascii="Arial" w:hAnsi="Arial"/>
                <w:sz w:val="18"/>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true: the S-NSSAI available in sNssai IE is restricted at the AMF;</w:t>
            </w:r>
          </w:p>
          <w:p w14:paraId="2095A233" w14:textId="77777777" w:rsidR="007C6F84" w:rsidRPr="005F48AD" w:rsidRDefault="007C6F84" w:rsidP="005F48AD">
            <w:pPr>
              <w:pStyle w:val="B1"/>
              <w:rPr>
                <w:rFonts w:ascii="Arial" w:hAnsi="Arial"/>
                <w:sz w:val="18"/>
                <w:lang w:eastAsia="zh-CN"/>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4749" w:name="_Toc89035289"/>
      <w:bookmarkStart w:id="4750" w:name="_Toc89065087"/>
      <w:bookmarkStart w:id="4751" w:name="_Toc89180386"/>
      <w:bookmarkStart w:id="4752" w:name="_Toc97072065"/>
      <w:bookmarkStart w:id="4753" w:name="_Toc169687776"/>
      <w:r w:rsidRPr="003B2883">
        <w:lastRenderedPageBreak/>
        <w:t>6.2.6.2.</w:t>
      </w:r>
      <w:r>
        <w:t>27</w:t>
      </w:r>
      <w:r w:rsidRPr="003B2883">
        <w:tab/>
        <w:t xml:space="preserve">Type: </w:t>
      </w:r>
      <w:r w:rsidRPr="00467DFF">
        <w:rPr>
          <w:lang w:eastAsia="zh-CN"/>
        </w:rPr>
        <w:t>UeInArea</w:t>
      </w:r>
      <w:r>
        <w:t>Filter</w:t>
      </w:r>
      <w:bookmarkEnd w:id="4749"/>
      <w:bookmarkEnd w:id="4750"/>
      <w:bookmarkEnd w:id="4751"/>
      <w:bookmarkEnd w:id="4752"/>
      <w:bookmarkEnd w:id="4753"/>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50652B"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50652B" w:rsidRPr="00E30083" w:rsidRDefault="0050652B" w:rsidP="006278EC">
            <w:pPr>
              <w:pStyle w:val="TAN"/>
              <w:rPr>
                <w:lang w:eastAsia="zh-CN"/>
              </w:rPr>
            </w:pPr>
            <w:r>
              <w:t>NOTE:</w:t>
            </w:r>
            <w:r>
              <w:tab/>
            </w:r>
            <w:r w:rsidR="004E2CB9">
              <w:t xml:space="preserve">When the value of </w:t>
            </w:r>
            <w:r w:rsidRPr="00404574">
              <w:t xml:space="preserve">IE </w:t>
            </w:r>
            <w:r w:rsidR="004E2CB9" w:rsidRPr="008A7A00">
              <w:t>ueType</w:t>
            </w:r>
            <w:r w:rsidR="004E2CB9">
              <w:t xml:space="preserve"> is AERIAL_UE, the IE </w:t>
            </w:r>
            <w:r w:rsidR="004E2CB9" w:rsidRPr="008A7A00">
              <w:t>ueType</w:t>
            </w:r>
            <w:r w:rsidR="004E2CB9">
              <w:t xml:space="preserve"> and IE</w:t>
            </w:r>
            <w:r w:rsidR="004E2CB9">
              <w:rPr>
                <w:lang w:eastAsia="zh-CN"/>
              </w:rPr>
              <w:t xml:space="preserve"> aerialSrvDnnInd</w:t>
            </w:r>
            <w:r w:rsidR="004E2CB9" w:rsidRPr="00404574">
              <w:t xml:space="preserve"> </w:t>
            </w:r>
            <w:r w:rsidRPr="00404574">
              <w:t xml:space="preserve">shall be considered with </w:t>
            </w:r>
            <w:r w:rsidR="009119F4">
              <w:t>"</w:t>
            </w:r>
            <w:r w:rsidRPr="00404574">
              <w:t>AND</w:t>
            </w:r>
            <w:r w:rsidR="009119F4">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4754" w:name="_Toc89035290"/>
      <w:bookmarkStart w:id="4755" w:name="_Toc89065088"/>
      <w:bookmarkStart w:id="4756" w:name="_Toc89180387"/>
      <w:bookmarkStart w:id="4757" w:name="_Toc97072066"/>
      <w:bookmarkStart w:id="4758" w:name="_Toc169687777"/>
      <w:r w:rsidRPr="003B2883">
        <w:t>6.2.6.2.</w:t>
      </w:r>
      <w:r>
        <w:t>28</w:t>
      </w:r>
      <w:r w:rsidRPr="003B2883">
        <w:tab/>
        <w:t xml:space="preserve">Type: </w:t>
      </w:r>
      <w:r>
        <w:t>IdleStatusIndication</w:t>
      </w:r>
      <w:bookmarkEnd w:id="4754"/>
      <w:bookmarkEnd w:id="4755"/>
      <w:bookmarkEnd w:id="4756"/>
      <w:bookmarkEnd w:id="4757"/>
      <w:bookmarkEnd w:id="4758"/>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4759" w:name="_Toc97072067"/>
      <w:bookmarkStart w:id="4760" w:name="_Toc169687778"/>
      <w:r w:rsidRPr="003B2883">
        <w:t>6.2.6.2.</w:t>
      </w:r>
      <w:r>
        <w:t>29</w:t>
      </w:r>
      <w:r w:rsidRPr="003B2883">
        <w:tab/>
        <w:t xml:space="preserve">Type: </w:t>
      </w:r>
      <w:r>
        <w:rPr>
          <w:noProof/>
        </w:rPr>
        <w:t>UeAccessBehaviorReportItem</w:t>
      </w:r>
      <w:bookmarkEnd w:id="4759"/>
      <w:bookmarkEnd w:id="4760"/>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4761" w:name="_Toc97072068"/>
      <w:bookmarkStart w:id="4762" w:name="_Toc169687779"/>
      <w:r w:rsidRPr="003B2883">
        <w:lastRenderedPageBreak/>
        <w:t>6.2.6.2.</w:t>
      </w:r>
      <w:r>
        <w:t>30</w:t>
      </w:r>
      <w:r w:rsidRPr="003B2883">
        <w:tab/>
        <w:t xml:space="preserve">Type: </w:t>
      </w:r>
      <w:r>
        <w:rPr>
          <w:noProof/>
        </w:rPr>
        <w:t>UeLocationTrendsReportItem</w:t>
      </w:r>
      <w:bookmarkEnd w:id="4761"/>
      <w:bookmarkEnd w:id="4762"/>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77777777" w:rsidR="00913A60" w:rsidRDefault="00913A60" w:rsidP="0063282D">
            <w:pPr>
              <w:pStyle w:val="TAL"/>
            </w:pPr>
            <w:r>
              <w:t>Indicates the date and time 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4763" w:name="_Toc97072069"/>
      <w:bookmarkStart w:id="4764" w:name="_Toc169687780"/>
      <w:r w:rsidRPr="003B2883">
        <w:t>6.2.6.2.</w:t>
      </w:r>
      <w:r>
        <w:t>31</w:t>
      </w:r>
      <w:r w:rsidRPr="003B2883">
        <w:tab/>
        <w:t xml:space="preserve">Type: </w:t>
      </w:r>
      <w:r>
        <w:t>DispersionArea</w:t>
      </w:r>
      <w:bookmarkEnd w:id="4763"/>
      <w:bookmarkEnd w:id="4764"/>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46B023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4765" w:name="_Toc97072070"/>
      <w:bookmarkStart w:id="4766" w:name="_Toc169687781"/>
      <w:r w:rsidRPr="003B2883">
        <w:lastRenderedPageBreak/>
        <w:t>6.2.6.2.</w:t>
      </w:r>
      <w:r>
        <w:t>32</w:t>
      </w:r>
      <w:r w:rsidRPr="003B2883">
        <w:tab/>
        <w:t xml:space="preserve">Type: </w:t>
      </w:r>
      <w:r>
        <w:t>MmTransactionLocationReportItem</w:t>
      </w:r>
      <w:bookmarkEnd w:id="4765"/>
      <w:bookmarkEnd w:id="4766"/>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77777777" w:rsidR="00CB38ED" w:rsidRPr="003B2883" w:rsidRDefault="00CB38ED" w:rsidP="0063282D">
            <w:pPr>
              <w:pStyle w:val="TAL"/>
              <w:rPr>
                <w:noProof/>
              </w:rPr>
            </w:pPr>
            <w:r>
              <w:rPr>
                <w:noProof/>
              </w:rPr>
              <w:t>Indicates the timestamp 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4767" w:name="_Toc97072071"/>
      <w:bookmarkStart w:id="4768" w:name="_Toc169687782"/>
      <w:r w:rsidRPr="003B2883">
        <w:t>6.2.6.2.</w:t>
      </w:r>
      <w:r>
        <w:t>33</w:t>
      </w:r>
      <w:r w:rsidRPr="003B2883">
        <w:tab/>
        <w:t xml:space="preserve">Type: </w:t>
      </w:r>
      <w:r>
        <w:t>MmTransactionSliceReportItem</w:t>
      </w:r>
      <w:bookmarkEnd w:id="4767"/>
      <w:bookmarkEnd w:id="4768"/>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77777777" w:rsidR="00CB38ED" w:rsidRDefault="00CB38ED" w:rsidP="0063282D">
            <w:pPr>
              <w:pStyle w:val="TAL"/>
              <w:rPr>
                <w:noProof/>
              </w:rPr>
            </w:pPr>
            <w:r>
              <w:rPr>
                <w:noProof/>
              </w:rPr>
              <w:t>Indicates the timestamp 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4769" w:name="_Toc25156501"/>
      <w:bookmarkStart w:id="4770" w:name="_Toc34124806"/>
      <w:bookmarkStart w:id="4771" w:name="_Toc43207933"/>
      <w:bookmarkStart w:id="4772" w:name="_Toc49857406"/>
      <w:bookmarkStart w:id="4773" w:name="_Toc56677249"/>
      <w:bookmarkStart w:id="4774" w:name="_Toc56691772"/>
      <w:bookmarkStart w:id="4775" w:name="_Toc56699036"/>
      <w:bookmarkStart w:id="4776" w:name="_Toc89035291"/>
      <w:bookmarkStart w:id="4777" w:name="_Toc89065089"/>
      <w:bookmarkStart w:id="4778" w:name="_Toc89180388"/>
      <w:bookmarkStart w:id="4779" w:name="_Toc97072072"/>
      <w:bookmarkStart w:id="4780" w:name="_Toc169687783"/>
      <w:r w:rsidRPr="003B2883">
        <w:rPr>
          <w:lang w:val="en-US"/>
        </w:rPr>
        <w:t>6.2.6.3</w:t>
      </w:r>
      <w:r w:rsidRPr="003B2883">
        <w:rPr>
          <w:lang w:val="en-US"/>
        </w:rPr>
        <w:tab/>
        <w:t>Simple data types and enumerations</w:t>
      </w:r>
      <w:bookmarkEnd w:id="4769"/>
      <w:bookmarkEnd w:id="4770"/>
      <w:bookmarkEnd w:id="4771"/>
      <w:bookmarkEnd w:id="4772"/>
      <w:bookmarkEnd w:id="4773"/>
      <w:bookmarkEnd w:id="4774"/>
      <w:bookmarkEnd w:id="4775"/>
      <w:bookmarkEnd w:id="4776"/>
      <w:bookmarkEnd w:id="4777"/>
      <w:bookmarkEnd w:id="4778"/>
      <w:bookmarkEnd w:id="4779"/>
      <w:bookmarkEnd w:id="4780"/>
    </w:p>
    <w:p w14:paraId="7EFDAAEF" w14:textId="77777777" w:rsidR="00602AC0" w:rsidRPr="003B2883" w:rsidRDefault="00602AC0" w:rsidP="00602AC0">
      <w:pPr>
        <w:pStyle w:val="Heading5"/>
      </w:pPr>
      <w:bookmarkStart w:id="4781" w:name="_Toc25156502"/>
      <w:bookmarkStart w:id="4782" w:name="_Toc34124807"/>
      <w:bookmarkStart w:id="4783" w:name="_Toc43207934"/>
      <w:bookmarkStart w:id="4784" w:name="_Toc49857407"/>
      <w:bookmarkStart w:id="4785" w:name="_Toc56677250"/>
      <w:bookmarkStart w:id="4786" w:name="_Toc56691773"/>
      <w:bookmarkStart w:id="4787" w:name="_Toc56699037"/>
      <w:bookmarkStart w:id="4788" w:name="_Toc89035292"/>
      <w:bookmarkStart w:id="4789" w:name="_Toc89065090"/>
      <w:bookmarkStart w:id="4790" w:name="_Toc89180389"/>
      <w:bookmarkStart w:id="4791" w:name="_Toc97072073"/>
      <w:bookmarkStart w:id="4792" w:name="_Toc169687784"/>
      <w:r w:rsidRPr="003B2883">
        <w:t>6.2.6.3.1</w:t>
      </w:r>
      <w:r w:rsidRPr="003B2883">
        <w:tab/>
        <w:t>Introduction</w:t>
      </w:r>
      <w:bookmarkEnd w:id="4781"/>
      <w:bookmarkEnd w:id="4782"/>
      <w:bookmarkEnd w:id="4783"/>
      <w:bookmarkEnd w:id="4784"/>
      <w:bookmarkEnd w:id="4785"/>
      <w:bookmarkEnd w:id="4786"/>
      <w:bookmarkEnd w:id="4787"/>
      <w:bookmarkEnd w:id="4788"/>
      <w:bookmarkEnd w:id="4789"/>
      <w:bookmarkEnd w:id="4790"/>
      <w:bookmarkEnd w:id="4791"/>
      <w:bookmarkEnd w:id="4792"/>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4793" w:name="_Toc25156503"/>
      <w:bookmarkStart w:id="4794" w:name="_Toc34124808"/>
      <w:bookmarkStart w:id="4795" w:name="_Toc43207935"/>
      <w:bookmarkStart w:id="4796" w:name="_Toc49857408"/>
      <w:bookmarkStart w:id="4797" w:name="_Toc56677251"/>
      <w:bookmarkStart w:id="4798" w:name="_Toc56691774"/>
      <w:bookmarkStart w:id="4799" w:name="_Toc56699038"/>
      <w:bookmarkStart w:id="4800" w:name="_Toc89035293"/>
      <w:bookmarkStart w:id="4801" w:name="_Toc89065091"/>
      <w:bookmarkStart w:id="4802" w:name="_Toc89180390"/>
      <w:bookmarkStart w:id="4803" w:name="_Toc97072074"/>
      <w:bookmarkStart w:id="4804" w:name="_Toc169687785"/>
      <w:r w:rsidRPr="003B2883">
        <w:t>6.2.6.3.2</w:t>
      </w:r>
      <w:r w:rsidRPr="003B2883">
        <w:tab/>
        <w:t>Simple data types</w:t>
      </w:r>
      <w:bookmarkEnd w:id="4793"/>
      <w:bookmarkEnd w:id="4794"/>
      <w:bookmarkEnd w:id="4795"/>
      <w:bookmarkEnd w:id="4796"/>
      <w:bookmarkEnd w:id="4797"/>
      <w:bookmarkEnd w:id="4798"/>
      <w:bookmarkEnd w:id="4799"/>
      <w:bookmarkEnd w:id="4800"/>
      <w:bookmarkEnd w:id="4801"/>
      <w:bookmarkEnd w:id="4802"/>
      <w:bookmarkEnd w:id="4803"/>
      <w:bookmarkEnd w:id="4804"/>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4805" w:name="_Toc25156504"/>
      <w:bookmarkStart w:id="4806" w:name="_Toc34124809"/>
      <w:bookmarkStart w:id="4807" w:name="_Toc43207936"/>
      <w:bookmarkStart w:id="4808" w:name="_Toc49857409"/>
      <w:bookmarkStart w:id="4809" w:name="_Toc56677252"/>
      <w:bookmarkStart w:id="4810" w:name="_Toc56691775"/>
      <w:bookmarkStart w:id="4811" w:name="_Toc56699039"/>
      <w:bookmarkStart w:id="4812" w:name="_Toc89035294"/>
      <w:bookmarkStart w:id="4813" w:name="_Toc89065092"/>
      <w:bookmarkStart w:id="4814" w:name="_Toc89180391"/>
      <w:bookmarkStart w:id="4815" w:name="_Toc97072075"/>
      <w:bookmarkStart w:id="4816" w:name="_Toc169687786"/>
      <w:r w:rsidRPr="003B2883">
        <w:lastRenderedPageBreak/>
        <w:t>6.2.6.3.3</w:t>
      </w:r>
      <w:r w:rsidRPr="003B2883">
        <w:tab/>
        <w:t>Enumeration: AmfEventType</w:t>
      </w:r>
      <w:bookmarkEnd w:id="4805"/>
      <w:bookmarkEnd w:id="4806"/>
      <w:bookmarkEnd w:id="4807"/>
      <w:bookmarkEnd w:id="4808"/>
      <w:bookmarkEnd w:id="4809"/>
      <w:bookmarkEnd w:id="4810"/>
      <w:bookmarkEnd w:id="4811"/>
      <w:bookmarkEnd w:id="4812"/>
      <w:bookmarkEnd w:id="4813"/>
      <w:bookmarkEnd w:id="4814"/>
      <w:bookmarkEnd w:id="4815"/>
      <w:bookmarkEnd w:id="4816"/>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lastRenderedPageBreak/>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4817" w:name="_Toc25156505"/>
      <w:bookmarkStart w:id="4818" w:name="_Toc34124810"/>
      <w:bookmarkStart w:id="4819" w:name="_Toc43207937"/>
      <w:bookmarkStart w:id="4820" w:name="_Toc49857410"/>
      <w:bookmarkStart w:id="4821" w:name="_Toc56677253"/>
      <w:bookmarkStart w:id="4822" w:name="_Toc56691776"/>
      <w:bookmarkStart w:id="4823" w:name="_Toc56699040"/>
      <w:bookmarkStart w:id="4824" w:name="_Toc89035295"/>
      <w:bookmarkStart w:id="4825" w:name="_Toc89065093"/>
      <w:bookmarkStart w:id="4826" w:name="_Toc89180392"/>
      <w:bookmarkStart w:id="4827" w:name="_Toc97072076"/>
      <w:bookmarkStart w:id="4828" w:name="_Toc169687787"/>
      <w:r w:rsidRPr="003B2883">
        <w:t>6.2.6.3.4</w:t>
      </w:r>
      <w:r w:rsidRPr="003B2883">
        <w:tab/>
        <w:t>Enumeration: AmfEventTrigger</w:t>
      </w:r>
      <w:bookmarkEnd w:id="4817"/>
      <w:bookmarkEnd w:id="4818"/>
      <w:bookmarkEnd w:id="4819"/>
      <w:bookmarkEnd w:id="4820"/>
      <w:bookmarkEnd w:id="4821"/>
      <w:bookmarkEnd w:id="4822"/>
      <w:bookmarkEnd w:id="4823"/>
      <w:bookmarkEnd w:id="4824"/>
      <w:bookmarkEnd w:id="4825"/>
      <w:bookmarkEnd w:id="4826"/>
      <w:bookmarkEnd w:id="4827"/>
      <w:bookmarkEnd w:id="4828"/>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4829" w:name="_Toc25156506"/>
      <w:bookmarkStart w:id="4830" w:name="_Toc34124811"/>
      <w:bookmarkStart w:id="4831" w:name="_Toc43207938"/>
      <w:bookmarkStart w:id="4832" w:name="_Toc49857411"/>
      <w:bookmarkStart w:id="4833" w:name="_Toc56677254"/>
      <w:bookmarkStart w:id="4834" w:name="_Toc56691777"/>
      <w:bookmarkStart w:id="4835" w:name="_Toc56699041"/>
      <w:bookmarkStart w:id="4836" w:name="_Toc89035296"/>
      <w:bookmarkStart w:id="4837" w:name="_Toc89065094"/>
      <w:bookmarkStart w:id="4838" w:name="_Toc89180393"/>
      <w:bookmarkStart w:id="4839" w:name="_Toc97072077"/>
      <w:bookmarkStart w:id="4840" w:name="_Toc169687788"/>
      <w:r w:rsidRPr="003B2883">
        <w:lastRenderedPageBreak/>
        <w:t>6.2.6.3.5</w:t>
      </w:r>
      <w:r w:rsidRPr="003B2883">
        <w:tab/>
        <w:t>Enumeration: LocationFilter</w:t>
      </w:r>
      <w:bookmarkEnd w:id="4829"/>
      <w:bookmarkEnd w:id="4830"/>
      <w:bookmarkEnd w:id="4831"/>
      <w:bookmarkEnd w:id="4832"/>
      <w:bookmarkEnd w:id="4833"/>
      <w:bookmarkEnd w:id="4834"/>
      <w:bookmarkEnd w:id="4835"/>
      <w:bookmarkEnd w:id="4836"/>
      <w:bookmarkEnd w:id="4837"/>
      <w:bookmarkEnd w:id="4838"/>
      <w:bookmarkEnd w:id="4839"/>
      <w:bookmarkEnd w:id="484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4841" w:name="_Toc25156507"/>
      <w:bookmarkStart w:id="4842" w:name="_Toc34124812"/>
      <w:bookmarkStart w:id="4843" w:name="_Toc43207939"/>
      <w:bookmarkStart w:id="4844" w:name="_Toc49857412"/>
      <w:bookmarkStart w:id="4845" w:name="_Toc56677255"/>
      <w:bookmarkStart w:id="4846" w:name="_Toc56691778"/>
      <w:bookmarkStart w:id="4847" w:name="_Toc56699042"/>
      <w:bookmarkStart w:id="4848" w:name="_Toc89035297"/>
      <w:bookmarkStart w:id="4849" w:name="_Toc89065095"/>
      <w:bookmarkStart w:id="4850" w:name="_Toc89180394"/>
      <w:bookmarkStart w:id="4851" w:name="_Toc97072078"/>
      <w:bookmarkStart w:id="4852" w:name="_Toc169687789"/>
      <w:r w:rsidRPr="003B2883">
        <w:t>6.2.6.3.6</w:t>
      </w:r>
      <w:r w:rsidRPr="003B2883">
        <w:tab/>
        <w:t>Void</w:t>
      </w:r>
      <w:bookmarkEnd w:id="4841"/>
      <w:bookmarkEnd w:id="4842"/>
      <w:bookmarkEnd w:id="4843"/>
      <w:bookmarkEnd w:id="4844"/>
      <w:bookmarkEnd w:id="4845"/>
      <w:bookmarkEnd w:id="4846"/>
      <w:bookmarkEnd w:id="4847"/>
      <w:bookmarkEnd w:id="4848"/>
      <w:bookmarkEnd w:id="4849"/>
      <w:bookmarkEnd w:id="4850"/>
      <w:bookmarkEnd w:id="4851"/>
      <w:bookmarkEnd w:id="4852"/>
    </w:p>
    <w:p w14:paraId="3EAA1BD8" w14:textId="77777777" w:rsidR="00602AC0" w:rsidRPr="003B2883" w:rsidRDefault="00602AC0" w:rsidP="00602AC0"/>
    <w:p w14:paraId="1EFB0F67" w14:textId="77777777" w:rsidR="00602AC0" w:rsidRPr="003B2883" w:rsidRDefault="00602AC0" w:rsidP="00602AC0">
      <w:pPr>
        <w:pStyle w:val="Heading5"/>
      </w:pPr>
      <w:bookmarkStart w:id="4853" w:name="_Toc25156508"/>
      <w:bookmarkStart w:id="4854" w:name="_Toc34124813"/>
      <w:bookmarkStart w:id="4855" w:name="_Toc43207940"/>
      <w:bookmarkStart w:id="4856" w:name="_Toc49857413"/>
      <w:bookmarkStart w:id="4857" w:name="_Toc56677256"/>
      <w:bookmarkStart w:id="4858" w:name="_Toc56691779"/>
      <w:bookmarkStart w:id="4859" w:name="_Toc56699043"/>
      <w:bookmarkStart w:id="4860" w:name="_Toc89035298"/>
      <w:bookmarkStart w:id="4861" w:name="_Toc89065096"/>
      <w:bookmarkStart w:id="4862" w:name="_Toc89180395"/>
      <w:bookmarkStart w:id="4863" w:name="_Toc97072079"/>
      <w:bookmarkStart w:id="4864" w:name="_Toc169687790"/>
      <w:r w:rsidRPr="003B2883">
        <w:t>6.2.6.3.7</w:t>
      </w:r>
      <w:r w:rsidRPr="003B2883">
        <w:tab/>
        <w:t>Enumeration: UeReachability</w:t>
      </w:r>
      <w:bookmarkEnd w:id="4853"/>
      <w:bookmarkEnd w:id="4854"/>
      <w:bookmarkEnd w:id="4855"/>
      <w:bookmarkEnd w:id="4856"/>
      <w:bookmarkEnd w:id="4857"/>
      <w:bookmarkEnd w:id="4858"/>
      <w:bookmarkEnd w:id="4859"/>
      <w:bookmarkEnd w:id="4860"/>
      <w:bookmarkEnd w:id="4861"/>
      <w:bookmarkEnd w:id="4862"/>
      <w:bookmarkEnd w:id="4863"/>
      <w:bookmarkEnd w:id="4864"/>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4865" w:name="_Toc25156509"/>
      <w:bookmarkStart w:id="4866" w:name="_Toc34124814"/>
      <w:bookmarkStart w:id="4867" w:name="_Toc43207941"/>
      <w:bookmarkStart w:id="4868" w:name="_Toc49857414"/>
      <w:bookmarkStart w:id="4869" w:name="_Toc56677257"/>
      <w:bookmarkStart w:id="4870" w:name="_Toc56691780"/>
      <w:bookmarkStart w:id="4871" w:name="_Toc56699044"/>
      <w:bookmarkStart w:id="4872" w:name="_Toc89035299"/>
      <w:bookmarkStart w:id="4873" w:name="_Toc89065097"/>
      <w:bookmarkStart w:id="4874" w:name="_Toc89180396"/>
      <w:bookmarkStart w:id="4875" w:name="_Toc97072080"/>
      <w:bookmarkStart w:id="4876" w:name="_Toc169687791"/>
      <w:r w:rsidRPr="003B2883">
        <w:t>6.2.6.3.8</w:t>
      </w:r>
      <w:r w:rsidRPr="003B2883">
        <w:tab/>
        <w:t>Void</w:t>
      </w:r>
      <w:bookmarkEnd w:id="4865"/>
      <w:bookmarkEnd w:id="4866"/>
      <w:bookmarkEnd w:id="4867"/>
      <w:bookmarkEnd w:id="4868"/>
      <w:bookmarkEnd w:id="4869"/>
      <w:bookmarkEnd w:id="4870"/>
      <w:bookmarkEnd w:id="4871"/>
      <w:bookmarkEnd w:id="4872"/>
      <w:bookmarkEnd w:id="4873"/>
      <w:bookmarkEnd w:id="4874"/>
      <w:bookmarkEnd w:id="4875"/>
      <w:bookmarkEnd w:id="4876"/>
    </w:p>
    <w:p w14:paraId="50B02829" w14:textId="77777777" w:rsidR="00602AC0" w:rsidRPr="003B2883" w:rsidRDefault="00602AC0" w:rsidP="00602AC0"/>
    <w:p w14:paraId="11017FB2" w14:textId="77777777" w:rsidR="00602AC0" w:rsidRPr="003B2883" w:rsidRDefault="00602AC0" w:rsidP="00602AC0">
      <w:pPr>
        <w:pStyle w:val="Heading5"/>
      </w:pPr>
      <w:bookmarkStart w:id="4877" w:name="_Toc25156510"/>
      <w:bookmarkStart w:id="4878" w:name="_Toc34124815"/>
      <w:bookmarkStart w:id="4879" w:name="_Toc43207942"/>
      <w:bookmarkStart w:id="4880" w:name="_Toc49857415"/>
      <w:bookmarkStart w:id="4881" w:name="_Toc56677258"/>
      <w:bookmarkStart w:id="4882" w:name="_Toc56691781"/>
      <w:bookmarkStart w:id="4883" w:name="_Toc56699045"/>
      <w:bookmarkStart w:id="4884" w:name="_Toc89035300"/>
      <w:bookmarkStart w:id="4885" w:name="_Toc89065098"/>
      <w:bookmarkStart w:id="4886" w:name="_Toc89180397"/>
      <w:bookmarkStart w:id="4887" w:name="_Toc97072081"/>
      <w:bookmarkStart w:id="4888" w:name="_Toc169687792"/>
      <w:r w:rsidRPr="003B2883">
        <w:t>6.2.6.3.9</w:t>
      </w:r>
      <w:r w:rsidRPr="003B2883">
        <w:tab/>
        <w:t>Enumeration: RmState</w:t>
      </w:r>
      <w:bookmarkEnd w:id="4877"/>
      <w:bookmarkEnd w:id="4878"/>
      <w:bookmarkEnd w:id="4879"/>
      <w:bookmarkEnd w:id="4880"/>
      <w:bookmarkEnd w:id="4881"/>
      <w:bookmarkEnd w:id="4882"/>
      <w:bookmarkEnd w:id="4883"/>
      <w:bookmarkEnd w:id="4884"/>
      <w:bookmarkEnd w:id="4885"/>
      <w:bookmarkEnd w:id="4886"/>
      <w:bookmarkEnd w:id="4887"/>
      <w:bookmarkEnd w:id="4888"/>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4889" w:name="_Toc25156511"/>
      <w:bookmarkStart w:id="4890" w:name="_Toc34124816"/>
      <w:bookmarkStart w:id="4891" w:name="_Toc43207943"/>
      <w:bookmarkStart w:id="4892" w:name="_Toc49857416"/>
      <w:bookmarkStart w:id="4893" w:name="_Toc56677259"/>
      <w:bookmarkStart w:id="4894" w:name="_Toc56691782"/>
      <w:bookmarkStart w:id="4895" w:name="_Toc56699046"/>
      <w:bookmarkStart w:id="4896" w:name="_Toc89035301"/>
      <w:bookmarkStart w:id="4897" w:name="_Toc89065099"/>
      <w:bookmarkStart w:id="4898" w:name="_Toc89180398"/>
      <w:bookmarkStart w:id="4899" w:name="_Toc97072082"/>
      <w:bookmarkStart w:id="4900" w:name="_Toc169687793"/>
      <w:r w:rsidRPr="003B2883">
        <w:t>6.2.6.3.10</w:t>
      </w:r>
      <w:r w:rsidRPr="003B2883">
        <w:tab/>
        <w:t>Enumeration: CmState</w:t>
      </w:r>
      <w:bookmarkEnd w:id="4889"/>
      <w:bookmarkEnd w:id="4890"/>
      <w:bookmarkEnd w:id="4891"/>
      <w:bookmarkEnd w:id="4892"/>
      <w:bookmarkEnd w:id="4893"/>
      <w:bookmarkEnd w:id="4894"/>
      <w:bookmarkEnd w:id="4895"/>
      <w:bookmarkEnd w:id="4896"/>
      <w:bookmarkEnd w:id="4897"/>
      <w:bookmarkEnd w:id="4898"/>
      <w:bookmarkEnd w:id="4899"/>
      <w:bookmarkEnd w:id="4900"/>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4901" w:name="_Toc25156512"/>
      <w:bookmarkStart w:id="4902" w:name="_Toc34124817"/>
      <w:bookmarkStart w:id="4903" w:name="_Toc43207944"/>
      <w:bookmarkStart w:id="4904" w:name="_Toc49857417"/>
      <w:bookmarkStart w:id="4905" w:name="_Toc56677260"/>
      <w:bookmarkStart w:id="4906" w:name="_Toc56691783"/>
      <w:bookmarkStart w:id="4907" w:name="_Toc56699047"/>
      <w:bookmarkStart w:id="4908" w:name="_Toc89035302"/>
      <w:bookmarkStart w:id="4909" w:name="_Toc89065100"/>
      <w:bookmarkStart w:id="4910" w:name="_Toc89180399"/>
      <w:bookmarkStart w:id="4911" w:name="_Toc97072083"/>
      <w:bookmarkStart w:id="4912" w:name="_Toc169687794"/>
      <w:r w:rsidRPr="003B2883">
        <w:lastRenderedPageBreak/>
        <w:t>6.2.6.3.</w:t>
      </w:r>
      <w:r>
        <w:t>11</w:t>
      </w:r>
      <w:r w:rsidRPr="003B2883">
        <w:tab/>
        <w:t xml:space="preserve">Enumeration: </w:t>
      </w:r>
      <w:r>
        <w:t>5GsUserState</w:t>
      </w:r>
      <w:bookmarkEnd w:id="4901"/>
      <w:bookmarkEnd w:id="4902"/>
      <w:bookmarkEnd w:id="4903"/>
      <w:bookmarkEnd w:id="4904"/>
      <w:bookmarkEnd w:id="4905"/>
      <w:bookmarkEnd w:id="4906"/>
      <w:bookmarkEnd w:id="4907"/>
      <w:bookmarkEnd w:id="4908"/>
      <w:bookmarkEnd w:id="4909"/>
      <w:bookmarkEnd w:id="4910"/>
      <w:bookmarkEnd w:id="4911"/>
      <w:bookmarkEnd w:id="4912"/>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4913" w:name="_Toc25157273"/>
      <w:bookmarkStart w:id="4914" w:name="_Toc27590812"/>
      <w:bookmarkStart w:id="4915" w:name="_Toc43207945"/>
      <w:bookmarkStart w:id="4916" w:name="_Toc49857418"/>
      <w:bookmarkStart w:id="4917" w:name="_Toc56677261"/>
      <w:bookmarkStart w:id="4918" w:name="_Toc56691784"/>
      <w:bookmarkStart w:id="4919" w:name="_Toc56699048"/>
      <w:bookmarkStart w:id="4920" w:name="_Toc89035303"/>
      <w:bookmarkStart w:id="4921" w:name="_Toc89065101"/>
      <w:bookmarkStart w:id="4922" w:name="_Toc89180400"/>
      <w:bookmarkStart w:id="4923" w:name="_Toc97072084"/>
      <w:bookmarkStart w:id="4924" w:name="_Toc169687795"/>
      <w:r>
        <w:t>6.2.6.3.12</w:t>
      </w:r>
      <w:r>
        <w:tab/>
        <w:t xml:space="preserve">Enumeration: </w:t>
      </w:r>
      <w:bookmarkEnd w:id="4913"/>
      <w:bookmarkEnd w:id="4914"/>
      <w:r>
        <w:t>LossOfConnectivityReason</w:t>
      </w:r>
      <w:bookmarkEnd w:id="4915"/>
      <w:bookmarkEnd w:id="4916"/>
      <w:bookmarkEnd w:id="4917"/>
      <w:bookmarkEnd w:id="4918"/>
      <w:bookmarkEnd w:id="4919"/>
      <w:bookmarkEnd w:id="4920"/>
      <w:bookmarkEnd w:id="4921"/>
      <w:bookmarkEnd w:id="4922"/>
      <w:bookmarkEnd w:id="4923"/>
      <w:bookmarkEnd w:id="4924"/>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4925" w:name="_Toc43207946"/>
      <w:bookmarkStart w:id="4926" w:name="_Toc49857419"/>
      <w:bookmarkStart w:id="4927" w:name="_Toc56677262"/>
      <w:bookmarkStart w:id="4928" w:name="_Toc56691785"/>
      <w:bookmarkStart w:id="4929" w:name="_Toc56699049"/>
      <w:bookmarkStart w:id="4930" w:name="_Toc89035304"/>
      <w:bookmarkStart w:id="4931" w:name="_Toc89065102"/>
      <w:bookmarkStart w:id="4932" w:name="_Toc89180401"/>
      <w:bookmarkStart w:id="4933" w:name="_Toc97072085"/>
      <w:bookmarkStart w:id="4934" w:name="_Toc169687796"/>
      <w:r>
        <w:t>6.2.6.3.13</w:t>
      </w:r>
      <w:r>
        <w:tab/>
        <w:t>Enumeration: ReachabilityFilter</w:t>
      </w:r>
      <w:bookmarkEnd w:id="4925"/>
      <w:bookmarkEnd w:id="4926"/>
      <w:bookmarkEnd w:id="4927"/>
      <w:bookmarkEnd w:id="4928"/>
      <w:bookmarkEnd w:id="4929"/>
      <w:bookmarkEnd w:id="4930"/>
      <w:bookmarkEnd w:id="4931"/>
      <w:bookmarkEnd w:id="4932"/>
      <w:bookmarkEnd w:id="4933"/>
      <w:bookmarkEnd w:id="4934"/>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4935" w:name="_Toc89035305"/>
      <w:bookmarkStart w:id="4936" w:name="_Toc89065103"/>
      <w:bookmarkStart w:id="4937" w:name="_Toc89180402"/>
      <w:bookmarkStart w:id="4938" w:name="_Toc97072086"/>
      <w:bookmarkStart w:id="4939" w:name="_Toc169687797"/>
      <w:r w:rsidRPr="003B2883">
        <w:t>6.2.6.3.</w:t>
      </w:r>
      <w:r>
        <w:t>14</w:t>
      </w:r>
      <w:r w:rsidRPr="003B2883">
        <w:tab/>
        <w:t xml:space="preserve">Enumeration: </w:t>
      </w:r>
      <w:r>
        <w:t>UeType</w:t>
      </w:r>
      <w:bookmarkEnd w:id="4935"/>
      <w:bookmarkEnd w:id="4936"/>
      <w:bookmarkEnd w:id="4937"/>
      <w:bookmarkEnd w:id="4938"/>
      <w:bookmarkEnd w:id="4939"/>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4940" w:name="_Toc97072087"/>
      <w:bookmarkStart w:id="4941" w:name="_Toc169687798"/>
      <w:r w:rsidRPr="003B2883">
        <w:lastRenderedPageBreak/>
        <w:t>6.2.6.3.</w:t>
      </w:r>
      <w:r>
        <w:t>15</w:t>
      </w:r>
      <w:r w:rsidRPr="003B2883">
        <w:tab/>
        <w:t xml:space="preserve">Enumeration: </w:t>
      </w:r>
      <w:r>
        <w:t>AccessStateTransitionType</w:t>
      </w:r>
      <w:bookmarkEnd w:id="4940"/>
      <w:bookmarkEnd w:id="4941"/>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77777777" w:rsidR="00453C02" w:rsidRPr="003B2883" w:rsidRDefault="00453C02" w:rsidP="00602AC0"/>
    <w:p w14:paraId="6147EA94" w14:textId="77777777" w:rsidR="00602AC0" w:rsidRPr="003B2883" w:rsidRDefault="00602AC0" w:rsidP="00602AC0">
      <w:pPr>
        <w:pStyle w:val="Heading4"/>
      </w:pPr>
      <w:bookmarkStart w:id="4942" w:name="_Toc25156513"/>
      <w:bookmarkStart w:id="4943" w:name="_Toc34124818"/>
      <w:bookmarkStart w:id="4944" w:name="_Toc43207947"/>
      <w:bookmarkStart w:id="4945" w:name="_Toc49857420"/>
      <w:bookmarkStart w:id="4946" w:name="_Toc56677263"/>
      <w:bookmarkStart w:id="4947" w:name="_Toc56691786"/>
      <w:bookmarkStart w:id="4948" w:name="_Toc56699050"/>
      <w:bookmarkStart w:id="4949" w:name="_Toc89035306"/>
      <w:bookmarkStart w:id="4950" w:name="_Toc89065104"/>
      <w:bookmarkStart w:id="4951" w:name="_Toc89180403"/>
      <w:bookmarkStart w:id="4952" w:name="_Toc97072088"/>
      <w:bookmarkStart w:id="4953" w:name="_Toc169687799"/>
      <w:r w:rsidRPr="003B2883">
        <w:t>6.2.6.4</w:t>
      </w:r>
      <w:r w:rsidRPr="003B2883">
        <w:tab/>
        <w:t>Binary data</w:t>
      </w:r>
      <w:bookmarkEnd w:id="4942"/>
      <w:bookmarkEnd w:id="4943"/>
      <w:bookmarkEnd w:id="4944"/>
      <w:bookmarkEnd w:id="4945"/>
      <w:bookmarkEnd w:id="4946"/>
      <w:bookmarkEnd w:id="4947"/>
      <w:bookmarkEnd w:id="4948"/>
      <w:bookmarkEnd w:id="4949"/>
      <w:bookmarkEnd w:id="4950"/>
      <w:bookmarkEnd w:id="4951"/>
      <w:bookmarkEnd w:id="4952"/>
      <w:bookmarkEnd w:id="4953"/>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4954" w:name="_Toc25156514"/>
      <w:bookmarkStart w:id="4955" w:name="_Toc34124819"/>
      <w:bookmarkStart w:id="4956" w:name="_Toc43207948"/>
      <w:bookmarkStart w:id="4957" w:name="_Toc49857421"/>
      <w:bookmarkStart w:id="4958" w:name="_Toc56677264"/>
      <w:bookmarkStart w:id="4959" w:name="_Toc56691787"/>
      <w:bookmarkStart w:id="4960" w:name="_Toc56699051"/>
      <w:bookmarkStart w:id="4961" w:name="_Toc89035307"/>
      <w:bookmarkStart w:id="4962" w:name="_Toc89065105"/>
      <w:bookmarkStart w:id="4963" w:name="_Toc89180404"/>
      <w:bookmarkStart w:id="4964" w:name="_Toc97072089"/>
      <w:bookmarkStart w:id="4965" w:name="_Toc169687800"/>
      <w:r w:rsidRPr="003B2883">
        <w:t>6.2.7</w:t>
      </w:r>
      <w:r w:rsidRPr="003B2883">
        <w:tab/>
        <w:t>Error Handling</w:t>
      </w:r>
      <w:bookmarkEnd w:id="4954"/>
      <w:bookmarkEnd w:id="4955"/>
      <w:bookmarkEnd w:id="4956"/>
      <w:bookmarkEnd w:id="4957"/>
      <w:bookmarkEnd w:id="4958"/>
      <w:bookmarkEnd w:id="4959"/>
      <w:bookmarkEnd w:id="4960"/>
      <w:bookmarkEnd w:id="4961"/>
      <w:bookmarkEnd w:id="4962"/>
      <w:bookmarkEnd w:id="4963"/>
      <w:bookmarkEnd w:id="4964"/>
      <w:bookmarkEnd w:id="4965"/>
    </w:p>
    <w:p w14:paraId="60E92E22" w14:textId="77777777" w:rsidR="00602AC0" w:rsidRPr="003B2883" w:rsidRDefault="00602AC0" w:rsidP="00602AC0">
      <w:pPr>
        <w:pStyle w:val="Heading4"/>
      </w:pPr>
      <w:bookmarkStart w:id="4966" w:name="_Toc25156515"/>
      <w:bookmarkStart w:id="4967" w:name="_Toc34124820"/>
      <w:bookmarkStart w:id="4968" w:name="_Toc43207949"/>
      <w:bookmarkStart w:id="4969" w:name="_Toc49857422"/>
      <w:bookmarkStart w:id="4970" w:name="_Toc56677265"/>
      <w:bookmarkStart w:id="4971" w:name="_Toc56691788"/>
      <w:bookmarkStart w:id="4972" w:name="_Toc56699052"/>
      <w:bookmarkStart w:id="4973" w:name="_Toc89035308"/>
      <w:bookmarkStart w:id="4974" w:name="_Toc89065106"/>
      <w:bookmarkStart w:id="4975" w:name="_Toc89180405"/>
      <w:bookmarkStart w:id="4976" w:name="_Toc97072090"/>
      <w:bookmarkStart w:id="4977" w:name="_Toc169687801"/>
      <w:r w:rsidRPr="003B2883">
        <w:t>6.2.7.1</w:t>
      </w:r>
      <w:r w:rsidRPr="003B2883">
        <w:tab/>
        <w:t>General</w:t>
      </w:r>
      <w:bookmarkEnd w:id="4966"/>
      <w:bookmarkEnd w:id="4967"/>
      <w:bookmarkEnd w:id="4968"/>
      <w:bookmarkEnd w:id="4969"/>
      <w:bookmarkEnd w:id="4970"/>
      <w:bookmarkEnd w:id="4971"/>
      <w:bookmarkEnd w:id="4972"/>
      <w:bookmarkEnd w:id="4973"/>
      <w:bookmarkEnd w:id="4974"/>
      <w:bookmarkEnd w:id="4975"/>
      <w:bookmarkEnd w:id="4976"/>
      <w:bookmarkEnd w:id="4977"/>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4978" w:name="_Toc25156516"/>
      <w:bookmarkStart w:id="4979" w:name="_Toc34124821"/>
      <w:bookmarkStart w:id="4980" w:name="_Toc43207950"/>
      <w:bookmarkStart w:id="4981" w:name="_Toc49857423"/>
      <w:bookmarkStart w:id="4982" w:name="_Toc56677266"/>
      <w:bookmarkStart w:id="4983" w:name="_Toc56691789"/>
      <w:bookmarkStart w:id="4984" w:name="_Toc56699053"/>
      <w:bookmarkStart w:id="4985" w:name="_Toc89035309"/>
      <w:bookmarkStart w:id="4986" w:name="_Toc89065107"/>
      <w:bookmarkStart w:id="4987" w:name="_Toc89180406"/>
      <w:bookmarkStart w:id="4988" w:name="_Toc97072091"/>
      <w:bookmarkStart w:id="4989" w:name="_Toc169687802"/>
      <w:r w:rsidRPr="003B2883">
        <w:t>6.2.7.2</w:t>
      </w:r>
      <w:r w:rsidRPr="003B2883">
        <w:tab/>
        <w:t>Protocol Errors</w:t>
      </w:r>
      <w:bookmarkEnd w:id="4978"/>
      <w:bookmarkEnd w:id="4979"/>
      <w:bookmarkEnd w:id="4980"/>
      <w:bookmarkEnd w:id="4981"/>
      <w:bookmarkEnd w:id="4982"/>
      <w:bookmarkEnd w:id="4983"/>
      <w:bookmarkEnd w:id="4984"/>
      <w:bookmarkEnd w:id="4985"/>
      <w:bookmarkEnd w:id="4986"/>
      <w:bookmarkEnd w:id="4987"/>
      <w:bookmarkEnd w:id="4988"/>
      <w:bookmarkEnd w:id="4989"/>
    </w:p>
    <w:p w14:paraId="5E78B933" w14:textId="220EFD60"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4990" w:name="_Toc25156517"/>
      <w:bookmarkStart w:id="4991" w:name="_Toc34124822"/>
      <w:bookmarkStart w:id="4992" w:name="_Toc43207951"/>
      <w:bookmarkStart w:id="4993" w:name="_Toc49857424"/>
      <w:bookmarkStart w:id="4994" w:name="_Toc56677267"/>
      <w:bookmarkStart w:id="4995" w:name="_Toc56691790"/>
      <w:bookmarkStart w:id="4996" w:name="_Toc56699054"/>
      <w:bookmarkStart w:id="4997" w:name="_Toc89035310"/>
      <w:bookmarkStart w:id="4998" w:name="_Toc89065108"/>
      <w:bookmarkStart w:id="4999" w:name="_Toc89180407"/>
      <w:bookmarkStart w:id="5000" w:name="_Toc97072092"/>
      <w:bookmarkStart w:id="5001" w:name="_Toc169687803"/>
      <w:r w:rsidRPr="003B2883">
        <w:t>6.2.7.3</w:t>
      </w:r>
      <w:r w:rsidRPr="003B2883">
        <w:tab/>
        <w:t>Application Errors</w:t>
      </w:r>
      <w:bookmarkEnd w:id="4990"/>
      <w:bookmarkEnd w:id="4991"/>
      <w:bookmarkEnd w:id="4992"/>
      <w:bookmarkEnd w:id="4993"/>
      <w:bookmarkEnd w:id="4994"/>
      <w:bookmarkEnd w:id="4995"/>
      <w:bookmarkEnd w:id="4996"/>
      <w:bookmarkEnd w:id="4997"/>
      <w:bookmarkEnd w:id="4998"/>
      <w:bookmarkEnd w:id="4999"/>
      <w:bookmarkEnd w:id="5000"/>
      <w:bookmarkEnd w:id="5001"/>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002" w:name="_Toc25156518"/>
      <w:bookmarkStart w:id="5003" w:name="_Toc34124823"/>
      <w:bookmarkStart w:id="5004" w:name="_Toc43207952"/>
      <w:bookmarkStart w:id="5005" w:name="_Toc49857425"/>
      <w:bookmarkStart w:id="5006" w:name="_Toc56677268"/>
      <w:bookmarkStart w:id="5007" w:name="_Toc56691791"/>
      <w:bookmarkStart w:id="5008" w:name="_Toc56699055"/>
      <w:bookmarkStart w:id="5009" w:name="_Toc89035311"/>
      <w:bookmarkStart w:id="5010" w:name="_Toc89065109"/>
      <w:bookmarkStart w:id="5011" w:name="_Toc89180408"/>
      <w:bookmarkStart w:id="5012" w:name="_Toc97072093"/>
      <w:bookmarkStart w:id="5013" w:name="_Toc169687804"/>
      <w:r w:rsidRPr="003B2883">
        <w:t>6.2.8</w:t>
      </w:r>
      <w:r w:rsidRPr="003B2883">
        <w:tab/>
        <w:t>Feature Negotiation</w:t>
      </w:r>
      <w:bookmarkEnd w:id="5002"/>
      <w:bookmarkEnd w:id="5003"/>
      <w:bookmarkEnd w:id="5004"/>
      <w:bookmarkEnd w:id="5005"/>
      <w:bookmarkEnd w:id="5006"/>
      <w:bookmarkEnd w:id="5007"/>
      <w:bookmarkEnd w:id="5008"/>
      <w:bookmarkEnd w:id="5009"/>
      <w:bookmarkEnd w:id="5010"/>
      <w:bookmarkEnd w:id="5011"/>
      <w:bookmarkEnd w:id="5012"/>
      <w:bookmarkEnd w:id="5013"/>
    </w:p>
    <w:p w14:paraId="1DC3F9E7" w14:textId="2483D82D"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297AD328" w14:textId="77777777" w:rsidR="00E644D7" w:rsidRDefault="00E644D7" w:rsidP="00602AC0">
      <w:pPr>
        <w:rPr>
          <w:lang w:val="en-US"/>
        </w:rPr>
      </w:pPr>
    </w:p>
    <w:p w14:paraId="0256CB91" w14:textId="6A5A68FE" w:rsidR="00602AC0" w:rsidRPr="003B2883" w:rsidRDefault="00602AC0" w:rsidP="00602AC0">
      <w:pPr>
        <w:rPr>
          <w:lang w:val="en-US"/>
        </w:rPr>
      </w:pPr>
      <w:r w:rsidRPr="003B2883">
        <w:rPr>
          <w:lang w:val="en-US"/>
        </w:rPr>
        <w:lastRenderedPageBreak/>
        <w:t>The NF Service Consumer shall indicate the optional features it supports for the Namf_EventExposure service, if any, by including the supportedFeatures attribute in payload of the HTTP Request Message for subscription resource creation.</w:t>
      </w:r>
    </w:p>
    <w:p w14:paraId="15103CB0" w14:textId="77777777" w:rsidR="00E644D7" w:rsidRDefault="00E644D7" w:rsidP="00602AC0">
      <w:pPr>
        <w:rPr>
          <w:lang w:val="en-US"/>
        </w:rPr>
      </w:pPr>
    </w:p>
    <w:p w14:paraId="56CC3970" w14:textId="0D9ADAE0"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28D1BF4F" w14:textId="77777777" w:rsidR="00E644D7" w:rsidRDefault="00E644D7" w:rsidP="00602AC0">
      <w:pPr>
        <w:rPr>
          <w:lang w:val="en-US"/>
        </w:rPr>
      </w:pPr>
    </w:p>
    <w:p w14:paraId="73C46DA1" w14:textId="339FED40"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EB14E3E" w14:textId="77777777" w:rsidR="00E644D7" w:rsidRDefault="00E644D7" w:rsidP="00602AC0">
      <w:pPr>
        <w:rPr>
          <w:lang w:val="en-US"/>
        </w:rPr>
      </w:pP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2EE58729" w:rsidR="00696BF4" w:rsidRDefault="00696BF4" w:rsidP="00696BF4">
            <w:pPr>
              <w:pStyle w:val="TAL"/>
              <w:rPr>
                <w:lang w:eastAsia="zh-CN"/>
              </w:rPr>
            </w:pPr>
            <w:r>
              <w:rPr>
                <w:lang w:eastAsia="zh-CN"/>
              </w:rPr>
              <w:t>An AMF supporting this feature shall allow the NF consumer to remove</w:t>
            </w:r>
            <w:r w:rsidR="00C61C4B">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014" w:name="_Toc25156519"/>
      <w:bookmarkStart w:id="5015" w:name="_Toc34124824"/>
      <w:bookmarkStart w:id="5016" w:name="_Toc43207953"/>
      <w:bookmarkStart w:id="5017" w:name="_Toc49857426"/>
      <w:bookmarkStart w:id="5018" w:name="_Toc56677269"/>
      <w:bookmarkStart w:id="5019" w:name="_Toc56691792"/>
      <w:bookmarkStart w:id="5020" w:name="_Toc56699056"/>
      <w:bookmarkStart w:id="5021" w:name="_Toc89035312"/>
      <w:bookmarkStart w:id="5022" w:name="_Toc89065110"/>
      <w:bookmarkStart w:id="5023" w:name="_Toc89180409"/>
      <w:bookmarkStart w:id="5024" w:name="_Toc97072094"/>
      <w:bookmarkStart w:id="5025" w:name="_Toc169687805"/>
      <w:r w:rsidRPr="003B2883">
        <w:rPr>
          <w:lang w:val="en-US"/>
        </w:rPr>
        <w:t>6.2.9</w:t>
      </w:r>
      <w:r w:rsidRPr="003B2883">
        <w:rPr>
          <w:lang w:val="en-US"/>
        </w:rPr>
        <w:tab/>
        <w:t>Security</w:t>
      </w:r>
      <w:bookmarkEnd w:id="5014"/>
      <w:bookmarkEnd w:id="5015"/>
      <w:bookmarkEnd w:id="5016"/>
      <w:bookmarkEnd w:id="5017"/>
      <w:bookmarkEnd w:id="5018"/>
      <w:bookmarkEnd w:id="5019"/>
      <w:bookmarkEnd w:id="5020"/>
      <w:bookmarkEnd w:id="5021"/>
      <w:bookmarkEnd w:id="5022"/>
      <w:bookmarkEnd w:id="5023"/>
      <w:bookmarkEnd w:id="5024"/>
      <w:bookmarkEnd w:id="5025"/>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59A0426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026" w:name="_Toc56677270"/>
      <w:bookmarkStart w:id="5027" w:name="_Toc56691793"/>
      <w:bookmarkStart w:id="5028" w:name="_Toc56699057"/>
      <w:bookmarkStart w:id="5029" w:name="_Toc89035313"/>
      <w:bookmarkStart w:id="5030" w:name="_Toc89065111"/>
      <w:bookmarkStart w:id="5031" w:name="_Toc89180410"/>
      <w:bookmarkStart w:id="5032" w:name="_Toc97072095"/>
      <w:bookmarkStart w:id="5033" w:name="_Toc169687806"/>
      <w:r w:rsidRPr="003B2883">
        <w:t>6.</w:t>
      </w:r>
      <w:r>
        <w:t>2</w:t>
      </w:r>
      <w:r w:rsidRPr="003B2883">
        <w:t>.</w:t>
      </w:r>
      <w:r>
        <w:t>10</w:t>
      </w:r>
      <w:r w:rsidRPr="003B2883">
        <w:tab/>
      </w:r>
      <w:r>
        <w:t>HTTP redirection</w:t>
      </w:r>
      <w:bookmarkEnd w:id="5026"/>
      <w:bookmarkEnd w:id="5027"/>
      <w:bookmarkEnd w:id="5028"/>
      <w:bookmarkEnd w:id="5029"/>
      <w:bookmarkEnd w:id="5030"/>
      <w:bookmarkEnd w:id="5031"/>
      <w:bookmarkEnd w:id="5032"/>
      <w:bookmarkEnd w:id="5033"/>
    </w:p>
    <w:p w14:paraId="51831A10" w14:textId="3AE7CA81"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.2.8.</w:t>
      </w:r>
    </w:p>
    <w:p w14:paraId="2CE8DFE7" w14:textId="77777777" w:rsidR="00E644D7" w:rsidRDefault="00E644D7" w:rsidP="002B76A4"/>
    <w:p w14:paraId="2D8BAB36" w14:textId="26A881D4" w:rsidR="002B76A4" w:rsidRDefault="002B76A4" w:rsidP="002B76A4">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034" w:name="_Toc25156520"/>
      <w:bookmarkStart w:id="5035" w:name="_Toc34124825"/>
      <w:bookmarkStart w:id="5036" w:name="_Toc43207954"/>
      <w:bookmarkStart w:id="5037" w:name="_Toc49857427"/>
      <w:bookmarkStart w:id="5038" w:name="_Toc56677271"/>
      <w:bookmarkStart w:id="5039" w:name="_Toc56691794"/>
      <w:bookmarkStart w:id="5040" w:name="_Toc56699058"/>
      <w:bookmarkStart w:id="5041" w:name="_Toc89035314"/>
      <w:bookmarkStart w:id="5042" w:name="_Toc89065112"/>
      <w:bookmarkStart w:id="5043" w:name="_Toc89180411"/>
      <w:bookmarkStart w:id="5044" w:name="_Toc97072096"/>
      <w:bookmarkStart w:id="5045" w:name="_Toc169687807"/>
      <w:r w:rsidRPr="003B2883">
        <w:t>6.3</w:t>
      </w:r>
      <w:r w:rsidRPr="003B2883">
        <w:tab/>
        <w:t>Namf_MT Service API</w:t>
      </w:r>
      <w:bookmarkEnd w:id="5034"/>
      <w:bookmarkEnd w:id="5035"/>
      <w:bookmarkEnd w:id="5036"/>
      <w:bookmarkEnd w:id="5037"/>
      <w:bookmarkEnd w:id="5038"/>
      <w:bookmarkEnd w:id="5039"/>
      <w:bookmarkEnd w:id="5040"/>
      <w:bookmarkEnd w:id="5041"/>
      <w:bookmarkEnd w:id="5042"/>
      <w:bookmarkEnd w:id="5043"/>
      <w:bookmarkEnd w:id="5044"/>
      <w:bookmarkEnd w:id="5045"/>
    </w:p>
    <w:p w14:paraId="7A322F73" w14:textId="77777777" w:rsidR="00602AC0" w:rsidRPr="003B2883" w:rsidRDefault="00602AC0" w:rsidP="00602AC0">
      <w:pPr>
        <w:pStyle w:val="Heading3"/>
      </w:pPr>
      <w:bookmarkStart w:id="5046" w:name="_Toc25156521"/>
      <w:bookmarkStart w:id="5047" w:name="_Toc34124826"/>
      <w:bookmarkStart w:id="5048" w:name="_Toc43207955"/>
      <w:bookmarkStart w:id="5049" w:name="_Toc49857428"/>
      <w:bookmarkStart w:id="5050" w:name="_Toc56677272"/>
      <w:bookmarkStart w:id="5051" w:name="_Toc56691795"/>
      <w:bookmarkStart w:id="5052" w:name="_Toc56699059"/>
      <w:bookmarkStart w:id="5053" w:name="_Toc89035315"/>
      <w:bookmarkStart w:id="5054" w:name="_Toc89065113"/>
      <w:bookmarkStart w:id="5055" w:name="_Toc89180412"/>
      <w:bookmarkStart w:id="5056" w:name="_Toc97072097"/>
      <w:bookmarkStart w:id="5057" w:name="_Toc169687808"/>
      <w:r w:rsidRPr="003B2883">
        <w:t>6.3.1</w:t>
      </w:r>
      <w:r w:rsidRPr="003B2883">
        <w:tab/>
        <w:t>API URI</w:t>
      </w:r>
      <w:bookmarkEnd w:id="5046"/>
      <w:bookmarkEnd w:id="5047"/>
      <w:bookmarkEnd w:id="5048"/>
      <w:bookmarkEnd w:id="5049"/>
      <w:bookmarkEnd w:id="5050"/>
      <w:bookmarkEnd w:id="5051"/>
      <w:bookmarkEnd w:id="5052"/>
      <w:bookmarkEnd w:id="5053"/>
      <w:bookmarkEnd w:id="5054"/>
      <w:bookmarkEnd w:id="5055"/>
      <w:bookmarkEnd w:id="5056"/>
      <w:bookmarkEnd w:id="5057"/>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058" w:name="_Toc25156522"/>
      <w:bookmarkStart w:id="5059" w:name="_Toc34124827"/>
      <w:bookmarkStart w:id="5060" w:name="_Toc43207956"/>
      <w:bookmarkStart w:id="5061" w:name="_Toc49857429"/>
      <w:bookmarkStart w:id="5062" w:name="_Toc56677273"/>
      <w:bookmarkStart w:id="5063" w:name="_Toc56691796"/>
      <w:bookmarkStart w:id="5064" w:name="_Toc56699060"/>
      <w:bookmarkStart w:id="5065" w:name="_Toc89035316"/>
      <w:bookmarkStart w:id="5066" w:name="_Toc89065114"/>
      <w:bookmarkStart w:id="5067" w:name="_Toc89180413"/>
      <w:bookmarkStart w:id="5068" w:name="_Toc97072098"/>
      <w:bookmarkStart w:id="5069" w:name="_Toc169687809"/>
      <w:r w:rsidRPr="003B2883">
        <w:lastRenderedPageBreak/>
        <w:t>6.3.2</w:t>
      </w:r>
      <w:r w:rsidRPr="003B2883">
        <w:tab/>
        <w:t>Usage of HTTP</w:t>
      </w:r>
      <w:bookmarkEnd w:id="5058"/>
      <w:bookmarkEnd w:id="5059"/>
      <w:bookmarkEnd w:id="5060"/>
      <w:bookmarkEnd w:id="5061"/>
      <w:bookmarkEnd w:id="5062"/>
      <w:bookmarkEnd w:id="5063"/>
      <w:bookmarkEnd w:id="5064"/>
      <w:bookmarkEnd w:id="5065"/>
      <w:bookmarkEnd w:id="5066"/>
      <w:bookmarkEnd w:id="5067"/>
      <w:bookmarkEnd w:id="5068"/>
      <w:bookmarkEnd w:id="5069"/>
    </w:p>
    <w:p w14:paraId="1D40231C" w14:textId="77777777" w:rsidR="00602AC0" w:rsidRPr="003B2883" w:rsidRDefault="00602AC0" w:rsidP="00602AC0">
      <w:pPr>
        <w:pStyle w:val="Heading4"/>
      </w:pPr>
      <w:bookmarkStart w:id="5070" w:name="_Toc25156523"/>
      <w:bookmarkStart w:id="5071" w:name="_Toc34124828"/>
      <w:bookmarkStart w:id="5072" w:name="_Toc43207957"/>
      <w:bookmarkStart w:id="5073" w:name="_Toc49857430"/>
      <w:bookmarkStart w:id="5074" w:name="_Toc56677274"/>
      <w:bookmarkStart w:id="5075" w:name="_Toc56691797"/>
      <w:bookmarkStart w:id="5076" w:name="_Toc56699061"/>
      <w:bookmarkStart w:id="5077" w:name="_Toc89035317"/>
      <w:bookmarkStart w:id="5078" w:name="_Toc89065115"/>
      <w:bookmarkStart w:id="5079" w:name="_Toc89180414"/>
      <w:bookmarkStart w:id="5080" w:name="_Toc97072099"/>
      <w:bookmarkStart w:id="5081" w:name="_Toc169687810"/>
      <w:r w:rsidRPr="003B2883">
        <w:t>6.3.2.1</w:t>
      </w:r>
      <w:r w:rsidRPr="003B2883">
        <w:tab/>
        <w:t>General</w:t>
      </w:r>
      <w:bookmarkEnd w:id="5070"/>
      <w:bookmarkEnd w:id="5071"/>
      <w:bookmarkEnd w:id="5072"/>
      <w:bookmarkEnd w:id="5073"/>
      <w:bookmarkEnd w:id="5074"/>
      <w:bookmarkEnd w:id="5075"/>
      <w:bookmarkEnd w:id="5076"/>
      <w:bookmarkEnd w:id="5077"/>
      <w:bookmarkEnd w:id="5078"/>
      <w:bookmarkEnd w:id="5079"/>
      <w:bookmarkEnd w:id="5080"/>
      <w:bookmarkEnd w:id="5081"/>
    </w:p>
    <w:p w14:paraId="5E1384DC" w14:textId="692C9FCC" w:rsidR="00E644D7"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082" w:name="_Toc25156524"/>
      <w:bookmarkStart w:id="5083" w:name="_Toc34124829"/>
      <w:bookmarkStart w:id="5084" w:name="_Toc43207958"/>
      <w:bookmarkStart w:id="5085" w:name="_Toc49857431"/>
      <w:bookmarkStart w:id="5086" w:name="_Toc56677275"/>
      <w:bookmarkStart w:id="5087" w:name="_Toc56691798"/>
      <w:bookmarkStart w:id="5088" w:name="_Toc56699062"/>
      <w:bookmarkStart w:id="5089" w:name="_Toc89035318"/>
      <w:bookmarkStart w:id="5090" w:name="_Toc89065116"/>
      <w:bookmarkStart w:id="5091" w:name="_Toc89180415"/>
      <w:bookmarkStart w:id="5092" w:name="_Toc97072100"/>
      <w:bookmarkStart w:id="5093" w:name="_Toc169687811"/>
      <w:r w:rsidRPr="003B2883">
        <w:t>6.3.2.2</w:t>
      </w:r>
      <w:r w:rsidRPr="003B2883">
        <w:tab/>
        <w:t>HTTP standard headers</w:t>
      </w:r>
      <w:bookmarkEnd w:id="5082"/>
      <w:bookmarkEnd w:id="5083"/>
      <w:bookmarkEnd w:id="5084"/>
      <w:bookmarkEnd w:id="5085"/>
      <w:bookmarkEnd w:id="5086"/>
      <w:bookmarkEnd w:id="5087"/>
      <w:bookmarkEnd w:id="5088"/>
      <w:bookmarkEnd w:id="5089"/>
      <w:bookmarkEnd w:id="5090"/>
      <w:bookmarkEnd w:id="5091"/>
      <w:bookmarkEnd w:id="5092"/>
      <w:bookmarkEnd w:id="5093"/>
    </w:p>
    <w:p w14:paraId="4D5251F7" w14:textId="77777777" w:rsidR="00602AC0" w:rsidRPr="003B2883" w:rsidRDefault="00602AC0" w:rsidP="00602AC0">
      <w:pPr>
        <w:pStyle w:val="Heading5"/>
        <w:rPr>
          <w:lang w:eastAsia="zh-CN"/>
        </w:rPr>
      </w:pPr>
      <w:bookmarkStart w:id="5094" w:name="_Toc25156525"/>
      <w:bookmarkStart w:id="5095" w:name="_Toc34124830"/>
      <w:bookmarkStart w:id="5096" w:name="_Toc43207959"/>
      <w:bookmarkStart w:id="5097" w:name="_Toc49857432"/>
      <w:bookmarkStart w:id="5098" w:name="_Toc56677276"/>
      <w:bookmarkStart w:id="5099" w:name="_Toc56691799"/>
      <w:bookmarkStart w:id="5100" w:name="_Toc56699063"/>
      <w:bookmarkStart w:id="5101" w:name="_Toc89035319"/>
      <w:bookmarkStart w:id="5102" w:name="_Toc89065117"/>
      <w:bookmarkStart w:id="5103" w:name="_Toc89180416"/>
      <w:bookmarkStart w:id="5104" w:name="_Toc97072101"/>
      <w:bookmarkStart w:id="5105" w:name="_Toc169687812"/>
      <w:r w:rsidRPr="003B2883">
        <w:t>6.3.2.2.1</w:t>
      </w:r>
      <w:r w:rsidRPr="003B2883">
        <w:rPr>
          <w:lang w:eastAsia="zh-CN"/>
        </w:rPr>
        <w:tab/>
        <w:t>General</w:t>
      </w:r>
      <w:bookmarkEnd w:id="5094"/>
      <w:bookmarkEnd w:id="5095"/>
      <w:bookmarkEnd w:id="5096"/>
      <w:bookmarkEnd w:id="5097"/>
      <w:bookmarkEnd w:id="5098"/>
      <w:bookmarkEnd w:id="5099"/>
      <w:bookmarkEnd w:id="5100"/>
      <w:bookmarkEnd w:id="5101"/>
      <w:bookmarkEnd w:id="5102"/>
      <w:bookmarkEnd w:id="5103"/>
      <w:bookmarkEnd w:id="5104"/>
      <w:bookmarkEnd w:id="5105"/>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106" w:name="_Toc25156526"/>
      <w:bookmarkStart w:id="5107" w:name="_Toc34124831"/>
      <w:bookmarkStart w:id="5108" w:name="_Toc43207960"/>
      <w:bookmarkStart w:id="5109" w:name="_Toc49857433"/>
      <w:bookmarkStart w:id="5110" w:name="_Toc56677277"/>
      <w:bookmarkStart w:id="5111" w:name="_Toc56691800"/>
      <w:bookmarkStart w:id="5112" w:name="_Toc56699064"/>
      <w:bookmarkStart w:id="5113" w:name="_Toc89035320"/>
      <w:bookmarkStart w:id="5114" w:name="_Toc89065118"/>
      <w:bookmarkStart w:id="5115" w:name="_Toc89180417"/>
      <w:bookmarkStart w:id="5116" w:name="_Toc97072102"/>
      <w:bookmarkStart w:id="5117" w:name="_Toc169687813"/>
      <w:r w:rsidRPr="003B2883">
        <w:t>6.3.2.2.2</w:t>
      </w:r>
      <w:r w:rsidRPr="003B2883">
        <w:tab/>
        <w:t>Content type</w:t>
      </w:r>
      <w:bookmarkEnd w:id="5106"/>
      <w:bookmarkEnd w:id="5107"/>
      <w:bookmarkEnd w:id="5108"/>
      <w:bookmarkEnd w:id="5109"/>
      <w:bookmarkEnd w:id="5110"/>
      <w:bookmarkEnd w:id="5111"/>
      <w:bookmarkEnd w:id="5112"/>
      <w:bookmarkEnd w:id="5113"/>
      <w:bookmarkEnd w:id="5114"/>
      <w:bookmarkEnd w:id="5115"/>
      <w:bookmarkEnd w:id="5116"/>
      <w:bookmarkEnd w:id="5117"/>
    </w:p>
    <w:p w14:paraId="3335DC91" w14:textId="131B9499" w:rsidR="00E644D7" w:rsidRPr="003B2883" w:rsidRDefault="00602AC0" w:rsidP="00602AC0">
      <w:r w:rsidRPr="003B2883">
        <w:t>The following content types shall be supported:</w:t>
      </w:r>
    </w:p>
    <w:p w14:paraId="42589998" w14:textId="20DD475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118" w:name="_Toc25156527"/>
      <w:bookmarkStart w:id="5119" w:name="_Toc34124832"/>
      <w:bookmarkStart w:id="5120" w:name="_Toc43207961"/>
      <w:bookmarkStart w:id="5121" w:name="_Toc49857434"/>
      <w:bookmarkStart w:id="5122" w:name="_Toc56677278"/>
      <w:bookmarkStart w:id="5123" w:name="_Toc56691801"/>
      <w:bookmarkStart w:id="5124" w:name="_Toc56699065"/>
      <w:bookmarkStart w:id="5125" w:name="_Toc89035321"/>
      <w:bookmarkStart w:id="5126" w:name="_Toc89065119"/>
      <w:bookmarkStart w:id="5127" w:name="_Toc89180418"/>
      <w:bookmarkStart w:id="5128" w:name="_Toc97072103"/>
      <w:bookmarkStart w:id="5129" w:name="_Toc169687814"/>
      <w:r w:rsidRPr="003B2883">
        <w:t>6.3.2.3</w:t>
      </w:r>
      <w:r w:rsidRPr="003B2883">
        <w:tab/>
        <w:t>HTTP custom headers</w:t>
      </w:r>
      <w:bookmarkEnd w:id="5118"/>
      <w:bookmarkEnd w:id="5119"/>
      <w:bookmarkEnd w:id="5120"/>
      <w:bookmarkEnd w:id="5121"/>
      <w:bookmarkEnd w:id="5122"/>
      <w:bookmarkEnd w:id="5123"/>
      <w:bookmarkEnd w:id="5124"/>
      <w:bookmarkEnd w:id="5125"/>
      <w:bookmarkEnd w:id="5126"/>
      <w:bookmarkEnd w:id="5127"/>
      <w:bookmarkEnd w:id="5128"/>
      <w:bookmarkEnd w:id="5129"/>
    </w:p>
    <w:p w14:paraId="295F03A8" w14:textId="77777777" w:rsidR="00602AC0" w:rsidRPr="003B2883" w:rsidRDefault="00602AC0" w:rsidP="00602AC0">
      <w:pPr>
        <w:pStyle w:val="Heading5"/>
        <w:rPr>
          <w:lang w:eastAsia="zh-CN"/>
        </w:rPr>
      </w:pPr>
      <w:bookmarkStart w:id="5130" w:name="_Toc25156528"/>
      <w:bookmarkStart w:id="5131" w:name="_Toc34124833"/>
      <w:bookmarkStart w:id="5132" w:name="_Toc43207962"/>
      <w:bookmarkStart w:id="5133" w:name="_Toc49857435"/>
      <w:bookmarkStart w:id="5134" w:name="_Toc56677279"/>
      <w:bookmarkStart w:id="5135" w:name="_Toc56691802"/>
      <w:bookmarkStart w:id="5136" w:name="_Toc56699066"/>
      <w:bookmarkStart w:id="5137" w:name="_Toc89035322"/>
      <w:bookmarkStart w:id="5138" w:name="_Toc89065120"/>
      <w:bookmarkStart w:id="5139" w:name="_Toc89180419"/>
      <w:bookmarkStart w:id="5140" w:name="_Toc97072104"/>
      <w:bookmarkStart w:id="5141" w:name="_Toc169687815"/>
      <w:r w:rsidRPr="003B2883">
        <w:t>6.3.2.3.1</w:t>
      </w:r>
      <w:r w:rsidRPr="003B2883">
        <w:rPr>
          <w:lang w:eastAsia="zh-CN"/>
        </w:rPr>
        <w:tab/>
        <w:t>General</w:t>
      </w:r>
      <w:bookmarkEnd w:id="5130"/>
      <w:bookmarkEnd w:id="5131"/>
      <w:bookmarkEnd w:id="5132"/>
      <w:bookmarkEnd w:id="5133"/>
      <w:bookmarkEnd w:id="5134"/>
      <w:bookmarkEnd w:id="5135"/>
      <w:bookmarkEnd w:id="5136"/>
      <w:bookmarkEnd w:id="5137"/>
      <w:bookmarkEnd w:id="5138"/>
      <w:bookmarkEnd w:id="5139"/>
      <w:bookmarkEnd w:id="5140"/>
      <w:bookmarkEnd w:id="5141"/>
    </w:p>
    <w:p w14:paraId="3D1C1BD9" w14:textId="3FA039E2"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142" w:name="_Toc25156529"/>
      <w:bookmarkStart w:id="5143" w:name="_Toc34124834"/>
      <w:bookmarkStart w:id="5144" w:name="_Toc43207963"/>
      <w:bookmarkStart w:id="5145" w:name="_Toc49857436"/>
      <w:bookmarkStart w:id="5146" w:name="_Toc56677280"/>
      <w:bookmarkStart w:id="5147" w:name="_Toc56691803"/>
      <w:bookmarkStart w:id="5148" w:name="_Toc56699067"/>
      <w:bookmarkStart w:id="5149" w:name="_Toc89035323"/>
      <w:bookmarkStart w:id="5150" w:name="_Toc89065121"/>
      <w:bookmarkStart w:id="5151" w:name="_Toc89180420"/>
      <w:bookmarkStart w:id="5152" w:name="_Toc97072105"/>
      <w:bookmarkStart w:id="5153" w:name="_Toc169687816"/>
      <w:r w:rsidRPr="003B2883">
        <w:lastRenderedPageBreak/>
        <w:t>6.3.3</w:t>
      </w:r>
      <w:r w:rsidRPr="003B2883">
        <w:tab/>
        <w:t>Resources</w:t>
      </w:r>
      <w:bookmarkEnd w:id="5142"/>
      <w:bookmarkEnd w:id="5143"/>
      <w:bookmarkEnd w:id="5144"/>
      <w:bookmarkEnd w:id="5145"/>
      <w:bookmarkEnd w:id="5146"/>
      <w:bookmarkEnd w:id="5147"/>
      <w:bookmarkEnd w:id="5148"/>
      <w:bookmarkEnd w:id="5149"/>
      <w:bookmarkEnd w:id="5150"/>
      <w:bookmarkEnd w:id="5151"/>
      <w:bookmarkEnd w:id="5152"/>
      <w:bookmarkEnd w:id="5153"/>
    </w:p>
    <w:p w14:paraId="15E978EB" w14:textId="77777777" w:rsidR="00602AC0" w:rsidRPr="003B2883" w:rsidRDefault="00602AC0" w:rsidP="00602AC0">
      <w:pPr>
        <w:pStyle w:val="Heading4"/>
      </w:pPr>
      <w:bookmarkStart w:id="5154" w:name="_Toc25156530"/>
      <w:bookmarkStart w:id="5155" w:name="_Toc34124835"/>
      <w:bookmarkStart w:id="5156" w:name="_Toc43207964"/>
      <w:bookmarkStart w:id="5157" w:name="_Toc49857437"/>
      <w:bookmarkStart w:id="5158" w:name="_Toc56677281"/>
      <w:bookmarkStart w:id="5159" w:name="_Toc56691804"/>
      <w:bookmarkStart w:id="5160" w:name="_Toc56699068"/>
      <w:bookmarkStart w:id="5161" w:name="_Toc89035324"/>
      <w:bookmarkStart w:id="5162" w:name="_Toc89065122"/>
      <w:bookmarkStart w:id="5163" w:name="_Toc89180421"/>
      <w:bookmarkStart w:id="5164" w:name="_Toc97072106"/>
      <w:bookmarkStart w:id="5165" w:name="_Toc169687817"/>
      <w:r w:rsidRPr="003B2883">
        <w:t>6.3.3.1</w:t>
      </w:r>
      <w:r w:rsidRPr="003B2883">
        <w:tab/>
        <w:t>Overview</w:t>
      </w:r>
      <w:bookmarkEnd w:id="5154"/>
      <w:bookmarkEnd w:id="5155"/>
      <w:bookmarkEnd w:id="5156"/>
      <w:bookmarkEnd w:id="5157"/>
      <w:bookmarkEnd w:id="5158"/>
      <w:bookmarkEnd w:id="5159"/>
      <w:bookmarkEnd w:id="5160"/>
      <w:bookmarkEnd w:id="5161"/>
      <w:bookmarkEnd w:id="5162"/>
      <w:bookmarkEnd w:id="5163"/>
      <w:bookmarkEnd w:id="5164"/>
      <w:bookmarkEnd w:id="5165"/>
    </w:p>
    <w:p w14:paraId="38D093A2" w14:textId="736747D7" w:rsidR="00602AC0" w:rsidRDefault="00E644D7" w:rsidP="00602AC0">
      <w:pPr>
        <w:pStyle w:val="TH"/>
      </w:pPr>
      <w:r>
        <w:object w:dxaOrig="8550" w:dyaOrig="5475" w14:anchorId="13808940">
          <v:shape id="_x0000_i1071" type="#_x0000_t75" style="width:415.7pt;height:228.9pt" o:ole="">
            <v:imagedata r:id="rId99" o:title="" croptop="4699f" cropbottom="3804f" cropright="520f"/>
          </v:shape>
          <o:OLEObject Type="Embed" ProgID="Visio.Drawing.15" ShapeID="_x0000_i1071" DrawAspect="Content" ObjectID="_1780558720" r:id="rId100"/>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166" w:name="_Toc25156531"/>
      <w:bookmarkStart w:id="5167" w:name="_Toc34124836"/>
      <w:bookmarkStart w:id="5168" w:name="_Toc43207965"/>
      <w:bookmarkStart w:id="5169" w:name="_Toc49857438"/>
      <w:bookmarkStart w:id="5170" w:name="_Toc56677282"/>
      <w:bookmarkStart w:id="5171" w:name="_Toc56691805"/>
      <w:bookmarkStart w:id="5172" w:name="_Toc56699069"/>
      <w:bookmarkStart w:id="5173" w:name="_Toc89035325"/>
      <w:bookmarkStart w:id="5174" w:name="_Toc89065123"/>
      <w:bookmarkStart w:id="5175" w:name="_Toc89180422"/>
      <w:bookmarkStart w:id="5176" w:name="_Toc97072107"/>
      <w:bookmarkStart w:id="5177" w:name="_Toc169687818"/>
      <w:r w:rsidRPr="003B2883">
        <w:t>6.3.3.2</w:t>
      </w:r>
      <w:r w:rsidRPr="003B2883">
        <w:tab/>
        <w:t xml:space="preserve">Resource: </w:t>
      </w:r>
      <w:r w:rsidRPr="003B2883">
        <w:rPr>
          <w:lang w:eastAsia="zh-CN"/>
        </w:rPr>
        <w:t>ueReachInd</w:t>
      </w:r>
      <w:bookmarkEnd w:id="5166"/>
      <w:bookmarkEnd w:id="5167"/>
      <w:bookmarkEnd w:id="5168"/>
      <w:bookmarkEnd w:id="5169"/>
      <w:bookmarkEnd w:id="5170"/>
      <w:bookmarkEnd w:id="5171"/>
      <w:bookmarkEnd w:id="5172"/>
      <w:bookmarkEnd w:id="5173"/>
      <w:bookmarkEnd w:id="5174"/>
      <w:bookmarkEnd w:id="5175"/>
      <w:bookmarkEnd w:id="5176"/>
      <w:bookmarkEnd w:id="5177"/>
    </w:p>
    <w:p w14:paraId="4FD35C65" w14:textId="77777777" w:rsidR="00602AC0" w:rsidRPr="003B2883" w:rsidRDefault="00602AC0" w:rsidP="00602AC0">
      <w:pPr>
        <w:pStyle w:val="Heading5"/>
      </w:pPr>
      <w:bookmarkStart w:id="5178" w:name="_Toc25156532"/>
      <w:bookmarkStart w:id="5179" w:name="_Toc34124837"/>
      <w:bookmarkStart w:id="5180" w:name="_Toc43207966"/>
      <w:bookmarkStart w:id="5181" w:name="_Toc49857439"/>
      <w:bookmarkStart w:id="5182" w:name="_Toc56677283"/>
      <w:bookmarkStart w:id="5183" w:name="_Toc56691806"/>
      <w:bookmarkStart w:id="5184" w:name="_Toc56699070"/>
      <w:bookmarkStart w:id="5185" w:name="_Toc89035326"/>
      <w:bookmarkStart w:id="5186" w:name="_Toc89065124"/>
      <w:bookmarkStart w:id="5187" w:name="_Toc89180423"/>
      <w:bookmarkStart w:id="5188" w:name="_Toc97072108"/>
      <w:bookmarkStart w:id="5189" w:name="_Toc169687819"/>
      <w:r w:rsidRPr="003B2883">
        <w:t>6.3.3.2.1</w:t>
      </w:r>
      <w:r w:rsidRPr="003B2883">
        <w:tab/>
        <w:t>Description</w:t>
      </w:r>
      <w:bookmarkEnd w:id="5178"/>
      <w:bookmarkEnd w:id="5179"/>
      <w:bookmarkEnd w:id="5180"/>
      <w:bookmarkEnd w:id="5181"/>
      <w:bookmarkEnd w:id="5182"/>
      <w:bookmarkEnd w:id="5183"/>
      <w:bookmarkEnd w:id="5184"/>
      <w:bookmarkEnd w:id="5185"/>
      <w:bookmarkEnd w:id="5186"/>
      <w:bookmarkEnd w:id="5187"/>
      <w:bookmarkEnd w:id="5188"/>
      <w:bookmarkEnd w:id="5189"/>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190" w:name="_Toc25156533"/>
      <w:bookmarkStart w:id="5191" w:name="_Toc34124838"/>
      <w:bookmarkStart w:id="5192" w:name="_Toc43207967"/>
      <w:bookmarkStart w:id="5193" w:name="_Toc49857440"/>
      <w:bookmarkStart w:id="5194" w:name="_Toc56677284"/>
      <w:bookmarkStart w:id="5195" w:name="_Toc56691807"/>
      <w:bookmarkStart w:id="5196" w:name="_Toc56699071"/>
      <w:bookmarkStart w:id="5197" w:name="_Toc89035327"/>
      <w:bookmarkStart w:id="5198" w:name="_Toc89065125"/>
      <w:bookmarkStart w:id="5199" w:name="_Toc89180424"/>
      <w:bookmarkStart w:id="5200" w:name="_Toc97072109"/>
      <w:bookmarkStart w:id="5201" w:name="_Toc169687820"/>
      <w:r w:rsidRPr="003B2883">
        <w:t>6.3.3.2.2</w:t>
      </w:r>
      <w:r w:rsidRPr="003B2883">
        <w:tab/>
        <w:t>Resource Definition</w:t>
      </w:r>
      <w:bookmarkEnd w:id="5190"/>
      <w:bookmarkEnd w:id="5191"/>
      <w:bookmarkEnd w:id="5192"/>
      <w:bookmarkEnd w:id="5193"/>
      <w:bookmarkEnd w:id="5194"/>
      <w:bookmarkEnd w:id="5195"/>
      <w:bookmarkEnd w:id="5196"/>
      <w:bookmarkEnd w:id="5197"/>
      <w:bookmarkEnd w:id="5198"/>
      <w:bookmarkEnd w:id="5199"/>
      <w:bookmarkEnd w:id="5200"/>
      <w:bookmarkEnd w:id="5201"/>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02ABB7C1"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4B5DAB30"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ACF8B3B"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202" w:name="_Toc25156534"/>
      <w:bookmarkStart w:id="5203" w:name="_Toc34124839"/>
      <w:bookmarkStart w:id="5204" w:name="_Toc43207968"/>
      <w:bookmarkStart w:id="5205" w:name="_Toc49857441"/>
      <w:bookmarkStart w:id="5206" w:name="_Toc56677285"/>
      <w:bookmarkStart w:id="5207" w:name="_Toc56691808"/>
      <w:bookmarkStart w:id="5208" w:name="_Toc56699072"/>
      <w:bookmarkStart w:id="5209" w:name="_Toc89035328"/>
      <w:bookmarkStart w:id="5210" w:name="_Toc89065126"/>
      <w:bookmarkStart w:id="5211" w:name="_Toc89180425"/>
      <w:bookmarkStart w:id="5212" w:name="_Toc97072110"/>
      <w:bookmarkStart w:id="5213" w:name="_Toc169687821"/>
      <w:r w:rsidRPr="003B2883">
        <w:t>6.3.3.2.3</w:t>
      </w:r>
      <w:r w:rsidRPr="003B2883">
        <w:tab/>
        <w:t>Resource Standard Methods</w:t>
      </w:r>
      <w:bookmarkEnd w:id="5202"/>
      <w:bookmarkEnd w:id="5203"/>
      <w:bookmarkEnd w:id="5204"/>
      <w:bookmarkEnd w:id="5205"/>
      <w:bookmarkEnd w:id="5206"/>
      <w:bookmarkEnd w:id="5207"/>
      <w:bookmarkEnd w:id="5208"/>
      <w:bookmarkEnd w:id="5209"/>
      <w:bookmarkEnd w:id="5210"/>
      <w:bookmarkEnd w:id="5211"/>
      <w:bookmarkEnd w:id="5212"/>
      <w:bookmarkEnd w:id="5213"/>
    </w:p>
    <w:p w14:paraId="5A9D3230" w14:textId="77777777" w:rsidR="00602AC0" w:rsidRPr="003B2883" w:rsidRDefault="00602AC0" w:rsidP="00876DA9">
      <w:pPr>
        <w:pStyle w:val="Heading6"/>
      </w:pPr>
      <w:bookmarkStart w:id="5214" w:name="_Toc25156535"/>
      <w:bookmarkStart w:id="5215" w:name="_Toc34124840"/>
      <w:bookmarkStart w:id="5216" w:name="_Toc43207969"/>
      <w:bookmarkStart w:id="5217" w:name="_Toc49857442"/>
      <w:bookmarkStart w:id="5218" w:name="_Toc56677286"/>
      <w:bookmarkStart w:id="5219" w:name="_Toc56691809"/>
      <w:bookmarkStart w:id="5220" w:name="_Toc56699073"/>
      <w:bookmarkStart w:id="5221" w:name="_Toc89035329"/>
      <w:bookmarkStart w:id="5222" w:name="_Toc89065127"/>
      <w:bookmarkStart w:id="5223" w:name="_Toc89180426"/>
      <w:bookmarkStart w:id="5224" w:name="_Toc97072111"/>
      <w:bookmarkStart w:id="5225" w:name="_Toc169687822"/>
      <w:r w:rsidRPr="003B2883">
        <w:t>6.3.3.2.3.1</w:t>
      </w:r>
      <w:r w:rsidRPr="003B2883">
        <w:tab/>
        <w:t>PUT</w:t>
      </w:r>
      <w:bookmarkEnd w:id="5214"/>
      <w:bookmarkEnd w:id="5215"/>
      <w:bookmarkEnd w:id="5216"/>
      <w:bookmarkEnd w:id="5217"/>
      <w:bookmarkEnd w:id="5218"/>
      <w:bookmarkEnd w:id="5219"/>
      <w:bookmarkEnd w:id="5220"/>
      <w:bookmarkEnd w:id="5221"/>
      <w:bookmarkEnd w:id="5222"/>
      <w:bookmarkEnd w:id="5223"/>
      <w:bookmarkEnd w:id="5224"/>
      <w:bookmarkEnd w:id="5225"/>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226" w:name="_PERM_MCCTEMPBM_CRPT03410270___2"/>
            <w:r w:rsidRPr="003B2883">
              <w:t>-</w:t>
            </w:r>
            <w:r w:rsidRPr="003B2883">
              <w:tab/>
              <w:t>NF_CONSUMER_REDIRECT_ONE_TXN</w:t>
            </w:r>
          </w:p>
          <w:bookmarkEnd w:id="5226"/>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227" w:name="_PERM_MCCTEMPBM_CRPT03410271___2"/>
            <w:r w:rsidRPr="003B2883">
              <w:rPr>
                <w:rFonts w:ascii="Arial" w:hAnsi="Arial"/>
                <w:sz w:val="18"/>
              </w:rPr>
              <w:t>See table 6.3.7.3-1 for the description of these errors</w:t>
            </w:r>
          </w:p>
          <w:bookmarkEnd w:id="5227"/>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228"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228"/>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229"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229"/>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230"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230"/>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77777777" w:rsidR="00B40D25" w:rsidRPr="003B2883" w:rsidRDefault="00B40D25" w:rsidP="00B40D25">
            <w:pPr>
              <w:pStyle w:val="TAL"/>
              <w:ind w:left="284"/>
            </w:pPr>
            <w:bookmarkStart w:id="5231" w:name="_PERM_MCCTEMPBM_CRPT03410275___2"/>
            <w:r w:rsidRPr="003B2883">
              <w:t>-</w:t>
            </w:r>
            <w:r w:rsidRPr="003B2883">
              <w:tab/>
              <w:t>UE_NOT_RESPONDING</w:t>
            </w:r>
          </w:p>
          <w:p w14:paraId="63B02206" w14:textId="77777777" w:rsidR="00B40D25" w:rsidRPr="003B2883" w:rsidRDefault="00B40D25" w:rsidP="00B40D25">
            <w:pPr>
              <w:pStyle w:val="TAL"/>
              <w:ind w:left="284"/>
            </w:pPr>
          </w:p>
          <w:bookmarkEnd w:id="5231"/>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637D2A01" w:rsidR="00B40D25" w:rsidRPr="00534FD2" w:rsidRDefault="00B40D25" w:rsidP="00B40D25">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50CB37" w14:textId="77777777" w:rsidR="00602AC0" w:rsidRDefault="00602AC0" w:rsidP="00602AC0"/>
    <w:p w14:paraId="3190D5D9"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3A3632" w:rsidRDefault="002B76A4" w:rsidP="002B76A4">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3A3632" w:rsidRDefault="002B76A4"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232" w:name="_Toc25156536"/>
      <w:bookmarkStart w:id="5233" w:name="_Toc34124841"/>
      <w:bookmarkStart w:id="5234" w:name="_Toc43207970"/>
      <w:bookmarkStart w:id="5235" w:name="_Toc49857443"/>
      <w:bookmarkStart w:id="5236" w:name="_Toc56677287"/>
      <w:bookmarkStart w:id="5237" w:name="_Toc56691810"/>
      <w:bookmarkStart w:id="5238" w:name="_Toc56699074"/>
      <w:bookmarkStart w:id="5239" w:name="_Toc89035330"/>
      <w:bookmarkStart w:id="5240" w:name="_Toc89065128"/>
      <w:bookmarkStart w:id="5241" w:name="_Toc89180427"/>
      <w:bookmarkStart w:id="5242" w:name="_Toc97072112"/>
      <w:bookmarkStart w:id="5243" w:name="_Toc169687823"/>
      <w:r w:rsidRPr="003B2883">
        <w:t>6.3.3.2.4</w:t>
      </w:r>
      <w:r w:rsidRPr="003B2883">
        <w:tab/>
        <w:t>Resource Custom Operations</w:t>
      </w:r>
      <w:bookmarkEnd w:id="5232"/>
      <w:bookmarkEnd w:id="5233"/>
      <w:bookmarkEnd w:id="5234"/>
      <w:bookmarkEnd w:id="5235"/>
      <w:bookmarkEnd w:id="5236"/>
      <w:bookmarkEnd w:id="5237"/>
      <w:bookmarkEnd w:id="5238"/>
      <w:bookmarkEnd w:id="5239"/>
      <w:bookmarkEnd w:id="5240"/>
      <w:bookmarkEnd w:id="5241"/>
      <w:bookmarkEnd w:id="5242"/>
      <w:bookmarkEnd w:id="5243"/>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244" w:name="_Toc25156537"/>
      <w:bookmarkStart w:id="5245" w:name="_Toc34124842"/>
      <w:bookmarkStart w:id="5246" w:name="_Toc43207971"/>
      <w:bookmarkStart w:id="5247" w:name="_Toc49857444"/>
      <w:bookmarkStart w:id="5248" w:name="_Toc56677288"/>
      <w:bookmarkStart w:id="5249" w:name="_Toc56691811"/>
      <w:bookmarkStart w:id="5250" w:name="_Toc56699075"/>
      <w:bookmarkStart w:id="5251" w:name="_Toc89035331"/>
      <w:bookmarkStart w:id="5252" w:name="_Toc89065129"/>
      <w:bookmarkStart w:id="5253" w:name="_Toc89180428"/>
      <w:bookmarkStart w:id="5254" w:name="_Toc97072113"/>
      <w:bookmarkStart w:id="5255" w:name="_Toc169687824"/>
      <w:r w:rsidRPr="003B2883">
        <w:t>6.3.3.3</w:t>
      </w:r>
      <w:r w:rsidRPr="003B2883">
        <w:tab/>
        <w:t xml:space="preserve">Resource: </w:t>
      </w:r>
      <w:r>
        <w:rPr>
          <w:lang w:eastAsia="zh-CN"/>
        </w:rPr>
        <w:t>u</w:t>
      </w:r>
      <w:r w:rsidRPr="003B2883">
        <w:rPr>
          <w:lang w:eastAsia="zh-CN"/>
        </w:rPr>
        <w:t>eContext</w:t>
      </w:r>
      <w:bookmarkEnd w:id="5244"/>
      <w:bookmarkEnd w:id="5245"/>
      <w:bookmarkEnd w:id="5246"/>
      <w:bookmarkEnd w:id="5247"/>
      <w:bookmarkEnd w:id="5248"/>
      <w:bookmarkEnd w:id="5249"/>
      <w:bookmarkEnd w:id="5250"/>
      <w:bookmarkEnd w:id="5251"/>
      <w:bookmarkEnd w:id="5252"/>
      <w:bookmarkEnd w:id="5253"/>
      <w:bookmarkEnd w:id="5254"/>
      <w:bookmarkEnd w:id="5255"/>
    </w:p>
    <w:p w14:paraId="408C1B8B" w14:textId="77777777" w:rsidR="00602AC0" w:rsidRPr="003B2883" w:rsidRDefault="00602AC0" w:rsidP="00602AC0">
      <w:pPr>
        <w:pStyle w:val="Heading5"/>
      </w:pPr>
      <w:bookmarkStart w:id="5256" w:name="_Toc25156538"/>
      <w:bookmarkStart w:id="5257" w:name="_Toc34124843"/>
      <w:bookmarkStart w:id="5258" w:name="_Toc43207972"/>
      <w:bookmarkStart w:id="5259" w:name="_Toc49857445"/>
      <w:bookmarkStart w:id="5260" w:name="_Toc56677289"/>
      <w:bookmarkStart w:id="5261" w:name="_Toc56691812"/>
      <w:bookmarkStart w:id="5262" w:name="_Toc56699076"/>
      <w:bookmarkStart w:id="5263" w:name="_Toc89035332"/>
      <w:bookmarkStart w:id="5264" w:name="_Toc89065130"/>
      <w:bookmarkStart w:id="5265" w:name="_Toc89180429"/>
      <w:bookmarkStart w:id="5266" w:name="_Toc97072114"/>
      <w:bookmarkStart w:id="5267" w:name="_Toc169687825"/>
      <w:r w:rsidRPr="003B2883">
        <w:t>6.3.3.3.1</w:t>
      </w:r>
      <w:r w:rsidRPr="003B2883">
        <w:tab/>
        <w:t>Description</w:t>
      </w:r>
      <w:bookmarkEnd w:id="5256"/>
      <w:bookmarkEnd w:id="5257"/>
      <w:bookmarkEnd w:id="5258"/>
      <w:bookmarkEnd w:id="5259"/>
      <w:bookmarkEnd w:id="5260"/>
      <w:bookmarkEnd w:id="5261"/>
      <w:bookmarkEnd w:id="5262"/>
      <w:bookmarkEnd w:id="5263"/>
      <w:bookmarkEnd w:id="5264"/>
      <w:bookmarkEnd w:id="5265"/>
      <w:bookmarkEnd w:id="5266"/>
      <w:bookmarkEnd w:id="5267"/>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268" w:name="_Toc25156539"/>
      <w:bookmarkStart w:id="5269" w:name="_Toc34124844"/>
      <w:bookmarkStart w:id="5270" w:name="_Toc43207973"/>
      <w:bookmarkStart w:id="5271" w:name="_Toc49857446"/>
      <w:bookmarkStart w:id="5272" w:name="_Toc56677290"/>
      <w:bookmarkStart w:id="5273" w:name="_Toc56691813"/>
      <w:bookmarkStart w:id="5274" w:name="_Toc56699077"/>
      <w:bookmarkStart w:id="5275" w:name="_Toc89035333"/>
      <w:bookmarkStart w:id="5276" w:name="_Toc89065131"/>
      <w:bookmarkStart w:id="5277" w:name="_Toc89180430"/>
      <w:bookmarkStart w:id="5278" w:name="_Toc97072115"/>
      <w:bookmarkStart w:id="5279" w:name="_Toc169687826"/>
      <w:r w:rsidRPr="003B2883">
        <w:t>6.3.3.3.2</w:t>
      </w:r>
      <w:r w:rsidRPr="003B2883">
        <w:tab/>
        <w:t>Resource Definition</w:t>
      </w:r>
      <w:bookmarkEnd w:id="5268"/>
      <w:bookmarkEnd w:id="5269"/>
      <w:bookmarkEnd w:id="5270"/>
      <w:bookmarkEnd w:id="5271"/>
      <w:bookmarkEnd w:id="5272"/>
      <w:bookmarkEnd w:id="5273"/>
      <w:bookmarkEnd w:id="5274"/>
      <w:bookmarkEnd w:id="5275"/>
      <w:bookmarkEnd w:id="5276"/>
      <w:bookmarkEnd w:id="5277"/>
      <w:bookmarkEnd w:id="5278"/>
      <w:bookmarkEnd w:id="5279"/>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23C753CE"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84A24B6"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2FBA6E4"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280" w:name="_Toc25156540"/>
      <w:bookmarkStart w:id="5281" w:name="_Toc34124845"/>
      <w:bookmarkStart w:id="5282" w:name="_Toc43207974"/>
      <w:bookmarkStart w:id="5283" w:name="_Toc49857447"/>
      <w:bookmarkStart w:id="5284" w:name="_Toc56677291"/>
      <w:bookmarkStart w:id="5285" w:name="_Toc56691814"/>
      <w:bookmarkStart w:id="5286" w:name="_Toc56699078"/>
      <w:bookmarkStart w:id="5287" w:name="_Toc89035334"/>
      <w:bookmarkStart w:id="5288" w:name="_Toc89065132"/>
      <w:bookmarkStart w:id="5289" w:name="_Toc89180431"/>
      <w:bookmarkStart w:id="5290" w:name="_Toc97072116"/>
      <w:bookmarkStart w:id="5291" w:name="_Toc169687827"/>
      <w:r w:rsidRPr="003B2883">
        <w:t>6.3.3.3.3</w:t>
      </w:r>
      <w:r w:rsidRPr="003B2883">
        <w:tab/>
        <w:t>Resource Standard Methods</w:t>
      </w:r>
      <w:bookmarkEnd w:id="5280"/>
      <w:bookmarkEnd w:id="5281"/>
      <w:bookmarkEnd w:id="5282"/>
      <w:bookmarkEnd w:id="5283"/>
      <w:bookmarkEnd w:id="5284"/>
      <w:bookmarkEnd w:id="5285"/>
      <w:bookmarkEnd w:id="5286"/>
      <w:bookmarkEnd w:id="5287"/>
      <w:bookmarkEnd w:id="5288"/>
      <w:bookmarkEnd w:id="5289"/>
      <w:bookmarkEnd w:id="5290"/>
      <w:bookmarkEnd w:id="5291"/>
    </w:p>
    <w:p w14:paraId="792D0703" w14:textId="77777777" w:rsidR="00602AC0" w:rsidRPr="003B2883" w:rsidRDefault="00602AC0" w:rsidP="00876DA9">
      <w:pPr>
        <w:pStyle w:val="Heading6"/>
      </w:pPr>
      <w:bookmarkStart w:id="5292" w:name="_Toc25156541"/>
      <w:bookmarkStart w:id="5293" w:name="_Toc34124846"/>
      <w:bookmarkStart w:id="5294" w:name="_Toc43207975"/>
      <w:bookmarkStart w:id="5295" w:name="_Toc49857448"/>
      <w:bookmarkStart w:id="5296" w:name="_Toc56677292"/>
      <w:bookmarkStart w:id="5297" w:name="_Toc56691815"/>
      <w:bookmarkStart w:id="5298" w:name="_Toc56699079"/>
      <w:bookmarkStart w:id="5299" w:name="_Toc89035335"/>
      <w:bookmarkStart w:id="5300" w:name="_Toc89065133"/>
      <w:bookmarkStart w:id="5301" w:name="_Toc89180432"/>
      <w:bookmarkStart w:id="5302" w:name="_Toc97072117"/>
      <w:bookmarkStart w:id="5303" w:name="_Toc169687828"/>
      <w:r w:rsidRPr="003B2883">
        <w:t>6.3.3.3.3.1</w:t>
      </w:r>
      <w:r w:rsidRPr="003B2883">
        <w:tab/>
        <w:t>GET</w:t>
      </w:r>
      <w:bookmarkEnd w:id="5292"/>
      <w:bookmarkEnd w:id="5293"/>
      <w:bookmarkEnd w:id="5294"/>
      <w:bookmarkEnd w:id="5295"/>
      <w:bookmarkEnd w:id="5296"/>
      <w:bookmarkEnd w:id="5297"/>
      <w:bookmarkEnd w:id="5298"/>
      <w:bookmarkEnd w:id="5299"/>
      <w:bookmarkEnd w:id="5300"/>
      <w:bookmarkEnd w:id="5301"/>
      <w:bookmarkEnd w:id="5302"/>
      <w:bookmarkEnd w:id="5303"/>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lastRenderedPageBreak/>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069999E3"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40C9D2B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lastRenderedPageBreak/>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304"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305" w:name="_PERM_MCCTEMPBM_CRPT03410278___2"/>
            <w:bookmarkEnd w:id="5304"/>
            <w:r w:rsidRPr="003B2883">
              <w:rPr>
                <w:rFonts w:ascii="Arial" w:hAnsi="Arial"/>
                <w:sz w:val="18"/>
              </w:rPr>
              <w:t>See table 6.3.7.3-1 for the description of these errors</w:t>
            </w:r>
          </w:p>
          <w:bookmarkEnd w:id="5305"/>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306"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306"/>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307"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307"/>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308" w:name="_PERM_MCCTEMPBM_CRPT03410281___2"/>
            <w:r w:rsidRPr="003B2883">
              <w:t>-</w:t>
            </w:r>
            <w:r w:rsidRPr="003B2883">
              <w:tab/>
              <w:t>TEMPORARY_REJECT_REGISTRATION_ONGOING, if there is an on</w:t>
            </w:r>
            <w:r>
              <w:t>-</w:t>
            </w:r>
            <w:r w:rsidRPr="003B2883">
              <w:t>going registration procedure</w:t>
            </w:r>
            <w:r>
              <w:t>.</w:t>
            </w:r>
          </w:p>
          <w:bookmarkEnd w:id="5308"/>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554147D3"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3A3632" w:rsidRDefault="00AF7832" w:rsidP="00AF7832">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3A3632" w:rsidRDefault="00AF7832"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309" w:name="_Toc25156542"/>
      <w:bookmarkStart w:id="5310" w:name="_Toc34124847"/>
      <w:bookmarkStart w:id="5311" w:name="_Toc43207976"/>
      <w:bookmarkStart w:id="5312" w:name="_Toc49857449"/>
      <w:bookmarkStart w:id="5313" w:name="_Toc56677293"/>
      <w:bookmarkStart w:id="5314" w:name="_Toc56691816"/>
      <w:bookmarkStart w:id="5315" w:name="_Toc56699080"/>
      <w:bookmarkStart w:id="5316" w:name="_Toc89035336"/>
      <w:bookmarkStart w:id="5317" w:name="_Toc89065134"/>
      <w:bookmarkStart w:id="5318" w:name="_Toc89180433"/>
      <w:bookmarkStart w:id="5319" w:name="_Toc97072118"/>
      <w:bookmarkStart w:id="5320" w:name="_Toc169687829"/>
      <w:r w:rsidRPr="003B2883">
        <w:t>6.3.3.3.4</w:t>
      </w:r>
      <w:r w:rsidRPr="003B2883">
        <w:tab/>
        <w:t>Resource Custom Operations</w:t>
      </w:r>
      <w:bookmarkEnd w:id="5309"/>
      <w:bookmarkEnd w:id="5310"/>
      <w:bookmarkEnd w:id="5311"/>
      <w:bookmarkEnd w:id="5312"/>
      <w:bookmarkEnd w:id="5313"/>
      <w:bookmarkEnd w:id="5314"/>
      <w:bookmarkEnd w:id="5315"/>
      <w:bookmarkEnd w:id="5316"/>
      <w:bookmarkEnd w:id="5317"/>
      <w:bookmarkEnd w:id="5318"/>
      <w:bookmarkEnd w:id="5319"/>
      <w:bookmarkEnd w:id="5320"/>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321" w:name="_Toc81298231"/>
      <w:bookmarkStart w:id="5322" w:name="_Toc89035337"/>
      <w:bookmarkStart w:id="5323" w:name="_Toc89065135"/>
      <w:bookmarkStart w:id="5324" w:name="_Toc89180434"/>
      <w:bookmarkStart w:id="5325" w:name="_Toc97072119"/>
      <w:bookmarkStart w:id="5326" w:name="_Toc169687830"/>
      <w:r>
        <w:t>6.3.3.4</w:t>
      </w:r>
      <w:r w:rsidRPr="003B2883">
        <w:tab/>
        <w:t xml:space="preserve">Resource: </w:t>
      </w:r>
      <w:bookmarkEnd w:id="5321"/>
      <w:r w:rsidRPr="00D65D12">
        <w:rPr>
          <w:iCs/>
          <w:lang w:eastAsia="zh-CN"/>
        </w:rPr>
        <w:t>ueContexts collection</w:t>
      </w:r>
      <w:bookmarkEnd w:id="5322"/>
      <w:bookmarkEnd w:id="5323"/>
      <w:bookmarkEnd w:id="5324"/>
      <w:bookmarkEnd w:id="5325"/>
      <w:bookmarkEnd w:id="5326"/>
    </w:p>
    <w:p w14:paraId="270188A7" w14:textId="17D74703" w:rsidR="001C0541" w:rsidRPr="003B2883" w:rsidRDefault="001C0541" w:rsidP="001C0541">
      <w:pPr>
        <w:pStyle w:val="Heading5"/>
      </w:pPr>
      <w:bookmarkStart w:id="5327" w:name="_Toc81298232"/>
      <w:bookmarkStart w:id="5328" w:name="_Toc89035338"/>
      <w:bookmarkStart w:id="5329" w:name="_Toc89065136"/>
      <w:bookmarkStart w:id="5330" w:name="_Toc89180435"/>
      <w:bookmarkStart w:id="5331" w:name="_Toc97072120"/>
      <w:bookmarkStart w:id="5332" w:name="_Toc169687831"/>
      <w:r w:rsidRPr="003B2883">
        <w:t>6.3.3.</w:t>
      </w:r>
      <w:r>
        <w:t>4</w:t>
      </w:r>
      <w:r w:rsidRPr="003B2883">
        <w:t>.1</w:t>
      </w:r>
      <w:r w:rsidRPr="003B2883">
        <w:tab/>
        <w:t>Description</w:t>
      </w:r>
      <w:bookmarkEnd w:id="5327"/>
      <w:bookmarkEnd w:id="5328"/>
      <w:bookmarkEnd w:id="5329"/>
      <w:bookmarkEnd w:id="5330"/>
      <w:bookmarkEnd w:id="5331"/>
      <w:bookmarkEnd w:id="5332"/>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333" w:name="_Toc81298233"/>
      <w:bookmarkStart w:id="5334" w:name="_Toc89035339"/>
      <w:bookmarkStart w:id="5335" w:name="_Toc89065137"/>
      <w:bookmarkStart w:id="5336" w:name="_Toc89180436"/>
      <w:bookmarkStart w:id="5337" w:name="_Toc97072121"/>
      <w:bookmarkStart w:id="5338" w:name="_Toc169687832"/>
      <w:r w:rsidRPr="003B2883">
        <w:t>6.3.3.</w:t>
      </w:r>
      <w:r>
        <w:t>4</w:t>
      </w:r>
      <w:r w:rsidRPr="003B2883">
        <w:t>.2</w:t>
      </w:r>
      <w:r w:rsidRPr="003B2883">
        <w:tab/>
        <w:t>Resource Definition</w:t>
      </w:r>
      <w:bookmarkEnd w:id="5333"/>
      <w:bookmarkEnd w:id="5334"/>
      <w:bookmarkEnd w:id="5335"/>
      <w:bookmarkEnd w:id="5336"/>
      <w:bookmarkEnd w:id="5337"/>
      <w:bookmarkEnd w:id="5338"/>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1FBDF4A8" w:rsidR="001C0541" w:rsidRPr="003B2883" w:rsidRDefault="001C0541" w:rsidP="00941AA6">
            <w:pPr>
              <w:pStyle w:val="TAL"/>
            </w:pPr>
            <w:r w:rsidRPr="003B2883">
              <w:t xml:space="preserve">See </w:t>
            </w:r>
            <w:r w:rsidR="00B95277">
              <w:t>clause </w:t>
            </w:r>
            <w:r w:rsidR="00B95277"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1DF2B761" w:rsidR="001C0541" w:rsidRPr="003B2883" w:rsidRDefault="001C0541" w:rsidP="00941AA6">
            <w:pPr>
              <w:pStyle w:val="TAL"/>
            </w:pPr>
            <w:r w:rsidRPr="003B2883">
              <w:t xml:space="preserve">See </w:t>
            </w:r>
            <w:r w:rsidR="00B95277">
              <w:t>clause </w:t>
            </w:r>
            <w:r w:rsidR="00B95277"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339" w:name="_Toc81298234"/>
      <w:bookmarkStart w:id="5340" w:name="_Toc89035340"/>
      <w:bookmarkStart w:id="5341" w:name="_Toc89065138"/>
      <w:bookmarkStart w:id="5342" w:name="_Toc89180437"/>
      <w:bookmarkStart w:id="5343" w:name="_Toc97072122"/>
      <w:bookmarkStart w:id="5344" w:name="_Toc169687833"/>
      <w:r>
        <w:t>6.3.3.4</w:t>
      </w:r>
      <w:r w:rsidRPr="003B2883">
        <w:t>.3</w:t>
      </w:r>
      <w:r w:rsidRPr="003B2883">
        <w:tab/>
        <w:t>Resource Standard Methods</w:t>
      </w:r>
      <w:bookmarkEnd w:id="5339"/>
      <w:bookmarkEnd w:id="5340"/>
      <w:bookmarkEnd w:id="5341"/>
      <w:bookmarkEnd w:id="5342"/>
      <w:bookmarkEnd w:id="5343"/>
      <w:bookmarkEnd w:id="5344"/>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345" w:name="_Toc89035341"/>
      <w:bookmarkStart w:id="5346" w:name="_Toc89065139"/>
      <w:bookmarkStart w:id="5347" w:name="_Toc89180438"/>
      <w:bookmarkStart w:id="5348" w:name="_Toc97072123"/>
      <w:bookmarkStart w:id="5349" w:name="_Toc169687834"/>
      <w:r>
        <w:t>6.3.3.4</w:t>
      </w:r>
      <w:r w:rsidRPr="003B2883">
        <w:t>.4</w:t>
      </w:r>
      <w:r w:rsidRPr="003B2883">
        <w:tab/>
        <w:t>Resource Custom Operations</w:t>
      </w:r>
      <w:bookmarkEnd w:id="5345"/>
      <w:bookmarkEnd w:id="5346"/>
      <w:bookmarkEnd w:id="5347"/>
      <w:bookmarkEnd w:id="5348"/>
      <w:bookmarkEnd w:id="5349"/>
    </w:p>
    <w:p w14:paraId="1A332FDC" w14:textId="34DB2C11" w:rsidR="001C0541" w:rsidRPr="00384E92" w:rsidRDefault="001C0541" w:rsidP="00876DA9">
      <w:pPr>
        <w:pStyle w:val="Heading6"/>
      </w:pPr>
      <w:bookmarkStart w:id="5350" w:name="_Toc25073878"/>
      <w:bookmarkStart w:id="5351" w:name="_Toc34063054"/>
      <w:bookmarkStart w:id="5352" w:name="_Toc43120028"/>
      <w:bookmarkStart w:id="5353" w:name="_Toc49768083"/>
      <w:bookmarkStart w:id="5354" w:name="_Toc56434256"/>
      <w:bookmarkStart w:id="5355" w:name="_Toc82678126"/>
      <w:bookmarkStart w:id="5356" w:name="_Toc89035342"/>
      <w:bookmarkStart w:id="5357" w:name="_Toc89065140"/>
      <w:bookmarkStart w:id="5358" w:name="_Toc89180439"/>
      <w:bookmarkStart w:id="5359" w:name="_Toc97072124"/>
      <w:bookmarkStart w:id="5360" w:name="_Toc169687835"/>
      <w:r w:rsidRPr="00384E92">
        <w:t>6.</w:t>
      </w:r>
      <w:r>
        <w:t>3.3.4.4</w:t>
      </w:r>
      <w:r w:rsidRPr="00384E92">
        <w:t>.1</w:t>
      </w:r>
      <w:r w:rsidRPr="00384E92">
        <w:tab/>
      </w:r>
      <w:r>
        <w:t>Overview</w:t>
      </w:r>
      <w:bookmarkEnd w:id="5350"/>
      <w:bookmarkEnd w:id="5351"/>
      <w:bookmarkEnd w:id="5352"/>
      <w:bookmarkEnd w:id="5353"/>
      <w:bookmarkEnd w:id="5354"/>
      <w:bookmarkEnd w:id="5355"/>
      <w:bookmarkEnd w:id="5356"/>
      <w:bookmarkEnd w:id="5357"/>
      <w:bookmarkEnd w:id="5358"/>
      <w:bookmarkEnd w:id="5359"/>
      <w:bookmarkEnd w:id="5360"/>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361" w:name="_Toc81298235"/>
      <w:bookmarkStart w:id="5362" w:name="_Toc89035343"/>
      <w:bookmarkStart w:id="5363" w:name="_Toc89065141"/>
      <w:bookmarkStart w:id="5364" w:name="_Toc89180440"/>
      <w:bookmarkStart w:id="5365" w:name="_Toc97072125"/>
      <w:bookmarkStart w:id="5366" w:name="_Toc169687836"/>
      <w:r>
        <w:t>6.3.3.4.4</w:t>
      </w:r>
      <w:r w:rsidRPr="003B2883">
        <w:t>.</w:t>
      </w:r>
      <w:bookmarkEnd w:id="5361"/>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362"/>
      <w:bookmarkEnd w:id="5363"/>
      <w:bookmarkEnd w:id="5364"/>
      <w:bookmarkEnd w:id="5365"/>
      <w:bookmarkEnd w:id="5366"/>
    </w:p>
    <w:p w14:paraId="7A94F9E9" w14:textId="190C4CD9" w:rsidR="001C0541" w:rsidRDefault="001C0541" w:rsidP="00876DA9">
      <w:pPr>
        <w:pStyle w:val="Heading7"/>
      </w:pPr>
      <w:bookmarkStart w:id="5367" w:name="_Toc25073880"/>
      <w:bookmarkStart w:id="5368" w:name="_Toc34063056"/>
      <w:bookmarkStart w:id="5369" w:name="_Toc43120030"/>
      <w:bookmarkStart w:id="5370" w:name="_Toc49768085"/>
      <w:bookmarkStart w:id="5371" w:name="_Toc56434258"/>
      <w:bookmarkStart w:id="5372" w:name="_Toc82678128"/>
      <w:bookmarkStart w:id="5373" w:name="_Toc89035344"/>
      <w:bookmarkStart w:id="5374" w:name="_Toc89065142"/>
      <w:bookmarkStart w:id="5375" w:name="_Toc89180441"/>
      <w:bookmarkStart w:id="5376" w:name="_Toc97072126"/>
      <w:bookmarkStart w:id="5377" w:name="_Toc169687837"/>
      <w:r>
        <w:t>6.3.3.4.4.2.1</w:t>
      </w:r>
      <w:r>
        <w:tab/>
        <w:t>Description</w:t>
      </w:r>
      <w:bookmarkEnd w:id="5367"/>
      <w:bookmarkEnd w:id="5368"/>
      <w:bookmarkEnd w:id="5369"/>
      <w:bookmarkEnd w:id="5370"/>
      <w:bookmarkEnd w:id="5371"/>
      <w:bookmarkEnd w:id="5372"/>
      <w:bookmarkEnd w:id="5373"/>
      <w:bookmarkEnd w:id="5374"/>
      <w:bookmarkEnd w:id="5375"/>
      <w:bookmarkEnd w:id="5376"/>
      <w:bookmarkEnd w:id="5377"/>
    </w:p>
    <w:p w14:paraId="40446923" w14:textId="480273A7" w:rsidR="001C0541" w:rsidRDefault="001C0541" w:rsidP="00876DA9">
      <w:pPr>
        <w:pStyle w:val="Heading7"/>
      </w:pPr>
      <w:bookmarkStart w:id="5378" w:name="_Toc25073881"/>
      <w:bookmarkStart w:id="5379" w:name="_Toc34063057"/>
      <w:bookmarkStart w:id="5380" w:name="_Toc43120031"/>
      <w:bookmarkStart w:id="5381" w:name="_Toc49768086"/>
      <w:bookmarkStart w:id="5382" w:name="_Toc56434259"/>
      <w:bookmarkStart w:id="5383" w:name="_Toc82678129"/>
      <w:bookmarkStart w:id="5384" w:name="_Toc89035345"/>
      <w:bookmarkStart w:id="5385" w:name="_Toc89065143"/>
      <w:bookmarkStart w:id="5386" w:name="_Toc89180442"/>
      <w:bookmarkStart w:id="5387" w:name="_Toc97072127"/>
      <w:bookmarkStart w:id="5388" w:name="_Toc169687838"/>
      <w:r>
        <w:t>6.3.3.4.4.2.2</w:t>
      </w:r>
      <w:r>
        <w:tab/>
        <w:t>Operation Definition</w:t>
      </w:r>
      <w:bookmarkEnd w:id="5378"/>
      <w:bookmarkEnd w:id="5379"/>
      <w:bookmarkEnd w:id="5380"/>
      <w:bookmarkEnd w:id="5381"/>
      <w:bookmarkEnd w:id="5382"/>
      <w:bookmarkEnd w:id="5383"/>
      <w:bookmarkEnd w:id="5384"/>
      <w:bookmarkEnd w:id="5385"/>
      <w:bookmarkEnd w:id="5386"/>
      <w:bookmarkEnd w:id="5387"/>
      <w:bookmarkEnd w:id="5388"/>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70DF9165" w14:textId="77777777" w:rsidR="001C0541" w:rsidRDefault="001C0541" w:rsidP="00941AA6">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27ED80B4" w14:textId="77777777" w:rsidR="001C0541" w:rsidRDefault="001C0541"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389"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389"/>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B69C4AF" w14:textId="668B7C79" w:rsidR="001C0541" w:rsidRPr="00534FD2" w:rsidRDefault="001C0541"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lastRenderedPageBreak/>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390" w:name="_Toc25156543"/>
      <w:bookmarkStart w:id="5391" w:name="_Toc34124848"/>
      <w:bookmarkStart w:id="5392" w:name="_Toc43207977"/>
      <w:bookmarkStart w:id="5393" w:name="_Toc49857450"/>
      <w:bookmarkStart w:id="5394" w:name="_Toc56677294"/>
      <w:bookmarkStart w:id="5395" w:name="_Toc56691817"/>
      <w:bookmarkStart w:id="5396" w:name="_Toc56699081"/>
      <w:bookmarkStart w:id="5397" w:name="_Toc89035346"/>
      <w:bookmarkStart w:id="5398" w:name="_Toc89065144"/>
      <w:bookmarkStart w:id="5399" w:name="_Toc89180443"/>
      <w:bookmarkStart w:id="5400" w:name="_Toc97072128"/>
      <w:bookmarkStart w:id="5401" w:name="_Toc169687839"/>
      <w:r w:rsidRPr="003B2883">
        <w:t>6.3.4</w:t>
      </w:r>
      <w:r w:rsidRPr="003B2883">
        <w:tab/>
        <w:t>Custom Operations without associated resources</w:t>
      </w:r>
      <w:bookmarkEnd w:id="5390"/>
      <w:bookmarkEnd w:id="5391"/>
      <w:bookmarkEnd w:id="5392"/>
      <w:bookmarkEnd w:id="5393"/>
      <w:bookmarkEnd w:id="5394"/>
      <w:bookmarkEnd w:id="5395"/>
      <w:bookmarkEnd w:id="5396"/>
      <w:bookmarkEnd w:id="5397"/>
      <w:bookmarkEnd w:id="5398"/>
      <w:bookmarkEnd w:id="5399"/>
      <w:bookmarkEnd w:id="5400"/>
      <w:bookmarkEnd w:id="5401"/>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402" w:name="_Toc25156544"/>
      <w:bookmarkStart w:id="5403" w:name="_Toc34124849"/>
      <w:bookmarkStart w:id="5404" w:name="_Toc43207978"/>
      <w:bookmarkStart w:id="5405" w:name="_Toc49857451"/>
      <w:bookmarkStart w:id="5406" w:name="_Toc56677295"/>
      <w:bookmarkStart w:id="5407" w:name="_Toc56691818"/>
      <w:bookmarkStart w:id="5408" w:name="_Toc56699082"/>
      <w:bookmarkStart w:id="5409" w:name="_Toc89035347"/>
      <w:bookmarkStart w:id="5410" w:name="_Toc89065145"/>
      <w:bookmarkStart w:id="5411" w:name="_Toc89180444"/>
      <w:bookmarkStart w:id="5412" w:name="_Toc97072129"/>
      <w:bookmarkStart w:id="5413" w:name="_Toc169687840"/>
      <w:r w:rsidRPr="003B2883">
        <w:t>6.3.5</w:t>
      </w:r>
      <w:r w:rsidRPr="003B2883">
        <w:tab/>
        <w:t>Notifications</w:t>
      </w:r>
      <w:bookmarkEnd w:id="5402"/>
      <w:bookmarkEnd w:id="5403"/>
      <w:bookmarkEnd w:id="5404"/>
      <w:bookmarkEnd w:id="5405"/>
      <w:bookmarkEnd w:id="5406"/>
      <w:bookmarkEnd w:id="5407"/>
      <w:bookmarkEnd w:id="5408"/>
      <w:bookmarkEnd w:id="5409"/>
      <w:bookmarkEnd w:id="5410"/>
      <w:bookmarkEnd w:id="5411"/>
      <w:bookmarkEnd w:id="5412"/>
      <w:bookmarkEnd w:id="5413"/>
    </w:p>
    <w:p w14:paraId="4FA3AA90" w14:textId="77777777" w:rsidR="00950E85" w:rsidRDefault="00950E85" w:rsidP="00950E85">
      <w:pPr>
        <w:pStyle w:val="Heading4"/>
      </w:pPr>
      <w:bookmarkStart w:id="5414" w:name="_Toc97072130"/>
      <w:bookmarkStart w:id="5415" w:name="_Toc169687841"/>
      <w:r>
        <w:t>6.3</w:t>
      </w:r>
      <w:r w:rsidRPr="003B2883">
        <w:t>.5.1</w:t>
      </w:r>
      <w:r w:rsidRPr="003B2883">
        <w:tab/>
      </w:r>
      <w:r>
        <w:t>General</w:t>
      </w:r>
      <w:bookmarkEnd w:id="5414"/>
      <w:bookmarkEnd w:id="5415"/>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416" w:name="_Toc97072131"/>
      <w:bookmarkStart w:id="5417" w:name="_Toc169687842"/>
      <w:r>
        <w:t>6.3</w:t>
      </w:r>
      <w:r w:rsidRPr="003B2883">
        <w:t>.5.2</w:t>
      </w:r>
      <w:r w:rsidRPr="003B2883">
        <w:tab/>
      </w:r>
      <w:r>
        <w:rPr>
          <w:rFonts w:eastAsia="SimSun"/>
          <w:lang w:eastAsia="zh-CN"/>
        </w:rPr>
        <w:t>UE Reachability Info Notify</w:t>
      </w:r>
      <w:bookmarkEnd w:id="5416"/>
      <w:bookmarkEnd w:id="5417"/>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418" w:name="_Toc97072132"/>
      <w:bookmarkStart w:id="5419" w:name="_Toc169687843"/>
      <w:r>
        <w:t>6.3</w:t>
      </w:r>
      <w:r w:rsidRPr="003B2883">
        <w:t>.5.2.1</w:t>
      </w:r>
      <w:r w:rsidRPr="003B2883">
        <w:tab/>
        <w:t>Notification Definition</w:t>
      </w:r>
      <w:bookmarkEnd w:id="5418"/>
      <w:bookmarkEnd w:id="5419"/>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420" w:name="_Toc97072133"/>
      <w:bookmarkStart w:id="5421" w:name="_Toc169687844"/>
      <w:r>
        <w:t>6.3</w:t>
      </w:r>
      <w:r w:rsidRPr="003B2883">
        <w:t>.5.2.3</w:t>
      </w:r>
      <w:r w:rsidRPr="003B2883">
        <w:tab/>
        <w:t>Notification Standard Methods</w:t>
      </w:r>
      <w:bookmarkEnd w:id="5420"/>
      <w:bookmarkEnd w:id="5421"/>
    </w:p>
    <w:p w14:paraId="33235C60" w14:textId="77777777" w:rsidR="00950E85" w:rsidRPr="003B2883" w:rsidRDefault="00950E85" w:rsidP="00876DA9">
      <w:pPr>
        <w:pStyle w:val="Heading6"/>
      </w:pPr>
      <w:bookmarkStart w:id="5422" w:name="_Toc97072134"/>
      <w:bookmarkStart w:id="5423" w:name="_Toc169687845"/>
      <w:r>
        <w:t>6.3</w:t>
      </w:r>
      <w:r w:rsidRPr="003B2883">
        <w:t>.5.2.3.1</w:t>
      </w:r>
      <w:r w:rsidRPr="003B2883">
        <w:tab/>
        <w:t>POST</w:t>
      </w:r>
      <w:bookmarkEnd w:id="5422"/>
      <w:bookmarkEnd w:id="5423"/>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lastRenderedPageBreak/>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4B7ADDB" w14:textId="77777777" w:rsidR="00950E85" w:rsidRDefault="00950E85" w:rsidP="0063282D">
            <w:pPr>
              <w:pStyle w:val="TAL"/>
            </w:pPr>
            <w:r>
              <w:t>Temporary redirection. The NF service consumer shall generate a Location header field containing a URI pointing to the endpoint of another NF service consumer to which the notification should be sent.</w:t>
            </w:r>
          </w:p>
          <w:p w14:paraId="15955259" w14:textId="77777777" w:rsidR="00950E85" w:rsidRDefault="00950E85" w:rsidP="0063282D">
            <w:pPr>
              <w:pStyle w:val="TAL"/>
            </w:pPr>
          </w:p>
          <w:p w14:paraId="1C84E51E"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F2E0AE1" w14:textId="77777777" w:rsidR="00950E85" w:rsidRDefault="00950E85" w:rsidP="0063282D">
            <w:pPr>
              <w:pStyle w:val="TAL"/>
            </w:pPr>
            <w:r>
              <w:t>Permanent redirection. The NF service consumer shall generate a Location header field containing a URI pointing to the endpoint of another NF service consumer to which the notification should be sent.</w:t>
            </w:r>
          </w:p>
          <w:p w14:paraId="54644B67" w14:textId="77777777" w:rsidR="00950E85" w:rsidRDefault="00950E85" w:rsidP="0063282D">
            <w:pPr>
              <w:pStyle w:val="TAL"/>
            </w:pPr>
          </w:p>
          <w:p w14:paraId="26AD9D63"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7BE7DD" w14:textId="69F537DD" w:rsidR="00950E85" w:rsidRDefault="00950E85" w:rsidP="0063282D">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DB10E2"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3A3632" w:rsidRDefault="00950E85" w:rsidP="0063282D">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F252348"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3A3632" w:rsidRDefault="00950E85" w:rsidP="0063282D">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424" w:name="_Toc25156545"/>
      <w:bookmarkStart w:id="5425" w:name="_Toc34124850"/>
      <w:bookmarkStart w:id="5426" w:name="_Toc43207979"/>
      <w:bookmarkStart w:id="5427" w:name="_Toc49857452"/>
      <w:bookmarkStart w:id="5428" w:name="_Toc56677296"/>
      <w:bookmarkStart w:id="5429" w:name="_Toc56691819"/>
      <w:bookmarkStart w:id="5430" w:name="_Toc56699083"/>
      <w:bookmarkStart w:id="5431" w:name="_Toc89035348"/>
      <w:bookmarkStart w:id="5432" w:name="_Toc89065146"/>
      <w:bookmarkStart w:id="5433" w:name="_Toc89180445"/>
      <w:bookmarkStart w:id="5434" w:name="_Toc97072135"/>
      <w:bookmarkStart w:id="5435" w:name="_Toc169687846"/>
      <w:r w:rsidRPr="003B2883">
        <w:t>6.3.6</w:t>
      </w:r>
      <w:r w:rsidRPr="003B2883">
        <w:tab/>
        <w:t>Data Model</w:t>
      </w:r>
      <w:bookmarkEnd w:id="5424"/>
      <w:bookmarkEnd w:id="5425"/>
      <w:bookmarkEnd w:id="5426"/>
      <w:bookmarkEnd w:id="5427"/>
      <w:bookmarkEnd w:id="5428"/>
      <w:bookmarkEnd w:id="5429"/>
      <w:bookmarkEnd w:id="5430"/>
      <w:bookmarkEnd w:id="5431"/>
      <w:bookmarkEnd w:id="5432"/>
      <w:bookmarkEnd w:id="5433"/>
      <w:bookmarkEnd w:id="5434"/>
      <w:bookmarkEnd w:id="5435"/>
    </w:p>
    <w:p w14:paraId="0D32026C" w14:textId="77777777" w:rsidR="00602AC0" w:rsidRPr="003B2883" w:rsidRDefault="00602AC0" w:rsidP="00602AC0">
      <w:pPr>
        <w:pStyle w:val="Heading4"/>
      </w:pPr>
      <w:bookmarkStart w:id="5436" w:name="_Toc25156546"/>
      <w:bookmarkStart w:id="5437" w:name="_Toc34124851"/>
      <w:bookmarkStart w:id="5438" w:name="_Toc43207980"/>
      <w:bookmarkStart w:id="5439" w:name="_Toc49857453"/>
      <w:bookmarkStart w:id="5440" w:name="_Toc56677297"/>
      <w:bookmarkStart w:id="5441" w:name="_Toc56691820"/>
      <w:bookmarkStart w:id="5442" w:name="_Toc56699084"/>
      <w:bookmarkStart w:id="5443" w:name="_Toc89035349"/>
      <w:bookmarkStart w:id="5444" w:name="_Toc89065147"/>
      <w:bookmarkStart w:id="5445" w:name="_Toc89180446"/>
      <w:bookmarkStart w:id="5446" w:name="_Toc97072136"/>
      <w:bookmarkStart w:id="5447" w:name="_Toc169687847"/>
      <w:r w:rsidRPr="003B2883">
        <w:t>6.3.6.1</w:t>
      </w:r>
      <w:r w:rsidRPr="003B2883">
        <w:tab/>
        <w:t>General</w:t>
      </w:r>
      <w:bookmarkEnd w:id="5436"/>
      <w:bookmarkEnd w:id="5437"/>
      <w:bookmarkEnd w:id="5438"/>
      <w:bookmarkEnd w:id="5439"/>
      <w:bookmarkEnd w:id="5440"/>
      <w:bookmarkEnd w:id="5441"/>
      <w:bookmarkEnd w:id="5442"/>
      <w:bookmarkEnd w:id="5443"/>
      <w:bookmarkEnd w:id="5444"/>
      <w:bookmarkEnd w:id="5445"/>
      <w:bookmarkEnd w:id="5446"/>
      <w:bookmarkEnd w:id="544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3F08E4"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3F08E4" w:rsidRPr="003B2883" w:rsidRDefault="003F08E4" w:rsidP="003F08E4">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3F08E4" w:rsidRPr="003B2883" w:rsidRDefault="003F08E4" w:rsidP="003F08E4">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3F08E4" w:rsidRPr="003B2883" w:rsidRDefault="003F08E4" w:rsidP="003F08E4">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448" w:name="_Toc25156547"/>
      <w:bookmarkStart w:id="5449" w:name="_Toc34124852"/>
      <w:bookmarkStart w:id="5450" w:name="_Toc43207981"/>
      <w:bookmarkStart w:id="5451" w:name="_Toc49857454"/>
      <w:bookmarkStart w:id="5452" w:name="_Toc56677298"/>
      <w:bookmarkStart w:id="5453" w:name="_Toc56691821"/>
      <w:bookmarkStart w:id="5454" w:name="_Toc56699085"/>
      <w:bookmarkStart w:id="5455" w:name="_Toc89035350"/>
      <w:bookmarkStart w:id="5456" w:name="_Toc89065148"/>
      <w:bookmarkStart w:id="5457" w:name="_Toc89180447"/>
      <w:bookmarkStart w:id="5458" w:name="_Toc97072137"/>
      <w:bookmarkStart w:id="5459" w:name="_Toc169687848"/>
      <w:r w:rsidRPr="003B2883">
        <w:rPr>
          <w:lang w:val="en-US"/>
        </w:rPr>
        <w:t>6.3.6.2</w:t>
      </w:r>
      <w:r w:rsidRPr="003B2883">
        <w:rPr>
          <w:lang w:val="en-US"/>
        </w:rPr>
        <w:tab/>
        <w:t>Structured data types</w:t>
      </w:r>
      <w:bookmarkEnd w:id="5448"/>
      <w:bookmarkEnd w:id="5449"/>
      <w:bookmarkEnd w:id="5450"/>
      <w:bookmarkEnd w:id="5451"/>
      <w:bookmarkEnd w:id="5452"/>
      <w:bookmarkEnd w:id="5453"/>
      <w:bookmarkEnd w:id="5454"/>
      <w:bookmarkEnd w:id="5455"/>
      <w:bookmarkEnd w:id="5456"/>
      <w:bookmarkEnd w:id="5457"/>
      <w:bookmarkEnd w:id="5458"/>
      <w:bookmarkEnd w:id="5459"/>
    </w:p>
    <w:p w14:paraId="0CDBEF50" w14:textId="77777777" w:rsidR="00602AC0" w:rsidRPr="003B2883" w:rsidRDefault="00602AC0" w:rsidP="00602AC0">
      <w:pPr>
        <w:pStyle w:val="Heading5"/>
      </w:pPr>
      <w:bookmarkStart w:id="5460" w:name="_Toc25156548"/>
      <w:bookmarkStart w:id="5461" w:name="_Toc34124853"/>
      <w:bookmarkStart w:id="5462" w:name="_Toc43207982"/>
      <w:bookmarkStart w:id="5463" w:name="_Toc49857455"/>
      <w:bookmarkStart w:id="5464" w:name="_Toc56677299"/>
      <w:bookmarkStart w:id="5465" w:name="_Toc56691822"/>
      <w:bookmarkStart w:id="5466" w:name="_Toc56699086"/>
      <w:bookmarkStart w:id="5467" w:name="_Toc89035351"/>
      <w:bookmarkStart w:id="5468" w:name="_Toc89065149"/>
      <w:bookmarkStart w:id="5469" w:name="_Toc89180448"/>
      <w:bookmarkStart w:id="5470" w:name="_Toc97072138"/>
      <w:bookmarkStart w:id="5471" w:name="_Toc169687849"/>
      <w:r w:rsidRPr="003B2883">
        <w:t>6.3.6.2.1</w:t>
      </w:r>
      <w:r w:rsidRPr="003B2883">
        <w:tab/>
        <w:t>Introduction</w:t>
      </w:r>
      <w:bookmarkEnd w:id="5460"/>
      <w:bookmarkEnd w:id="5461"/>
      <w:bookmarkEnd w:id="5462"/>
      <w:bookmarkEnd w:id="5463"/>
      <w:bookmarkEnd w:id="5464"/>
      <w:bookmarkEnd w:id="5465"/>
      <w:bookmarkEnd w:id="5466"/>
      <w:bookmarkEnd w:id="5467"/>
      <w:bookmarkEnd w:id="5468"/>
      <w:bookmarkEnd w:id="5469"/>
      <w:bookmarkEnd w:id="5470"/>
      <w:bookmarkEnd w:id="5471"/>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5472" w:name="_Toc25156549"/>
      <w:bookmarkStart w:id="5473" w:name="_Toc34124854"/>
      <w:bookmarkStart w:id="5474" w:name="_Toc43207983"/>
      <w:bookmarkStart w:id="5475" w:name="_Toc49857456"/>
      <w:bookmarkStart w:id="5476" w:name="_Toc56677300"/>
      <w:bookmarkStart w:id="5477" w:name="_Toc56691823"/>
      <w:bookmarkStart w:id="5478" w:name="_Toc56699087"/>
      <w:bookmarkStart w:id="5479" w:name="_Toc89035352"/>
      <w:bookmarkStart w:id="5480" w:name="_Toc89065150"/>
      <w:bookmarkStart w:id="5481" w:name="_Toc89180449"/>
      <w:bookmarkStart w:id="5482" w:name="_Toc97072139"/>
      <w:bookmarkStart w:id="5483" w:name="_Toc169687850"/>
      <w:r w:rsidRPr="003B2883">
        <w:lastRenderedPageBreak/>
        <w:t>6.3.6.2.2</w:t>
      </w:r>
      <w:r w:rsidRPr="003B2883">
        <w:tab/>
        <w:t>Type: EnableUeReachabilityReqData</w:t>
      </w:r>
      <w:bookmarkEnd w:id="5472"/>
      <w:bookmarkEnd w:id="5473"/>
      <w:bookmarkEnd w:id="5474"/>
      <w:bookmarkEnd w:id="5475"/>
      <w:bookmarkEnd w:id="5476"/>
      <w:bookmarkEnd w:id="5477"/>
      <w:bookmarkEnd w:id="5478"/>
      <w:bookmarkEnd w:id="5479"/>
      <w:bookmarkEnd w:id="5480"/>
      <w:bookmarkEnd w:id="5481"/>
      <w:bookmarkEnd w:id="5482"/>
      <w:bookmarkEnd w:id="5483"/>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6FF13366"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5915C13"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5484" w:name="_PERM_MCCTEMPBM_CRPT03410285___2"/>
            <w:r w:rsidRPr="003B2883">
              <w:rPr>
                <w:rFonts w:cs="Arial"/>
                <w:szCs w:val="18"/>
                <w:lang w:val="en-US" w:eastAsia="zh-CN"/>
              </w:rPr>
              <w:t>-</w:t>
            </w:r>
            <w:r w:rsidRPr="003B2883">
              <w:tab/>
              <w:t>true:</w:t>
            </w:r>
            <w:r>
              <w:t xml:space="preserve"> the extended buffering is supported</w:t>
            </w:r>
          </w:p>
          <w:bookmarkEnd w:id="5484"/>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5485" w:name="_Toc25156550"/>
      <w:bookmarkStart w:id="5486" w:name="_Toc34124855"/>
      <w:bookmarkStart w:id="5487" w:name="_Toc43207984"/>
      <w:bookmarkStart w:id="5488" w:name="_Toc49857457"/>
      <w:bookmarkStart w:id="5489" w:name="_Toc56677301"/>
      <w:bookmarkStart w:id="5490" w:name="_Toc56691824"/>
      <w:bookmarkStart w:id="5491" w:name="_Toc56699088"/>
      <w:bookmarkStart w:id="5492" w:name="_Toc89035353"/>
      <w:bookmarkStart w:id="5493" w:name="_Toc89065151"/>
      <w:bookmarkStart w:id="5494" w:name="_Toc89180450"/>
      <w:bookmarkStart w:id="5495" w:name="_Toc97072140"/>
      <w:bookmarkStart w:id="5496" w:name="_Toc169687851"/>
      <w:r w:rsidRPr="003B2883">
        <w:t>6.3.6.2.3</w:t>
      </w:r>
      <w:r w:rsidRPr="003B2883">
        <w:tab/>
        <w:t>Type: EnableUeReachabilityRspData</w:t>
      </w:r>
      <w:bookmarkEnd w:id="5485"/>
      <w:bookmarkEnd w:id="5486"/>
      <w:bookmarkEnd w:id="5487"/>
      <w:bookmarkEnd w:id="5488"/>
      <w:bookmarkEnd w:id="5489"/>
      <w:bookmarkEnd w:id="5490"/>
      <w:bookmarkEnd w:id="5491"/>
      <w:bookmarkEnd w:id="5492"/>
      <w:bookmarkEnd w:id="5493"/>
      <w:bookmarkEnd w:id="5494"/>
      <w:bookmarkEnd w:id="5495"/>
      <w:bookmarkEnd w:id="5496"/>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1B58E143"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5497" w:name="_Toc25156551"/>
      <w:bookmarkStart w:id="5498" w:name="_Toc34124856"/>
      <w:bookmarkStart w:id="5499" w:name="_Toc43207985"/>
      <w:bookmarkStart w:id="5500" w:name="_Toc49857458"/>
      <w:bookmarkStart w:id="5501" w:name="_Toc56677302"/>
      <w:bookmarkStart w:id="5502" w:name="_Toc56691825"/>
      <w:bookmarkStart w:id="5503" w:name="_Toc56699089"/>
      <w:bookmarkStart w:id="5504" w:name="_Toc89035354"/>
      <w:bookmarkStart w:id="5505" w:name="_Toc89065152"/>
      <w:bookmarkStart w:id="5506" w:name="_Toc89180451"/>
      <w:bookmarkStart w:id="5507" w:name="_Toc97072141"/>
      <w:bookmarkStart w:id="5508" w:name="_Toc169687852"/>
      <w:r w:rsidRPr="003B2883">
        <w:lastRenderedPageBreak/>
        <w:t>6.3.6.2.4</w:t>
      </w:r>
      <w:r w:rsidRPr="003B2883">
        <w:tab/>
        <w:t>Type: UeContextInfo</w:t>
      </w:r>
      <w:bookmarkEnd w:id="5497"/>
      <w:bookmarkEnd w:id="5498"/>
      <w:bookmarkEnd w:id="5499"/>
      <w:bookmarkEnd w:id="5500"/>
      <w:bookmarkEnd w:id="5501"/>
      <w:bookmarkEnd w:id="5502"/>
      <w:bookmarkEnd w:id="5503"/>
      <w:bookmarkEnd w:id="5504"/>
      <w:bookmarkEnd w:id="5505"/>
      <w:bookmarkEnd w:id="5506"/>
      <w:bookmarkEnd w:id="5507"/>
      <w:bookmarkEnd w:id="5508"/>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5509" w:name="_PERM_MCCTEMPBM_CRPT03410288___2"/>
            <w:r w:rsidRPr="003B2883">
              <w:rPr>
                <w:rFonts w:cs="Arial"/>
                <w:szCs w:val="18"/>
              </w:rPr>
              <w:t>- "TADS"</w:t>
            </w:r>
          </w:p>
          <w:bookmarkEnd w:id="5509"/>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5510" w:name="_PERM_MCCTEMPBM_CRPT03410289___2"/>
            <w:r w:rsidRPr="003B2883">
              <w:rPr>
                <w:rFonts w:cs="Arial"/>
                <w:szCs w:val="18"/>
              </w:rPr>
              <w:t>- "TADS"</w:t>
            </w:r>
          </w:p>
          <w:bookmarkEnd w:id="5510"/>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5511" w:name="_PERM_MCCTEMPBM_CRPT03410290___2"/>
            <w:r w:rsidRPr="003B2883">
              <w:rPr>
                <w:rFonts w:cs="Arial"/>
                <w:szCs w:val="18"/>
              </w:rPr>
              <w:t>- "TADS"</w:t>
            </w:r>
          </w:p>
          <w:bookmarkEnd w:id="5511"/>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5512" w:name="_PERM_MCCTEMPBM_CRPT03410291___2"/>
            <w:r w:rsidRPr="003B2883">
              <w:rPr>
                <w:rFonts w:cs="Arial"/>
                <w:szCs w:val="18"/>
              </w:rPr>
              <w:t>- "TADS"</w:t>
            </w:r>
          </w:p>
          <w:bookmarkEnd w:id="5512"/>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5513" w:name="_PERM_MCCTEMPBM_CRPT03410292___2"/>
            <w:r w:rsidRPr="003B2883">
              <w:rPr>
                <w:rFonts w:cs="Arial"/>
                <w:szCs w:val="18"/>
              </w:rPr>
              <w:t>- "TADS"</w:t>
            </w:r>
          </w:p>
          <w:bookmarkEnd w:id="5513"/>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2D1DCF44"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5514" w:name="_Toc25156552"/>
      <w:bookmarkStart w:id="5515" w:name="_Toc34124857"/>
      <w:bookmarkStart w:id="5516" w:name="_Toc43207986"/>
      <w:bookmarkStart w:id="5517" w:name="_Toc49857459"/>
      <w:bookmarkStart w:id="5518" w:name="_Toc56677303"/>
      <w:bookmarkStart w:id="5519" w:name="_Toc56691826"/>
      <w:bookmarkStart w:id="5520" w:name="_Toc56699090"/>
      <w:bookmarkStart w:id="5521" w:name="_Toc89035355"/>
      <w:bookmarkStart w:id="5522" w:name="_Toc89065153"/>
      <w:bookmarkStart w:id="5523" w:name="_Toc89180452"/>
      <w:bookmarkStart w:id="5524" w:name="_Toc97072142"/>
      <w:bookmarkStart w:id="5525" w:name="_Toc169687853"/>
      <w:r w:rsidRPr="003B2883">
        <w:t>6.</w:t>
      </w:r>
      <w:r>
        <w:t>3</w:t>
      </w:r>
      <w:r w:rsidRPr="003B2883">
        <w:t>.6.2</w:t>
      </w:r>
      <w:r>
        <w:t>.</w:t>
      </w:r>
      <w:r>
        <w:rPr>
          <w:lang w:eastAsia="zh-CN"/>
        </w:rPr>
        <w:t>5</w:t>
      </w:r>
      <w:r w:rsidRPr="003B2883">
        <w:tab/>
        <w:t xml:space="preserve">Type: </w:t>
      </w:r>
      <w:r>
        <w:t>ProblemDetails</w:t>
      </w:r>
      <w:r w:rsidRPr="003B2883">
        <w:t>EnableUeReachability</w:t>
      </w:r>
      <w:bookmarkEnd w:id="5514"/>
      <w:bookmarkEnd w:id="5515"/>
      <w:bookmarkEnd w:id="5516"/>
      <w:bookmarkEnd w:id="5517"/>
      <w:bookmarkEnd w:id="5518"/>
      <w:bookmarkEnd w:id="5519"/>
      <w:bookmarkEnd w:id="5520"/>
      <w:bookmarkEnd w:id="5521"/>
      <w:bookmarkEnd w:id="5522"/>
      <w:bookmarkEnd w:id="5523"/>
      <w:bookmarkEnd w:id="5524"/>
      <w:bookmarkEnd w:id="5525"/>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5526" w:name="_Toc25156553"/>
      <w:bookmarkStart w:id="5527" w:name="_Toc34124858"/>
      <w:bookmarkStart w:id="5528" w:name="_Toc43207987"/>
      <w:bookmarkStart w:id="5529" w:name="_Toc49857460"/>
      <w:bookmarkStart w:id="5530" w:name="_Toc56677304"/>
      <w:bookmarkStart w:id="5531" w:name="_Toc56691827"/>
      <w:bookmarkStart w:id="5532" w:name="_Toc56699091"/>
      <w:bookmarkStart w:id="5533" w:name="_Toc89035356"/>
      <w:bookmarkStart w:id="5534" w:name="_Toc89065154"/>
      <w:bookmarkStart w:id="5535" w:name="_Toc89180453"/>
      <w:bookmarkStart w:id="5536" w:name="_Toc97072143"/>
      <w:bookmarkStart w:id="5537" w:name="_Toc169687854"/>
      <w:r w:rsidRPr="003B2883">
        <w:t>6.</w:t>
      </w:r>
      <w:r>
        <w:t>3</w:t>
      </w:r>
      <w:r w:rsidRPr="003B2883">
        <w:t>.6.2.</w:t>
      </w:r>
      <w:r>
        <w:t>6</w:t>
      </w:r>
      <w:r w:rsidRPr="003B2883">
        <w:tab/>
        <w:t xml:space="preserve">Type: </w:t>
      </w:r>
      <w:r>
        <w:t>AdditionInfo</w:t>
      </w:r>
      <w:r w:rsidRPr="003B2883">
        <w:t>EnableUeReachability</w:t>
      </w:r>
      <w:bookmarkEnd w:id="5526"/>
      <w:bookmarkEnd w:id="5527"/>
      <w:bookmarkEnd w:id="5528"/>
      <w:bookmarkEnd w:id="5529"/>
      <w:bookmarkEnd w:id="5530"/>
      <w:bookmarkEnd w:id="5531"/>
      <w:bookmarkEnd w:id="5532"/>
      <w:bookmarkEnd w:id="5533"/>
      <w:bookmarkEnd w:id="5534"/>
      <w:bookmarkEnd w:id="5535"/>
      <w:bookmarkEnd w:id="5536"/>
      <w:bookmarkEnd w:id="5537"/>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5538" w:name="_Toc81298249"/>
      <w:bookmarkStart w:id="5539" w:name="_Toc89035357"/>
      <w:bookmarkStart w:id="5540" w:name="_Toc89065155"/>
      <w:bookmarkStart w:id="5541" w:name="_Toc89180454"/>
      <w:bookmarkStart w:id="5542" w:name="_Toc97072144"/>
      <w:bookmarkStart w:id="5543" w:name="_Toc169687855"/>
      <w:r w:rsidRPr="003B2883">
        <w:lastRenderedPageBreak/>
        <w:t>6.3.6.2.</w:t>
      </w:r>
      <w:r>
        <w:t>7</w:t>
      </w:r>
      <w:r w:rsidRPr="003B2883">
        <w:tab/>
        <w:t>Type: Enable</w:t>
      </w:r>
      <w:r>
        <w:t>Group</w:t>
      </w:r>
      <w:r w:rsidRPr="003B2883">
        <w:t>ReachabilityReqData</w:t>
      </w:r>
      <w:bookmarkEnd w:id="5538"/>
      <w:bookmarkEnd w:id="5539"/>
      <w:bookmarkEnd w:id="5540"/>
      <w:bookmarkEnd w:id="5541"/>
      <w:bookmarkEnd w:id="5542"/>
      <w:bookmarkEnd w:id="5543"/>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3EA56105" w:rsidR="00E24769" w:rsidRPr="003B2883" w:rsidRDefault="00E24769" w:rsidP="00941AA6">
            <w:pPr>
              <w:pStyle w:val="TAL"/>
              <w:rPr>
                <w:lang w:eastAsia="zh-CN"/>
              </w:rPr>
            </w:pPr>
            <w:r>
              <w:rPr>
                <w:lang w:eastAsia="zh-CN"/>
              </w:rPr>
              <w:t>ue</w:t>
            </w:r>
            <w:r w:rsidR="00535F9C">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9070BC" w:rsidRPr="003B2883" w14:paraId="19031DE9"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C8837BE" w14:textId="4873DAD9" w:rsidR="009070BC" w:rsidRDefault="009070BC" w:rsidP="009070B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60CF1D15" w14:textId="1F9F97F1" w:rsidR="009070BC" w:rsidRDefault="009070BC" w:rsidP="009070B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049B9D27" w14:textId="4894BB9D" w:rsidR="009070BC" w:rsidRDefault="009070BC" w:rsidP="009070B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0E89192" w14:textId="0CEE3F52" w:rsidR="009070BC" w:rsidRDefault="009070BC" w:rsidP="009070B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52574EA" w14:textId="2AFFD2A1" w:rsidR="009070BC" w:rsidRDefault="009070BC" w:rsidP="009070BC">
            <w:pPr>
              <w:pStyle w:val="TAL"/>
              <w:rPr>
                <w:rFonts w:cs="Arial"/>
                <w:szCs w:val="18"/>
              </w:rPr>
            </w:pPr>
            <w:r>
              <w:t>MBS Service Area for a local MBS session</w:t>
            </w:r>
          </w:p>
        </w:tc>
      </w:tr>
      <w:tr w:rsidR="009070BC"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9070BC" w:rsidRDefault="009070BC" w:rsidP="009070BC">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9070BC" w:rsidRDefault="009070BC" w:rsidP="009070BC">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0D0BA523"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9070BC" w:rsidRDefault="009070BC" w:rsidP="009070BC">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9070BC" w:rsidRDefault="009070BC" w:rsidP="009070BC">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7343A689"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9070BC" w:rsidRPr="003B2883" w:rsidRDefault="009070BC" w:rsidP="009070BC">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9070BC" w:rsidRPr="003B2883" w:rsidRDefault="009070BC" w:rsidP="009070BC">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9070BC" w:rsidRPr="003B2883" w:rsidRDefault="009070BC" w:rsidP="009070BC">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9070BC" w:rsidRPr="003B2883" w:rsidRDefault="009070BC" w:rsidP="009070B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09B45116" w:rsidR="009070BC" w:rsidRPr="003B2883" w:rsidRDefault="009070BC" w:rsidP="009070BC">
            <w:pPr>
              <w:pStyle w:val="TAL"/>
              <w:rPr>
                <w:rFonts w:cs="Arial"/>
                <w:szCs w:val="18"/>
              </w:rPr>
            </w:pPr>
            <w:r w:rsidRPr="003B2883">
              <w:rPr>
                <w:rFonts w:cs="Arial"/>
                <w:szCs w:val="18"/>
              </w:rPr>
              <w:t xml:space="preserve">This IE shall be present if at least one optional feature defined in </w:t>
            </w:r>
            <w:r>
              <w:rPr>
                <w:rFonts w:cs="Arial"/>
                <w:szCs w:val="18"/>
              </w:rPr>
              <w:t>clause </w:t>
            </w:r>
            <w:r w:rsidRPr="003B2883">
              <w:rPr>
                <w:rFonts w:cs="Arial"/>
                <w:szCs w:val="18"/>
              </w:rPr>
              <w:t xml:space="preserve">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5544" w:name="_Toc89035358"/>
      <w:bookmarkStart w:id="5545" w:name="_Toc89065156"/>
      <w:bookmarkStart w:id="5546" w:name="_Toc89180455"/>
      <w:bookmarkStart w:id="5547" w:name="_Toc97072145"/>
      <w:bookmarkStart w:id="5548" w:name="_Toc169687856"/>
      <w:r>
        <w:t>6.3.6.2.8</w:t>
      </w:r>
      <w:r>
        <w:tab/>
        <w:t>Type: EnableGroup</w:t>
      </w:r>
      <w:r w:rsidRPr="003B2883">
        <w:t>ReachabilityRspData</w:t>
      </w:r>
      <w:bookmarkEnd w:id="5544"/>
      <w:bookmarkEnd w:id="5545"/>
      <w:bookmarkEnd w:id="5546"/>
      <w:bookmarkEnd w:id="5547"/>
      <w:bookmarkEnd w:id="5548"/>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4C6F972C"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5549" w:name="_Toc97072146"/>
      <w:bookmarkStart w:id="5550" w:name="_Toc169687857"/>
      <w:r w:rsidRPr="003B2883">
        <w:t>6.3.6.2.</w:t>
      </w:r>
      <w:r>
        <w:t>9</w:t>
      </w:r>
      <w:r w:rsidRPr="003B2883">
        <w:tab/>
        <w:t xml:space="preserve">Type: </w:t>
      </w:r>
      <w:r>
        <w:t>UeInfo</w:t>
      </w:r>
      <w:bookmarkEnd w:id="5549"/>
      <w:bookmarkEnd w:id="5550"/>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99"/>
        <w:gridCol w:w="976"/>
        <w:gridCol w:w="301"/>
        <w:gridCol w:w="684"/>
        <w:gridCol w:w="2424"/>
      </w:tblGrid>
      <w:tr w:rsidR="00E56679" w:rsidRPr="003B2883" w14:paraId="4D8726CD"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9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301"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68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2424"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9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301"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68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2424" w:type="dxa"/>
            <w:tcBorders>
              <w:top w:val="single" w:sz="4" w:space="0" w:color="auto"/>
              <w:left w:val="single" w:sz="4" w:space="0" w:color="auto"/>
              <w:bottom w:val="single" w:sz="4" w:space="0" w:color="auto"/>
              <w:right w:val="single" w:sz="4" w:space="0" w:color="auto"/>
            </w:tcBorders>
          </w:tcPr>
          <w:p w14:paraId="57FB8FB9" w14:textId="0DAC2064" w:rsidR="00E56679" w:rsidRPr="003B2883" w:rsidRDefault="00E56679" w:rsidP="0063282D">
            <w:pPr>
              <w:pStyle w:val="TAL"/>
              <w:rPr>
                <w:lang w:eastAsia="zh-CN"/>
              </w:rPr>
            </w:pPr>
            <w:r>
              <w:rPr>
                <w:lang w:eastAsia="zh-CN"/>
              </w:rPr>
              <w:t>This IE shall indicate the list of UEs requested to be made reachable for the MBS Session.</w:t>
            </w:r>
            <w:r w:rsidR="00535F9C">
              <w:rPr>
                <w:lang w:eastAsia="zh-CN"/>
              </w:rPr>
              <w:t xml:space="preserve"> (NOTE)</w:t>
            </w:r>
          </w:p>
        </w:tc>
      </w:tr>
      <w:tr w:rsidR="00E56679" w:rsidRPr="003B2883" w14:paraId="767B262C"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9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301"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68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2424" w:type="dxa"/>
            <w:tcBorders>
              <w:top w:val="single" w:sz="4" w:space="0" w:color="auto"/>
              <w:left w:val="single" w:sz="4" w:space="0" w:color="auto"/>
              <w:bottom w:val="single" w:sz="4" w:space="0" w:color="auto"/>
              <w:right w:val="single" w:sz="4" w:space="0" w:color="auto"/>
            </w:tcBorders>
          </w:tcPr>
          <w:p w14:paraId="31DC9634" w14:textId="7CF08A89"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w:t>
            </w:r>
            <w:r w:rsidRPr="003B2883">
              <w:rPr>
                <w:rFonts w:cs="Arial"/>
                <w:szCs w:val="18"/>
                <w:lang w:eastAsia="zh-CN"/>
              </w:rPr>
              <w:t>.</w:t>
            </w:r>
            <w:r w:rsidR="00535F9C">
              <w:rPr>
                <w:rFonts w:cs="Arial"/>
                <w:szCs w:val="18"/>
                <w:lang w:eastAsia="zh-CN"/>
              </w:rPr>
              <w:t xml:space="preserve"> (NOTE)</w:t>
            </w:r>
          </w:p>
        </w:tc>
      </w:tr>
      <w:tr w:rsidR="00B95277" w:rsidRPr="003B2883" w14:paraId="4D4D8EF0" w14:textId="77777777" w:rsidTr="002D66D1">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3FFF457" w14:textId="06BEDE33" w:rsidR="00B95277" w:rsidRPr="003B2883" w:rsidRDefault="00B95277" w:rsidP="00B95277">
            <w:pPr>
              <w:pStyle w:val="TAN"/>
              <w:rPr>
                <w:rFonts w:cs="Arial"/>
                <w:szCs w:val="18"/>
                <w:lang w:eastAsia="zh-CN"/>
              </w:rPr>
            </w:pPr>
            <w:r>
              <w:rPr>
                <w:lang w:eastAsia="zh-CN"/>
              </w:rPr>
              <w:t>NOTE:</w:t>
            </w:r>
            <w:r>
              <w:rPr>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5551" w:name="_Toc97072147"/>
      <w:bookmarkStart w:id="5552" w:name="_Toc169687858"/>
      <w:r w:rsidRPr="003B2883">
        <w:lastRenderedPageBreak/>
        <w:t>6.3.6.2.</w:t>
      </w:r>
      <w:r>
        <w:t>10</w:t>
      </w:r>
      <w:r w:rsidRPr="003B2883">
        <w:tab/>
        <w:t xml:space="preserve">Type: </w:t>
      </w:r>
      <w:r>
        <w:t>ReachabilityNotification</w:t>
      </w:r>
      <w:r w:rsidRPr="003B2883">
        <w:t>Data</w:t>
      </w:r>
      <w:bookmarkEnd w:id="5551"/>
      <w:bookmarkEnd w:id="5552"/>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5553" w:name="_Toc97072148"/>
      <w:bookmarkStart w:id="5554" w:name="_Toc169687859"/>
      <w:r w:rsidRPr="003B2883">
        <w:t>6.3.6.2.</w:t>
      </w:r>
      <w:r>
        <w:t>11</w:t>
      </w:r>
      <w:r w:rsidRPr="003B2883">
        <w:tab/>
        <w:t xml:space="preserve">Type: </w:t>
      </w:r>
      <w:r>
        <w:t>ReachableUeInfo</w:t>
      </w:r>
      <w:bookmarkEnd w:id="5553"/>
      <w:bookmarkEnd w:id="5554"/>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5555" w:name="_Toc25156555"/>
      <w:bookmarkStart w:id="5556" w:name="_Toc34124860"/>
      <w:bookmarkStart w:id="5557" w:name="_Toc43207989"/>
      <w:bookmarkStart w:id="5558" w:name="_Toc49857462"/>
      <w:bookmarkStart w:id="5559" w:name="_Toc56677306"/>
      <w:bookmarkStart w:id="5560" w:name="_Toc56691829"/>
      <w:bookmarkStart w:id="5561" w:name="_Toc56699093"/>
      <w:bookmarkStart w:id="5562" w:name="_Toc89035359"/>
      <w:bookmarkStart w:id="5563" w:name="_Toc89065157"/>
      <w:bookmarkStart w:id="5564" w:name="_Toc89180456"/>
      <w:bookmarkStart w:id="5565" w:name="_Toc97072149"/>
      <w:bookmarkStart w:id="5566" w:name="_Toc169687860"/>
      <w:r w:rsidRPr="003B2883">
        <w:rPr>
          <w:lang w:val="en-US"/>
        </w:rPr>
        <w:t>6.3.6.3</w:t>
      </w:r>
      <w:r w:rsidRPr="003B2883">
        <w:rPr>
          <w:lang w:val="en-US"/>
        </w:rPr>
        <w:tab/>
        <w:t>Simple data types and enumerations</w:t>
      </w:r>
      <w:bookmarkEnd w:id="5555"/>
      <w:bookmarkEnd w:id="5556"/>
      <w:bookmarkEnd w:id="5557"/>
      <w:bookmarkEnd w:id="5558"/>
      <w:bookmarkEnd w:id="5559"/>
      <w:bookmarkEnd w:id="5560"/>
      <w:bookmarkEnd w:id="5561"/>
      <w:bookmarkEnd w:id="5562"/>
      <w:bookmarkEnd w:id="5563"/>
      <w:bookmarkEnd w:id="5564"/>
      <w:bookmarkEnd w:id="5565"/>
      <w:bookmarkEnd w:id="5566"/>
    </w:p>
    <w:p w14:paraId="3CCFB07D" w14:textId="77777777" w:rsidR="00602AC0" w:rsidRPr="003B2883" w:rsidRDefault="00602AC0" w:rsidP="00602AC0">
      <w:pPr>
        <w:pStyle w:val="Heading5"/>
      </w:pPr>
      <w:bookmarkStart w:id="5567" w:name="_Toc25156556"/>
      <w:bookmarkStart w:id="5568" w:name="_Toc34124861"/>
      <w:bookmarkStart w:id="5569" w:name="_Toc43207990"/>
      <w:bookmarkStart w:id="5570" w:name="_Toc49857463"/>
      <w:bookmarkStart w:id="5571" w:name="_Toc56677307"/>
      <w:bookmarkStart w:id="5572" w:name="_Toc56691830"/>
      <w:bookmarkStart w:id="5573" w:name="_Toc56699094"/>
      <w:bookmarkStart w:id="5574" w:name="_Toc89035360"/>
      <w:bookmarkStart w:id="5575" w:name="_Toc89065158"/>
      <w:bookmarkStart w:id="5576" w:name="_Toc89180457"/>
      <w:bookmarkStart w:id="5577" w:name="_Toc97072150"/>
      <w:bookmarkStart w:id="5578" w:name="_Toc169687861"/>
      <w:r w:rsidRPr="003B2883">
        <w:t>6.3.6.3.1</w:t>
      </w:r>
      <w:r w:rsidRPr="003B2883">
        <w:tab/>
        <w:t>Introduction</w:t>
      </w:r>
      <w:bookmarkEnd w:id="5567"/>
      <w:bookmarkEnd w:id="5568"/>
      <w:bookmarkEnd w:id="5569"/>
      <w:bookmarkEnd w:id="5570"/>
      <w:bookmarkEnd w:id="5571"/>
      <w:bookmarkEnd w:id="5572"/>
      <w:bookmarkEnd w:id="5573"/>
      <w:bookmarkEnd w:id="5574"/>
      <w:bookmarkEnd w:id="5575"/>
      <w:bookmarkEnd w:id="5576"/>
      <w:bookmarkEnd w:id="5577"/>
      <w:bookmarkEnd w:id="5578"/>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5579" w:name="_Toc25156557"/>
      <w:bookmarkStart w:id="5580" w:name="_Toc34124862"/>
      <w:bookmarkStart w:id="5581" w:name="_Toc43207991"/>
      <w:bookmarkStart w:id="5582" w:name="_Toc49857464"/>
      <w:bookmarkStart w:id="5583" w:name="_Toc56677308"/>
      <w:bookmarkStart w:id="5584" w:name="_Toc56691831"/>
      <w:bookmarkStart w:id="5585" w:name="_Toc56699095"/>
      <w:bookmarkStart w:id="5586" w:name="_Toc89035361"/>
      <w:bookmarkStart w:id="5587" w:name="_Toc89065159"/>
      <w:bookmarkStart w:id="5588" w:name="_Toc89180458"/>
      <w:bookmarkStart w:id="5589" w:name="_Toc97072151"/>
      <w:bookmarkStart w:id="5590" w:name="_Toc169687862"/>
      <w:r w:rsidRPr="003B2883">
        <w:t>6.3.6.3.2</w:t>
      </w:r>
      <w:r w:rsidRPr="003B2883">
        <w:tab/>
        <w:t>Simple data types</w:t>
      </w:r>
      <w:bookmarkEnd w:id="5579"/>
      <w:bookmarkEnd w:id="5580"/>
      <w:bookmarkEnd w:id="5581"/>
      <w:bookmarkEnd w:id="5582"/>
      <w:bookmarkEnd w:id="5583"/>
      <w:bookmarkEnd w:id="5584"/>
      <w:bookmarkEnd w:id="5585"/>
      <w:bookmarkEnd w:id="5586"/>
      <w:bookmarkEnd w:id="5587"/>
      <w:bookmarkEnd w:id="5588"/>
      <w:bookmarkEnd w:id="5589"/>
      <w:bookmarkEnd w:id="5590"/>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5591" w:name="_Toc89035362"/>
      <w:bookmarkStart w:id="5592" w:name="_Toc89065160"/>
      <w:bookmarkStart w:id="5593" w:name="_Toc89180459"/>
      <w:bookmarkStart w:id="5594" w:name="_Toc97072152"/>
      <w:bookmarkStart w:id="5595" w:name="_Toc169687863"/>
      <w:r>
        <w:t>6.3.6.3.3</w:t>
      </w:r>
      <w:r w:rsidRPr="003B2883">
        <w:tab/>
        <w:t>Enumeration: UeContextInfoClass</w:t>
      </w:r>
      <w:bookmarkEnd w:id="5591"/>
      <w:bookmarkEnd w:id="5592"/>
      <w:bookmarkEnd w:id="5593"/>
      <w:bookmarkEnd w:id="5594"/>
      <w:bookmarkEnd w:id="5595"/>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5596" w:name="_Toc25156558"/>
      <w:bookmarkStart w:id="5597" w:name="_Toc34124863"/>
      <w:bookmarkStart w:id="5598" w:name="_Toc43207992"/>
      <w:bookmarkStart w:id="5599" w:name="_Toc49857465"/>
      <w:bookmarkStart w:id="5600" w:name="_Toc56677309"/>
      <w:bookmarkStart w:id="5601" w:name="_Toc56691832"/>
      <w:bookmarkStart w:id="5602" w:name="_Toc56699096"/>
      <w:bookmarkStart w:id="5603" w:name="_Toc89035363"/>
      <w:bookmarkStart w:id="5604" w:name="_Toc89065161"/>
      <w:bookmarkStart w:id="5605" w:name="_Toc89180460"/>
      <w:bookmarkStart w:id="5606" w:name="_Toc97072153"/>
      <w:bookmarkStart w:id="5607" w:name="_Toc169687864"/>
      <w:r w:rsidRPr="003B2883">
        <w:t>6.3.6.4</w:t>
      </w:r>
      <w:r w:rsidRPr="003B2883">
        <w:tab/>
        <w:t>Binary data</w:t>
      </w:r>
      <w:bookmarkEnd w:id="5596"/>
      <w:bookmarkEnd w:id="5597"/>
      <w:bookmarkEnd w:id="5598"/>
      <w:bookmarkEnd w:id="5599"/>
      <w:bookmarkEnd w:id="5600"/>
      <w:bookmarkEnd w:id="5601"/>
      <w:bookmarkEnd w:id="5602"/>
      <w:bookmarkEnd w:id="5603"/>
      <w:bookmarkEnd w:id="5604"/>
      <w:bookmarkEnd w:id="5605"/>
      <w:bookmarkEnd w:id="5606"/>
      <w:bookmarkEnd w:id="5607"/>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5608" w:name="_Toc25156559"/>
      <w:bookmarkStart w:id="5609" w:name="_Toc34124864"/>
      <w:bookmarkStart w:id="5610" w:name="_Toc43207993"/>
      <w:bookmarkStart w:id="5611" w:name="_Toc49857466"/>
      <w:bookmarkStart w:id="5612" w:name="_Toc56677310"/>
      <w:bookmarkStart w:id="5613" w:name="_Toc56691833"/>
      <w:bookmarkStart w:id="5614" w:name="_Toc56699097"/>
      <w:bookmarkStart w:id="5615" w:name="_Toc89035364"/>
      <w:bookmarkStart w:id="5616" w:name="_Toc89065162"/>
      <w:bookmarkStart w:id="5617" w:name="_Toc89180461"/>
      <w:bookmarkStart w:id="5618" w:name="_Toc97072154"/>
      <w:bookmarkStart w:id="5619" w:name="_Toc169687865"/>
      <w:r w:rsidRPr="003B2883">
        <w:t>6.3.7</w:t>
      </w:r>
      <w:r w:rsidRPr="003B2883">
        <w:tab/>
        <w:t>Error Handling</w:t>
      </w:r>
      <w:bookmarkEnd w:id="5608"/>
      <w:bookmarkEnd w:id="5609"/>
      <w:bookmarkEnd w:id="5610"/>
      <w:bookmarkEnd w:id="5611"/>
      <w:bookmarkEnd w:id="5612"/>
      <w:bookmarkEnd w:id="5613"/>
      <w:bookmarkEnd w:id="5614"/>
      <w:bookmarkEnd w:id="5615"/>
      <w:bookmarkEnd w:id="5616"/>
      <w:bookmarkEnd w:id="5617"/>
      <w:bookmarkEnd w:id="5618"/>
      <w:bookmarkEnd w:id="5619"/>
    </w:p>
    <w:p w14:paraId="60F6409F" w14:textId="77777777" w:rsidR="00602AC0" w:rsidRPr="003B2883" w:rsidRDefault="00602AC0" w:rsidP="00602AC0">
      <w:pPr>
        <w:pStyle w:val="Heading4"/>
      </w:pPr>
      <w:bookmarkStart w:id="5620" w:name="_Toc25156560"/>
      <w:bookmarkStart w:id="5621" w:name="_Toc34124865"/>
      <w:bookmarkStart w:id="5622" w:name="_Toc43207994"/>
      <w:bookmarkStart w:id="5623" w:name="_Toc49857467"/>
      <w:bookmarkStart w:id="5624" w:name="_Toc56677311"/>
      <w:bookmarkStart w:id="5625" w:name="_Toc56691834"/>
      <w:bookmarkStart w:id="5626" w:name="_Toc56699098"/>
      <w:bookmarkStart w:id="5627" w:name="_Toc89035365"/>
      <w:bookmarkStart w:id="5628" w:name="_Toc89065163"/>
      <w:bookmarkStart w:id="5629" w:name="_Toc89180462"/>
      <w:bookmarkStart w:id="5630" w:name="_Toc97072155"/>
      <w:bookmarkStart w:id="5631" w:name="_Toc169687866"/>
      <w:r w:rsidRPr="003B2883">
        <w:t>6.3.7.1</w:t>
      </w:r>
      <w:r w:rsidRPr="003B2883">
        <w:tab/>
        <w:t>General</w:t>
      </w:r>
      <w:bookmarkEnd w:id="5620"/>
      <w:bookmarkEnd w:id="5621"/>
      <w:bookmarkEnd w:id="5622"/>
      <w:bookmarkEnd w:id="5623"/>
      <w:bookmarkEnd w:id="5624"/>
      <w:bookmarkEnd w:id="5625"/>
      <w:bookmarkEnd w:id="5626"/>
      <w:bookmarkEnd w:id="5627"/>
      <w:bookmarkEnd w:id="5628"/>
      <w:bookmarkEnd w:id="5629"/>
      <w:bookmarkEnd w:id="5630"/>
      <w:bookmarkEnd w:id="563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5632" w:name="_Toc25156561"/>
      <w:bookmarkStart w:id="5633" w:name="_Toc34124866"/>
      <w:bookmarkStart w:id="5634" w:name="_Toc43207995"/>
      <w:bookmarkStart w:id="5635" w:name="_Toc49857468"/>
      <w:bookmarkStart w:id="5636" w:name="_Toc56677312"/>
      <w:bookmarkStart w:id="5637" w:name="_Toc56691835"/>
      <w:bookmarkStart w:id="5638" w:name="_Toc56699099"/>
      <w:bookmarkStart w:id="5639" w:name="_Toc89035366"/>
      <w:bookmarkStart w:id="5640" w:name="_Toc89065164"/>
      <w:bookmarkStart w:id="5641" w:name="_Toc89180463"/>
      <w:bookmarkStart w:id="5642" w:name="_Toc97072156"/>
      <w:bookmarkStart w:id="5643" w:name="_Toc169687867"/>
      <w:r w:rsidRPr="003B2883">
        <w:t>6.3.7.2</w:t>
      </w:r>
      <w:r w:rsidRPr="003B2883">
        <w:tab/>
        <w:t>Protocol Errors</w:t>
      </w:r>
      <w:bookmarkEnd w:id="5632"/>
      <w:bookmarkEnd w:id="5633"/>
      <w:bookmarkEnd w:id="5634"/>
      <w:bookmarkEnd w:id="5635"/>
      <w:bookmarkEnd w:id="5636"/>
      <w:bookmarkEnd w:id="5637"/>
      <w:bookmarkEnd w:id="5638"/>
      <w:bookmarkEnd w:id="5639"/>
      <w:bookmarkEnd w:id="5640"/>
      <w:bookmarkEnd w:id="5641"/>
      <w:bookmarkEnd w:id="5642"/>
      <w:bookmarkEnd w:id="5643"/>
    </w:p>
    <w:p w14:paraId="2E51DAAD" w14:textId="606BAA9A"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5644" w:name="_Toc25156562"/>
      <w:bookmarkStart w:id="5645" w:name="_Toc34124867"/>
      <w:bookmarkStart w:id="5646" w:name="_Toc43207996"/>
      <w:bookmarkStart w:id="5647" w:name="_Toc49857469"/>
      <w:bookmarkStart w:id="5648" w:name="_Toc56677313"/>
      <w:bookmarkStart w:id="5649" w:name="_Toc56691836"/>
      <w:bookmarkStart w:id="5650" w:name="_Toc56699100"/>
      <w:bookmarkStart w:id="5651" w:name="_Toc89035367"/>
      <w:bookmarkStart w:id="5652" w:name="_Toc89065165"/>
      <w:bookmarkStart w:id="5653" w:name="_Toc89180464"/>
      <w:bookmarkStart w:id="5654" w:name="_Toc97072157"/>
      <w:bookmarkStart w:id="5655" w:name="_Toc169687868"/>
      <w:r w:rsidRPr="003B2883">
        <w:lastRenderedPageBreak/>
        <w:t>6.3.7.3</w:t>
      </w:r>
      <w:r w:rsidRPr="003B2883">
        <w:tab/>
        <w:t>Application Errors</w:t>
      </w:r>
      <w:bookmarkEnd w:id="5644"/>
      <w:bookmarkEnd w:id="5645"/>
      <w:bookmarkEnd w:id="5646"/>
      <w:bookmarkEnd w:id="5647"/>
      <w:bookmarkEnd w:id="5648"/>
      <w:bookmarkEnd w:id="5649"/>
      <w:bookmarkEnd w:id="5650"/>
      <w:bookmarkEnd w:id="5651"/>
      <w:bookmarkEnd w:id="5652"/>
      <w:bookmarkEnd w:id="5653"/>
      <w:bookmarkEnd w:id="5654"/>
      <w:bookmarkEnd w:id="5655"/>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5656" w:name="_Toc25156563"/>
      <w:bookmarkStart w:id="5657" w:name="_Toc34124868"/>
      <w:bookmarkStart w:id="5658" w:name="_Toc43207997"/>
      <w:bookmarkStart w:id="5659" w:name="_Toc49857470"/>
      <w:bookmarkStart w:id="5660" w:name="_Toc56677314"/>
      <w:bookmarkStart w:id="5661" w:name="_Toc56691837"/>
      <w:bookmarkStart w:id="5662" w:name="_Toc56699101"/>
      <w:bookmarkStart w:id="5663" w:name="_Toc89035368"/>
      <w:bookmarkStart w:id="5664" w:name="_Toc89065166"/>
      <w:bookmarkStart w:id="5665" w:name="_Toc89180465"/>
      <w:bookmarkStart w:id="5666" w:name="_Toc97072158"/>
      <w:bookmarkStart w:id="5667" w:name="_Toc169687869"/>
      <w:r w:rsidRPr="003B2883">
        <w:t>6.3.8</w:t>
      </w:r>
      <w:r w:rsidRPr="003B2883">
        <w:tab/>
        <w:t>Feature Negotiation</w:t>
      </w:r>
      <w:bookmarkEnd w:id="5656"/>
      <w:bookmarkEnd w:id="5657"/>
      <w:bookmarkEnd w:id="5658"/>
      <w:bookmarkEnd w:id="5659"/>
      <w:bookmarkEnd w:id="5660"/>
      <w:bookmarkEnd w:id="5661"/>
      <w:bookmarkEnd w:id="5662"/>
      <w:bookmarkEnd w:id="5663"/>
      <w:bookmarkEnd w:id="5664"/>
      <w:bookmarkEnd w:id="5665"/>
      <w:bookmarkEnd w:id="5666"/>
      <w:bookmarkEnd w:id="5667"/>
    </w:p>
    <w:p w14:paraId="6A37458E" w14:textId="5BE5960A"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4D134BC"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B95277">
        <w:rPr>
          <w:lang w:val="en-US"/>
        </w:rPr>
        <w:t>clause </w:t>
      </w:r>
      <w:r w:rsidR="00B95277" w:rsidRPr="003B2883">
        <w:rPr>
          <w:lang w:val="en-US"/>
        </w:rPr>
        <w:t>5</w:t>
      </w:r>
      <w:r w:rsidRPr="003B2883">
        <w:rPr>
          <w:lang w:val="en-US"/>
        </w:rPr>
        <w:t>.4.2.2;</w:t>
      </w:r>
    </w:p>
    <w:p w14:paraId="5C69CA46" w14:textId="35BBD0B9"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B95277">
        <w:rPr>
          <w:lang w:val="en-US"/>
        </w:rPr>
        <w:t>clause </w:t>
      </w:r>
      <w:r w:rsidR="00B95277" w:rsidRPr="003B2883">
        <w:rPr>
          <w:lang w:val="en-US"/>
        </w:rPr>
        <w:t>5</w:t>
      </w:r>
      <w:r w:rsidRPr="003B2883">
        <w:rPr>
          <w:lang w:val="en-US"/>
        </w:rPr>
        <w:t>.4.2.3;</w:t>
      </w:r>
    </w:p>
    <w:p w14:paraId="14E698B4" w14:textId="3D2BE9F7"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B95277" w:rsidRPr="00533694">
        <w:t>clause</w:t>
      </w:r>
      <w:r w:rsidR="00B95277">
        <w:t> 5</w:t>
      </w:r>
      <w:r>
        <w:t>.4.2.4.</w:t>
      </w:r>
    </w:p>
    <w:p w14:paraId="2E621D60" w14:textId="024D3465" w:rsidR="00602AC0"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55A53722"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lastRenderedPageBreak/>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5668" w:name="_Toc25156564"/>
      <w:bookmarkStart w:id="5669" w:name="_Toc34124869"/>
      <w:bookmarkStart w:id="5670" w:name="_Toc43207998"/>
      <w:bookmarkStart w:id="5671" w:name="_Toc49857471"/>
      <w:bookmarkStart w:id="5672" w:name="_Toc56677315"/>
      <w:bookmarkStart w:id="5673" w:name="_Toc56691838"/>
      <w:bookmarkStart w:id="5674" w:name="_Toc56699102"/>
      <w:bookmarkStart w:id="5675" w:name="_Toc89035369"/>
      <w:bookmarkStart w:id="5676" w:name="_Toc89065167"/>
      <w:bookmarkStart w:id="5677" w:name="_Toc89180466"/>
      <w:bookmarkStart w:id="5678" w:name="_Toc97072159"/>
      <w:bookmarkStart w:id="5679" w:name="_Toc169687870"/>
      <w:r w:rsidRPr="003B2883">
        <w:rPr>
          <w:lang w:val="en-US"/>
        </w:rPr>
        <w:t>6.3.9</w:t>
      </w:r>
      <w:r w:rsidRPr="003B2883">
        <w:rPr>
          <w:lang w:val="en-US"/>
        </w:rPr>
        <w:tab/>
        <w:t>Security</w:t>
      </w:r>
      <w:bookmarkEnd w:id="5668"/>
      <w:bookmarkEnd w:id="5669"/>
      <w:bookmarkEnd w:id="5670"/>
      <w:bookmarkEnd w:id="5671"/>
      <w:bookmarkEnd w:id="5672"/>
      <w:bookmarkEnd w:id="5673"/>
      <w:bookmarkEnd w:id="5674"/>
      <w:bookmarkEnd w:id="5675"/>
      <w:bookmarkEnd w:id="5676"/>
      <w:bookmarkEnd w:id="5677"/>
      <w:bookmarkEnd w:id="5678"/>
      <w:bookmarkEnd w:id="5679"/>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1D09FDF6"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5680" w:name="_Toc56677316"/>
      <w:bookmarkStart w:id="5681" w:name="_Toc56691839"/>
      <w:bookmarkStart w:id="5682" w:name="_Toc56699103"/>
      <w:bookmarkStart w:id="5683" w:name="_Toc89035370"/>
      <w:bookmarkStart w:id="5684" w:name="_Toc89065168"/>
      <w:bookmarkStart w:id="5685" w:name="_Toc89180467"/>
      <w:bookmarkStart w:id="5686" w:name="_Toc97072160"/>
      <w:bookmarkStart w:id="5687" w:name="_Toc169687871"/>
      <w:r w:rsidRPr="003B2883">
        <w:t>6.</w:t>
      </w:r>
      <w:r>
        <w:t>3</w:t>
      </w:r>
      <w:r w:rsidRPr="003B2883">
        <w:t>.</w:t>
      </w:r>
      <w:r>
        <w:t>10</w:t>
      </w:r>
      <w:r w:rsidRPr="003B2883">
        <w:tab/>
      </w:r>
      <w:r>
        <w:t>HTTP redirection</w:t>
      </w:r>
      <w:bookmarkEnd w:id="5680"/>
      <w:bookmarkEnd w:id="5681"/>
      <w:bookmarkEnd w:id="5682"/>
      <w:bookmarkEnd w:id="5683"/>
      <w:bookmarkEnd w:id="5684"/>
      <w:bookmarkEnd w:id="5685"/>
      <w:bookmarkEnd w:id="5686"/>
      <w:bookmarkEnd w:id="5687"/>
    </w:p>
    <w:p w14:paraId="5BEEA378" w14:textId="38120F82"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.3.8.</w:t>
      </w:r>
    </w:p>
    <w:p w14:paraId="7FAF9194" w14:textId="77777777" w:rsidR="00E644D7" w:rsidRDefault="00E644D7" w:rsidP="0009536C"/>
    <w:p w14:paraId="6D021CFD" w14:textId="279623A4"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5688" w:name="_Toc25156565"/>
      <w:bookmarkStart w:id="5689" w:name="_Toc34124870"/>
      <w:bookmarkStart w:id="5690" w:name="_Toc43207999"/>
      <w:bookmarkStart w:id="5691" w:name="_Toc49857472"/>
      <w:bookmarkStart w:id="5692" w:name="_Toc56677317"/>
      <w:bookmarkStart w:id="5693" w:name="_Toc56691840"/>
      <w:bookmarkStart w:id="5694" w:name="_Toc56699104"/>
      <w:bookmarkStart w:id="5695" w:name="_Toc89035371"/>
      <w:bookmarkStart w:id="5696" w:name="_Toc89065169"/>
      <w:bookmarkStart w:id="5697" w:name="_Toc89180468"/>
      <w:bookmarkStart w:id="5698" w:name="_Toc97072161"/>
      <w:bookmarkStart w:id="5699" w:name="_Toc169687872"/>
      <w:r w:rsidRPr="003B2883">
        <w:lastRenderedPageBreak/>
        <w:t>6.4</w:t>
      </w:r>
      <w:r w:rsidRPr="003B2883">
        <w:tab/>
        <w:t>Namf_Location Service API</w:t>
      </w:r>
      <w:bookmarkEnd w:id="5688"/>
      <w:bookmarkEnd w:id="5689"/>
      <w:bookmarkEnd w:id="5690"/>
      <w:bookmarkEnd w:id="5691"/>
      <w:bookmarkEnd w:id="5692"/>
      <w:bookmarkEnd w:id="5693"/>
      <w:bookmarkEnd w:id="5694"/>
      <w:bookmarkEnd w:id="5695"/>
      <w:bookmarkEnd w:id="5696"/>
      <w:bookmarkEnd w:id="5697"/>
      <w:bookmarkEnd w:id="5698"/>
      <w:bookmarkEnd w:id="5699"/>
    </w:p>
    <w:p w14:paraId="5D4F4E73" w14:textId="77777777" w:rsidR="00602AC0" w:rsidRPr="003B2883" w:rsidRDefault="00602AC0" w:rsidP="00602AC0">
      <w:pPr>
        <w:pStyle w:val="Heading3"/>
      </w:pPr>
      <w:bookmarkStart w:id="5700" w:name="_Toc25156566"/>
      <w:bookmarkStart w:id="5701" w:name="_Toc34124871"/>
      <w:bookmarkStart w:id="5702" w:name="_Toc43208000"/>
      <w:bookmarkStart w:id="5703" w:name="_Toc49857473"/>
      <w:bookmarkStart w:id="5704" w:name="_Toc56677318"/>
      <w:bookmarkStart w:id="5705" w:name="_Toc56691841"/>
      <w:bookmarkStart w:id="5706" w:name="_Toc56699105"/>
      <w:bookmarkStart w:id="5707" w:name="_Toc89035372"/>
      <w:bookmarkStart w:id="5708" w:name="_Toc89065170"/>
      <w:bookmarkStart w:id="5709" w:name="_Toc89180469"/>
      <w:bookmarkStart w:id="5710" w:name="_Toc97072162"/>
      <w:bookmarkStart w:id="5711" w:name="_Toc169687873"/>
      <w:r w:rsidRPr="003B2883">
        <w:t>6.4.1</w:t>
      </w:r>
      <w:r w:rsidRPr="003B2883">
        <w:tab/>
        <w:t>API URI</w:t>
      </w:r>
      <w:bookmarkEnd w:id="5700"/>
      <w:bookmarkEnd w:id="5701"/>
      <w:bookmarkEnd w:id="5702"/>
      <w:bookmarkEnd w:id="5703"/>
      <w:bookmarkEnd w:id="5704"/>
      <w:bookmarkEnd w:id="5705"/>
      <w:bookmarkEnd w:id="5706"/>
      <w:bookmarkEnd w:id="5707"/>
      <w:bookmarkEnd w:id="5708"/>
      <w:bookmarkEnd w:id="5709"/>
      <w:bookmarkEnd w:id="5710"/>
      <w:bookmarkEnd w:id="5711"/>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5712" w:name="_Toc25156567"/>
      <w:bookmarkStart w:id="5713" w:name="_Toc34124872"/>
      <w:bookmarkStart w:id="5714" w:name="_Toc43208001"/>
      <w:bookmarkStart w:id="5715" w:name="_Toc49857474"/>
      <w:bookmarkStart w:id="5716" w:name="_Toc56677319"/>
      <w:bookmarkStart w:id="5717" w:name="_Toc56691842"/>
      <w:bookmarkStart w:id="5718" w:name="_Toc56699106"/>
      <w:bookmarkStart w:id="5719" w:name="_Toc89035373"/>
      <w:bookmarkStart w:id="5720" w:name="_Toc89065171"/>
      <w:bookmarkStart w:id="5721" w:name="_Toc89180470"/>
      <w:bookmarkStart w:id="5722" w:name="_Toc97072163"/>
      <w:bookmarkStart w:id="5723" w:name="_Toc169687874"/>
      <w:r w:rsidRPr="003B2883">
        <w:t>6.4.2</w:t>
      </w:r>
      <w:r w:rsidRPr="003B2883">
        <w:tab/>
        <w:t>Usage of HTTP</w:t>
      </w:r>
      <w:bookmarkEnd w:id="5712"/>
      <w:bookmarkEnd w:id="5713"/>
      <w:bookmarkEnd w:id="5714"/>
      <w:bookmarkEnd w:id="5715"/>
      <w:bookmarkEnd w:id="5716"/>
      <w:bookmarkEnd w:id="5717"/>
      <w:bookmarkEnd w:id="5718"/>
      <w:bookmarkEnd w:id="5719"/>
      <w:bookmarkEnd w:id="5720"/>
      <w:bookmarkEnd w:id="5721"/>
      <w:bookmarkEnd w:id="5722"/>
      <w:bookmarkEnd w:id="5723"/>
    </w:p>
    <w:p w14:paraId="59A13C86" w14:textId="77777777" w:rsidR="00602AC0" w:rsidRPr="003B2883" w:rsidRDefault="00602AC0" w:rsidP="00602AC0">
      <w:pPr>
        <w:pStyle w:val="Heading4"/>
      </w:pPr>
      <w:bookmarkStart w:id="5724" w:name="_Toc25156568"/>
      <w:bookmarkStart w:id="5725" w:name="_Toc34124873"/>
      <w:bookmarkStart w:id="5726" w:name="_Toc43208002"/>
      <w:bookmarkStart w:id="5727" w:name="_Toc49857475"/>
      <w:bookmarkStart w:id="5728" w:name="_Toc56677320"/>
      <w:bookmarkStart w:id="5729" w:name="_Toc56691843"/>
      <w:bookmarkStart w:id="5730" w:name="_Toc56699107"/>
      <w:bookmarkStart w:id="5731" w:name="_Toc89035374"/>
      <w:bookmarkStart w:id="5732" w:name="_Toc89065172"/>
      <w:bookmarkStart w:id="5733" w:name="_Toc89180471"/>
      <w:bookmarkStart w:id="5734" w:name="_Toc97072164"/>
      <w:bookmarkStart w:id="5735" w:name="_Toc169687875"/>
      <w:r w:rsidRPr="003B2883">
        <w:t>6.4.2.1</w:t>
      </w:r>
      <w:r w:rsidRPr="003B2883">
        <w:tab/>
        <w:t>General</w:t>
      </w:r>
      <w:bookmarkEnd w:id="5724"/>
      <w:bookmarkEnd w:id="5725"/>
      <w:bookmarkEnd w:id="5726"/>
      <w:bookmarkEnd w:id="5727"/>
      <w:bookmarkEnd w:id="5728"/>
      <w:bookmarkEnd w:id="5729"/>
      <w:bookmarkEnd w:id="5730"/>
      <w:bookmarkEnd w:id="5731"/>
      <w:bookmarkEnd w:id="5732"/>
      <w:bookmarkEnd w:id="5733"/>
      <w:bookmarkEnd w:id="5734"/>
      <w:bookmarkEnd w:id="5735"/>
    </w:p>
    <w:p w14:paraId="199BC90F" w14:textId="7017EFF8"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5736" w:name="_Toc25156569"/>
      <w:bookmarkStart w:id="5737" w:name="_Toc34124874"/>
      <w:bookmarkStart w:id="5738" w:name="_Toc43208003"/>
      <w:bookmarkStart w:id="5739" w:name="_Toc49857476"/>
      <w:bookmarkStart w:id="5740" w:name="_Toc56677321"/>
      <w:bookmarkStart w:id="5741" w:name="_Toc56691844"/>
      <w:bookmarkStart w:id="5742" w:name="_Toc56699108"/>
      <w:bookmarkStart w:id="5743" w:name="_Toc89035375"/>
      <w:bookmarkStart w:id="5744" w:name="_Toc89065173"/>
      <w:bookmarkStart w:id="5745" w:name="_Toc89180472"/>
      <w:bookmarkStart w:id="5746" w:name="_Toc97072165"/>
      <w:bookmarkStart w:id="5747" w:name="_Toc169687876"/>
      <w:r w:rsidRPr="003B2883">
        <w:t>6.4.2.2</w:t>
      </w:r>
      <w:r w:rsidRPr="003B2883">
        <w:tab/>
        <w:t>HTTP standard headers</w:t>
      </w:r>
      <w:bookmarkEnd w:id="5736"/>
      <w:bookmarkEnd w:id="5737"/>
      <w:bookmarkEnd w:id="5738"/>
      <w:bookmarkEnd w:id="5739"/>
      <w:bookmarkEnd w:id="5740"/>
      <w:bookmarkEnd w:id="5741"/>
      <w:bookmarkEnd w:id="5742"/>
      <w:bookmarkEnd w:id="5743"/>
      <w:bookmarkEnd w:id="5744"/>
      <w:bookmarkEnd w:id="5745"/>
      <w:bookmarkEnd w:id="5746"/>
      <w:bookmarkEnd w:id="5747"/>
    </w:p>
    <w:p w14:paraId="41864DDE" w14:textId="77777777" w:rsidR="00602AC0" w:rsidRPr="003B2883" w:rsidRDefault="00602AC0" w:rsidP="00602AC0">
      <w:pPr>
        <w:pStyle w:val="Heading5"/>
        <w:rPr>
          <w:lang w:eastAsia="zh-CN"/>
        </w:rPr>
      </w:pPr>
      <w:bookmarkStart w:id="5748" w:name="_Toc25156570"/>
      <w:bookmarkStart w:id="5749" w:name="_Toc34124875"/>
      <w:bookmarkStart w:id="5750" w:name="_Toc43208004"/>
      <w:bookmarkStart w:id="5751" w:name="_Toc49857477"/>
      <w:bookmarkStart w:id="5752" w:name="_Toc56677322"/>
      <w:bookmarkStart w:id="5753" w:name="_Toc56691845"/>
      <w:bookmarkStart w:id="5754" w:name="_Toc56699109"/>
      <w:bookmarkStart w:id="5755" w:name="_Toc89035376"/>
      <w:bookmarkStart w:id="5756" w:name="_Toc89065174"/>
      <w:bookmarkStart w:id="5757" w:name="_Toc89180473"/>
      <w:bookmarkStart w:id="5758" w:name="_Toc97072166"/>
      <w:bookmarkStart w:id="5759" w:name="_Toc169687877"/>
      <w:r w:rsidRPr="003B2883">
        <w:t>6.4.2.2.1</w:t>
      </w:r>
      <w:r w:rsidRPr="003B2883">
        <w:rPr>
          <w:lang w:eastAsia="zh-CN"/>
        </w:rPr>
        <w:tab/>
        <w:t>General</w:t>
      </w:r>
      <w:bookmarkEnd w:id="5748"/>
      <w:bookmarkEnd w:id="5749"/>
      <w:bookmarkEnd w:id="5750"/>
      <w:bookmarkEnd w:id="5751"/>
      <w:bookmarkEnd w:id="5752"/>
      <w:bookmarkEnd w:id="5753"/>
      <w:bookmarkEnd w:id="5754"/>
      <w:bookmarkEnd w:id="5755"/>
      <w:bookmarkEnd w:id="5756"/>
      <w:bookmarkEnd w:id="5757"/>
      <w:bookmarkEnd w:id="5758"/>
      <w:bookmarkEnd w:id="5759"/>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5760" w:name="_Toc25156571"/>
      <w:bookmarkStart w:id="5761" w:name="_Toc34124876"/>
      <w:bookmarkStart w:id="5762" w:name="_Toc43208005"/>
      <w:bookmarkStart w:id="5763" w:name="_Toc49857478"/>
      <w:bookmarkStart w:id="5764" w:name="_Toc56677323"/>
      <w:bookmarkStart w:id="5765" w:name="_Toc56691846"/>
      <w:bookmarkStart w:id="5766" w:name="_Toc56699110"/>
      <w:bookmarkStart w:id="5767" w:name="_Toc89035377"/>
      <w:bookmarkStart w:id="5768" w:name="_Toc89065175"/>
      <w:bookmarkStart w:id="5769" w:name="_Toc89180474"/>
      <w:bookmarkStart w:id="5770" w:name="_Toc97072167"/>
      <w:bookmarkStart w:id="5771" w:name="_Toc169687878"/>
      <w:r w:rsidRPr="003B2883">
        <w:t>6.4.2.2.2</w:t>
      </w:r>
      <w:r w:rsidRPr="003B2883">
        <w:tab/>
        <w:t>Content type</w:t>
      </w:r>
      <w:bookmarkEnd w:id="5760"/>
      <w:bookmarkEnd w:id="5761"/>
      <w:bookmarkEnd w:id="5762"/>
      <w:bookmarkEnd w:id="5763"/>
      <w:bookmarkEnd w:id="5764"/>
      <w:bookmarkEnd w:id="5765"/>
      <w:bookmarkEnd w:id="5766"/>
      <w:bookmarkEnd w:id="5767"/>
      <w:bookmarkEnd w:id="5768"/>
      <w:bookmarkEnd w:id="5769"/>
      <w:bookmarkEnd w:id="5770"/>
      <w:bookmarkEnd w:id="5771"/>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8A6B2DB"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D902B37" w14:textId="77777777" w:rsidR="00602AC0" w:rsidRPr="003B2883" w:rsidRDefault="00602AC0" w:rsidP="00602AC0">
      <w:pPr>
        <w:pStyle w:val="B1"/>
      </w:pPr>
      <w:r w:rsidRPr="003B2883">
        <w:lastRenderedPageBreak/>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5772" w:name="_Toc25156572"/>
      <w:bookmarkStart w:id="5773" w:name="_Toc34124877"/>
      <w:bookmarkStart w:id="5774" w:name="_Toc43208006"/>
      <w:bookmarkStart w:id="5775" w:name="_Toc49857479"/>
      <w:bookmarkStart w:id="5776" w:name="_Toc56677324"/>
      <w:bookmarkStart w:id="5777" w:name="_Toc56691847"/>
      <w:bookmarkStart w:id="5778" w:name="_Toc56699111"/>
      <w:bookmarkStart w:id="5779" w:name="_Toc89035378"/>
      <w:bookmarkStart w:id="5780" w:name="_Toc89065176"/>
      <w:bookmarkStart w:id="5781" w:name="_Toc89180475"/>
      <w:bookmarkStart w:id="5782" w:name="_Toc97072168"/>
      <w:bookmarkStart w:id="5783" w:name="_Toc169687879"/>
      <w:r w:rsidRPr="003B2883">
        <w:t>6.4.2.3</w:t>
      </w:r>
      <w:r w:rsidRPr="003B2883">
        <w:tab/>
        <w:t>HTTP custom headers</w:t>
      </w:r>
      <w:bookmarkEnd w:id="5772"/>
      <w:bookmarkEnd w:id="5773"/>
      <w:bookmarkEnd w:id="5774"/>
      <w:bookmarkEnd w:id="5775"/>
      <w:bookmarkEnd w:id="5776"/>
      <w:bookmarkEnd w:id="5777"/>
      <w:bookmarkEnd w:id="5778"/>
      <w:bookmarkEnd w:id="5779"/>
      <w:bookmarkEnd w:id="5780"/>
      <w:bookmarkEnd w:id="5781"/>
      <w:bookmarkEnd w:id="5782"/>
      <w:bookmarkEnd w:id="5783"/>
    </w:p>
    <w:p w14:paraId="038C7DBB" w14:textId="77777777" w:rsidR="00602AC0" w:rsidRPr="003B2883" w:rsidRDefault="00602AC0" w:rsidP="00602AC0">
      <w:pPr>
        <w:pStyle w:val="Heading5"/>
        <w:rPr>
          <w:lang w:eastAsia="zh-CN"/>
        </w:rPr>
      </w:pPr>
      <w:bookmarkStart w:id="5784" w:name="_Toc25156573"/>
      <w:bookmarkStart w:id="5785" w:name="_Toc34124878"/>
      <w:bookmarkStart w:id="5786" w:name="_Toc43208007"/>
      <w:bookmarkStart w:id="5787" w:name="_Toc49857480"/>
      <w:bookmarkStart w:id="5788" w:name="_Toc56677325"/>
      <w:bookmarkStart w:id="5789" w:name="_Toc56691848"/>
      <w:bookmarkStart w:id="5790" w:name="_Toc56699112"/>
      <w:bookmarkStart w:id="5791" w:name="_Toc89035379"/>
      <w:bookmarkStart w:id="5792" w:name="_Toc89065177"/>
      <w:bookmarkStart w:id="5793" w:name="_Toc89180476"/>
      <w:bookmarkStart w:id="5794" w:name="_Toc97072169"/>
      <w:bookmarkStart w:id="5795" w:name="_Toc169687880"/>
      <w:r w:rsidRPr="003B2883">
        <w:t>6.4.2.3.1</w:t>
      </w:r>
      <w:r w:rsidRPr="003B2883">
        <w:rPr>
          <w:lang w:eastAsia="zh-CN"/>
        </w:rPr>
        <w:tab/>
        <w:t>General</w:t>
      </w:r>
      <w:bookmarkEnd w:id="5784"/>
      <w:bookmarkEnd w:id="5785"/>
      <w:bookmarkEnd w:id="5786"/>
      <w:bookmarkEnd w:id="5787"/>
      <w:bookmarkEnd w:id="5788"/>
      <w:bookmarkEnd w:id="5789"/>
      <w:bookmarkEnd w:id="5790"/>
      <w:bookmarkEnd w:id="5791"/>
      <w:bookmarkEnd w:id="5792"/>
      <w:bookmarkEnd w:id="5793"/>
      <w:bookmarkEnd w:id="5794"/>
      <w:bookmarkEnd w:id="5795"/>
    </w:p>
    <w:p w14:paraId="3FC027BB" w14:textId="76CB1187"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5796" w:name="_Toc25156574"/>
      <w:bookmarkStart w:id="5797" w:name="_Toc34124879"/>
      <w:bookmarkStart w:id="5798" w:name="_Toc43208008"/>
      <w:bookmarkStart w:id="5799" w:name="_Toc49857481"/>
      <w:bookmarkStart w:id="5800" w:name="_Toc56677326"/>
      <w:bookmarkStart w:id="5801" w:name="_Toc56691849"/>
      <w:bookmarkStart w:id="5802" w:name="_Toc56699113"/>
      <w:bookmarkStart w:id="5803" w:name="_Toc89035380"/>
      <w:bookmarkStart w:id="5804" w:name="_Toc89065178"/>
      <w:bookmarkStart w:id="5805" w:name="_Toc89180477"/>
      <w:bookmarkStart w:id="5806" w:name="_Toc97072170"/>
      <w:bookmarkStart w:id="5807" w:name="_Toc169687881"/>
      <w:r w:rsidRPr="003B2883">
        <w:t>6.4.3</w:t>
      </w:r>
      <w:r w:rsidRPr="003B2883">
        <w:tab/>
        <w:t>Resources</w:t>
      </w:r>
      <w:bookmarkEnd w:id="5796"/>
      <w:bookmarkEnd w:id="5797"/>
      <w:bookmarkEnd w:id="5798"/>
      <w:bookmarkEnd w:id="5799"/>
      <w:bookmarkEnd w:id="5800"/>
      <w:bookmarkEnd w:id="5801"/>
      <w:bookmarkEnd w:id="5802"/>
      <w:bookmarkEnd w:id="5803"/>
      <w:bookmarkEnd w:id="5804"/>
      <w:bookmarkEnd w:id="5805"/>
      <w:bookmarkEnd w:id="5806"/>
      <w:bookmarkEnd w:id="5807"/>
    </w:p>
    <w:p w14:paraId="0BF5748E" w14:textId="77777777" w:rsidR="00602AC0" w:rsidRDefault="00602AC0" w:rsidP="00602AC0">
      <w:pPr>
        <w:pStyle w:val="Heading4"/>
      </w:pPr>
      <w:bookmarkStart w:id="5808" w:name="_Toc25156575"/>
      <w:bookmarkStart w:id="5809" w:name="_Toc34124880"/>
      <w:bookmarkStart w:id="5810" w:name="_Toc43208009"/>
      <w:bookmarkStart w:id="5811" w:name="_Toc49857482"/>
      <w:bookmarkStart w:id="5812" w:name="_Toc56677327"/>
      <w:bookmarkStart w:id="5813" w:name="_Toc56691850"/>
      <w:bookmarkStart w:id="5814" w:name="_Toc56699114"/>
      <w:bookmarkStart w:id="5815" w:name="_Toc89035381"/>
      <w:bookmarkStart w:id="5816" w:name="_Toc89065179"/>
      <w:bookmarkStart w:id="5817" w:name="_Toc89180478"/>
      <w:bookmarkStart w:id="5818" w:name="_Toc97072171"/>
      <w:bookmarkStart w:id="5819" w:name="_Toc169687882"/>
      <w:r w:rsidRPr="003B2883">
        <w:t>6.4.3.1</w:t>
      </w:r>
      <w:r w:rsidRPr="003B2883">
        <w:tab/>
        <w:t>Overview</w:t>
      </w:r>
      <w:bookmarkEnd w:id="5808"/>
      <w:bookmarkEnd w:id="5809"/>
      <w:bookmarkEnd w:id="5810"/>
      <w:bookmarkEnd w:id="5811"/>
      <w:bookmarkEnd w:id="5812"/>
      <w:bookmarkEnd w:id="5813"/>
      <w:bookmarkEnd w:id="5814"/>
      <w:bookmarkEnd w:id="5815"/>
      <w:bookmarkEnd w:id="5816"/>
      <w:bookmarkEnd w:id="5817"/>
      <w:bookmarkEnd w:id="5818"/>
      <w:bookmarkEnd w:id="5819"/>
    </w:p>
    <w:p w14:paraId="62852E0C" w14:textId="77777777" w:rsidR="00602AC0" w:rsidRPr="003B2883" w:rsidRDefault="00602AC0" w:rsidP="00602AC0">
      <w:pPr>
        <w:pStyle w:val="TH"/>
      </w:pPr>
      <w:r>
        <w:object w:dxaOrig="5680" w:dyaOrig="3370" w14:anchorId="19AEDAF9">
          <v:shape id="_x0000_i1072" type="#_x0000_t75" style="width:285.3pt;height:169.8pt" o:ole="">
            <v:imagedata r:id="rId101" o:title=""/>
          </v:shape>
          <o:OLEObject Type="Embed" ProgID="Visio.Drawing.15" ShapeID="_x0000_i1072" DrawAspect="Content" ObjectID="_1780558721" r:id="rId102"/>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5820" w:name="_Toc25156576"/>
      <w:bookmarkStart w:id="5821" w:name="_Toc34124881"/>
      <w:bookmarkStart w:id="5822" w:name="_Toc43208010"/>
      <w:bookmarkStart w:id="5823" w:name="_Toc49857483"/>
      <w:bookmarkStart w:id="5824" w:name="_Toc56677328"/>
      <w:bookmarkStart w:id="5825" w:name="_Toc56691851"/>
      <w:bookmarkStart w:id="5826" w:name="_Toc56699115"/>
      <w:bookmarkStart w:id="5827" w:name="_Toc89035382"/>
      <w:bookmarkStart w:id="5828" w:name="_Toc89065180"/>
      <w:bookmarkStart w:id="5829" w:name="_Toc89180479"/>
      <w:bookmarkStart w:id="5830" w:name="_Toc97072172"/>
      <w:bookmarkStart w:id="5831" w:name="_Toc169687883"/>
      <w:r w:rsidRPr="003B2883">
        <w:t>6.4.3.2</w:t>
      </w:r>
      <w:r w:rsidRPr="003B2883">
        <w:tab/>
        <w:t xml:space="preserve">Resource: </w:t>
      </w:r>
      <w:r w:rsidRPr="003B2883">
        <w:rPr>
          <w:lang w:eastAsia="zh-CN"/>
        </w:rPr>
        <w:t>Individual UE Context</w:t>
      </w:r>
      <w:bookmarkEnd w:id="5820"/>
      <w:bookmarkEnd w:id="5821"/>
      <w:bookmarkEnd w:id="5822"/>
      <w:bookmarkEnd w:id="5823"/>
      <w:bookmarkEnd w:id="5824"/>
      <w:bookmarkEnd w:id="5825"/>
      <w:bookmarkEnd w:id="5826"/>
      <w:bookmarkEnd w:id="5827"/>
      <w:bookmarkEnd w:id="5828"/>
      <w:bookmarkEnd w:id="5829"/>
      <w:bookmarkEnd w:id="5830"/>
      <w:bookmarkEnd w:id="5831"/>
    </w:p>
    <w:p w14:paraId="551F7376" w14:textId="77777777" w:rsidR="00602AC0" w:rsidRPr="003B2883" w:rsidRDefault="00602AC0" w:rsidP="00602AC0">
      <w:pPr>
        <w:pStyle w:val="Heading5"/>
      </w:pPr>
      <w:bookmarkStart w:id="5832" w:name="_Toc25156577"/>
      <w:bookmarkStart w:id="5833" w:name="_Toc34124882"/>
      <w:bookmarkStart w:id="5834" w:name="_Toc43208011"/>
      <w:bookmarkStart w:id="5835" w:name="_Toc49857484"/>
      <w:bookmarkStart w:id="5836" w:name="_Toc56677329"/>
      <w:bookmarkStart w:id="5837" w:name="_Toc56691852"/>
      <w:bookmarkStart w:id="5838" w:name="_Toc56699116"/>
      <w:bookmarkStart w:id="5839" w:name="_Toc89035383"/>
      <w:bookmarkStart w:id="5840" w:name="_Toc89065181"/>
      <w:bookmarkStart w:id="5841" w:name="_Toc89180480"/>
      <w:bookmarkStart w:id="5842" w:name="_Toc97072173"/>
      <w:bookmarkStart w:id="5843" w:name="_Toc169687884"/>
      <w:r w:rsidRPr="003B2883">
        <w:t>6.4.3.2.1</w:t>
      </w:r>
      <w:r w:rsidRPr="003B2883">
        <w:tab/>
        <w:t>Description</w:t>
      </w:r>
      <w:bookmarkEnd w:id="5832"/>
      <w:bookmarkEnd w:id="5833"/>
      <w:bookmarkEnd w:id="5834"/>
      <w:bookmarkEnd w:id="5835"/>
      <w:bookmarkEnd w:id="5836"/>
      <w:bookmarkEnd w:id="5837"/>
      <w:bookmarkEnd w:id="5838"/>
      <w:bookmarkEnd w:id="5839"/>
      <w:bookmarkEnd w:id="5840"/>
      <w:bookmarkEnd w:id="5841"/>
      <w:bookmarkEnd w:id="5842"/>
      <w:bookmarkEnd w:id="5843"/>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5844" w:name="_Toc25156578"/>
      <w:bookmarkStart w:id="5845" w:name="_Toc34124883"/>
      <w:bookmarkStart w:id="5846" w:name="_Toc43208012"/>
      <w:bookmarkStart w:id="5847" w:name="_Toc49857485"/>
      <w:bookmarkStart w:id="5848" w:name="_Toc56677330"/>
      <w:bookmarkStart w:id="5849" w:name="_Toc56691853"/>
      <w:bookmarkStart w:id="5850" w:name="_Toc56699117"/>
      <w:bookmarkStart w:id="5851" w:name="_Toc89035384"/>
      <w:bookmarkStart w:id="5852" w:name="_Toc89065182"/>
      <w:bookmarkStart w:id="5853" w:name="_Toc89180481"/>
      <w:bookmarkStart w:id="5854" w:name="_Toc97072174"/>
      <w:bookmarkStart w:id="5855" w:name="_Toc169687885"/>
      <w:r w:rsidRPr="003B2883">
        <w:lastRenderedPageBreak/>
        <w:t>6.4.3.2.2</w:t>
      </w:r>
      <w:r w:rsidRPr="003B2883">
        <w:tab/>
        <w:t>Resource Definition</w:t>
      </w:r>
      <w:bookmarkEnd w:id="5844"/>
      <w:bookmarkEnd w:id="5845"/>
      <w:bookmarkEnd w:id="5846"/>
      <w:bookmarkEnd w:id="5847"/>
      <w:bookmarkEnd w:id="5848"/>
      <w:bookmarkEnd w:id="5849"/>
      <w:bookmarkEnd w:id="5850"/>
      <w:bookmarkEnd w:id="5851"/>
      <w:bookmarkEnd w:id="5852"/>
      <w:bookmarkEnd w:id="5853"/>
      <w:bookmarkEnd w:id="5854"/>
      <w:bookmarkEnd w:id="5855"/>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2341B0C7"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11B3D878"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5E229C96"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4ADA1B9F" w14:textId="423ECC60" w:rsidR="000165AD" w:rsidRPr="003B2883" w:rsidRDefault="000165AD" w:rsidP="000165AD">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92E810B" w14:textId="77777777" w:rsidR="000165AD" w:rsidRDefault="000165AD" w:rsidP="000165AD">
            <w:pPr>
              <w:pStyle w:val="TAL"/>
            </w:pPr>
            <w:r w:rsidRPr="003B2883">
              <w:tab/>
              <w:t>pattern: "(</w:t>
            </w:r>
            <w:r w:rsidRPr="003B2883">
              <w:rPr>
                <w:lang w:val="fi-FI"/>
              </w:rPr>
              <w:t>imei-[0-9]{15}|imeisv-[0-9]{16}|.+</w:t>
            </w:r>
            <w:r w:rsidRPr="003B2883">
              <w:t>)"</w:t>
            </w:r>
          </w:p>
          <w:p w14:paraId="49EB13CE" w14:textId="77777777" w:rsidR="002C2177" w:rsidRDefault="002C2177" w:rsidP="002C2177">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5A639482" w:rsidR="002C2177" w:rsidRPr="003B2883" w:rsidRDefault="002C2177" w:rsidP="002C2177">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5856" w:name="_Toc25156579"/>
      <w:bookmarkStart w:id="5857" w:name="_Toc34124884"/>
      <w:bookmarkStart w:id="5858" w:name="_Toc43208013"/>
      <w:bookmarkStart w:id="5859" w:name="_Toc49857486"/>
      <w:bookmarkStart w:id="5860" w:name="_Toc56677331"/>
      <w:bookmarkStart w:id="5861" w:name="_Toc56691854"/>
      <w:bookmarkStart w:id="5862" w:name="_Toc56699118"/>
      <w:bookmarkStart w:id="5863" w:name="_Toc89035385"/>
      <w:bookmarkStart w:id="5864" w:name="_Toc89065183"/>
      <w:bookmarkStart w:id="5865" w:name="_Toc89180482"/>
      <w:bookmarkStart w:id="5866" w:name="_Toc97072175"/>
      <w:bookmarkStart w:id="5867" w:name="_Toc169687886"/>
      <w:r w:rsidRPr="003B2883">
        <w:t>6.4.3.2.3</w:t>
      </w:r>
      <w:r w:rsidRPr="003B2883">
        <w:tab/>
        <w:t>Resource Standard Methods</w:t>
      </w:r>
      <w:bookmarkEnd w:id="5856"/>
      <w:bookmarkEnd w:id="5857"/>
      <w:bookmarkEnd w:id="5858"/>
      <w:bookmarkEnd w:id="5859"/>
      <w:bookmarkEnd w:id="5860"/>
      <w:bookmarkEnd w:id="5861"/>
      <w:bookmarkEnd w:id="5862"/>
      <w:bookmarkEnd w:id="5863"/>
      <w:bookmarkEnd w:id="5864"/>
      <w:bookmarkEnd w:id="5865"/>
      <w:bookmarkEnd w:id="5866"/>
      <w:bookmarkEnd w:id="5867"/>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5868" w:name="_Toc25156580"/>
      <w:bookmarkStart w:id="5869" w:name="_Toc34124885"/>
      <w:bookmarkStart w:id="5870" w:name="_Toc43208014"/>
      <w:bookmarkStart w:id="5871" w:name="_Toc49857487"/>
      <w:bookmarkStart w:id="5872" w:name="_Toc56677332"/>
      <w:bookmarkStart w:id="5873" w:name="_Toc56691855"/>
      <w:bookmarkStart w:id="5874" w:name="_Toc56699119"/>
      <w:bookmarkStart w:id="5875" w:name="_Toc89035386"/>
      <w:bookmarkStart w:id="5876" w:name="_Toc89065184"/>
      <w:bookmarkStart w:id="5877" w:name="_Toc89180483"/>
      <w:bookmarkStart w:id="5878" w:name="_Toc97072176"/>
      <w:bookmarkStart w:id="5879" w:name="_Toc169687887"/>
      <w:r w:rsidRPr="003B2883">
        <w:t>6.4.3.2.4</w:t>
      </w:r>
      <w:r w:rsidRPr="003B2883">
        <w:tab/>
        <w:t>Resource Custom Operations</w:t>
      </w:r>
      <w:bookmarkEnd w:id="5868"/>
      <w:bookmarkEnd w:id="5869"/>
      <w:bookmarkEnd w:id="5870"/>
      <w:bookmarkEnd w:id="5871"/>
      <w:bookmarkEnd w:id="5872"/>
      <w:bookmarkEnd w:id="5873"/>
      <w:bookmarkEnd w:id="5874"/>
      <w:bookmarkEnd w:id="5875"/>
      <w:bookmarkEnd w:id="5876"/>
      <w:bookmarkEnd w:id="5877"/>
      <w:bookmarkEnd w:id="5878"/>
      <w:bookmarkEnd w:id="5879"/>
    </w:p>
    <w:p w14:paraId="05B57F28" w14:textId="77777777" w:rsidR="00602AC0" w:rsidRPr="003B2883" w:rsidRDefault="00602AC0" w:rsidP="00876DA9">
      <w:pPr>
        <w:pStyle w:val="Heading6"/>
      </w:pPr>
      <w:bookmarkStart w:id="5880" w:name="_Toc25156581"/>
      <w:bookmarkStart w:id="5881" w:name="_Toc34124886"/>
      <w:bookmarkStart w:id="5882" w:name="_Toc43208015"/>
      <w:bookmarkStart w:id="5883" w:name="_Toc49857488"/>
      <w:bookmarkStart w:id="5884" w:name="_Toc56677333"/>
      <w:bookmarkStart w:id="5885" w:name="_Toc56691856"/>
      <w:bookmarkStart w:id="5886" w:name="_Toc56699120"/>
      <w:bookmarkStart w:id="5887" w:name="_Toc89035387"/>
      <w:bookmarkStart w:id="5888" w:name="_Toc89065185"/>
      <w:bookmarkStart w:id="5889" w:name="_Toc89180484"/>
      <w:bookmarkStart w:id="5890" w:name="_Toc97072177"/>
      <w:bookmarkStart w:id="5891" w:name="_Toc169687888"/>
      <w:r w:rsidRPr="003B2883">
        <w:t>6.4.3.2.4.1</w:t>
      </w:r>
      <w:r w:rsidRPr="003B2883">
        <w:tab/>
        <w:t>Overview</w:t>
      </w:r>
      <w:bookmarkEnd w:id="5880"/>
      <w:bookmarkEnd w:id="5881"/>
      <w:bookmarkEnd w:id="5882"/>
      <w:bookmarkEnd w:id="5883"/>
      <w:bookmarkEnd w:id="5884"/>
      <w:bookmarkEnd w:id="5885"/>
      <w:bookmarkEnd w:id="5886"/>
      <w:bookmarkEnd w:id="5887"/>
      <w:bookmarkEnd w:id="5888"/>
      <w:bookmarkEnd w:id="5889"/>
      <w:bookmarkEnd w:id="5890"/>
      <w:bookmarkEnd w:id="5891"/>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5892" w:name="_Toc25156582"/>
      <w:bookmarkStart w:id="5893" w:name="_Toc34124887"/>
      <w:bookmarkStart w:id="5894" w:name="_Toc43208016"/>
      <w:bookmarkStart w:id="5895" w:name="_Toc49857489"/>
      <w:bookmarkStart w:id="5896" w:name="_Toc56677334"/>
      <w:bookmarkStart w:id="5897" w:name="_Toc56691857"/>
      <w:bookmarkStart w:id="5898" w:name="_Toc56699121"/>
      <w:bookmarkStart w:id="5899" w:name="_Toc89035388"/>
      <w:bookmarkStart w:id="5900" w:name="_Toc89065186"/>
      <w:bookmarkStart w:id="5901" w:name="_Toc89180485"/>
      <w:bookmarkStart w:id="5902" w:name="_Toc97072178"/>
      <w:bookmarkStart w:id="5903" w:name="_Toc169687889"/>
      <w:r w:rsidRPr="003B2883">
        <w:t>6.4.3.2.4.2</w:t>
      </w:r>
      <w:r w:rsidRPr="003B2883">
        <w:tab/>
        <w:t xml:space="preserve">Operation: </w:t>
      </w:r>
      <w:r w:rsidRPr="003B2883">
        <w:rPr>
          <w:lang w:eastAsia="zh-CN"/>
        </w:rPr>
        <w:t>provide-pos-info</w:t>
      </w:r>
      <w:bookmarkEnd w:id="5892"/>
      <w:r>
        <w:rPr>
          <w:lang w:eastAsia="zh-CN"/>
        </w:rPr>
        <w:t xml:space="preserve"> </w:t>
      </w:r>
      <w:r w:rsidRPr="003B2883">
        <w:rPr>
          <w:rFonts w:hint="eastAsia"/>
          <w:lang w:eastAsia="zh-CN"/>
        </w:rPr>
        <w:t>(POST)</w:t>
      </w:r>
      <w:bookmarkEnd w:id="5893"/>
      <w:bookmarkEnd w:id="5894"/>
      <w:bookmarkEnd w:id="5895"/>
      <w:bookmarkEnd w:id="5896"/>
      <w:bookmarkEnd w:id="5897"/>
      <w:bookmarkEnd w:id="5898"/>
      <w:bookmarkEnd w:id="5899"/>
      <w:bookmarkEnd w:id="5900"/>
      <w:bookmarkEnd w:id="5901"/>
      <w:bookmarkEnd w:id="5902"/>
      <w:bookmarkEnd w:id="5903"/>
    </w:p>
    <w:p w14:paraId="0DA99BFB" w14:textId="77777777" w:rsidR="00602AC0" w:rsidRPr="003B2883" w:rsidRDefault="00602AC0" w:rsidP="00876DA9">
      <w:pPr>
        <w:pStyle w:val="Heading7"/>
      </w:pPr>
      <w:bookmarkStart w:id="5904" w:name="_Toc43208017"/>
      <w:bookmarkStart w:id="5905" w:name="_Toc89035389"/>
      <w:bookmarkStart w:id="5906" w:name="_Toc89065187"/>
      <w:bookmarkStart w:id="5907" w:name="_Toc89180486"/>
      <w:bookmarkStart w:id="5908" w:name="_Toc97072179"/>
      <w:bookmarkStart w:id="5909" w:name="_Toc169687890"/>
      <w:r w:rsidRPr="003B2883">
        <w:t>6.4.3.2.4.2.1</w:t>
      </w:r>
      <w:r w:rsidRPr="003B2883">
        <w:tab/>
        <w:t>Description</w:t>
      </w:r>
      <w:bookmarkEnd w:id="5904"/>
      <w:bookmarkEnd w:id="5905"/>
      <w:bookmarkEnd w:id="5906"/>
      <w:bookmarkEnd w:id="5907"/>
      <w:bookmarkEnd w:id="5908"/>
      <w:bookmarkEnd w:id="5909"/>
    </w:p>
    <w:p w14:paraId="3ED193AC" w14:textId="53B77A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0E407F">
        <w:t xml:space="preserve"> If the AMF supporting the "POSGPSI" feature, the </w:t>
      </w:r>
      <w:r w:rsidR="000E407F" w:rsidRPr="003B2883">
        <w:rPr>
          <w:rFonts w:hint="eastAsia"/>
          <w:lang w:eastAsia="zh-CN"/>
        </w:rPr>
        <w:t xml:space="preserve">ueContextId identifies the individual ueContext </w:t>
      </w:r>
      <w:r w:rsidR="000E407F" w:rsidRPr="003B2883">
        <w:rPr>
          <w:lang w:eastAsia="zh-CN"/>
        </w:rPr>
        <w:t xml:space="preserve">resource </w:t>
      </w:r>
      <w:r w:rsidR="000E407F">
        <w:rPr>
          <w:lang w:eastAsia="zh-CN"/>
        </w:rPr>
        <w:t xml:space="preserve">may </w:t>
      </w:r>
      <w:r w:rsidR="000E407F">
        <w:t xml:space="preserve">also be </w:t>
      </w:r>
      <w:r w:rsidR="000E407F" w:rsidRPr="003B2883">
        <w:t xml:space="preserve">composed by UE's </w:t>
      </w:r>
      <w:r w:rsidR="000E407F">
        <w:t>GPSI.</w:t>
      </w:r>
    </w:p>
    <w:p w14:paraId="091AFCC3" w14:textId="77777777" w:rsidR="00602AC0" w:rsidRPr="003B2883" w:rsidRDefault="00602AC0" w:rsidP="00876DA9">
      <w:pPr>
        <w:pStyle w:val="Heading7"/>
      </w:pPr>
      <w:bookmarkStart w:id="5910" w:name="_Toc43208018"/>
      <w:bookmarkStart w:id="5911" w:name="_Toc89035390"/>
      <w:bookmarkStart w:id="5912" w:name="_Toc89065188"/>
      <w:bookmarkStart w:id="5913" w:name="_Toc89180487"/>
      <w:bookmarkStart w:id="5914" w:name="_Toc97072180"/>
      <w:bookmarkStart w:id="5915" w:name="_Toc169687891"/>
      <w:r w:rsidRPr="003B2883">
        <w:t>6.4.3.2.4.2.2</w:t>
      </w:r>
      <w:r w:rsidRPr="003B2883">
        <w:tab/>
        <w:t>Operation Definition</w:t>
      </w:r>
      <w:bookmarkEnd w:id="5910"/>
      <w:bookmarkEnd w:id="5911"/>
      <w:bookmarkEnd w:id="5912"/>
      <w:bookmarkEnd w:id="5913"/>
      <w:bookmarkEnd w:id="5914"/>
      <w:bookmarkEnd w:id="5915"/>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5916"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bookmarkEnd w:id="5916"/>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5917" w:name="_PERM_MCCTEMPBM_CRPT03410302___2"/>
            <w:r w:rsidRPr="003B2883">
              <w:t>-</w:t>
            </w:r>
            <w:r w:rsidRPr="003B2883">
              <w:tab/>
              <w:t>POSITIONING_FAILED</w:t>
            </w:r>
          </w:p>
          <w:bookmarkEnd w:id="5917"/>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5918"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5918"/>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092C609"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5919" w:name="_Toc25156583"/>
      <w:bookmarkStart w:id="5920" w:name="_Toc34124888"/>
      <w:bookmarkStart w:id="5921" w:name="_Toc43208019"/>
      <w:bookmarkStart w:id="5922" w:name="_Toc49857490"/>
      <w:bookmarkStart w:id="5923" w:name="_Toc56677335"/>
      <w:bookmarkStart w:id="5924" w:name="_Toc56691858"/>
      <w:bookmarkStart w:id="5925" w:name="_Toc56699122"/>
      <w:bookmarkStart w:id="5926" w:name="_Toc89035391"/>
      <w:bookmarkStart w:id="5927" w:name="_Toc89065189"/>
      <w:bookmarkStart w:id="5928" w:name="_Toc89180488"/>
      <w:bookmarkStart w:id="5929" w:name="_Toc97072181"/>
      <w:bookmarkStart w:id="5930" w:name="_Toc169687892"/>
      <w:r w:rsidRPr="003B2883">
        <w:t>6.4.3.2.4.3</w:t>
      </w:r>
      <w:r w:rsidRPr="003B2883">
        <w:tab/>
        <w:t xml:space="preserve">Operation: </w:t>
      </w:r>
      <w:r w:rsidRPr="003B2883">
        <w:rPr>
          <w:lang w:eastAsia="zh-CN"/>
        </w:rPr>
        <w:t>provide-loc-info</w:t>
      </w:r>
      <w:bookmarkEnd w:id="5919"/>
      <w:r>
        <w:rPr>
          <w:lang w:eastAsia="zh-CN"/>
        </w:rPr>
        <w:t xml:space="preserve"> </w:t>
      </w:r>
      <w:r w:rsidRPr="003B2883">
        <w:rPr>
          <w:rFonts w:hint="eastAsia"/>
          <w:lang w:eastAsia="zh-CN"/>
        </w:rPr>
        <w:t>(POST)</w:t>
      </w:r>
      <w:bookmarkEnd w:id="5920"/>
      <w:bookmarkEnd w:id="5921"/>
      <w:bookmarkEnd w:id="5922"/>
      <w:bookmarkEnd w:id="5923"/>
      <w:bookmarkEnd w:id="5924"/>
      <w:bookmarkEnd w:id="5925"/>
      <w:bookmarkEnd w:id="5926"/>
      <w:bookmarkEnd w:id="5927"/>
      <w:bookmarkEnd w:id="5928"/>
      <w:bookmarkEnd w:id="5929"/>
      <w:bookmarkEnd w:id="5930"/>
    </w:p>
    <w:p w14:paraId="64872AF6" w14:textId="77777777" w:rsidR="00602AC0" w:rsidRPr="003B2883" w:rsidRDefault="00602AC0" w:rsidP="00876DA9">
      <w:pPr>
        <w:pStyle w:val="Heading7"/>
      </w:pPr>
      <w:bookmarkStart w:id="5931" w:name="_Toc43208020"/>
      <w:bookmarkStart w:id="5932" w:name="_Toc89035392"/>
      <w:bookmarkStart w:id="5933" w:name="_Toc89065190"/>
      <w:bookmarkStart w:id="5934" w:name="_Toc89180489"/>
      <w:bookmarkStart w:id="5935" w:name="_Toc97072182"/>
      <w:bookmarkStart w:id="5936" w:name="_Toc169687893"/>
      <w:r w:rsidRPr="003B2883">
        <w:t>6.4.3.2.4.3.1</w:t>
      </w:r>
      <w:r w:rsidRPr="003B2883">
        <w:tab/>
        <w:t>Description</w:t>
      </w:r>
      <w:bookmarkEnd w:id="5931"/>
      <w:bookmarkEnd w:id="5932"/>
      <w:bookmarkEnd w:id="5933"/>
      <w:bookmarkEnd w:id="5934"/>
      <w:bookmarkEnd w:id="5935"/>
      <w:bookmarkEnd w:id="5936"/>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5937" w:name="_Toc43208021"/>
      <w:bookmarkStart w:id="5938" w:name="_Toc89035393"/>
      <w:bookmarkStart w:id="5939" w:name="_Toc89065191"/>
      <w:bookmarkStart w:id="5940" w:name="_Toc89180490"/>
      <w:bookmarkStart w:id="5941" w:name="_Toc97072183"/>
      <w:bookmarkStart w:id="5942" w:name="_Toc169687894"/>
      <w:r w:rsidRPr="003B2883">
        <w:t>6.4.3.2.4.3.2</w:t>
      </w:r>
      <w:r w:rsidRPr="003B2883">
        <w:tab/>
        <w:t>Operation Definition</w:t>
      </w:r>
      <w:bookmarkEnd w:id="5937"/>
      <w:bookmarkEnd w:id="5938"/>
      <w:bookmarkEnd w:id="5939"/>
      <w:bookmarkEnd w:id="5940"/>
      <w:bookmarkEnd w:id="5941"/>
      <w:bookmarkEnd w:id="5942"/>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lastRenderedPageBreak/>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5943" w:name="_PERM_MCCTEMPBM_CRPT03410304___7"/>
            <w:r w:rsidRPr="003B2883">
              <w:rPr>
                <w:rFonts w:ascii="Arial" w:hAnsi="Arial"/>
                <w:sz w:val="18"/>
              </w:rPr>
              <w:t>-</w:t>
            </w:r>
            <w:r w:rsidRPr="003B2883">
              <w:rPr>
                <w:rFonts w:ascii="Arial" w:hAnsi="Arial"/>
                <w:sz w:val="18"/>
              </w:rPr>
              <w:tab/>
              <w:t>UNSPECIFIED</w:t>
            </w:r>
          </w:p>
          <w:bookmarkEnd w:id="5943"/>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4C1F346B"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5944" w:name="_Toc25156584"/>
      <w:bookmarkStart w:id="5945" w:name="_Toc34124889"/>
      <w:bookmarkStart w:id="5946" w:name="_Toc43208022"/>
      <w:bookmarkStart w:id="5947" w:name="_Toc49857491"/>
      <w:bookmarkStart w:id="5948" w:name="_Toc56677336"/>
      <w:bookmarkStart w:id="5949" w:name="_Toc56691859"/>
      <w:bookmarkStart w:id="5950" w:name="_Toc56699123"/>
      <w:bookmarkStart w:id="5951" w:name="_Toc89035394"/>
      <w:bookmarkStart w:id="5952" w:name="_Toc89065192"/>
      <w:bookmarkStart w:id="5953" w:name="_Toc89180491"/>
      <w:bookmarkStart w:id="5954" w:name="_Toc97072184"/>
      <w:bookmarkStart w:id="5955" w:name="_Toc169687895"/>
      <w:r w:rsidRPr="003B2883">
        <w:t>6.4.3.2.4.</w:t>
      </w:r>
      <w:r>
        <w:t>4</w:t>
      </w:r>
      <w:r w:rsidRPr="003B2883">
        <w:tab/>
        <w:t xml:space="preserve">Operation: </w:t>
      </w:r>
      <w:r>
        <w:rPr>
          <w:lang w:eastAsia="zh-CN"/>
        </w:rPr>
        <w:t>cancel</w:t>
      </w:r>
      <w:r w:rsidRPr="003B2883">
        <w:rPr>
          <w:lang w:eastAsia="zh-CN"/>
        </w:rPr>
        <w:t>-</w:t>
      </w:r>
      <w:r>
        <w:rPr>
          <w:lang w:eastAsia="zh-CN"/>
        </w:rPr>
        <w:t>pos-info</w:t>
      </w:r>
      <w:bookmarkEnd w:id="5944"/>
      <w:r>
        <w:rPr>
          <w:lang w:eastAsia="zh-CN"/>
        </w:rPr>
        <w:t xml:space="preserve"> </w:t>
      </w:r>
      <w:r w:rsidRPr="003B2883">
        <w:rPr>
          <w:rFonts w:hint="eastAsia"/>
          <w:lang w:eastAsia="zh-CN"/>
        </w:rPr>
        <w:t>(POST)</w:t>
      </w:r>
      <w:bookmarkEnd w:id="5945"/>
      <w:bookmarkEnd w:id="5946"/>
      <w:bookmarkEnd w:id="5947"/>
      <w:bookmarkEnd w:id="5948"/>
      <w:bookmarkEnd w:id="5949"/>
      <w:bookmarkEnd w:id="5950"/>
      <w:bookmarkEnd w:id="5951"/>
      <w:bookmarkEnd w:id="5952"/>
      <w:bookmarkEnd w:id="5953"/>
      <w:bookmarkEnd w:id="5954"/>
      <w:bookmarkEnd w:id="5955"/>
    </w:p>
    <w:p w14:paraId="569A81BF" w14:textId="77777777" w:rsidR="00602AC0" w:rsidRPr="003B2883" w:rsidRDefault="00602AC0" w:rsidP="00876DA9">
      <w:pPr>
        <w:pStyle w:val="Heading7"/>
      </w:pPr>
      <w:bookmarkStart w:id="5956" w:name="_Toc43208023"/>
      <w:bookmarkStart w:id="5957" w:name="_Toc89035395"/>
      <w:bookmarkStart w:id="5958" w:name="_Toc89065193"/>
      <w:bookmarkStart w:id="5959" w:name="_Toc89180492"/>
      <w:bookmarkStart w:id="5960" w:name="_Toc97072185"/>
      <w:bookmarkStart w:id="5961" w:name="_Toc169687896"/>
      <w:r w:rsidRPr="003B2883">
        <w:t>6.4.3.2.4.</w:t>
      </w:r>
      <w:r>
        <w:t>4</w:t>
      </w:r>
      <w:r w:rsidRPr="003B2883">
        <w:t>.1</w:t>
      </w:r>
      <w:r w:rsidRPr="003B2883">
        <w:tab/>
        <w:t>Description</w:t>
      </w:r>
      <w:bookmarkEnd w:id="5956"/>
      <w:bookmarkEnd w:id="5957"/>
      <w:bookmarkEnd w:id="5958"/>
      <w:bookmarkEnd w:id="5959"/>
      <w:bookmarkEnd w:id="5960"/>
      <w:bookmarkEnd w:id="5961"/>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5962" w:name="_Toc43208024"/>
      <w:bookmarkStart w:id="5963" w:name="_Toc89035396"/>
      <w:bookmarkStart w:id="5964" w:name="_Toc89065194"/>
      <w:bookmarkStart w:id="5965" w:name="_Toc89180493"/>
      <w:bookmarkStart w:id="5966" w:name="_Toc97072186"/>
      <w:bookmarkStart w:id="5967" w:name="_Toc169687897"/>
      <w:r w:rsidRPr="003B2883">
        <w:lastRenderedPageBreak/>
        <w:t>6.4.3.2.4.</w:t>
      </w:r>
      <w:r>
        <w:t>4</w:t>
      </w:r>
      <w:r w:rsidRPr="003B2883">
        <w:t>.2</w:t>
      </w:r>
      <w:r w:rsidRPr="003B2883">
        <w:tab/>
        <w:t>Operation Definition</w:t>
      </w:r>
      <w:bookmarkEnd w:id="5962"/>
      <w:bookmarkEnd w:id="5963"/>
      <w:bookmarkEnd w:id="5964"/>
      <w:bookmarkEnd w:id="5965"/>
      <w:bookmarkEnd w:id="5966"/>
      <w:bookmarkEnd w:id="5967"/>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5968"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5968"/>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5969"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5969"/>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E86A15D"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lastRenderedPageBreak/>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5970" w:name="_Toc25156585"/>
      <w:bookmarkStart w:id="5971" w:name="_Toc34124890"/>
      <w:bookmarkStart w:id="5972" w:name="_Toc43208025"/>
      <w:bookmarkStart w:id="5973" w:name="_Toc49857492"/>
      <w:bookmarkStart w:id="5974" w:name="_Toc56677337"/>
      <w:bookmarkStart w:id="5975" w:name="_Toc56691860"/>
      <w:bookmarkStart w:id="5976" w:name="_Toc56699124"/>
      <w:bookmarkStart w:id="5977" w:name="_Toc89035397"/>
      <w:bookmarkStart w:id="5978" w:name="_Toc89065195"/>
      <w:bookmarkStart w:id="5979" w:name="_Toc89180494"/>
      <w:bookmarkStart w:id="5980" w:name="_Toc97072187"/>
      <w:bookmarkStart w:id="5981" w:name="_Toc169687898"/>
      <w:r w:rsidRPr="003B2883">
        <w:t>6.4.4</w:t>
      </w:r>
      <w:r w:rsidRPr="003B2883">
        <w:tab/>
        <w:t>Custom Operations without associated resources</w:t>
      </w:r>
      <w:bookmarkEnd w:id="5970"/>
      <w:bookmarkEnd w:id="5971"/>
      <w:bookmarkEnd w:id="5972"/>
      <w:bookmarkEnd w:id="5973"/>
      <w:bookmarkEnd w:id="5974"/>
      <w:bookmarkEnd w:id="5975"/>
      <w:bookmarkEnd w:id="5976"/>
      <w:bookmarkEnd w:id="5977"/>
      <w:bookmarkEnd w:id="5978"/>
      <w:bookmarkEnd w:id="5979"/>
      <w:bookmarkEnd w:id="5980"/>
      <w:bookmarkEnd w:id="5981"/>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5982" w:name="_Toc25156586"/>
      <w:bookmarkStart w:id="5983" w:name="_Toc34124891"/>
      <w:bookmarkStart w:id="5984" w:name="_Toc43208026"/>
      <w:bookmarkStart w:id="5985" w:name="_Toc49857493"/>
      <w:bookmarkStart w:id="5986" w:name="_Toc56677338"/>
      <w:bookmarkStart w:id="5987" w:name="_Toc56691861"/>
      <w:bookmarkStart w:id="5988" w:name="_Toc56699125"/>
      <w:bookmarkStart w:id="5989" w:name="_Toc89035398"/>
      <w:bookmarkStart w:id="5990" w:name="_Toc89065196"/>
      <w:bookmarkStart w:id="5991" w:name="_Toc89180495"/>
      <w:bookmarkStart w:id="5992" w:name="_Toc97072188"/>
      <w:bookmarkStart w:id="5993" w:name="_Toc169687899"/>
      <w:r w:rsidRPr="003B2883">
        <w:t>6.4.5</w:t>
      </w:r>
      <w:r w:rsidRPr="003B2883">
        <w:tab/>
        <w:t>Notifications</w:t>
      </w:r>
      <w:bookmarkEnd w:id="5982"/>
      <w:bookmarkEnd w:id="5983"/>
      <w:bookmarkEnd w:id="5984"/>
      <w:bookmarkEnd w:id="5985"/>
      <w:bookmarkEnd w:id="5986"/>
      <w:bookmarkEnd w:id="5987"/>
      <w:bookmarkEnd w:id="5988"/>
      <w:bookmarkEnd w:id="5989"/>
      <w:bookmarkEnd w:id="5990"/>
      <w:bookmarkEnd w:id="5991"/>
      <w:bookmarkEnd w:id="5992"/>
      <w:bookmarkEnd w:id="5993"/>
    </w:p>
    <w:p w14:paraId="2A447B3F" w14:textId="77777777" w:rsidR="00602AC0" w:rsidRPr="003B2883" w:rsidRDefault="00602AC0" w:rsidP="00602AC0">
      <w:pPr>
        <w:pStyle w:val="Heading4"/>
      </w:pPr>
      <w:bookmarkStart w:id="5994" w:name="_Toc25156587"/>
      <w:bookmarkStart w:id="5995" w:name="_Toc34124892"/>
      <w:bookmarkStart w:id="5996" w:name="_Toc43208027"/>
      <w:bookmarkStart w:id="5997" w:name="_Toc49857494"/>
      <w:bookmarkStart w:id="5998" w:name="_Toc56677339"/>
      <w:bookmarkStart w:id="5999" w:name="_Toc56691862"/>
      <w:bookmarkStart w:id="6000" w:name="_Toc56699126"/>
      <w:bookmarkStart w:id="6001" w:name="_Toc89035399"/>
      <w:bookmarkStart w:id="6002" w:name="_Toc89065197"/>
      <w:bookmarkStart w:id="6003" w:name="_Toc89180496"/>
      <w:bookmarkStart w:id="6004" w:name="_Toc97072189"/>
      <w:bookmarkStart w:id="6005" w:name="_Toc169687900"/>
      <w:r w:rsidRPr="003B2883">
        <w:t>6.4.5.1</w:t>
      </w:r>
      <w:r w:rsidRPr="003B2883">
        <w:tab/>
        <w:t>General</w:t>
      </w:r>
      <w:bookmarkEnd w:id="5994"/>
      <w:bookmarkEnd w:id="5995"/>
      <w:bookmarkEnd w:id="5996"/>
      <w:bookmarkEnd w:id="5997"/>
      <w:bookmarkEnd w:id="5998"/>
      <w:bookmarkEnd w:id="5999"/>
      <w:bookmarkEnd w:id="6000"/>
      <w:bookmarkEnd w:id="6001"/>
      <w:bookmarkEnd w:id="6002"/>
      <w:bookmarkEnd w:id="6003"/>
      <w:bookmarkEnd w:id="6004"/>
      <w:bookmarkEnd w:id="6005"/>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006" w:name="_Toc25156588"/>
      <w:bookmarkStart w:id="6007" w:name="_Toc34124893"/>
      <w:bookmarkStart w:id="6008" w:name="_Toc43208028"/>
      <w:bookmarkStart w:id="6009" w:name="_Toc49857495"/>
      <w:bookmarkStart w:id="6010" w:name="_Toc56677340"/>
      <w:bookmarkStart w:id="6011" w:name="_Toc56691863"/>
      <w:bookmarkStart w:id="6012" w:name="_Toc56699127"/>
      <w:bookmarkStart w:id="6013" w:name="_Toc89035400"/>
      <w:bookmarkStart w:id="6014" w:name="_Toc89065198"/>
      <w:bookmarkStart w:id="6015" w:name="_Toc89180497"/>
      <w:bookmarkStart w:id="6016" w:name="_Toc97072190"/>
      <w:bookmarkStart w:id="6017" w:name="_Toc169687901"/>
      <w:r w:rsidRPr="003B2883">
        <w:t>6.4.5.2</w:t>
      </w:r>
      <w:r w:rsidRPr="003B2883">
        <w:tab/>
        <w:t>Event Notify</w:t>
      </w:r>
      <w:bookmarkEnd w:id="6006"/>
      <w:bookmarkEnd w:id="6007"/>
      <w:bookmarkEnd w:id="6008"/>
      <w:bookmarkEnd w:id="6009"/>
      <w:bookmarkEnd w:id="6010"/>
      <w:bookmarkEnd w:id="6011"/>
      <w:bookmarkEnd w:id="6012"/>
      <w:bookmarkEnd w:id="6013"/>
      <w:bookmarkEnd w:id="6014"/>
      <w:bookmarkEnd w:id="6015"/>
      <w:bookmarkEnd w:id="6016"/>
      <w:bookmarkEnd w:id="6017"/>
    </w:p>
    <w:p w14:paraId="7CE138A1" w14:textId="77777777" w:rsidR="00602AC0" w:rsidRPr="003B2883" w:rsidRDefault="00602AC0" w:rsidP="00602AC0">
      <w:pPr>
        <w:pStyle w:val="Heading5"/>
      </w:pPr>
      <w:bookmarkStart w:id="6018" w:name="_Toc25156589"/>
      <w:bookmarkStart w:id="6019" w:name="_Toc34124894"/>
      <w:bookmarkStart w:id="6020" w:name="_Toc43208029"/>
      <w:bookmarkStart w:id="6021" w:name="_Toc49857496"/>
      <w:bookmarkStart w:id="6022" w:name="_Toc56677341"/>
      <w:bookmarkStart w:id="6023" w:name="_Toc56691864"/>
      <w:bookmarkStart w:id="6024" w:name="_Toc56699128"/>
      <w:bookmarkStart w:id="6025" w:name="_Toc89035401"/>
      <w:bookmarkStart w:id="6026" w:name="_Toc89065199"/>
      <w:bookmarkStart w:id="6027" w:name="_Toc89180498"/>
      <w:bookmarkStart w:id="6028" w:name="_Toc97072191"/>
      <w:bookmarkStart w:id="6029" w:name="_Toc169687902"/>
      <w:r w:rsidRPr="003B2883">
        <w:t>6.4.5.</w:t>
      </w:r>
      <w:r w:rsidRPr="003B2883">
        <w:rPr>
          <w:lang w:eastAsia="zh-CN"/>
        </w:rPr>
        <w:t>2</w:t>
      </w:r>
      <w:r w:rsidRPr="003B2883">
        <w:t>.1</w:t>
      </w:r>
      <w:r w:rsidRPr="003B2883">
        <w:tab/>
        <w:t>Description</w:t>
      </w:r>
      <w:bookmarkEnd w:id="6018"/>
      <w:bookmarkEnd w:id="6019"/>
      <w:bookmarkEnd w:id="6020"/>
      <w:bookmarkEnd w:id="6021"/>
      <w:bookmarkEnd w:id="6022"/>
      <w:bookmarkEnd w:id="6023"/>
      <w:bookmarkEnd w:id="6024"/>
      <w:bookmarkEnd w:id="6025"/>
      <w:bookmarkEnd w:id="6026"/>
      <w:bookmarkEnd w:id="6027"/>
      <w:bookmarkEnd w:id="6028"/>
      <w:bookmarkEnd w:id="6029"/>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030" w:name="_Toc25156590"/>
      <w:bookmarkStart w:id="6031" w:name="_Toc34124895"/>
      <w:bookmarkStart w:id="6032" w:name="_Toc43208030"/>
      <w:bookmarkStart w:id="6033" w:name="_Toc49857497"/>
      <w:bookmarkStart w:id="6034" w:name="_Toc56677342"/>
      <w:bookmarkStart w:id="6035" w:name="_Toc56691865"/>
      <w:bookmarkStart w:id="6036" w:name="_Toc56699129"/>
      <w:bookmarkStart w:id="6037" w:name="_Toc89035402"/>
      <w:bookmarkStart w:id="6038" w:name="_Toc89065200"/>
      <w:bookmarkStart w:id="6039" w:name="_Toc89180499"/>
      <w:bookmarkStart w:id="6040" w:name="_Toc97072192"/>
      <w:bookmarkStart w:id="6041" w:name="_Toc169687903"/>
      <w:r w:rsidRPr="003B2883">
        <w:t>6.4.5.</w:t>
      </w:r>
      <w:r w:rsidRPr="003B2883">
        <w:rPr>
          <w:lang w:eastAsia="zh-CN"/>
        </w:rPr>
        <w:t>2</w:t>
      </w:r>
      <w:r w:rsidRPr="003B2883">
        <w:t>.2</w:t>
      </w:r>
      <w:r w:rsidRPr="003B2883">
        <w:tab/>
        <w:t>Notification Definition</w:t>
      </w:r>
      <w:bookmarkEnd w:id="6030"/>
      <w:bookmarkEnd w:id="6031"/>
      <w:bookmarkEnd w:id="6032"/>
      <w:bookmarkEnd w:id="6033"/>
      <w:bookmarkEnd w:id="6034"/>
      <w:bookmarkEnd w:id="6035"/>
      <w:bookmarkEnd w:id="6036"/>
      <w:bookmarkEnd w:id="6037"/>
      <w:bookmarkEnd w:id="6038"/>
      <w:bookmarkEnd w:id="6039"/>
      <w:bookmarkEnd w:id="6040"/>
      <w:bookmarkEnd w:id="6041"/>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443956EC" w:rsidR="00602AC0" w:rsidRPr="003B2883" w:rsidRDefault="00602AC0" w:rsidP="00602AC0">
      <w:pPr>
        <w:rPr>
          <w:lang w:eastAsia="zh-CN"/>
        </w:rPr>
      </w:pPr>
      <w:r w:rsidRPr="003B2883">
        <w:t xml:space="preserve">See </w:t>
      </w:r>
      <w:r w:rsidR="00B95277">
        <w:t>clause </w:t>
      </w:r>
      <w:r w:rsidR="00B95277"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042" w:name="_Toc25156591"/>
      <w:bookmarkStart w:id="6043" w:name="_Toc34124896"/>
      <w:bookmarkStart w:id="6044" w:name="_Toc43208031"/>
      <w:bookmarkStart w:id="6045" w:name="_Toc49857498"/>
      <w:bookmarkStart w:id="6046" w:name="_Toc56677343"/>
      <w:bookmarkStart w:id="6047" w:name="_Toc56691866"/>
      <w:bookmarkStart w:id="6048" w:name="_Toc56699130"/>
      <w:bookmarkStart w:id="6049" w:name="_Toc89035403"/>
      <w:bookmarkStart w:id="6050" w:name="_Toc89065201"/>
      <w:bookmarkStart w:id="6051" w:name="_Toc89180500"/>
      <w:bookmarkStart w:id="6052" w:name="_Toc97072193"/>
      <w:bookmarkStart w:id="6053" w:name="_Toc169687904"/>
      <w:r w:rsidRPr="003B2883">
        <w:t>6.4.5.</w:t>
      </w:r>
      <w:r w:rsidRPr="003B2883">
        <w:rPr>
          <w:lang w:eastAsia="zh-CN"/>
        </w:rPr>
        <w:t>2</w:t>
      </w:r>
      <w:r w:rsidRPr="003B2883">
        <w:t>.3</w:t>
      </w:r>
      <w:r w:rsidRPr="003B2883">
        <w:tab/>
        <w:t>Notification Standard Methods</w:t>
      </w:r>
      <w:bookmarkEnd w:id="6042"/>
      <w:bookmarkEnd w:id="6043"/>
      <w:bookmarkEnd w:id="6044"/>
      <w:bookmarkEnd w:id="6045"/>
      <w:bookmarkEnd w:id="6046"/>
      <w:bookmarkEnd w:id="6047"/>
      <w:bookmarkEnd w:id="6048"/>
      <w:bookmarkEnd w:id="6049"/>
      <w:bookmarkEnd w:id="6050"/>
      <w:bookmarkEnd w:id="6051"/>
      <w:bookmarkEnd w:id="6052"/>
      <w:bookmarkEnd w:id="6053"/>
    </w:p>
    <w:p w14:paraId="564A81C1" w14:textId="77777777" w:rsidR="00602AC0" w:rsidRPr="003B2883" w:rsidRDefault="00602AC0" w:rsidP="00876DA9">
      <w:pPr>
        <w:pStyle w:val="Heading6"/>
        <w:rPr>
          <w:lang w:eastAsia="zh-CN"/>
        </w:rPr>
      </w:pPr>
      <w:bookmarkStart w:id="6054" w:name="_Toc25156592"/>
      <w:bookmarkStart w:id="6055" w:name="_Toc34124897"/>
      <w:bookmarkStart w:id="6056" w:name="_Toc43208032"/>
      <w:bookmarkStart w:id="6057" w:name="_Toc49857499"/>
      <w:bookmarkStart w:id="6058" w:name="_Toc56677344"/>
      <w:bookmarkStart w:id="6059" w:name="_Toc56691867"/>
      <w:bookmarkStart w:id="6060" w:name="_Toc56699131"/>
      <w:bookmarkStart w:id="6061" w:name="_Toc89035404"/>
      <w:bookmarkStart w:id="6062" w:name="_Toc89065202"/>
      <w:bookmarkStart w:id="6063" w:name="_Toc89180501"/>
      <w:bookmarkStart w:id="6064" w:name="_Toc97072194"/>
      <w:bookmarkStart w:id="6065" w:name="_Toc169687905"/>
      <w:r w:rsidRPr="003B2883">
        <w:t>6.4.5.</w:t>
      </w:r>
      <w:r w:rsidRPr="003B2883">
        <w:rPr>
          <w:lang w:eastAsia="zh-CN"/>
        </w:rPr>
        <w:t>2</w:t>
      </w:r>
      <w:r w:rsidRPr="003B2883">
        <w:t>.3.1</w:t>
      </w:r>
      <w:r w:rsidRPr="003B2883">
        <w:tab/>
      </w:r>
      <w:r w:rsidRPr="003B2883">
        <w:rPr>
          <w:rFonts w:hint="eastAsia"/>
          <w:lang w:eastAsia="zh-CN"/>
        </w:rPr>
        <w:t>POST</w:t>
      </w:r>
      <w:bookmarkEnd w:id="6054"/>
      <w:bookmarkEnd w:id="6055"/>
      <w:bookmarkEnd w:id="6056"/>
      <w:bookmarkEnd w:id="6057"/>
      <w:bookmarkEnd w:id="6058"/>
      <w:bookmarkEnd w:id="6059"/>
      <w:bookmarkEnd w:id="6060"/>
      <w:bookmarkEnd w:id="6061"/>
      <w:bookmarkEnd w:id="6062"/>
      <w:bookmarkEnd w:id="6063"/>
      <w:bookmarkEnd w:id="6064"/>
      <w:bookmarkEnd w:id="6065"/>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19ADF2DB"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3A3632" w:rsidRDefault="0009536C" w:rsidP="0009536C">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066" w:name="_Toc25156593"/>
      <w:bookmarkStart w:id="6067" w:name="_Toc34124898"/>
      <w:bookmarkStart w:id="6068" w:name="_Toc43208033"/>
      <w:bookmarkStart w:id="6069" w:name="_Toc49857500"/>
      <w:bookmarkStart w:id="6070" w:name="_Toc56677345"/>
      <w:bookmarkStart w:id="6071" w:name="_Toc56691868"/>
      <w:bookmarkStart w:id="6072" w:name="_Toc56699132"/>
      <w:bookmarkStart w:id="6073" w:name="_Toc89035405"/>
      <w:bookmarkStart w:id="6074" w:name="_Toc89065203"/>
      <w:bookmarkStart w:id="6075" w:name="_Toc89180502"/>
      <w:bookmarkStart w:id="6076" w:name="_Toc97072195"/>
      <w:bookmarkStart w:id="6077" w:name="_Toc169687906"/>
      <w:r w:rsidRPr="003B2883">
        <w:t>6.4.6</w:t>
      </w:r>
      <w:r w:rsidRPr="003B2883">
        <w:tab/>
        <w:t>Data Model</w:t>
      </w:r>
      <w:bookmarkEnd w:id="6066"/>
      <w:bookmarkEnd w:id="6067"/>
      <w:bookmarkEnd w:id="6068"/>
      <w:bookmarkEnd w:id="6069"/>
      <w:bookmarkEnd w:id="6070"/>
      <w:bookmarkEnd w:id="6071"/>
      <w:bookmarkEnd w:id="6072"/>
      <w:bookmarkEnd w:id="6073"/>
      <w:bookmarkEnd w:id="6074"/>
      <w:bookmarkEnd w:id="6075"/>
      <w:bookmarkEnd w:id="6076"/>
      <w:bookmarkEnd w:id="6077"/>
    </w:p>
    <w:p w14:paraId="0BD8B573" w14:textId="77777777" w:rsidR="00602AC0" w:rsidRPr="003B2883" w:rsidRDefault="00602AC0" w:rsidP="00602AC0">
      <w:pPr>
        <w:pStyle w:val="Heading4"/>
      </w:pPr>
      <w:bookmarkStart w:id="6078" w:name="_Toc25156594"/>
      <w:bookmarkStart w:id="6079" w:name="_Toc34124899"/>
      <w:bookmarkStart w:id="6080" w:name="_Toc43208034"/>
      <w:bookmarkStart w:id="6081" w:name="_Toc49857501"/>
      <w:bookmarkStart w:id="6082" w:name="_Toc56677346"/>
      <w:bookmarkStart w:id="6083" w:name="_Toc56691869"/>
      <w:bookmarkStart w:id="6084" w:name="_Toc56699133"/>
      <w:bookmarkStart w:id="6085" w:name="_Toc89035406"/>
      <w:bookmarkStart w:id="6086" w:name="_Toc89065204"/>
      <w:bookmarkStart w:id="6087" w:name="_Toc89180503"/>
      <w:bookmarkStart w:id="6088" w:name="_Toc97072196"/>
      <w:bookmarkStart w:id="6089" w:name="_Toc169687907"/>
      <w:r w:rsidRPr="003B2883">
        <w:t>6.4.6.1</w:t>
      </w:r>
      <w:r w:rsidRPr="003B2883">
        <w:tab/>
        <w:t>General</w:t>
      </w:r>
      <w:bookmarkEnd w:id="6078"/>
      <w:bookmarkEnd w:id="6079"/>
      <w:bookmarkEnd w:id="6080"/>
      <w:bookmarkEnd w:id="6081"/>
      <w:bookmarkEnd w:id="6082"/>
      <w:bookmarkEnd w:id="6083"/>
      <w:bookmarkEnd w:id="6084"/>
      <w:bookmarkEnd w:id="6085"/>
      <w:bookmarkEnd w:id="6086"/>
      <w:bookmarkEnd w:id="6087"/>
      <w:bookmarkEnd w:id="6088"/>
      <w:bookmarkEnd w:id="6089"/>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5F771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5F771F">
            <w:pPr>
              <w:pStyle w:val="TAL"/>
            </w:pPr>
            <w:r w:rsidRPr="005F771F">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5F771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5F771F">
            <w:pPr>
              <w:pStyle w:val="TAL"/>
            </w:pPr>
            <w:r w:rsidRPr="005F771F">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5F771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685929" w:rsidRPr="003B2883" w14:paraId="0A95F48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E78F88" w14:textId="6C6DC0B7" w:rsidR="00685929" w:rsidRPr="00B060CA" w:rsidRDefault="00685929" w:rsidP="00685929">
            <w:pPr>
              <w:pStyle w:val="TAL"/>
              <w:rPr>
                <w:rFonts w:cs="Arial"/>
                <w:szCs w:val="18"/>
                <w:lang w:val="fr-FR"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6E7A0F5F" w14:textId="49872E7B" w:rsidR="00685929" w:rsidRPr="00B060CA" w:rsidRDefault="00685929" w:rsidP="00685929">
            <w:pPr>
              <w:pStyle w:val="TAL"/>
              <w:rPr>
                <w:rFonts w:cs="Arial"/>
                <w:szCs w:val="18"/>
                <w:lang w:val="fr-FR" w:eastAsia="zh-CN"/>
              </w:rPr>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BACADD7" w14:textId="620F0437" w:rsidR="00685929" w:rsidRDefault="00685929" w:rsidP="00685929">
            <w:pPr>
              <w:pStyle w:val="TAL"/>
              <w:rPr>
                <w:rFonts w:cs="Arial"/>
                <w:szCs w:val="18"/>
                <w:lang w:val="fr-FR" w:eastAsia="zh-CN"/>
              </w:rPr>
            </w:pPr>
            <w:r>
              <w:rPr>
                <w:rFonts w:cs="Arial"/>
                <w:szCs w:val="18"/>
                <w:lang w:val="fr-FR" w:eastAsia="zh-CN"/>
              </w:rPr>
              <w:t>High Accuracy GNSS Metrics</w:t>
            </w:r>
          </w:p>
        </w:tc>
      </w:tr>
      <w:tr w:rsidR="007766BA" w:rsidRPr="003B2883" w14:paraId="636076D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E1C699C" w14:textId="18DBBA83" w:rsidR="007766BA" w:rsidRDefault="007766BA" w:rsidP="007766BA">
            <w:pPr>
              <w:pStyle w:val="TAL"/>
              <w:rPr>
                <w:lang w:eastAsia="zh-CN"/>
              </w:rPr>
            </w:pPr>
            <w:r w:rsidRPr="00D478B5">
              <w:rPr>
                <w:rFonts w:cs="Arial"/>
                <w:szCs w:val="18"/>
                <w:lang w:val="fr-FR" w:eastAsia="zh-CN"/>
              </w:rPr>
              <w:t>IntegrityRequirements</w:t>
            </w:r>
          </w:p>
        </w:tc>
        <w:tc>
          <w:tcPr>
            <w:tcW w:w="2048" w:type="dxa"/>
            <w:tcBorders>
              <w:top w:val="single" w:sz="4" w:space="0" w:color="auto"/>
              <w:left w:val="single" w:sz="4" w:space="0" w:color="auto"/>
              <w:bottom w:val="single" w:sz="4" w:space="0" w:color="auto"/>
              <w:right w:val="single" w:sz="4" w:space="0" w:color="auto"/>
            </w:tcBorders>
          </w:tcPr>
          <w:p w14:paraId="230C8BCC" w14:textId="408EFDFE" w:rsidR="007766BA" w:rsidRPr="005F771F" w:rsidRDefault="007766BA" w:rsidP="007766BA">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35BC9FB" w14:textId="48B2E146" w:rsidR="007766BA" w:rsidRDefault="007766BA" w:rsidP="007766BA">
            <w:pPr>
              <w:pStyle w:val="TAL"/>
              <w:rPr>
                <w:rFonts w:cs="Arial"/>
                <w:szCs w:val="18"/>
                <w:lang w:val="fr-FR" w:eastAsia="zh-CN"/>
              </w:rPr>
            </w:pPr>
            <w:r w:rsidRPr="00D478B5">
              <w:rPr>
                <w:rFonts w:cs="Arial"/>
                <w:szCs w:val="18"/>
                <w:lang w:val="fr-FR" w:eastAsia="zh-CN"/>
              </w:rPr>
              <w:t>Integrity Requirements</w:t>
            </w:r>
          </w:p>
        </w:tc>
      </w:tr>
      <w:tr w:rsidR="00A07660" w:rsidRPr="003B2883" w14:paraId="383F0F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D0BA4D3" w14:textId="1ED7B56B" w:rsidR="00A07660" w:rsidRPr="00D478B5" w:rsidRDefault="00A07660" w:rsidP="00A07660">
            <w:pPr>
              <w:pStyle w:val="TAL"/>
              <w:rPr>
                <w:rFonts w:cs="Arial"/>
                <w:szCs w:val="18"/>
                <w:lang w:val="fr-FR"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42BF3D92" w14:textId="545782D1" w:rsidR="00A07660" w:rsidRPr="00D478B5" w:rsidRDefault="00A07660" w:rsidP="00A07660">
            <w:pPr>
              <w:pStyle w:val="TAL"/>
              <w:rPr>
                <w:rFonts w:cs="Arial"/>
                <w:szCs w:val="18"/>
                <w:lang w:val="fr-FR" w:eastAsia="zh-CN"/>
              </w:rPr>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DA9DAE3" w14:textId="3C426790" w:rsidR="00A07660" w:rsidRPr="00D478B5" w:rsidRDefault="00A07660" w:rsidP="00A07660">
            <w:pPr>
              <w:pStyle w:val="TAL"/>
              <w:rPr>
                <w:rFonts w:cs="Arial"/>
                <w:szCs w:val="18"/>
                <w:lang w:val="fr-FR" w:eastAsia="zh-CN"/>
              </w:rPr>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090" w:name="_Toc25156595"/>
      <w:bookmarkStart w:id="6091" w:name="_Toc34124900"/>
      <w:bookmarkStart w:id="6092" w:name="_Toc43208035"/>
      <w:bookmarkStart w:id="6093" w:name="_Toc49857502"/>
      <w:bookmarkStart w:id="6094" w:name="_Toc56677347"/>
      <w:bookmarkStart w:id="6095" w:name="_Toc56691870"/>
      <w:bookmarkStart w:id="6096" w:name="_Toc56699134"/>
      <w:bookmarkStart w:id="6097" w:name="_Toc89035407"/>
      <w:bookmarkStart w:id="6098" w:name="_Toc89065205"/>
      <w:bookmarkStart w:id="6099" w:name="_Toc89180504"/>
      <w:bookmarkStart w:id="6100" w:name="_Toc97072197"/>
      <w:bookmarkStart w:id="6101" w:name="_Toc169687908"/>
      <w:r w:rsidRPr="003B2883">
        <w:rPr>
          <w:lang w:val="en-US"/>
        </w:rPr>
        <w:t>6.4.6.2</w:t>
      </w:r>
      <w:r w:rsidRPr="003B2883">
        <w:rPr>
          <w:lang w:val="en-US"/>
        </w:rPr>
        <w:tab/>
        <w:t>Structured data types</w:t>
      </w:r>
      <w:bookmarkEnd w:id="6090"/>
      <w:bookmarkEnd w:id="6091"/>
      <w:bookmarkEnd w:id="6092"/>
      <w:bookmarkEnd w:id="6093"/>
      <w:bookmarkEnd w:id="6094"/>
      <w:bookmarkEnd w:id="6095"/>
      <w:bookmarkEnd w:id="6096"/>
      <w:bookmarkEnd w:id="6097"/>
      <w:bookmarkEnd w:id="6098"/>
      <w:bookmarkEnd w:id="6099"/>
      <w:bookmarkEnd w:id="6100"/>
      <w:bookmarkEnd w:id="6101"/>
    </w:p>
    <w:p w14:paraId="74EA15AA" w14:textId="77777777" w:rsidR="00602AC0" w:rsidRPr="003B2883" w:rsidRDefault="00602AC0" w:rsidP="00602AC0">
      <w:pPr>
        <w:pStyle w:val="Heading5"/>
      </w:pPr>
      <w:bookmarkStart w:id="6102" w:name="_Toc25156596"/>
      <w:bookmarkStart w:id="6103" w:name="_Toc34124901"/>
      <w:bookmarkStart w:id="6104" w:name="_Toc43208036"/>
      <w:bookmarkStart w:id="6105" w:name="_Toc49857503"/>
      <w:bookmarkStart w:id="6106" w:name="_Toc56677348"/>
      <w:bookmarkStart w:id="6107" w:name="_Toc56691871"/>
      <w:bookmarkStart w:id="6108" w:name="_Toc56699135"/>
      <w:bookmarkStart w:id="6109" w:name="_Toc89035408"/>
      <w:bookmarkStart w:id="6110" w:name="_Toc89065206"/>
      <w:bookmarkStart w:id="6111" w:name="_Toc89180505"/>
      <w:bookmarkStart w:id="6112" w:name="_Toc97072198"/>
      <w:bookmarkStart w:id="6113" w:name="_Toc169687909"/>
      <w:r w:rsidRPr="003B2883">
        <w:t>6.4.6.2.1</w:t>
      </w:r>
      <w:r w:rsidRPr="003B2883">
        <w:tab/>
        <w:t>Introduction</w:t>
      </w:r>
      <w:bookmarkEnd w:id="6102"/>
      <w:bookmarkEnd w:id="6103"/>
      <w:bookmarkEnd w:id="6104"/>
      <w:bookmarkEnd w:id="6105"/>
      <w:bookmarkEnd w:id="6106"/>
      <w:bookmarkEnd w:id="6107"/>
      <w:bookmarkEnd w:id="6108"/>
      <w:bookmarkEnd w:id="6109"/>
      <w:bookmarkEnd w:id="6110"/>
      <w:bookmarkEnd w:id="6111"/>
      <w:bookmarkEnd w:id="6112"/>
      <w:bookmarkEnd w:id="6113"/>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114" w:name="_Toc25156597"/>
      <w:bookmarkStart w:id="6115" w:name="_Toc34124902"/>
      <w:bookmarkStart w:id="6116" w:name="_Toc43208037"/>
      <w:bookmarkStart w:id="6117" w:name="_Toc49857504"/>
      <w:bookmarkStart w:id="6118" w:name="_Toc56677349"/>
      <w:bookmarkStart w:id="6119" w:name="_Toc56691872"/>
      <w:bookmarkStart w:id="6120" w:name="_Toc56699136"/>
      <w:bookmarkStart w:id="6121" w:name="_Toc89035409"/>
      <w:bookmarkStart w:id="6122" w:name="_Toc89065207"/>
      <w:bookmarkStart w:id="6123" w:name="_Toc89180506"/>
      <w:bookmarkStart w:id="6124" w:name="_Toc97072199"/>
      <w:bookmarkStart w:id="6125" w:name="_Toc169687910"/>
      <w:r w:rsidRPr="003B2883">
        <w:lastRenderedPageBreak/>
        <w:t>6.4.6.2.2</w:t>
      </w:r>
      <w:r w:rsidRPr="003B2883">
        <w:tab/>
        <w:t xml:space="preserve">Type: </w:t>
      </w:r>
      <w:r w:rsidRPr="003B2883">
        <w:rPr>
          <w:lang w:eastAsia="zh-CN"/>
        </w:rPr>
        <w:t>RequestPosInfo</w:t>
      </w:r>
      <w:bookmarkEnd w:id="6114"/>
      <w:bookmarkEnd w:id="6115"/>
      <w:bookmarkEnd w:id="6116"/>
      <w:bookmarkEnd w:id="6117"/>
      <w:bookmarkEnd w:id="6118"/>
      <w:bookmarkEnd w:id="6119"/>
      <w:bookmarkEnd w:id="6120"/>
      <w:bookmarkEnd w:id="6121"/>
      <w:bookmarkEnd w:id="6122"/>
      <w:bookmarkEnd w:id="6123"/>
      <w:bookmarkEnd w:id="6124"/>
      <w:bookmarkEnd w:id="6125"/>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0C92507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34555FBF"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2B07774C"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lastRenderedPageBreak/>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CE4E16"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CE4E16" w:rsidRDefault="00CE4E16" w:rsidP="00CE4E16">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CE4E16" w:rsidRDefault="00CE4E16" w:rsidP="00CE4E16">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CE4E16" w:rsidRDefault="00CE4E16" w:rsidP="00CE4E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CE4E16" w:rsidRDefault="00CE4E16" w:rsidP="00CE4E1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CE4E16" w:rsidRDefault="00CE4E16" w:rsidP="00CE4E16">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DD6EB2"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DD6EB2" w:rsidRDefault="00DD6EB2" w:rsidP="00DD6EB2">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DD6EB2" w:rsidRDefault="00DD6EB2" w:rsidP="00DD6EB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DD6EB2" w:rsidRDefault="00DD6EB2" w:rsidP="00DD6EB2">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DD6EB2" w:rsidRDefault="00DD6EB2" w:rsidP="00DD6EB2">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DD6EB2" w:rsidRPr="00F276B6" w:rsidRDefault="00DD6EB2" w:rsidP="00DD6EB2">
            <w:pPr>
              <w:pStyle w:val="TAL"/>
              <w:rPr>
                <w:color w:val="000000" w:themeColor="text1"/>
              </w:rPr>
            </w:pPr>
            <w:r w:rsidRPr="00F276B6">
              <w:rPr>
                <w:rFonts w:cs="Arial"/>
                <w:color w:val="000000" w:themeColor="text1"/>
                <w:szCs w:val="18"/>
                <w:lang w:eastAsia="zh-CN"/>
              </w:rPr>
              <w:t>This IE shall be included</w:t>
            </w:r>
            <w:r w:rsidRPr="00F276B6">
              <w:rPr>
                <w:color w:val="000000" w:themeColor="text1"/>
              </w:rPr>
              <w:t xml:space="preserve"> with the value "true" to indicate that reliable UE location information is required,</w:t>
            </w:r>
            <w:r w:rsidRPr="00F276B6">
              <w:rPr>
                <w:rFonts w:cs="Arial"/>
                <w:color w:val="000000" w:themeColor="text1"/>
                <w:szCs w:val="18"/>
                <w:lang w:eastAsia="zh-CN"/>
              </w:rPr>
              <w:t xml:space="preserve"> </w:t>
            </w:r>
            <w:r w:rsidRPr="00F276B6">
              <w:rPr>
                <w:color w:val="000000" w:themeColor="text1"/>
              </w:rPr>
              <w:t>as specified in 3GPP</w:t>
            </w:r>
            <w:r w:rsidRPr="00F276B6">
              <w:rPr>
                <w:color w:val="000000" w:themeColor="text1"/>
                <w:lang w:eastAsia="zh-CN"/>
              </w:rPr>
              <w:t> </w:t>
            </w:r>
            <w:r w:rsidRPr="00F276B6">
              <w:rPr>
                <w:color w:val="000000" w:themeColor="text1"/>
              </w:rPr>
              <w:t>TS</w:t>
            </w:r>
            <w:r w:rsidRPr="00F276B6">
              <w:rPr>
                <w:color w:val="000000" w:themeColor="text1"/>
                <w:lang w:eastAsia="zh-CN"/>
              </w:rPr>
              <w:t> </w:t>
            </w:r>
            <w:r w:rsidRPr="00F276B6">
              <w:rPr>
                <w:color w:val="000000" w:themeColor="text1"/>
              </w:rPr>
              <w:t>33.256</w:t>
            </w:r>
            <w:r w:rsidRPr="00F276B6">
              <w:rPr>
                <w:color w:val="000000" w:themeColor="text1"/>
                <w:lang w:eastAsia="zh-CN"/>
              </w:rPr>
              <w:t> </w:t>
            </w:r>
            <w:r w:rsidRPr="00F276B6">
              <w:rPr>
                <w:color w:val="000000" w:themeColor="text1"/>
              </w:rPr>
              <w:t>[57] clause</w:t>
            </w:r>
            <w:r w:rsidRPr="00F276B6">
              <w:rPr>
                <w:color w:val="000000" w:themeColor="text1"/>
                <w:lang w:eastAsia="zh-CN"/>
              </w:rPr>
              <w:t> </w:t>
            </w:r>
            <w:r w:rsidRPr="00F276B6">
              <w:rPr>
                <w:color w:val="000000" w:themeColor="text1"/>
              </w:rPr>
              <w:t>5.3.2.</w:t>
            </w:r>
          </w:p>
          <w:p w14:paraId="6105FABA" w14:textId="77777777" w:rsidR="00DD6EB2" w:rsidRPr="00F276B6" w:rsidRDefault="00DD6EB2" w:rsidP="00DD6EB2">
            <w:pPr>
              <w:pStyle w:val="TAL"/>
              <w:rPr>
                <w:rFonts w:cs="Arial"/>
                <w:color w:val="000000" w:themeColor="text1"/>
                <w:szCs w:val="18"/>
              </w:rPr>
            </w:pPr>
          </w:p>
          <w:p w14:paraId="3D709B85"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When present, this IE shall be set as following:</w:t>
            </w:r>
          </w:p>
          <w:p w14:paraId="240B1103"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 xml:space="preserve">- true: the </w:t>
            </w:r>
            <w:r w:rsidRPr="00F276B6">
              <w:rPr>
                <w:color w:val="000000" w:themeColor="text1"/>
              </w:rPr>
              <w:t>reliable UE location information is required</w:t>
            </w:r>
          </w:p>
          <w:p w14:paraId="6788A5F0" w14:textId="579875CF" w:rsidR="00DD6EB2" w:rsidRDefault="00DD6EB2" w:rsidP="00DD6EB2">
            <w:pPr>
              <w:pStyle w:val="TAL"/>
              <w:rPr>
                <w:rFonts w:cs="Arial"/>
                <w:szCs w:val="18"/>
                <w:lang w:eastAsia="zh-CN"/>
              </w:rPr>
            </w:pPr>
            <w:r w:rsidRPr="00F276B6">
              <w:rPr>
                <w:rFonts w:cs="Arial"/>
                <w:color w:val="000000" w:themeColor="text1"/>
                <w:szCs w:val="18"/>
              </w:rPr>
              <w:t xml:space="preserve">- false (default): the </w:t>
            </w:r>
            <w:r w:rsidRPr="00F276B6">
              <w:rPr>
                <w:color w:val="000000" w:themeColor="text1"/>
              </w:rPr>
              <w:t>reliable UE location information is not required</w:t>
            </w:r>
          </w:p>
        </w:tc>
      </w:tr>
      <w:tr w:rsidR="007F4732" w:rsidRPr="003B2883" w14:paraId="63CD4D0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9CA1" w14:textId="1AD18BA8" w:rsidR="007F4732" w:rsidRDefault="007F4732" w:rsidP="007F4732">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5295CE43" w14:textId="73E77B14" w:rsidR="007F4732" w:rsidRDefault="007F4732" w:rsidP="007F4732">
            <w:pPr>
              <w:pStyle w:val="TAL"/>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5816D141" w14:textId="1269A04F" w:rsidR="007F4732" w:rsidRPr="000C2AC0" w:rsidRDefault="007F4732" w:rsidP="007F47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E66A08C" w14:textId="7937BBDB" w:rsidR="007F4732" w:rsidRPr="000C2AC0" w:rsidRDefault="007F4732" w:rsidP="007F473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22A1751" w14:textId="6A2EB37F" w:rsidR="007F4732" w:rsidRPr="00F276B6" w:rsidRDefault="007F4732" w:rsidP="007F4732">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7F4732"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7F4732" w:rsidRDefault="007F4732" w:rsidP="007F4732">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7F4732" w:rsidRDefault="007F4732" w:rsidP="007F4732">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126" w:name="_Toc25156598"/>
      <w:bookmarkStart w:id="6127" w:name="_Toc34124903"/>
      <w:bookmarkStart w:id="6128" w:name="_Toc43208038"/>
      <w:bookmarkStart w:id="6129" w:name="_Toc49857505"/>
      <w:bookmarkStart w:id="6130" w:name="_Toc56677350"/>
      <w:bookmarkStart w:id="6131" w:name="_Toc56691873"/>
      <w:bookmarkStart w:id="6132" w:name="_Toc56699137"/>
      <w:bookmarkStart w:id="6133" w:name="_Toc89035410"/>
      <w:bookmarkStart w:id="6134" w:name="_Toc89065208"/>
      <w:bookmarkStart w:id="6135" w:name="_Toc89180507"/>
      <w:bookmarkStart w:id="6136" w:name="_Toc97072200"/>
      <w:bookmarkStart w:id="6137" w:name="_Toc169687911"/>
      <w:r w:rsidRPr="003B2883">
        <w:lastRenderedPageBreak/>
        <w:t>6.4.6.2.3</w:t>
      </w:r>
      <w:r w:rsidRPr="003B2883">
        <w:tab/>
        <w:t xml:space="preserve">Type: </w:t>
      </w:r>
      <w:r w:rsidRPr="003B2883">
        <w:rPr>
          <w:lang w:eastAsia="zh-CN"/>
        </w:rPr>
        <w:t>ProvidePosInfo</w:t>
      </w:r>
      <w:bookmarkEnd w:id="6126"/>
      <w:bookmarkEnd w:id="6127"/>
      <w:bookmarkEnd w:id="6128"/>
      <w:bookmarkEnd w:id="6129"/>
      <w:bookmarkEnd w:id="6130"/>
      <w:bookmarkEnd w:id="6131"/>
      <w:bookmarkEnd w:id="6132"/>
      <w:bookmarkEnd w:id="6133"/>
      <w:bookmarkEnd w:id="6134"/>
      <w:bookmarkEnd w:id="6135"/>
      <w:bookmarkEnd w:id="6136"/>
      <w:bookmarkEnd w:id="6137"/>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lastRenderedPageBreak/>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138"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139" w:name="_PERM_MCCTEMPBM_CRPT03410360___7"/>
            <w:bookmarkEnd w:id="6138"/>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139"/>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3B5C252E" w:rsidR="00F329A5" w:rsidRPr="003B2883" w:rsidRDefault="00F329A5" w:rsidP="00C374F4">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4620" w:rsidRPr="003B2883" w14:paraId="1A24CC6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45C44F7" w14:textId="2BF0ABE9" w:rsidR="00504620" w:rsidRDefault="00504620" w:rsidP="00504620">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62CE7492" w14:textId="4AFFCD74" w:rsidR="00504620" w:rsidRPr="002F5B42" w:rsidRDefault="00504620" w:rsidP="00504620">
            <w:pPr>
              <w:pStyle w:val="TAL"/>
              <w:rPr>
                <w:noProof/>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255AF1C3" w14:textId="5279C3BD" w:rsidR="00504620" w:rsidRDefault="00504620" w:rsidP="0050462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CF98ED2" w14:textId="24571961" w:rsidR="00504620" w:rsidRDefault="00504620" w:rsidP="00504620">
            <w:pPr>
              <w:pStyle w:val="TAL"/>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3C757169" w14:textId="77777777" w:rsidR="00504620" w:rsidRDefault="00504620" w:rsidP="00504620">
            <w:pPr>
              <w:pStyle w:val="TAL"/>
              <w:rPr>
                <w:noProof/>
              </w:rPr>
            </w:pPr>
            <w:r>
              <w:rPr>
                <w:noProof/>
              </w:rPr>
              <w:t>This IE shall be present if received from LMF.</w:t>
            </w:r>
          </w:p>
          <w:p w14:paraId="008C9474" w14:textId="77777777" w:rsidR="00504620" w:rsidRDefault="00504620" w:rsidP="00504620">
            <w:pPr>
              <w:pStyle w:val="TAL"/>
              <w:rPr>
                <w:noProof/>
              </w:rPr>
            </w:pPr>
          </w:p>
          <w:p w14:paraId="2C27C84F" w14:textId="77777777" w:rsidR="00504620" w:rsidRDefault="00504620" w:rsidP="00504620">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CE8E4FA" w14:textId="77777777" w:rsidR="00504620" w:rsidRDefault="00504620" w:rsidP="00504620">
            <w:pPr>
              <w:pStyle w:val="TAL"/>
              <w:rPr>
                <w:lang w:eastAsia="zh-CN"/>
              </w:rPr>
            </w:pPr>
          </w:p>
        </w:tc>
        <w:tc>
          <w:tcPr>
            <w:tcW w:w="1575" w:type="dxa"/>
            <w:tcBorders>
              <w:top w:val="single" w:sz="4" w:space="0" w:color="auto"/>
              <w:left w:val="single" w:sz="4" w:space="0" w:color="auto"/>
              <w:bottom w:val="single" w:sz="4" w:space="0" w:color="auto"/>
              <w:right w:val="single" w:sz="4" w:space="0" w:color="auto"/>
            </w:tcBorders>
          </w:tcPr>
          <w:p w14:paraId="0DA55118" w14:textId="77777777" w:rsidR="00504620" w:rsidRDefault="00504620" w:rsidP="00504620">
            <w:pPr>
              <w:pStyle w:val="TAL"/>
              <w:rPr>
                <w:lang w:eastAsia="zh-CN"/>
              </w:rPr>
            </w:pPr>
          </w:p>
        </w:tc>
      </w:tr>
      <w:tr w:rsidR="00FF3CEC" w:rsidRPr="003B2883" w14:paraId="74AEECB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641A11" w14:textId="2E7DEF7B" w:rsidR="00FF3CEC" w:rsidRDefault="00FF3CEC" w:rsidP="00FF3CEC">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848B8FE" w14:textId="305919BA" w:rsidR="00FF3CEC" w:rsidRPr="005C2D53" w:rsidRDefault="00FF3CEC" w:rsidP="00FF3CEC">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8EDD8AB" w14:textId="653CB874" w:rsidR="00FF3CEC" w:rsidRDefault="00FF3CEC" w:rsidP="00FF3CEC">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79DE8D1" w14:textId="657D29B5" w:rsidR="00FF3CEC" w:rsidRPr="00DB7787" w:rsidRDefault="00FF3CEC" w:rsidP="00FF3CEC">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0DB5F05B" w14:textId="77777777" w:rsidR="00FF3CEC" w:rsidRDefault="00FF3CEC" w:rsidP="00FF3CEC">
            <w:pPr>
              <w:pStyle w:val="TAL"/>
              <w:rPr>
                <w:noProof/>
              </w:rPr>
            </w:pPr>
            <w:r>
              <w:rPr>
                <w:noProof/>
              </w:rPr>
              <w:t>This IE should be included when received from LMF.</w:t>
            </w:r>
          </w:p>
          <w:p w14:paraId="17D2803E" w14:textId="77777777" w:rsidR="00FF3CEC" w:rsidRDefault="00FF3CEC" w:rsidP="00FF3CEC">
            <w:pPr>
              <w:pStyle w:val="TAL"/>
              <w:rPr>
                <w:noProof/>
              </w:rPr>
            </w:pPr>
          </w:p>
          <w:p w14:paraId="018E924F" w14:textId="77777777" w:rsidR="00FF3CEC" w:rsidRDefault="00FF3CEC" w:rsidP="00FF3CEC">
            <w:pPr>
              <w:pStyle w:val="TAL"/>
            </w:pPr>
            <w:r>
              <w:rPr>
                <w:noProof/>
              </w:rPr>
              <w:t>When present, this IE shall indicate the high accuracy GNSS metrics for the location estimate</w:t>
            </w:r>
            <w:r>
              <w:t>.</w:t>
            </w:r>
          </w:p>
          <w:p w14:paraId="7FF98BD0" w14:textId="77777777" w:rsidR="00FF3CEC" w:rsidRDefault="00FF3CEC" w:rsidP="00FF3CEC">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375AE5D" w14:textId="77777777" w:rsidR="00FF3CEC" w:rsidRDefault="00FF3CEC" w:rsidP="00FF3CEC">
            <w:pPr>
              <w:pStyle w:val="TAL"/>
              <w:rPr>
                <w:lang w:eastAsia="zh-CN"/>
              </w:rPr>
            </w:pPr>
          </w:p>
        </w:tc>
      </w:tr>
      <w:tr w:rsidR="0005256E" w:rsidRPr="003B2883" w14:paraId="7CDB4A6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B2BEA83" w14:textId="4E68C872" w:rsidR="0005256E" w:rsidRPr="008A2925" w:rsidRDefault="0005256E" w:rsidP="0005256E">
            <w:pPr>
              <w:pStyle w:val="TAL"/>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ED07CFB" w14:textId="24DEA172" w:rsidR="0005256E" w:rsidRDefault="0005256E" w:rsidP="0005256E">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3F577769" w14:textId="0BE458B3" w:rsidR="0005256E" w:rsidRDefault="0005256E" w:rsidP="0005256E">
            <w:pPr>
              <w:pStyle w:val="TAC"/>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198CC2E6" w14:textId="522B8D0A" w:rsidR="0005256E" w:rsidRDefault="0005256E" w:rsidP="0005256E">
            <w:pPr>
              <w:pStyle w:val="TAL"/>
              <w:rPr>
                <w:noProof/>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BCE9372" w14:textId="77777777" w:rsidR="0005256E" w:rsidRDefault="0005256E" w:rsidP="0005256E">
            <w:pPr>
              <w:pStyle w:val="TAL"/>
              <w:rPr>
                <w:rFonts w:cs="Arial"/>
                <w:szCs w:val="18"/>
                <w:lang w:eastAsia="zh-CN"/>
              </w:rPr>
            </w:pPr>
            <w:r>
              <w:rPr>
                <w:rFonts w:cs="Arial"/>
                <w:szCs w:val="18"/>
                <w:lang w:eastAsia="zh-CN"/>
              </w:rPr>
              <w:t>This IE should be present when the integrity requirements are present in the request.</w:t>
            </w:r>
          </w:p>
          <w:p w14:paraId="6EFB5BF2" w14:textId="77777777" w:rsidR="0005256E" w:rsidRDefault="0005256E" w:rsidP="0005256E">
            <w:pPr>
              <w:pStyle w:val="TAL"/>
              <w:rPr>
                <w:rFonts w:cs="Arial"/>
                <w:szCs w:val="18"/>
                <w:lang w:eastAsia="zh-CN"/>
              </w:rPr>
            </w:pPr>
          </w:p>
          <w:p w14:paraId="3C034388" w14:textId="77777777" w:rsidR="0005256E" w:rsidRDefault="0005256E" w:rsidP="0005256E">
            <w:pPr>
              <w:pStyle w:val="TAL"/>
              <w:rPr>
                <w:rFonts w:cs="Arial"/>
                <w:szCs w:val="18"/>
                <w:lang w:eastAsia="zh-CN"/>
              </w:rPr>
            </w:pPr>
            <w:r>
              <w:rPr>
                <w:rFonts w:cs="Arial"/>
                <w:szCs w:val="18"/>
                <w:lang w:eastAsia="zh-CN"/>
              </w:rPr>
              <w:t>When present, this IE shall indicate the integrity result.</w:t>
            </w:r>
          </w:p>
          <w:p w14:paraId="481DBD88" w14:textId="77777777" w:rsidR="0005256E" w:rsidRDefault="0005256E" w:rsidP="0005256E">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37FCEB4A" w14:textId="77777777" w:rsidR="0005256E" w:rsidRDefault="0005256E" w:rsidP="0005256E">
            <w:pPr>
              <w:pStyle w:val="TAL"/>
              <w:rPr>
                <w:lang w:eastAsia="zh-CN"/>
              </w:rPr>
            </w:pPr>
          </w:p>
        </w:tc>
      </w:tr>
      <w:tr w:rsidR="0005256E"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05256E" w:rsidRDefault="0005256E" w:rsidP="0005256E">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05256E" w:rsidRDefault="0005256E" w:rsidP="0005256E">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140" w:name="_Toc25156599"/>
      <w:bookmarkStart w:id="6141" w:name="_Toc34124904"/>
      <w:bookmarkStart w:id="6142" w:name="_Toc43208039"/>
      <w:bookmarkStart w:id="6143" w:name="_Toc49857506"/>
      <w:bookmarkStart w:id="6144" w:name="_Toc56677351"/>
      <w:bookmarkStart w:id="6145" w:name="_Toc56691874"/>
      <w:bookmarkStart w:id="6146" w:name="_Toc56699138"/>
      <w:bookmarkStart w:id="6147" w:name="_Toc89035411"/>
      <w:bookmarkStart w:id="6148" w:name="_Toc89065209"/>
      <w:bookmarkStart w:id="6149" w:name="_Toc89180508"/>
      <w:bookmarkStart w:id="6150" w:name="_Toc97072201"/>
      <w:bookmarkStart w:id="6151" w:name="_Toc169687912"/>
      <w:r w:rsidRPr="003B2883">
        <w:lastRenderedPageBreak/>
        <w:t>6.4.6.2.4</w:t>
      </w:r>
      <w:r w:rsidRPr="003B2883">
        <w:tab/>
        <w:t>Type: Notified</w:t>
      </w:r>
      <w:r w:rsidRPr="003B2883">
        <w:rPr>
          <w:lang w:eastAsia="zh-CN"/>
        </w:rPr>
        <w:t>PosInfo</w:t>
      </w:r>
      <w:bookmarkEnd w:id="6140"/>
      <w:bookmarkEnd w:id="6141"/>
      <w:bookmarkEnd w:id="6142"/>
      <w:bookmarkEnd w:id="6143"/>
      <w:bookmarkEnd w:id="6144"/>
      <w:bookmarkEnd w:id="6145"/>
      <w:bookmarkEnd w:id="6146"/>
      <w:bookmarkEnd w:id="6147"/>
      <w:bookmarkEnd w:id="6148"/>
      <w:bookmarkEnd w:id="6149"/>
      <w:bookmarkEnd w:id="6150"/>
      <w:bookmarkEnd w:id="6151"/>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lastRenderedPageBreak/>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152"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153" w:name="_PERM_MCCTEMPBM_CRPT03410406___5"/>
            <w:bookmarkEnd w:id="6152"/>
            <w:bookmarkEnd w:id="6153"/>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5D0D61" w:rsidRPr="003B2883" w14:paraId="7C24E2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B7EF02E" w14:textId="69028B6C" w:rsidR="005D0D61" w:rsidRDefault="005D0D61" w:rsidP="005D0D61">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6FD0CD5B" w14:textId="21AB9ACF" w:rsidR="005D0D61" w:rsidRPr="00B06F7A" w:rsidRDefault="005D0D61" w:rsidP="005D0D61">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38630230" w14:textId="4F5EB23E" w:rsidR="005D0D61" w:rsidRDefault="005D0D61" w:rsidP="005D0D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957B517" w14:textId="7EE8D374" w:rsidR="005D0D61" w:rsidRDefault="005D0D61" w:rsidP="005D0D61">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45050EAA" w14:textId="77777777" w:rsidR="005D0D61" w:rsidRDefault="005D0D61" w:rsidP="005D0D61">
            <w:pPr>
              <w:pStyle w:val="TAL"/>
              <w:rPr>
                <w:noProof/>
              </w:rPr>
            </w:pPr>
            <w:r>
              <w:rPr>
                <w:noProof/>
              </w:rPr>
              <w:t>This IE should be included when received from LMF.</w:t>
            </w:r>
          </w:p>
          <w:p w14:paraId="6E105D9B" w14:textId="77777777" w:rsidR="005D0D61" w:rsidRDefault="005D0D61" w:rsidP="005D0D61">
            <w:pPr>
              <w:pStyle w:val="TAL"/>
              <w:rPr>
                <w:noProof/>
              </w:rPr>
            </w:pPr>
          </w:p>
          <w:p w14:paraId="04E3F8F3" w14:textId="77777777" w:rsidR="005D0D61" w:rsidRDefault="005D0D61" w:rsidP="005D0D61">
            <w:pPr>
              <w:pStyle w:val="TAL"/>
            </w:pPr>
            <w:r>
              <w:rPr>
                <w:noProof/>
              </w:rPr>
              <w:t>When present, this IE shall indicate the high accuracy GNSS metrics for the location estimate</w:t>
            </w:r>
            <w:r>
              <w:t>.</w:t>
            </w:r>
          </w:p>
          <w:p w14:paraId="44CB2266" w14:textId="77777777" w:rsidR="005D0D61" w:rsidRDefault="005D0D61" w:rsidP="005D0D61">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3FF3843D" w14:textId="77777777" w:rsidR="005D0D61" w:rsidRDefault="005D0D61" w:rsidP="005D0D61">
            <w:pPr>
              <w:pStyle w:val="TAL"/>
              <w:rPr>
                <w:lang w:eastAsia="zh-CN"/>
              </w:rPr>
            </w:pPr>
          </w:p>
        </w:tc>
      </w:tr>
      <w:tr w:rsidR="00267FF3" w:rsidRPr="003B2883" w14:paraId="5D29E3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0F07251" w14:textId="48429F61" w:rsidR="00267FF3" w:rsidRDefault="00267FF3" w:rsidP="00267FF3">
            <w:pPr>
              <w:pStyle w:val="TAL"/>
              <w:rPr>
                <w:lang w:val="en-US"/>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535E866F" w14:textId="3EE91E49" w:rsidR="00267FF3" w:rsidRDefault="00267FF3" w:rsidP="00267FF3">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6C5837A6" w14:textId="103BAC64" w:rsidR="00267FF3" w:rsidRDefault="00267FF3" w:rsidP="00267FF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5BC7A8" w14:textId="5C5131F2" w:rsidR="00267FF3" w:rsidRDefault="00267FF3" w:rsidP="00267FF3">
            <w:pPr>
              <w:pStyle w:val="TAL"/>
              <w:rPr>
                <w:noProof/>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31F604E7" w14:textId="77777777" w:rsidR="00267FF3" w:rsidRDefault="00267FF3" w:rsidP="00267FF3">
            <w:pPr>
              <w:pStyle w:val="TAL"/>
              <w:rPr>
                <w:rFonts w:cs="Arial"/>
                <w:szCs w:val="18"/>
                <w:lang w:eastAsia="zh-CN"/>
              </w:rPr>
            </w:pPr>
            <w:r>
              <w:rPr>
                <w:rFonts w:cs="Arial"/>
                <w:szCs w:val="18"/>
                <w:lang w:eastAsia="zh-CN"/>
              </w:rPr>
              <w:t>This IE should be present when the integrity requirements are present in the request.</w:t>
            </w:r>
          </w:p>
          <w:p w14:paraId="4626F2A6" w14:textId="77777777" w:rsidR="00267FF3" w:rsidRDefault="00267FF3" w:rsidP="00267FF3">
            <w:pPr>
              <w:pStyle w:val="TAL"/>
              <w:rPr>
                <w:rFonts w:cs="Arial"/>
                <w:szCs w:val="18"/>
                <w:lang w:eastAsia="zh-CN"/>
              </w:rPr>
            </w:pPr>
          </w:p>
          <w:p w14:paraId="5F37B740" w14:textId="77777777" w:rsidR="00267FF3" w:rsidRDefault="00267FF3" w:rsidP="00267FF3">
            <w:pPr>
              <w:pStyle w:val="TAL"/>
              <w:rPr>
                <w:rFonts w:cs="Arial"/>
                <w:szCs w:val="18"/>
                <w:lang w:eastAsia="zh-CN"/>
              </w:rPr>
            </w:pPr>
            <w:r>
              <w:rPr>
                <w:rFonts w:cs="Arial"/>
                <w:szCs w:val="18"/>
                <w:lang w:eastAsia="zh-CN"/>
              </w:rPr>
              <w:t>When present, this IE shall indicate the integrity result.</w:t>
            </w:r>
          </w:p>
          <w:p w14:paraId="4F071E52" w14:textId="77777777" w:rsidR="00267FF3" w:rsidRDefault="00267FF3" w:rsidP="00267FF3">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5F2302A8" w14:textId="77777777" w:rsidR="00267FF3" w:rsidRDefault="00267FF3" w:rsidP="00267FF3">
            <w:pPr>
              <w:pStyle w:val="TAL"/>
              <w:rPr>
                <w:lang w:eastAsia="zh-CN"/>
              </w:rPr>
            </w:pPr>
          </w:p>
        </w:tc>
      </w:tr>
      <w:tr w:rsidR="00267FF3" w:rsidRPr="003B2883" w14:paraId="447DE411" w14:textId="42664122" w:rsidTr="00254972">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4D0A8E68" w:rsidR="00267FF3" w:rsidRPr="003B2883" w:rsidRDefault="00267FF3" w:rsidP="00267FF3">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154" w:name="_Toc25156600"/>
      <w:bookmarkStart w:id="6155" w:name="_Toc34124905"/>
      <w:bookmarkStart w:id="6156" w:name="_Toc43208040"/>
      <w:bookmarkStart w:id="6157" w:name="_Toc49857507"/>
      <w:bookmarkStart w:id="6158" w:name="_Toc56677352"/>
      <w:bookmarkStart w:id="6159" w:name="_Toc56691875"/>
      <w:bookmarkStart w:id="6160" w:name="_Toc56699139"/>
      <w:bookmarkStart w:id="6161" w:name="_Toc89035412"/>
      <w:bookmarkStart w:id="6162" w:name="_Toc89065210"/>
      <w:bookmarkStart w:id="6163" w:name="_Toc89180509"/>
      <w:bookmarkStart w:id="6164" w:name="_Toc97072202"/>
      <w:bookmarkStart w:id="6165" w:name="_Toc169687913"/>
      <w:r w:rsidRPr="003B2883">
        <w:lastRenderedPageBreak/>
        <w:t>6.4.6.2.5</w:t>
      </w:r>
      <w:r w:rsidRPr="003B2883">
        <w:tab/>
        <w:t xml:space="preserve">Type: </w:t>
      </w:r>
      <w:r w:rsidRPr="003B2883">
        <w:rPr>
          <w:lang w:eastAsia="zh-CN"/>
        </w:rPr>
        <w:t>RequestLocInfo</w:t>
      </w:r>
      <w:bookmarkEnd w:id="6154"/>
      <w:bookmarkEnd w:id="6155"/>
      <w:bookmarkEnd w:id="6156"/>
      <w:bookmarkEnd w:id="6157"/>
      <w:bookmarkEnd w:id="6158"/>
      <w:bookmarkEnd w:id="6159"/>
      <w:bookmarkEnd w:id="6160"/>
      <w:bookmarkEnd w:id="6161"/>
      <w:bookmarkEnd w:id="6162"/>
      <w:bookmarkEnd w:id="6163"/>
      <w:bookmarkEnd w:id="6164"/>
      <w:bookmarkEnd w:id="6165"/>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166"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167" w:name="_PERM_MCCTEMPBM_CRPT03410418___2" w:colFirst="4" w:colLast="4"/>
            <w:bookmarkEnd w:id="6166"/>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168" w:name="_PERM_MCCTEMPBM_CRPT03410419___2" w:colFirst="4" w:colLast="4"/>
            <w:bookmarkEnd w:id="6167"/>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169" w:name="_PERM_MCCTEMPBM_CRPT03410420___2" w:colFirst="4" w:colLast="4"/>
            <w:bookmarkEnd w:id="6168"/>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169"/>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6AC52542"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16BE9739"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170" w:name="_Toc25156601"/>
      <w:bookmarkStart w:id="6171" w:name="_Toc34124906"/>
      <w:bookmarkStart w:id="6172" w:name="_Toc43208041"/>
      <w:bookmarkStart w:id="6173" w:name="_Toc49857508"/>
      <w:bookmarkStart w:id="6174" w:name="_Toc56677353"/>
      <w:bookmarkStart w:id="6175" w:name="_Toc56691876"/>
      <w:bookmarkStart w:id="6176" w:name="_Toc56699140"/>
      <w:bookmarkStart w:id="6177" w:name="_Toc89035413"/>
      <w:bookmarkStart w:id="6178" w:name="_Toc89065211"/>
      <w:bookmarkStart w:id="6179" w:name="_Toc89180510"/>
      <w:bookmarkStart w:id="6180" w:name="_Toc97072203"/>
      <w:bookmarkStart w:id="6181" w:name="_Toc169687914"/>
      <w:r w:rsidRPr="003B2883">
        <w:lastRenderedPageBreak/>
        <w:t>6.4.6.2.6</w:t>
      </w:r>
      <w:r w:rsidRPr="003B2883">
        <w:tab/>
        <w:t xml:space="preserve">Type: </w:t>
      </w:r>
      <w:r w:rsidRPr="003B2883">
        <w:rPr>
          <w:lang w:eastAsia="zh-CN"/>
        </w:rPr>
        <w:t>ProvideLocInfo</w:t>
      </w:r>
      <w:bookmarkEnd w:id="6170"/>
      <w:bookmarkEnd w:id="6171"/>
      <w:bookmarkEnd w:id="6172"/>
      <w:bookmarkEnd w:id="6173"/>
      <w:bookmarkEnd w:id="6174"/>
      <w:bookmarkEnd w:id="6175"/>
      <w:bookmarkEnd w:id="6176"/>
      <w:bookmarkEnd w:id="6177"/>
      <w:bookmarkEnd w:id="6178"/>
      <w:bookmarkEnd w:id="6179"/>
      <w:bookmarkEnd w:id="6180"/>
      <w:bookmarkEnd w:id="6181"/>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182"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183" w:name="_PERM_MCCTEMPBM_CRPT03410423___7"/>
            <w:bookmarkEnd w:id="6182"/>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183"/>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6E848232" w:rsidR="00EE6F73" w:rsidRPr="003B2883" w:rsidRDefault="00EE6F73" w:rsidP="00EE6F73">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184" w:name="_Toc20150410"/>
      <w:bookmarkStart w:id="6185" w:name="_Toc25156602"/>
      <w:bookmarkStart w:id="6186" w:name="_Toc34124907"/>
      <w:bookmarkStart w:id="6187" w:name="_Toc43208042"/>
      <w:bookmarkStart w:id="6188" w:name="_Toc49857509"/>
      <w:bookmarkStart w:id="6189" w:name="_Toc56677354"/>
      <w:bookmarkStart w:id="6190" w:name="_Toc56691877"/>
      <w:bookmarkStart w:id="6191" w:name="_Toc56699141"/>
      <w:bookmarkStart w:id="6192" w:name="_Toc89035414"/>
      <w:bookmarkStart w:id="6193" w:name="_Toc89065212"/>
      <w:bookmarkStart w:id="6194" w:name="_Toc89180511"/>
      <w:bookmarkStart w:id="6195" w:name="_Toc97072204"/>
      <w:bookmarkStart w:id="6196" w:name="_Toc169687915"/>
      <w:r>
        <w:t>6.4.6.2.7</w:t>
      </w:r>
      <w:r>
        <w:tab/>
        <w:t>Type: Cancel</w:t>
      </w:r>
      <w:bookmarkEnd w:id="6184"/>
      <w:r>
        <w:t>PosInfo</w:t>
      </w:r>
      <w:bookmarkEnd w:id="6185"/>
      <w:bookmarkEnd w:id="6186"/>
      <w:bookmarkEnd w:id="6187"/>
      <w:bookmarkEnd w:id="6188"/>
      <w:bookmarkEnd w:id="6189"/>
      <w:bookmarkEnd w:id="6190"/>
      <w:bookmarkEnd w:id="6191"/>
      <w:bookmarkEnd w:id="6192"/>
      <w:bookmarkEnd w:id="6193"/>
      <w:bookmarkEnd w:id="6194"/>
      <w:bookmarkEnd w:id="6195"/>
      <w:bookmarkEnd w:id="6196"/>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B5E9EEE" w:rsidR="00602AC0"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6197" w:name="_Toc25156603"/>
      <w:bookmarkStart w:id="6198" w:name="_Toc34124908"/>
      <w:bookmarkStart w:id="6199" w:name="_Toc43208043"/>
      <w:bookmarkStart w:id="6200" w:name="_Toc49857510"/>
      <w:bookmarkStart w:id="6201" w:name="_Toc56677355"/>
      <w:bookmarkStart w:id="6202" w:name="_Toc56691878"/>
      <w:bookmarkStart w:id="6203" w:name="_Toc56699142"/>
      <w:bookmarkStart w:id="6204" w:name="_Toc89035415"/>
      <w:bookmarkStart w:id="6205" w:name="_Toc89065213"/>
      <w:bookmarkStart w:id="6206" w:name="_Toc89180512"/>
      <w:bookmarkStart w:id="6207" w:name="_Toc97072205"/>
      <w:bookmarkStart w:id="6208" w:name="_Toc169687916"/>
      <w:r w:rsidRPr="003B2883">
        <w:rPr>
          <w:lang w:val="en-US"/>
        </w:rPr>
        <w:lastRenderedPageBreak/>
        <w:t>6.4.6.3</w:t>
      </w:r>
      <w:r w:rsidRPr="003B2883">
        <w:rPr>
          <w:lang w:val="en-US"/>
        </w:rPr>
        <w:tab/>
        <w:t>Simple data types and enumerations</w:t>
      </w:r>
      <w:bookmarkEnd w:id="6197"/>
      <w:bookmarkEnd w:id="6198"/>
      <w:bookmarkEnd w:id="6199"/>
      <w:bookmarkEnd w:id="6200"/>
      <w:bookmarkEnd w:id="6201"/>
      <w:bookmarkEnd w:id="6202"/>
      <w:bookmarkEnd w:id="6203"/>
      <w:bookmarkEnd w:id="6204"/>
      <w:bookmarkEnd w:id="6205"/>
      <w:bookmarkEnd w:id="6206"/>
      <w:bookmarkEnd w:id="6207"/>
      <w:bookmarkEnd w:id="6208"/>
    </w:p>
    <w:p w14:paraId="4614180A" w14:textId="77777777" w:rsidR="00602AC0" w:rsidRPr="003B2883" w:rsidRDefault="00602AC0" w:rsidP="00602AC0">
      <w:pPr>
        <w:pStyle w:val="Heading5"/>
      </w:pPr>
      <w:bookmarkStart w:id="6209" w:name="_Toc25156604"/>
      <w:bookmarkStart w:id="6210" w:name="_Toc34124909"/>
      <w:bookmarkStart w:id="6211" w:name="_Toc43208044"/>
      <w:bookmarkStart w:id="6212" w:name="_Toc49857511"/>
      <w:bookmarkStart w:id="6213" w:name="_Toc56677356"/>
      <w:bookmarkStart w:id="6214" w:name="_Toc56691879"/>
      <w:bookmarkStart w:id="6215" w:name="_Toc56699143"/>
      <w:bookmarkStart w:id="6216" w:name="_Toc89035416"/>
      <w:bookmarkStart w:id="6217" w:name="_Toc89065214"/>
      <w:bookmarkStart w:id="6218" w:name="_Toc89180513"/>
      <w:bookmarkStart w:id="6219" w:name="_Toc97072206"/>
      <w:bookmarkStart w:id="6220" w:name="_Toc169687917"/>
      <w:r w:rsidRPr="003B2883">
        <w:t>6.4.6.3.1</w:t>
      </w:r>
      <w:r w:rsidRPr="003B2883">
        <w:tab/>
        <w:t>Introduction</w:t>
      </w:r>
      <w:bookmarkEnd w:id="6209"/>
      <w:bookmarkEnd w:id="6210"/>
      <w:bookmarkEnd w:id="6211"/>
      <w:bookmarkEnd w:id="6212"/>
      <w:bookmarkEnd w:id="6213"/>
      <w:bookmarkEnd w:id="6214"/>
      <w:bookmarkEnd w:id="6215"/>
      <w:bookmarkEnd w:id="6216"/>
      <w:bookmarkEnd w:id="6217"/>
      <w:bookmarkEnd w:id="6218"/>
      <w:bookmarkEnd w:id="6219"/>
      <w:bookmarkEnd w:id="6220"/>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221" w:name="_Toc25156605"/>
      <w:bookmarkStart w:id="6222" w:name="_Toc34124910"/>
      <w:bookmarkStart w:id="6223" w:name="_Toc43208045"/>
      <w:bookmarkStart w:id="6224" w:name="_Toc49857512"/>
      <w:bookmarkStart w:id="6225" w:name="_Toc56677357"/>
      <w:bookmarkStart w:id="6226" w:name="_Toc56691880"/>
      <w:bookmarkStart w:id="6227" w:name="_Toc56699144"/>
      <w:bookmarkStart w:id="6228" w:name="_Toc89035417"/>
      <w:bookmarkStart w:id="6229" w:name="_Toc89065215"/>
      <w:bookmarkStart w:id="6230" w:name="_Toc89180514"/>
      <w:bookmarkStart w:id="6231" w:name="_Toc97072207"/>
      <w:bookmarkStart w:id="6232" w:name="_Toc169687918"/>
      <w:r w:rsidRPr="003B2883">
        <w:t>6.4.6.3.2</w:t>
      </w:r>
      <w:r w:rsidRPr="003B2883">
        <w:tab/>
        <w:t>Simple data types</w:t>
      </w:r>
      <w:bookmarkEnd w:id="6221"/>
      <w:bookmarkEnd w:id="6222"/>
      <w:bookmarkEnd w:id="6223"/>
      <w:bookmarkEnd w:id="6224"/>
      <w:bookmarkEnd w:id="6225"/>
      <w:bookmarkEnd w:id="6226"/>
      <w:bookmarkEnd w:id="6227"/>
      <w:bookmarkEnd w:id="6228"/>
      <w:bookmarkEnd w:id="6229"/>
      <w:bookmarkEnd w:id="6230"/>
      <w:bookmarkEnd w:id="6231"/>
      <w:bookmarkEnd w:id="6232"/>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233" w:name="_Toc25156606"/>
      <w:bookmarkStart w:id="6234" w:name="_Toc34124911"/>
      <w:bookmarkStart w:id="6235" w:name="_Toc43208046"/>
      <w:bookmarkStart w:id="6236" w:name="_Toc49857513"/>
      <w:bookmarkStart w:id="6237" w:name="_Toc56677358"/>
      <w:bookmarkStart w:id="6238" w:name="_Toc56691881"/>
      <w:bookmarkStart w:id="6239" w:name="_Toc56699145"/>
      <w:bookmarkStart w:id="6240" w:name="_Toc89035418"/>
      <w:bookmarkStart w:id="6241" w:name="_Toc89065216"/>
      <w:bookmarkStart w:id="6242" w:name="_Toc89180515"/>
      <w:bookmarkStart w:id="6243" w:name="_Toc97072208"/>
      <w:bookmarkStart w:id="6244" w:name="_Toc169687919"/>
      <w:r w:rsidRPr="003B2883">
        <w:t>6.4.6.3.3</w:t>
      </w:r>
      <w:r w:rsidRPr="003B2883">
        <w:tab/>
        <w:t>Enumeration: LocationType</w:t>
      </w:r>
      <w:bookmarkEnd w:id="6233"/>
      <w:bookmarkEnd w:id="6234"/>
      <w:bookmarkEnd w:id="6235"/>
      <w:bookmarkEnd w:id="6236"/>
      <w:bookmarkEnd w:id="6237"/>
      <w:bookmarkEnd w:id="6238"/>
      <w:bookmarkEnd w:id="6239"/>
      <w:bookmarkEnd w:id="6240"/>
      <w:bookmarkEnd w:id="6241"/>
      <w:bookmarkEnd w:id="6242"/>
      <w:bookmarkEnd w:id="6243"/>
      <w:bookmarkEnd w:id="6244"/>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245" w:name="_Toc25156607"/>
      <w:bookmarkStart w:id="6246" w:name="_Toc34124912"/>
      <w:bookmarkStart w:id="6247" w:name="_Toc43208047"/>
      <w:bookmarkStart w:id="6248" w:name="_Toc49857514"/>
      <w:bookmarkStart w:id="6249" w:name="_Toc56677359"/>
      <w:bookmarkStart w:id="6250" w:name="_Toc56691882"/>
      <w:bookmarkStart w:id="6251" w:name="_Toc56699146"/>
      <w:bookmarkStart w:id="6252" w:name="_Toc89035419"/>
      <w:bookmarkStart w:id="6253" w:name="_Toc89065217"/>
      <w:bookmarkStart w:id="6254" w:name="_Toc89180516"/>
      <w:bookmarkStart w:id="6255" w:name="_Toc97072209"/>
      <w:bookmarkStart w:id="6256" w:name="_Toc169687920"/>
      <w:r w:rsidRPr="003B2883">
        <w:t>6.4.6.3.4</w:t>
      </w:r>
      <w:r w:rsidRPr="003B2883">
        <w:tab/>
        <w:t>Enumeration: LocationEvent</w:t>
      </w:r>
      <w:bookmarkEnd w:id="6245"/>
      <w:bookmarkEnd w:id="6246"/>
      <w:bookmarkEnd w:id="6247"/>
      <w:bookmarkEnd w:id="6248"/>
      <w:bookmarkEnd w:id="6249"/>
      <w:bookmarkEnd w:id="6250"/>
      <w:bookmarkEnd w:id="6251"/>
      <w:bookmarkEnd w:id="6252"/>
      <w:bookmarkEnd w:id="6253"/>
      <w:bookmarkEnd w:id="6254"/>
      <w:bookmarkEnd w:id="6255"/>
      <w:bookmarkEnd w:id="6256"/>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257" w:name="_Toc43208048"/>
      <w:bookmarkStart w:id="6258" w:name="_Toc49857515"/>
      <w:bookmarkStart w:id="6259" w:name="_Toc56677360"/>
      <w:bookmarkStart w:id="6260" w:name="_Toc56691883"/>
      <w:bookmarkStart w:id="6261" w:name="_Toc56699147"/>
      <w:bookmarkStart w:id="6262" w:name="_Toc89035420"/>
      <w:bookmarkStart w:id="6263" w:name="_Toc89065218"/>
      <w:bookmarkStart w:id="6264" w:name="_Toc89180517"/>
      <w:bookmarkStart w:id="6265" w:name="_Toc97072210"/>
      <w:bookmarkStart w:id="6266" w:name="_Toc169687921"/>
      <w:r>
        <w:t>6.4.6.3.</w:t>
      </w:r>
      <w:r>
        <w:rPr>
          <w:lang w:eastAsia="zh-CN"/>
        </w:rPr>
        <w:t>5</w:t>
      </w:r>
      <w:r>
        <w:tab/>
        <w:t xml:space="preserve">Enumeration: </w:t>
      </w:r>
      <w:r>
        <w:rPr>
          <w:rFonts w:hint="eastAsia"/>
          <w:lang w:eastAsia="zh-CN"/>
        </w:rPr>
        <w:t>LocationPrivacyVerResult</w:t>
      </w:r>
      <w:bookmarkEnd w:id="6257"/>
      <w:bookmarkEnd w:id="6258"/>
      <w:bookmarkEnd w:id="6259"/>
      <w:bookmarkEnd w:id="6260"/>
      <w:bookmarkEnd w:id="6261"/>
      <w:bookmarkEnd w:id="6262"/>
      <w:bookmarkEnd w:id="6263"/>
      <w:bookmarkEnd w:id="6264"/>
      <w:bookmarkEnd w:id="6265"/>
      <w:bookmarkEnd w:id="6266"/>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6267" w:name="_Toc25156608"/>
      <w:bookmarkStart w:id="6268" w:name="_Toc34124913"/>
      <w:bookmarkStart w:id="6269" w:name="_Toc43208049"/>
      <w:bookmarkStart w:id="6270" w:name="_Toc49857516"/>
      <w:bookmarkStart w:id="6271" w:name="_Toc56677361"/>
      <w:bookmarkStart w:id="6272" w:name="_Toc56691884"/>
      <w:bookmarkStart w:id="6273" w:name="_Toc56699148"/>
      <w:bookmarkStart w:id="6274" w:name="_Toc89035421"/>
      <w:bookmarkStart w:id="6275" w:name="_Toc89065219"/>
      <w:bookmarkStart w:id="6276" w:name="_Toc89180518"/>
      <w:bookmarkStart w:id="6277" w:name="_Toc97072211"/>
      <w:bookmarkStart w:id="6278" w:name="_Toc169687922"/>
      <w:r w:rsidRPr="003B2883">
        <w:t>6.4.7</w:t>
      </w:r>
      <w:r w:rsidRPr="003B2883">
        <w:tab/>
        <w:t>Error Handling</w:t>
      </w:r>
      <w:bookmarkEnd w:id="6267"/>
      <w:bookmarkEnd w:id="6268"/>
      <w:bookmarkEnd w:id="6269"/>
      <w:bookmarkEnd w:id="6270"/>
      <w:bookmarkEnd w:id="6271"/>
      <w:bookmarkEnd w:id="6272"/>
      <w:bookmarkEnd w:id="6273"/>
      <w:bookmarkEnd w:id="6274"/>
      <w:bookmarkEnd w:id="6275"/>
      <w:bookmarkEnd w:id="6276"/>
      <w:bookmarkEnd w:id="6277"/>
      <w:bookmarkEnd w:id="6278"/>
    </w:p>
    <w:p w14:paraId="02D80ACA" w14:textId="77777777" w:rsidR="00602AC0" w:rsidRPr="003B2883" w:rsidRDefault="00602AC0" w:rsidP="00602AC0">
      <w:pPr>
        <w:pStyle w:val="Heading4"/>
      </w:pPr>
      <w:bookmarkStart w:id="6279" w:name="_Toc25156609"/>
      <w:bookmarkStart w:id="6280" w:name="_Toc34124914"/>
      <w:bookmarkStart w:id="6281" w:name="_Toc43208050"/>
      <w:bookmarkStart w:id="6282" w:name="_Toc49857517"/>
      <w:bookmarkStart w:id="6283" w:name="_Toc56677362"/>
      <w:bookmarkStart w:id="6284" w:name="_Toc56691885"/>
      <w:bookmarkStart w:id="6285" w:name="_Toc56699149"/>
      <w:bookmarkStart w:id="6286" w:name="_Toc89035422"/>
      <w:bookmarkStart w:id="6287" w:name="_Toc89065220"/>
      <w:bookmarkStart w:id="6288" w:name="_Toc89180519"/>
      <w:bookmarkStart w:id="6289" w:name="_Toc97072212"/>
      <w:bookmarkStart w:id="6290" w:name="_Toc169687923"/>
      <w:r w:rsidRPr="003B2883">
        <w:t>6.4.7.1</w:t>
      </w:r>
      <w:r w:rsidRPr="003B2883">
        <w:tab/>
        <w:t>General</w:t>
      </w:r>
      <w:bookmarkEnd w:id="6279"/>
      <w:bookmarkEnd w:id="6280"/>
      <w:bookmarkEnd w:id="6281"/>
      <w:bookmarkEnd w:id="6282"/>
      <w:bookmarkEnd w:id="6283"/>
      <w:bookmarkEnd w:id="6284"/>
      <w:bookmarkEnd w:id="6285"/>
      <w:bookmarkEnd w:id="6286"/>
      <w:bookmarkEnd w:id="6287"/>
      <w:bookmarkEnd w:id="6288"/>
      <w:bookmarkEnd w:id="6289"/>
      <w:bookmarkEnd w:id="6290"/>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291" w:name="_Toc25156610"/>
      <w:bookmarkStart w:id="6292" w:name="_Toc34124915"/>
      <w:bookmarkStart w:id="6293" w:name="_Toc43208051"/>
      <w:bookmarkStart w:id="6294" w:name="_Toc49857518"/>
      <w:bookmarkStart w:id="6295" w:name="_Toc56677363"/>
      <w:bookmarkStart w:id="6296" w:name="_Toc56691886"/>
      <w:bookmarkStart w:id="6297" w:name="_Toc56699150"/>
      <w:bookmarkStart w:id="6298" w:name="_Toc89035423"/>
      <w:bookmarkStart w:id="6299" w:name="_Toc89065221"/>
      <w:bookmarkStart w:id="6300" w:name="_Toc89180520"/>
      <w:bookmarkStart w:id="6301" w:name="_Toc97072213"/>
      <w:bookmarkStart w:id="6302" w:name="_Toc169687924"/>
      <w:r w:rsidRPr="003B2883">
        <w:t>6.4.7.2</w:t>
      </w:r>
      <w:r w:rsidRPr="003B2883">
        <w:tab/>
        <w:t>Protocol Errors</w:t>
      </w:r>
      <w:bookmarkEnd w:id="6291"/>
      <w:bookmarkEnd w:id="6292"/>
      <w:bookmarkEnd w:id="6293"/>
      <w:bookmarkEnd w:id="6294"/>
      <w:bookmarkEnd w:id="6295"/>
      <w:bookmarkEnd w:id="6296"/>
      <w:bookmarkEnd w:id="6297"/>
      <w:bookmarkEnd w:id="6298"/>
      <w:bookmarkEnd w:id="6299"/>
      <w:bookmarkEnd w:id="6300"/>
      <w:bookmarkEnd w:id="6301"/>
      <w:bookmarkEnd w:id="6302"/>
    </w:p>
    <w:p w14:paraId="215B2C63" w14:textId="1695012B"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303" w:name="_Toc25156611"/>
      <w:bookmarkStart w:id="6304" w:name="_Toc34124916"/>
      <w:bookmarkStart w:id="6305" w:name="_Toc43208052"/>
      <w:bookmarkStart w:id="6306" w:name="_Toc49857519"/>
      <w:bookmarkStart w:id="6307" w:name="_Toc56677364"/>
      <w:bookmarkStart w:id="6308" w:name="_Toc56691887"/>
      <w:bookmarkStart w:id="6309" w:name="_Toc56699151"/>
      <w:bookmarkStart w:id="6310" w:name="_Toc89035424"/>
      <w:bookmarkStart w:id="6311" w:name="_Toc89065222"/>
      <w:bookmarkStart w:id="6312" w:name="_Toc89180521"/>
      <w:bookmarkStart w:id="6313" w:name="_Toc97072214"/>
      <w:bookmarkStart w:id="6314" w:name="_Toc169687925"/>
      <w:r w:rsidRPr="003B2883">
        <w:t>6.4.7.3</w:t>
      </w:r>
      <w:r w:rsidRPr="003B2883">
        <w:tab/>
        <w:t>Application Errors</w:t>
      </w:r>
      <w:bookmarkEnd w:id="6303"/>
      <w:bookmarkEnd w:id="6304"/>
      <w:bookmarkEnd w:id="6305"/>
      <w:bookmarkEnd w:id="6306"/>
      <w:bookmarkEnd w:id="6307"/>
      <w:bookmarkEnd w:id="6308"/>
      <w:bookmarkEnd w:id="6309"/>
      <w:bookmarkEnd w:id="6310"/>
      <w:bookmarkEnd w:id="6311"/>
      <w:bookmarkEnd w:id="6312"/>
      <w:bookmarkEnd w:id="6313"/>
      <w:bookmarkEnd w:id="6314"/>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8B2FDB">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8B2FDB">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8B2FDB">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8B2FDB">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315" w:name="_Toc25156612"/>
      <w:bookmarkStart w:id="6316" w:name="_Toc34124917"/>
      <w:bookmarkStart w:id="6317" w:name="_Toc43208053"/>
      <w:bookmarkStart w:id="6318" w:name="_Toc49857520"/>
      <w:bookmarkStart w:id="6319" w:name="_Toc56677365"/>
      <w:bookmarkStart w:id="6320" w:name="_Toc56691888"/>
      <w:bookmarkStart w:id="6321" w:name="_Toc56699152"/>
      <w:bookmarkStart w:id="6322" w:name="_Toc89035425"/>
      <w:bookmarkStart w:id="6323" w:name="_Toc89065223"/>
      <w:bookmarkStart w:id="6324" w:name="_Toc89180522"/>
      <w:bookmarkStart w:id="6325" w:name="_Toc97072215"/>
      <w:bookmarkStart w:id="6326" w:name="_Toc169687926"/>
      <w:r w:rsidRPr="003B2883">
        <w:t>6.4.8</w:t>
      </w:r>
      <w:r w:rsidRPr="003B2883">
        <w:tab/>
        <w:t>Feature Negotiation</w:t>
      </w:r>
      <w:bookmarkEnd w:id="6315"/>
      <w:bookmarkEnd w:id="6316"/>
      <w:bookmarkEnd w:id="6317"/>
      <w:bookmarkEnd w:id="6318"/>
      <w:bookmarkEnd w:id="6319"/>
      <w:bookmarkEnd w:id="6320"/>
      <w:bookmarkEnd w:id="6321"/>
      <w:bookmarkEnd w:id="6322"/>
      <w:bookmarkEnd w:id="6323"/>
      <w:bookmarkEnd w:id="6324"/>
      <w:bookmarkEnd w:id="6325"/>
      <w:bookmarkEnd w:id="6326"/>
    </w:p>
    <w:p w14:paraId="5E9AB7B5" w14:textId="219A10BE"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3FD5B9BB"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B95277">
        <w:rPr>
          <w:lang w:val="en-US"/>
        </w:rPr>
        <w:t>clause </w:t>
      </w:r>
      <w:r w:rsidR="00B95277" w:rsidRPr="003B2883">
        <w:rPr>
          <w:lang w:val="en-US"/>
        </w:rPr>
        <w:t>5</w:t>
      </w:r>
      <w:r w:rsidRPr="003B2883">
        <w:rPr>
          <w:lang w:val="en-US"/>
        </w:rPr>
        <w:t>.5.2.2;</w:t>
      </w:r>
    </w:p>
    <w:p w14:paraId="7489E2D0" w14:textId="6C713D93" w:rsidR="00602AC0" w:rsidRDefault="00602AC0" w:rsidP="00602AC0">
      <w:pPr>
        <w:pStyle w:val="B1"/>
        <w:rPr>
          <w:lang w:val="en-US"/>
        </w:rPr>
      </w:pPr>
      <w:r w:rsidRPr="003B2883">
        <w:rPr>
          <w:lang w:val="en-US"/>
        </w:rPr>
        <w:t>-</w:t>
      </w:r>
      <w:r w:rsidRPr="003B2883">
        <w:rPr>
          <w:lang w:val="en-US"/>
        </w:rPr>
        <w:tab/>
        <w:t xml:space="preserve">ProvideLocationInfo, as specified in </w:t>
      </w:r>
      <w:r w:rsidR="00B95277">
        <w:rPr>
          <w:lang w:val="en-US"/>
        </w:rPr>
        <w:t>clause </w:t>
      </w:r>
      <w:r w:rsidR="00B95277" w:rsidRPr="003B2883">
        <w:rPr>
          <w:lang w:val="en-US"/>
        </w:rPr>
        <w:t>5</w:t>
      </w:r>
      <w:r w:rsidRPr="003B2883">
        <w:rPr>
          <w:lang w:val="en-US"/>
        </w:rPr>
        <w:t>.5.2.</w:t>
      </w:r>
      <w:r>
        <w:rPr>
          <w:lang w:val="en-US"/>
        </w:rPr>
        <w:t>4</w:t>
      </w:r>
      <w:r w:rsidRPr="003B2883">
        <w:rPr>
          <w:lang w:val="en-US"/>
        </w:rPr>
        <w:t>;</w:t>
      </w:r>
    </w:p>
    <w:p w14:paraId="68CF3414" w14:textId="51689D3C" w:rsidR="00602AC0" w:rsidRPr="003B2883" w:rsidRDefault="00602AC0" w:rsidP="00602AC0">
      <w:pPr>
        <w:pStyle w:val="B1"/>
        <w:rPr>
          <w:lang w:val="en-US"/>
        </w:rPr>
      </w:pPr>
      <w:r>
        <w:rPr>
          <w:lang w:val="en-US"/>
        </w:rPr>
        <w:t>-</w:t>
      </w:r>
      <w:r>
        <w:rPr>
          <w:lang w:val="en-US"/>
        </w:rPr>
        <w:tab/>
        <w:t xml:space="preserve">CancelLocation, as specified in </w:t>
      </w:r>
      <w:r w:rsidR="00B95277">
        <w:rPr>
          <w:lang w:val="en-US"/>
        </w:rPr>
        <w:t>clause 5</w:t>
      </w:r>
      <w:r>
        <w:rPr>
          <w:lang w:val="en-US"/>
        </w:rPr>
        <w:t>.5.2.5</w:t>
      </w:r>
    </w:p>
    <w:p w14:paraId="700DE078" w14:textId="2A92B237"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6D79217" w:rsidR="00602AC0" w:rsidRPr="003B2883" w:rsidRDefault="00602AC0" w:rsidP="00602AC0">
      <w:pPr>
        <w:rPr>
          <w:lang w:val="en-US"/>
        </w:rPr>
      </w:pPr>
      <w:r w:rsidRPr="003B2883">
        <w:rPr>
          <w:lang w:val="en-US"/>
        </w:rPr>
        <w:lastRenderedPageBreak/>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17C9DB3A" w:rsidR="00602AC0" w:rsidRPr="003B2883" w:rsidRDefault="00602AC0" w:rsidP="00602AC0">
      <w:pPr>
        <w:pStyle w:val="TH"/>
      </w:pPr>
      <w:r w:rsidRPr="003B2883">
        <w:t>Table 6.</w:t>
      </w:r>
      <w:r w:rsidR="003116E3">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B41977" w:rsidRPr="003B2883" w14:paraId="0406CBFB" w14:textId="77777777" w:rsidTr="001D4998">
        <w:trPr>
          <w:cantSplit/>
          <w:jc w:val="center"/>
        </w:trPr>
        <w:tc>
          <w:tcPr>
            <w:tcW w:w="993" w:type="dxa"/>
          </w:tcPr>
          <w:p w14:paraId="6ED4AB72" w14:textId="04D6AA3D" w:rsidR="00B41977" w:rsidRDefault="00B41977" w:rsidP="00B41977">
            <w:pPr>
              <w:pStyle w:val="TAC"/>
              <w:rPr>
                <w:lang w:eastAsia="zh-CN"/>
              </w:rPr>
            </w:pPr>
            <w:r>
              <w:rPr>
                <w:lang w:eastAsia="zh-CN"/>
              </w:rPr>
              <w:t>4</w:t>
            </w:r>
          </w:p>
        </w:tc>
        <w:tc>
          <w:tcPr>
            <w:tcW w:w="1063" w:type="dxa"/>
          </w:tcPr>
          <w:p w14:paraId="6FC2149F" w14:textId="4D748A32" w:rsidR="00B41977" w:rsidRDefault="00B41977" w:rsidP="00B41977">
            <w:pPr>
              <w:pStyle w:val="TAL"/>
              <w:rPr>
                <w:lang w:eastAsia="zh-CN"/>
              </w:rPr>
            </w:pPr>
            <w:r>
              <w:t>POSGPSI</w:t>
            </w:r>
          </w:p>
        </w:tc>
        <w:tc>
          <w:tcPr>
            <w:tcW w:w="639" w:type="dxa"/>
          </w:tcPr>
          <w:p w14:paraId="039DFA4C" w14:textId="0AE6797B" w:rsidR="00B41977" w:rsidRDefault="00B41977" w:rsidP="00B41977">
            <w:pPr>
              <w:pStyle w:val="TAC"/>
              <w:rPr>
                <w:lang w:eastAsia="zh-CN"/>
              </w:rPr>
            </w:pPr>
            <w:r>
              <w:t>M</w:t>
            </w:r>
          </w:p>
        </w:tc>
        <w:tc>
          <w:tcPr>
            <w:tcW w:w="6520" w:type="dxa"/>
          </w:tcPr>
          <w:p w14:paraId="46CF2AF1" w14:textId="77777777" w:rsidR="00B41977" w:rsidRDefault="00B41977" w:rsidP="00B41977">
            <w:pPr>
              <w:pStyle w:val="TAL"/>
              <w:rPr>
                <w:lang w:val="en-US"/>
              </w:rPr>
            </w:pPr>
            <w:r>
              <w:rPr>
                <w:lang w:val="en-US"/>
              </w:rPr>
              <w:t>Provided Positioning Information for GPSI</w:t>
            </w:r>
          </w:p>
          <w:p w14:paraId="14AF2F6D" w14:textId="77777777" w:rsidR="00B41977" w:rsidRDefault="00B41977" w:rsidP="00B41977">
            <w:pPr>
              <w:pStyle w:val="TAL"/>
              <w:rPr>
                <w:lang w:val="en-US"/>
              </w:rPr>
            </w:pPr>
          </w:p>
          <w:p w14:paraId="1FBB3434" w14:textId="77777777" w:rsidR="00B41977" w:rsidRDefault="00B41977" w:rsidP="00B41977">
            <w:pPr>
              <w:pStyle w:val="TAL"/>
              <w:rPr>
                <w:lang w:val="en-US"/>
              </w:rPr>
            </w:pPr>
            <w:r>
              <w:rPr>
                <w:lang w:val="en-US"/>
              </w:rPr>
              <w:t>An AMF supporting this feature shall allow the NF Service Consumer (e.g. GMLC) to retrieve the UE positioning information using the GPSI of the UE.</w:t>
            </w:r>
          </w:p>
          <w:p w14:paraId="5E97E3B0" w14:textId="77777777" w:rsidR="00B41977" w:rsidRDefault="00B41977" w:rsidP="00B41977">
            <w:pPr>
              <w:pStyle w:val="TAL"/>
              <w:tabs>
                <w:tab w:val="left" w:pos="4237"/>
              </w:tabs>
              <w:rPr>
                <w:lang w:eastAsia="zh-CN"/>
              </w:rPr>
            </w:pP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327" w:name="_Toc25156613"/>
      <w:bookmarkStart w:id="6328" w:name="_Toc34124918"/>
      <w:bookmarkStart w:id="6329" w:name="_Toc43208054"/>
      <w:bookmarkStart w:id="6330" w:name="_Toc49857521"/>
      <w:bookmarkStart w:id="6331" w:name="_Toc56677366"/>
      <w:bookmarkStart w:id="6332" w:name="_Toc56691889"/>
      <w:bookmarkStart w:id="6333" w:name="_Toc56699153"/>
      <w:bookmarkStart w:id="6334" w:name="_Toc89035426"/>
      <w:bookmarkStart w:id="6335" w:name="_Toc89065224"/>
      <w:bookmarkStart w:id="6336" w:name="_Toc89180523"/>
      <w:bookmarkStart w:id="6337" w:name="_Toc97072216"/>
      <w:bookmarkStart w:id="6338" w:name="_Toc169687927"/>
      <w:r w:rsidRPr="003B2883">
        <w:rPr>
          <w:lang w:val="en-US"/>
        </w:rPr>
        <w:t>6.4.9</w:t>
      </w:r>
      <w:r w:rsidRPr="003B2883">
        <w:rPr>
          <w:lang w:val="en-US"/>
        </w:rPr>
        <w:tab/>
        <w:t>Security</w:t>
      </w:r>
      <w:bookmarkEnd w:id="6327"/>
      <w:bookmarkEnd w:id="6328"/>
      <w:bookmarkEnd w:id="6329"/>
      <w:bookmarkEnd w:id="6330"/>
      <w:bookmarkEnd w:id="6331"/>
      <w:bookmarkEnd w:id="6332"/>
      <w:bookmarkEnd w:id="6333"/>
      <w:bookmarkEnd w:id="6334"/>
      <w:bookmarkEnd w:id="6335"/>
      <w:bookmarkEnd w:id="6336"/>
      <w:bookmarkEnd w:id="6337"/>
      <w:bookmarkEnd w:id="6338"/>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20CA98D5"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339" w:name="_Toc56677367"/>
      <w:bookmarkStart w:id="6340" w:name="_Toc56691890"/>
      <w:bookmarkStart w:id="6341" w:name="_Toc56699154"/>
      <w:bookmarkStart w:id="6342" w:name="_Toc89035427"/>
      <w:bookmarkStart w:id="6343" w:name="_Toc89065225"/>
      <w:bookmarkStart w:id="6344" w:name="_Toc89180524"/>
      <w:bookmarkStart w:id="6345" w:name="_Toc97072217"/>
      <w:bookmarkStart w:id="6346" w:name="_Toc169687928"/>
      <w:r w:rsidRPr="003B2883">
        <w:t>6.</w:t>
      </w:r>
      <w:r>
        <w:t>4</w:t>
      </w:r>
      <w:r w:rsidRPr="003B2883">
        <w:t>.</w:t>
      </w:r>
      <w:r>
        <w:t>10</w:t>
      </w:r>
      <w:r w:rsidRPr="003B2883">
        <w:tab/>
      </w:r>
      <w:r>
        <w:t>HTTP redirection</w:t>
      </w:r>
      <w:bookmarkEnd w:id="6339"/>
      <w:bookmarkEnd w:id="6340"/>
      <w:bookmarkEnd w:id="6341"/>
      <w:bookmarkEnd w:id="6342"/>
      <w:bookmarkEnd w:id="6343"/>
      <w:bookmarkEnd w:id="6344"/>
      <w:bookmarkEnd w:id="6345"/>
      <w:bookmarkEnd w:id="6346"/>
    </w:p>
    <w:p w14:paraId="7BA84C38" w14:textId="7797A86B"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.4.8.</w:t>
      </w:r>
    </w:p>
    <w:p w14:paraId="02810199" w14:textId="32FC5932"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347" w:name="_Toc81298220"/>
      <w:bookmarkStart w:id="6348" w:name="_Toc89035428"/>
      <w:bookmarkStart w:id="6349" w:name="_Toc89065226"/>
      <w:bookmarkStart w:id="6350" w:name="_Toc89180525"/>
      <w:bookmarkStart w:id="6351" w:name="_Toc97072218"/>
      <w:bookmarkStart w:id="6352" w:name="_Toc169687929"/>
      <w:r w:rsidRPr="003B2883">
        <w:lastRenderedPageBreak/>
        <w:t>6.</w:t>
      </w:r>
      <w:r w:rsidR="007C1C7A">
        <w:t>5</w:t>
      </w:r>
      <w:r w:rsidRPr="003B2883">
        <w:tab/>
        <w:t>Namf_</w:t>
      </w:r>
      <w:r>
        <w:t>MBSBroadcast</w:t>
      </w:r>
      <w:r w:rsidRPr="003B2883">
        <w:t xml:space="preserve"> Service API</w:t>
      </w:r>
      <w:bookmarkEnd w:id="6347"/>
      <w:bookmarkEnd w:id="6348"/>
      <w:bookmarkEnd w:id="6349"/>
      <w:bookmarkEnd w:id="6350"/>
      <w:bookmarkEnd w:id="6351"/>
      <w:bookmarkEnd w:id="6352"/>
    </w:p>
    <w:p w14:paraId="4A162D01" w14:textId="16919869" w:rsidR="004C698F" w:rsidRPr="003B2883" w:rsidRDefault="004C698F" w:rsidP="004C698F">
      <w:pPr>
        <w:pStyle w:val="Heading3"/>
      </w:pPr>
      <w:bookmarkStart w:id="6353" w:name="_Toc81298221"/>
      <w:bookmarkStart w:id="6354" w:name="_Toc89035429"/>
      <w:bookmarkStart w:id="6355" w:name="_Toc89065227"/>
      <w:bookmarkStart w:id="6356" w:name="_Toc89180526"/>
      <w:bookmarkStart w:id="6357" w:name="_Toc97072219"/>
      <w:bookmarkStart w:id="6358" w:name="_Toc169687930"/>
      <w:r>
        <w:t>6.</w:t>
      </w:r>
      <w:r w:rsidR="007C1C7A">
        <w:t>5</w:t>
      </w:r>
      <w:r w:rsidRPr="003B2883">
        <w:t>.1</w:t>
      </w:r>
      <w:r w:rsidRPr="003B2883">
        <w:tab/>
        <w:t>API URI</w:t>
      </w:r>
      <w:bookmarkEnd w:id="6353"/>
      <w:bookmarkEnd w:id="6354"/>
      <w:bookmarkEnd w:id="6355"/>
      <w:bookmarkEnd w:id="6356"/>
      <w:bookmarkEnd w:id="6357"/>
      <w:bookmarkEnd w:id="6358"/>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359" w:name="_Toc81298222"/>
      <w:bookmarkStart w:id="6360" w:name="_Toc89035430"/>
      <w:bookmarkStart w:id="6361" w:name="_Toc89065228"/>
      <w:bookmarkStart w:id="6362" w:name="_Toc89180527"/>
      <w:bookmarkStart w:id="6363" w:name="_Toc97072220"/>
      <w:bookmarkStart w:id="6364" w:name="_Toc169687931"/>
      <w:r>
        <w:t>6.</w:t>
      </w:r>
      <w:r w:rsidR="007C1C7A">
        <w:t>5</w:t>
      </w:r>
      <w:r w:rsidRPr="003B2883">
        <w:t>.2</w:t>
      </w:r>
      <w:r w:rsidRPr="003B2883">
        <w:tab/>
        <w:t>Usage of HTTP</w:t>
      </w:r>
      <w:bookmarkEnd w:id="6359"/>
      <w:bookmarkEnd w:id="6360"/>
      <w:bookmarkEnd w:id="6361"/>
      <w:bookmarkEnd w:id="6362"/>
      <w:bookmarkEnd w:id="6363"/>
      <w:bookmarkEnd w:id="6364"/>
    </w:p>
    <w:p w14:paraId="43D4BEE1" w14:textId="1973EBB9" w:rsidR="004C698F" w:rsidRPr="003B2883" w:rsidRDefault="004C698F" w:rsidP="004C698F">
      <w:pPr>
        <w:pStyle w:val="Heading4"/>
      </w:pPr>
      <w:bookmarkStart w:id="6365" w:name="_Toc81298223"/>
      <w:bookmarkStart w:id="6366" w:name="_Toc89035431"/>
      <w:bookmarkStart w:id="6367" w:name="_Toc89065229"/>
      <w:bookmarkStart w:id="6368" w:name="_Toc89180528"/>
      <w:bookmarkStart w:id="6369" w:name="_Toc97072221"/>
      <w:bookmarkStart w:id="6370" w:name="_Toc169687932"/>
      <w:r>
        <w:t>6.</w:t>
      </w:r>
      <w:r w:rsidR="007C1C7A">
        <w:t>5</w:t>
      </w:r>
      <w:r w:rsidRPr="003B2883">
        <w:t>.2.1</w:t>
      </w:r>
      <w:r w:rsidRPr="003B2883">
        <w:tab/>
        <w:t>General</w:t>
      </w:r>
      <w:bookmarkEnd w:id="6365"/>
      <w:bookmarkEnd w:id="6366"/>
      <w:bookmarkEnd w:id="6367"/>
      <w:bookmarkEnd w:id="6368"/>
      <w:bookmarkEnd w:id="6369"/>
      <w:bookmarkEnd w:id="6370"/>
    </w:p>
    <w:p w14:paraId="53ABA73D" w14:textId="0309AB41" w:rsidR="004C698F" w:rsidRPr="003B2883" w:rsidRDefault="004C698F" w:rsidP="004C698F">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6371" w:name="_Toc81298224"/>
      <w:bookmarkStart w:id="6372" w:name="_Toc89035432"/>
      <w:bookmarkStart w:id="6373" w:name="_Toc89065230"/>
      <w:bookmarkStart w:id="6374" w:name="_Toc89180529"/>
      <w:bookmarkStart w:id="6375" w:name="_Toc97072222"/>
      <w:bookmarkStart w:id="6376" w:name="_Toc169687933"/>
      <w:r>
        <w:t>6.</w:t>
      </w:r>
      <w:r w:rsidR="007C1C7A">
        <w:t>5</w:t>
      </w:r>
      <w:r w:rsidRPr="003B2883">
        <w:t>.2.2</w:t>
      </w:r>
      <w:r w:rsidRPr="003B2883">
        <w:tab/>
        <w:t>HTTP standard headers</w:t>
      </w:r>
      <w:bookmarkEnd w:id="6371"/>
      <w:bookmarkEnd w:id="6372"/>
      <w:bookmarkEnd w:id="6373"/>
      <w:bookmarkEnd w:id="6374"/>
      <w:bookmarkEnd w:id="6375"/>
      <w:bookmarkEnd w:id="6376"/>
    </w:p>
    <w:p w14:paraId="7F3D2E62" w14:textId="4A7235A3" w:rsidR="004C698F" w:rsidRPr="003B2883" w:rsidRDefault="004C698F" w:rsidP="004C698F">
      <w:pPr>
        <w:pStyle w:val="Heading5"/>
        <w:rPr>
          <w:lang w:eastAsia="zh-CN"/>
        </w:rPr>
      </w:pPr>
      <w:bookmarkStart w:id="6377" w:name="_Toc81298225"/>
      <w:bookmarkStart w:id="6378" w:name="_Toc89035433"/>
      <w:bookmarkStart w:id="6379" w:name="_Toc89065231"/>
      <w:bookmarkStart w:id="6380" w:name="_Toc89180530"/>
      <w:bookmarkStart w:id="6381" w:name="_Toc97072223"/>
      <w:bookmarkStart w:id="6382" w:name="_Toc169687934"/>
      <w:r>
        <w:t>6.</w:t>
      </w:r>
      <w:r w:rsidR="007C1C7A">
        <w:t>5</w:t>
      </w:r>
      <w:r w:rsidRPr="003B2883">
        <w:t>.2.2.1</w:t>
      </w:r>
      <w:r w:rsidRPr="003B2883">
        <w:rPr>
          <w:lang w:eastAsia="zh-CN"/>
        </w:rPr>
        <w:tab/>
        <w:t>General</w:t>
      </w:r>
      <w:bookmarkEnd w:id="6377"/>
      <w:bookmarkEnd w:id="6378"/>
      <w:bookmarkEnd w:id="6379"/>
      <w:bookmarkEnd w:id="6380"/>
      <w:bookmarkEnd w:id="6381"/>
      <w:bookmarkEnd w:id="6382"/>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6383" w:name="_Toc81298226"/>
      <w:bookmarkStart w:id="6384" w:name="_Toc89035434"/>
      <w:bookmarkStart w:id="6385" w:name="_Toc89065232"/>
      <w:bookmarkStart w:id="6386" w:name="_Toc89180531"/>
      <w:bookmarkStart w:id="6387" w:name="_Toc97072224"/>
      <w:bookmarkStart w:id="6388" w:name="_Toc169687935"/>
      <w:r>
        <w:t>6.</w:t>
      </w:r>
      <w:r w:rsidR="007C1C7A">
        <w:t>5</w:t>
      </w:r>
      <w:r w:rsidRPr="003B2883">
        <w:t>.2.2.2</w:t>
      </w:r>
      <w:r w:rsidRPr="003B2883">
        <w:tab/>
        <w:t>Content type</w:t>
      </w:r>
      <w:bookmarkEnd w:id="6383"/>
      <w:bookmarkEnd w:id="6384"/>
      <w:bookmarkEnd w:id="6385"/>
      <w:bookmarkEnd w:id="6386"/>
      <w:bookmarkEnd w:id="6387"/>
      <w:bookmarkEnd w:id="6388"/>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397BD06A"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93C5C01" w:rsidR="004C698F" w:rsidRDefault="004C698F" w:rsidP="004C698F">
      <w:r>
        <w:t xml:space="preserve">Multipart messages shall also be supported (see </w:t>
      </w:r>
      <w:r w:rsidR="00B95277">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lastRenderedPageBreak/>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214391E" w:rsidR="004C698F" w:rsidRDefault="004C698F" w:rsidP="006278EC">
            <w:pPr>
              <w:pStyle w:val="TAL"/>
            </w:pPr>
            <w:r>
              <w:t xml:space="preserve">Binary encoded payload, encoding NG Application Protocol (NGAP) IEs, as specified in </w:t>
            </w:r>
            <w:r w:rsidR="00B95277">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848FEB4" w:rsidR="004C698F" w:rsidRDefault="004C698F" w:rsidP="004C698F">
      <w:r>
        <w:t xml:space="preserve">See </w:t>
      </w:r>
      <w:r w:rsidR="00B95277">
        <w:t>clause 6</w:t>
      </w:r>
      <w:r>
        <w:t>.</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6389" w:name="_Toc81298227"/>
      <w:bookmarkStart w:id="6390" w:name="_Toc89035435"/>
      <w:bookmarkStart w:id="6391" w:name="_Toc89065233"/>
      <w:bookmarkStart w:id="6392" w:name="_Toc89180532"/>
      <w:bookmarkStart w:id="6393" w:name="_Toc97072225"/>
      <w:bookmarkStart w:id="6394" w:name="_Toc169687936"/>
      <w:r>
        <w:t>6.</w:t>
      </w:r>
      <w:r w:rsidR="007C1C7A">
        <w:t>5</w:t>
      </w:r>
      <w:r w:rsidRPr="003B2883">
        <w:t>.2.3</w:t>
      </w:r>
      <w:r w:rsidRPr="003B2883">
        <w:tab/>
        <w:t>HTTP custom headers</w:t>
      </w:r>
      <w:bookmarkEnd w:id="6389"/>
      <w:bookmarkEnd w:id="6390"/>
      <w:bookmarkEnd w:id="6391"/>
      <w:bookmarkEnd w:id="6392"/>
      <w:bookmarkEnd w:id="6393"/>
      <w:bookmarkEnd w:id="6394"/>
    </w:p>
    <w:p w14:paraId="2C3E1432" w14:textId="7A74C776" w:rsidR="004C698F" w:rsidRPr="003B2883" w:rsidRDefault="004C698F" w:rsidP="004C698F">
      <w:pPr>
        <w:pStyle w:val="Heading5"/>
        <w:rPr>
          <w:lang w:eastAsia="zh-CN"/>
        </w:rPr>
      </w:pPr>
      <w:bookmarkStart w:id="6395" w:name="_Toc81298228"/>
      <w:bookmarkStart w:id="6396" w:name="_Toc89035436"/>
      <w:bookmarkStart w:id="6397" w:name="_Toc89065234"/>
      <w:bookmarkStart w:id="6398" w:name="_Toc89180533"/>
      <w:bookmarkStart w:id="6399" w:name="_Toc97072226"/>
      <w:bookmarkStart w:id="6400" w:name="_Toc169687937"/>
      <w:r>
        <w:t>6.</w:t>
      </w:r>
      <w:r w:rsidR="007C1C7A">
        <w:t>5</w:t>
      </w:r>
      <w:r w:rsidRPr="003B2883">
        <w:t>.2.3.1</w:t>
      </w:r>
      <w:r w:rsidRPr="003B2883">
        <w:rPr>
          <w:lang w:eastAsia="zh-CN"/>
        </w:rPr>
        <w:tab/>
        <w:t>General</w:t>
      </w:r>
      <w:bookmarkEnd w:id="6395"/>
      <w:bookmarkEnd w:id="6396"/>
      <w:bookmarkEnd w:id="6397"/>
      <w:bookmarkEnd w:id="6398"/>
      <w:bookmarkEnd w:id="6399"/>
      <w:bookmarkEnd w:id="6400"/>
    </w:p>
    <w:p w14:paraId="6499824D" w14:textId="3C9CFF22"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6401" w:name="_Toc89035437"/>
      <w:bookmarkStart w:id="6402" w:name="_Toc89065235"/>
      <w:bookmarkStart w:id="6403" w:name="_Toc89180534"/>
      <w:bookmarkStart w:id="6404" w:name="_Toc97072227"/>
      <w:bookmarkStart w:id="6405" w:name="_Toc169687938"/>
      <w:r w:rsidRPr="003B2883">
        <w:t>6.</w:t>
      </w:r>
      <w:r>
        <w:t>5</w:t>
      </w:r>
      <w:r w:rsidRPr="003B2883">
        <w:t>.2.4</w:t>
      </w:r>
      <w:r w:rsidRPr="003B2883">
        <w:tab/>
        <w:t>HTTP multipart messages</w:t>
      </w:r>
      <w:bookmarkEnd w:id="6401"/>
      <w:bookmarkEnd w:id="6402"/>
      <w:bookmarkEnd w:id="6403"/>
      <w:bookmarkEnd w:id="6404"/>
      <w:bookmarkEnd w:id="6405"/>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5FCA78D1" w:rsidR="007C1C7A" w:rsidRPr="003B2883" w:rsidRDefault="007C1C7A" w:rsidP="007C1C7A">
      <w:pPr>
        <w:pStyle w:val="B1"/>
      </w:pPr>
      <w:r w:rsidRPr="003B2883">
        <w:t>-</w:t>
      </w:r>
      <w:r>
        <w:tab/>
      </w:r>
      <w:r w:rsidRPr="003B2883">
        <w:t xml:space="preserve">N2 payload (see </w:t>
      </w:r>
      <w:r w:rsidR="00B95277">
        <w:t>clause </w:t>
      </w:r>
      <w:r w:rsidR="00B95277"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6406" w:name="_Toc89035438"/>
      <w:bookmarkStart w:id="6407" w:name="_Toc89065236"/>
      <w:bookmarkStart w:id="6408" w:name="_Toc89180535"/>
      <w:bookmarkStart w:id="6409" w:name="_Toc97072228"/>
      <w:bookmarkStart w:id="6410" w:name="_Toc169687939"/>
      <w:r>
        <w:lastRenderedPageBreak/>
        <w:t>6.5</w:t>
      </w:r>
      <w:r w:rsidRPr="003B2883">
        <w:t>.3</w:t>
      </w:r>
      <w:r w:rsidRPr="003B2883">
        <w:tab/>
        <w:t>Resources</w:t>
      </w:r>
      <w:bookmarkEnd w:id="6406"/>
      <w:bookmarkEnd w:id="6407"/>
      <w:bookmarkEnd w:id="6408"/>
      <w:bookmarkEnd w:id="6409"/>
      <w:bookmarkEnd w:id="6410"/>
    </w:p>
    <w:p w14:paraId="5ECF573F" w14:textId="3D485F31" w:rsidR="007C1C7A" w:rsidRPr="003B2883" w:rsidRDefault="007C1C7A" w:rsidP="007C1C7A">
      <w:pPr>
        <w:pStyle w:val="Heading4"/>
      </w:pPr>
      <w:bookmarkStart w:id="6411" w:name="_Toc81298230"/>
      <w:bookmarkStart w:id="6412" w:name="_Toc89035439"/>
      <w:bookmarkStart w:id="6413" w:name="_Toc89065237"/>
      <w:bookmarkStart w:id="6414" w:name="_Toc89180536"/>
      <w:bookmarkStart w:id="6415" w:name="_Toc97072229"/>
      <w:bookmarkStart w:id="6416" w:name="_Toc169687940"/>
      <w:r>
        <w:t>6.5</w:t>
      </w:r>
      <w:r w:rsidRPr="003B2883">
        <w:t>.3.1</w:t>
      </w:r>
      <w:r w:rsidRPr="003B2883">
        <w:tab/>
        <w:t>Overview</w:t>
      </w:r>
      <w:bookmarkEnd w:id="6411"/>
      <w:bookmarkEnd w:id="6412"/>
      <w:bookmarkEnd w:id="6413"/>
      <w:bookmarkEnd w:id="6414"/>
      <w:bookmarkEnd w:id="6415"/>
      <w:bookmarkEnd w:id="6416"/>
    </w:p>
    <w:p w14:paraId="5352F0F7" w14:textId="77777777" w:rsidR="007C1C7A" w:rsidRPr="003B2883" w:rsidRDefault="007C1C7A" w:rsidP="007C1C7A">
      <w:pPr>
        <w:pStyle w:val="TH"/>
      </w:pPr>
      <w:r w:rsidRPr="00BB3A6E">
        <w:object w:dxaOrig="6591" w:dyaOrig="4051" w14:anchorId="665AC4C4">
          <v:shape id="_x0000_i1073" type="#_x0000_t75" style="width:241.8pt;height:146.7pt" o:ole="">
            <v:imagedata r:id="rId103" o:title=""/>
          </v:shape>
          <o:OLEObject Type="Embed" ProgID="Visio.Drawing.11" ShapeID="_x0000_i1073" DrawAspect="Content" ObjectID="_1780558722" r:id="rId104"/>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6417" w:name="MCCQCTEMPBM_00000026"/>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6417"/>
    </w:tbl>
    <w:p w14:paraId="2AD6386B" w14:textId="77777777" w:rsidR="007C1C7A" w:rsidRPr="003B2883" w:rsidRDefault="007C1C7A" w:rsidP="007C1C7A"/>
    <w:p w14:paraId="03BD12C0" w14:textId="50AF2DE1" w:rsidR="000B67BD" w:rsidRPr="003332F9" w:rsidRDefault="000B67BD" w:rsidP="000B67BD">
      <w:pPr>
        <w:pStyle w:val="Heading4"/>
      </w:pPr>
      <w:bookmarkStart w:id="6418" w:name="_Toc89035440"/>
      <w:bookmarkStart w:id="6419" w:name="_Toc89065238"/>
      <w:bookmarkStart w:id="6420" w:name="_Toc89180537"/>
      <w:bookmarkStart w:id="6421" w:name="_Toc97072230"/>
      <w:bookmarkStart w:id="6422" w:name="_Toc169687941"/>
      <w:r w:rsidRPr="003332F9">
        <w:t>6.</w:t>
      </w:r>
      <w:r>
        <w:t>5</w:t>
      </w:r>
      <w:r w:rsidRPr="003332F9">
        <w:t>.3.2</w:t>
      </w:r>
      <w:r w:rsidRPr="003332F9">
        <w:tab/>
        <w:t xml:space="preserve">Resource: </w:t>
      </w:r>
      <w:r>
        <w:t>Broadcast MBS session contexts</w:t>
      </w:r>
      <w:r w:rsidRPr="003332F9">
        <w:t xml:space="preserve"> collection</w:t>
      </w:r>
      <w:bookmarkEnd w:id="6418"/>
      <w:bookmarkEnd w:id="6419"/>
      <w:bookmarkEnd w:id="6420"/>
      <w:bookmarkEnd w:id="6421"/>
      <w:bookmarkEnd w:id="6422"/>
    </w:p>
    <w:p w14:paraId="07850F11" w14:textId="38DA2AA8" w:rsidR="000B67BD" w:rsidRPr="003332F9" w:rsidRDefault="000B67BD" w:rsidP="000B67BD">
      <w:pPr>
        <w:pStyle w:val="Heading5"/>
      </w:pPr>
      <w:bookmarkStart w:id="6423" w:name="_Toc89035441"/>
      <w:bookmarkStart w:id="6424" w:name="_Toc89065239"/>
      <w:bookmarkStart w:id="6425" w:name="_Toc89180538"/>
      <w:bookmarkStart w:id="6426" w:name="_Toc97072231"/>
      <w:bookmarkStart w:id="6427" w:name="_Toc169687942"/>
      <w:r w:rsidRPr="003332F9">
        <w:t>6.</w:t>
      </w:r>
      <w:r>
        <w:t>5</w:t>
      </w:r>
      <w:r w:rsidRPr="003332F9">
        <w:t>.3.2.1</w:t>
      </w:r>
      <w:r w:rsidRPr="003332F9">
        <w:tab/>
        <w:t>Description</w:t>
      </w:r>
      <w:bookmarkEnd w:id="6423"/>
      <w:bookmarkEnd w:id="6424"/>
      <w:bookmarkEnd w:id="6425"/>
      <w:bookmarkEnd w:id="6426"/>
      <w:bookmarkEnd w:id="6427"/>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6428" w:name="_Toc89035442"/>
      <w:bookmarkStart w:id="6429" w:name="_Toc89065240"/>
      <w:bookmarkStart w:id="6430" w:name="_Toc89180539"/>
      <w:bookmarkStart w:id="6431" w:name="_Toc97072232"/>
      <w:bookmarkStart w:id="6432" w:name="_Toc169687943"/>
      <w:r>
        <w:t>6.5.3</w:t>
      </w:r>
      <w:r w:rsidRPr="003B2883">
        <w:t>.2.2</w:t>
      </w:r>
      <w:r w:rsidRPr="003B2883">
        <w:tab/>
        <w:t>Resource Definition</w:t>
      </w:r>
      <w:bookmarkEnd w:id="6428"/>
      <w:bookmarkEnd w:id="6429"/>
      <w:bookmarkEnd w:id="6430"/>
      <w:bookmarkEnd w:id="6431"/>
      <w:bookmarkEnd w:id="6432"/>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1781794"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7DB7076C"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6433" w:name="_Toc89035443"/>
      <w:bookmarkStart w:id="6434" w:name="_Toc89065241"/>
      <w:bookmarkStart w:id="6435" w:name="_Toc89180540"/>
      <w:bookmarkStart w:id="6436" w:name="_Toc97072233"/>
      <w:bookmarkStart w:id="6437" w:name="_Toc169687944"/>
      <w:r>
        <w:lastRenderedPageBreak/>
        <w:t>6.5.3</w:t>
      </w:r>
      <w:r w:rsidRPr="003B2883">
        <w:t>.2.3</w:t>
      </w:r>
      <w:r w:rsidRPr="003B2883">
        <w:tab/>
        <w:t>Resource Standard Methods</w:t>
      </w:r>
      <w:bookmarkEnd w:id="6433"/>
      <w:bookmarkEnd w:id="6434"/>
      <w:bookmarkEnd w:id="6435"/>
      <w:bookmarkEnd w:id="6436"/>
      <w:bookmarkEnd w:id="6437"/>
    </w:p>
    <w:p w14:paraId="02A273D9" w14:textId="45E61B90" w:rsidR="000B67BD" w:rsidRPr="003B2883" w:rsidRDefault="000B67BD" w:rsidP="00876DA9">
      <w:pPr>
        <w:pStyle w:val="Heading6"/>
      </w:pPr>
      <w:bookmarkStart w:id="6438" w:name="_Toc89035444"/>
      <w:bookmarkStart w:id="6439" w:name="_Toc89065242"/>
      <w:bookmarkStart w:id="6440" w:name="_Toc89180541"/>
      <w:bookmarkStart w:id="6441" w:name="_Toc97072234"/>
      <w:bookmarkStart w:id="6442" w:name="_Toc169687945"/>
      <w:r>
        <w:t>6.5.3</w:t>
      </w:r>
      <w:r w:rsidRPr="003B2883">
        <w:t>.2.3.1</w:t>
      </w:r>
      <w:r w:rsidRPr="003B2883">
        <w:tab/>
        <w:t>POST</w:t>
      </w:r>
      <w:bookmarkEnd w:id="6438"/>
      <w:bookmarkEnd w:id="6439"/>
      <w:bookmarkEnd w:id="6440"/>
      <w:bookmarkEnd w:id="6441"/>
      <w:bookmarkEnd w:id="6442"/>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4F589E0" w14:textId="77777777" w:rsidR="000B67BD" w:rsidRPr="003B2883" w:rsidRDefault="000B67BD"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F70DB6D" w14:textId="77777777" w:rsidR="000B67BD" w:rsidRPr="003B2883" w:rsidRDefault="000B67BD"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1CB6B89" w14:textId="7E3F537B" w:rsidR="000B67BD" w:rsidRPr="003B2883" w:rsidRDefault="000B67BD"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6443" w:name="_Toc89035445"/>
      <w:bookmarkStart w:id="6444" w:name="_Toc89065243"/>
      <w:bookmarkStart w:id="6445" w:name="_Toc89180542"/>
      <w:bookmarkStart w:id="6446" w:name="_Toc97072235"/>
      <w:bookmarkStart w:id="6447" w:name="_Toc169687946"/>
      <w:r>
        <w:t>6.5.3</w:t>
      </w:r>
      <w:r w:rsidRPr="003B2883">
        <w:t>.2.4</w:t>
      </w:r>
      <w:r w:rsidRPr="003B2883">
        <w:tab/>
        <w:t>Resource Custom Operations</w:t>
      </w:r>
      <w:bookmarkEnd w:id="6443"/>
      <w:bookmarkEnd w:id="6444"/>
      <w:bookmarkEnd w:id="6445"/>
      <w:bookmarkEnd w:id="6446"/>
      <w:bookmarkEnd w:id="6447"/>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6448" w:name="_Toc89035446"/>
      <w:bookmarkStart w:id="6449" w:name="_Toc89065244"/>
      <w:bookmarkStart w:id="6450" w:name="_Toc89180543"/>
      <w:bookmarkStart w:id="6451" w:name="_Toc97072236"/>
      <w:bookmarkStart w:id="6452" w:name="_Toc169687947"/>
      <w:r>
        <w:t>6.</w:t>
      </w:r>
      <w:r w:rsidR="008116C0">
        <w:t>5</w:t>
      </w:r>
      <w:r>
        <w:t>.3.3</w:t>
      </w:r>
      <w:r w:rsidRPr="003332F9">
        <w:tab/>
        <w:t xml:space="preserve">Resource: </w:t>
      </w:r>
      <w:r>
        <w:t>Individual broadcast MBS session context</w:t>
      </w:r>
      <w:bookmarkEnd w:id="6448"/>
      <w:bookmarkEnd w:id="6449"/>
      <w:bookmarkEnd w:id="6450"/>
      <w:bookmarkEnd w:id="6451"/>
      <w:bookmarkEnd w:id="6452"/>
    </w:p>
    <w:p w14:paraId="1C43CC18" w14:textId="67301CA8" w:rsidR="003E0809" w:rsidRPr="003332F9" w:rsidRDefault="003E0809" w:rsidP="003E0809">
      <w:pPr>
        <w:pStyle w:val="Heading5"/>
      </w:pPr>
      <w:bookmarkStart w:id="6453" w:name="_Toc89035447"/>
      <w:bookmarkStart w:id="6454" w:name="_Toc89065245"/>
      <w:bookmarkStart w:id="6455" w:name="_Toc89180544"/>
      <w:bookmarkStart w:id="6456" w:name="_Toc97072237"/>
      <w:bookmarkStart w:id="6457" w:name="_Toc169687948"/>
      <w:r>
        <w:t>6.</w:t>
      </w:r>
      <w:r w:rsidR="008116C0">
        <w:t>5</w:t>
      </w:r>
      <w:r>
        <w:t>.3.3</w:t>
      </w:r>
      <w:r w:rsidRPr="003332F9">
        <w:t>.1</w:t>
      </w:r>
      <w:r w:rsidRPr="003332F9">
        <w:tab/>
        <w:t>Description</w:t>
      </w:r>
      <w:bookmarkEnd w:id="6453"/>
      <w:bookmarkEnd w:id="6454"/>
      <w:bookmarkEnd w:id="6455"/>
      <w:bookmarkEnd w:id="6456"/>
      <w:bookmarkEnd w:id="6457"/>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6458" w:name="_Toc89035448"/>
      <w:bookmarkStart w:id="6459" w:name="_Toc89065246"/>
      <w:bookmarkStart w:id="6460" w:name="_Toc89180545"/>
      <w:bookmarkStart w:id="6461" w:name="_Toc97072238"/>
      <w:bookmarkStart w:id="6462" w:name="_Toc169687949"/>
      <w:r>
        <w:t>6.</w:t>
      </w:r>
      <w:r w:rsidR="008116C0">
        <w:t>5</w:t>
      </w:r>
      <w:r>
        <w:t>.3.3</w:t>
      </w:r>
      <w:r w:rsidRPr="003B2883">
        <w:t>.2</w:t>
      </w:r>
      <w:r w:rsidRPr="003B2883">
        <w:tab/>
        <w:t>Resource Definition</w:t>
      </w:r>
      <w:bookmarkEnd w:id="6458"/>
      <w:bookmarkEnd w:id="6459"/>
      <w:bookmarkEnd w:id="6460"/>
      <w:bookmarkEnd w:id="6461"/>
      <w:bookmarkEnd w:id="6462"/>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144DFD7"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6590BB94"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6463" w:name="_Toc89035449"/>
      <w:bookmarkStart w:id="6464" w:name="_Toc89065247"/>
      <w:bookmarkStart w:id="6465" w:name="_Toc89180546"/>
      <w:bookmarkStart w:id="6466" w:name="_Toc97072239"/>
      <w:bookmarkStart w:id="6467" w:name="_Toc169687950"/>
      <w:r>
        <w:t>6.</w:t>
      </w:r>
      <w:r w:rsidR="008116C0">
        <w:t>5</w:t>
      </w:r>
      <w:r>
        <w:t>.3.3</w:t>
      </w:r>
      <w:r w:rsidRPr="003B2883">
        <w:t>.3</w:t>
      </w:r>
      <w:r w:rsidRPr="003B2883">
        <w:tab/>
        <w:t>Resource Standard Methods</w:t>
      </w:r>
      <w:bookmarkEnd w:id="6463"/>
      <w:bookmarkEnd w:id="6464"/>
      <w:bookmarkEnd w:id="6465"/>
      <w:bookmarkEnd w:id="6466"/>
      <w:bookmarkEnd w:id="6467"/>
    </w:p>
    <w:p w14:paraId="2AD4073F" w14:textId="1EB12DE1" w:rsidR="003E0809" w:rsidRPr="003B2883" w:rsidRDefault="003E0809" w:rsidP="00876DA9">
      <w:pPr>
        <w:pStyle w:val="Heading6"/>
      </w:pPr>
      <w:bookmarkStart w:id="6468" w:name="_Toc89035450"/>
      <w:bookmarkStart w:id="6469" w:name="_Toc89065248"/>
      <w:bookmarkStart w:id="6470" w:name="_Toc89180547"/>
      <w:bookmarkStart w:id="6471" w:name="_Toc97072240"/>
      <w:bookmarkStart w:id="6472" w:name="_Toc169687951"/>
      <w:r>
        <w:t>6.</w:t>
      </w:r>
      <w:r w:rsidR="008116C0">
        <w:t>5</w:t>
      </w:r>
      <w:r>
        <w:t>.3.3</w:t>
      </w:r>
      <w:r w:rsidRPr="003B2883">
        <w:t>.3.1</w:t>
      </w:r>
      <w:r w:rsidRPr="003B2883">
        <w:tab/>
      </w:r>
      <w:r>
        <w:t>DELETE</w:t>
      </w:r>
      <w:bookmarkEnd w:id="6468"/>
      <w:bookmarkEnd w:id="6469"/>
      <w:bookmarkEnd w:id="6470"/>
      <w:bookmarkEnd w:id="6471"/>
      <w:bookmarkEnd w:id="6472"/>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7B8333" w14:textId="77777777" w:rsidR="003E0809" w:rsidRPr="003B2883" w:rsidRDefault="003E0809"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8EF7F59" w14:textId="77777777" w:rsidR="003E0809" w:rsidRPr="003B2883" w:rsidRDefault="003E0809"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A403BA" w14:textId="210E317A" w:rsidR="003E0809" w:rsidRPr="003B2883"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6473" w:name="_Toc89035451"/>
      <w:bookmarkStart w:id="6474" w:name="_Toc89065249"/>
      <w:bookmarkStart w:id="6475" w:name="_Toc89180548"/>
      <w:bookmarkStart w:id="6476" w:name="_Toc97072241"/>
      <w:bookmarkStart w:id="6477" w:name="_Toc169687952"/>
      <w:r>
        <w:t>6.</w:t>
      </w:r>
      <w:r w:rsidR="008116C0">
        <w:t>5</w:t>
      </w:r>
      <w:r>
        <w:t>.3.3</w:t>
      </w:r>
      <w:r w:rsidRPr="003B2883">
        <w:t>.4</w:t>
      </w:r>
      <w:r w:rsidRPr="003B2883">
        <w:tab/>
        <w:t>Resource Custom Operations</w:t>
      </w:r>
      <w:bookmarkEnd w:id="6473"/>
      <w:bookmarkEnd w:id="6474"/>
      <w:bookmarkEnd w:id="6475"/>
      <w:bookmarkEnd w:id="6476"/>
      <w:bookmarkEnd w:id="6477"/>
    </w:p>
    <w:p w14:paraId="654BE3A2" w14:textId="0DB5DA1F" w:rsidR="003E0809" w:rsidRPr="003B2883" w:rsidRDefault="003E0809" w:rsidP="007E1202">
      <w:pPr>
        <w:pStyle w:val="H6"/>
      </w:pPr>
      <w:bookmarkStart w:id="6478" w:name="_Toc89035452"/>
      <w:bookmarkStart w:id="6479" w:name="_Toc89065250"/>
      <w:bookmarkStart w:id="6480" w:name="_Toc89180549"/>
      <w:bookmarkStart w:id="6481" w:name="_Toc97072242"/>
      <w:r>
        <w:t>6.</w:t>
      </w:r>
      <w:r w:rsidR="008116C0">
        <w:t>5</w:t>
      </w:r>
      <w:r>
        <w:t>.3.2.4</w:t>
      </w:r>
      <w:r w:rsidRPr="003B2883">
        <w:t>.1</w:t>
      </w:r>
      <w:r w:rsidRPr="003B2883">
        <w:tab/>
        <w:t>Overview</w:t>
      </w:r>
      <w:bookmarkEnd w:id="6478"/>
      <w:bookmarkEnd w:id="6479"/>
      <w:bookmarkEnd w:id="6480"/>
      <w:bookmarkEnd w:id="6481"/>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6482" w:name="_Toc89035453"/>
      <w:bookmarkStart w:id="6483" w:name="_Toc89065251"/>
      <w:bookmarkStart w:id="6484" w:name="_Toc89180550"/>
      <w:bookmarkStart w:id="6485" w:name="_Toc97072243"/>
      <w:bookmarkStart w:id="6486" w:name="_Toc169687953"/>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6482"/>
      <w:bookmarkEnd w:id="6483"/>
      <w:bookmarkEnd w:id="6484"/>
      <w:bookmarkEnd w:id="6485"/>
      <w:bookmarkEnd w:id="6486"/>
    </w:p>
    <w:p w14:paraId="35066B98" w14:textId="50E8B84A" w:rsidR="003E0809" w:rsidRPr="003B2883" w:rsidRDefault="003E0809" w:rsidP="00876DA9">
      <w:pPr>
        <w:pStyle w:val="Heading7"/>
      </w:pPr>
      <w:bookmarkStart w:id="6487" w:name="_Toc89035454"/>
      <w:bookmarkStart w:id="6488" w:name="_Toc89065252"/>
      <w:bookmarkStart w:id="6489" w:name="_Toc89180551"/>
      <w:bookmarkStart w:id="6490" w:name="_Toc97072244"/>
      <w:bookmarkStart w:id="6491" w:name="_Toc169687954"/>
      <w:r>
        <w:t>6.</w:t>
      </w:r>
      <w:r w:rsidR="008116C0">
        <w:t>5</w:t>
      </w:r>
      <w:r>
        <w:t>.3.2.4</w:t>
      </w:r>
      <w:r w:rsidRPr="003B2883">
        <w:t>.2.1</w:t>
      </w:r>
      <w:r w:rsidRPr="003B2883">
        <w:tab/>
        <w:t>Description</w:t>
      </w:r>
      <w:bookmarkEnd w:id="6487"/>
      <w:bookmarkEnd w:id="6488"/>
      <w:bookmarkEnd w:id="6489"/>
      <w:bookmarkEnd w:id="6490"/>
      <w:bookmarkEnd w:id="6491"/>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6492" w:name="_Toc89035455"/>
      <w:bookmarkStart w:id="6493" w:name="_Toc89065253"/>
      <w:bookmarkStart w:id="6494" w:name="_Toc89180552"/>
      <w:bookmarkStart w:id="6495" w:name="_Toc97072245"/>
      <w:bookmarkStart w:id="6496" w:name="_Toc169687955"/>
      <w:r>
        <w:lastRenderedPageBreak/>
        <w:t>6.</w:t>
      </w:r>
      <w:r w:rsidR="008116C0">
        <w:t>5</w:t>
      </w:r>
      <w:r>
        <w:t>.3.2.4</w:t>
      </w:r>
      <w:r w:rsidRPr="003B2883">
        <w:t>.2.2</w:t>
      </w:r>
      <w:r w:rsidRPr="003B2883">
        <w:tab/>
        <w:t>Operation Definition</w:t>
      </w:r>
      <w:bookmarkEnd w:id="6492"/>
      <w:bookmarkEnd w:id="6493"/>
      <w:bookmarkEnd w:id="6494"/>
      <w:bookmarkEnd w:id="6495"/>
      <w:bookmarkEnd w:id="6496"/>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7EFCA11" w14:textId="77777777" w:rsidR="003E0809" w:rsidRDefault="003E0809" w:rsidP="006278EC">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7D8A908" w14:textId="77777777" w:rsidR="003E0809" w:rsidRDefault="003E0809" w:rsidP="006278EC">
            <w:pPr>
              <w:pStyle w:val="TAL"/>
              <w:rPr>
                <w:lang w:eastAsia="zh-CN"/>
              </w:rPr>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C491D5" w14:textId="7A66CBD6" w:rsidR="003E0809" w:rsidRPr="00B75C2C"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6497" w:name="_Toc89035456"/>
      <w:bookmarkStart w:id="6498" w:name="_Toc89065254"/>
      <w:bookmarkStart w:id="6499" w:name="_Toc89180553"/>
      <w:bookmarkStart w:id="6500" w:name="_Toc97072246"/>
      <w:bookmarkStart w:id="6501" w:name="_Toc169687956"/>
      <w:r w:rsidRPr="003B2883">
        <w:t>6.</w:t>
      </w:r>
      <w:r>
        <w:t>5</w:t>
      </w:r>
      <w:r w:rsidRPr="003B2883">
        <w:t>.4</w:t>
      </w:r>
      <w:r w:rsidRPr="003B2883">
        <w:tab/>
        <w:t>Custom Operations without associated resources</w:t>
      </w:r>
      <w:bookmarkEnd w:id="6497"/>
      <w:bookmarkEnd w:id="6498"/>
      <w:bookmarkEnd w:id="6499"/>
      <w:bookmarkEnd w:id="6500"/>
      <w:bookmarkEnd w:id="6501"/>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6502" w:name="_Toc89035457"/>
      <w:bookmarkStart w:id="6503" w:name="_Toc89065255"/>
      <w:bookmarkStart w:id="6504" w:name="_Toc89180554"/>
      <w:bookmarkStart w:id="6505" w:name="_Toc97072247"/>
      <w:bookmarkStart w:id="6506" w:name="_Toc169687957"/>
      <w:r w:rsidRPr="003B2883">
        <w:lastRenderedPageBreak/>
        <w:t>6.</w:t>
      </w:r>
      <w:r>
        <w:t>5</w:t>
      </w:r>
      <w:r w:rsidRPr="003B2883">
        <w:t>.5</w:t>
      </w:r>
      <w:r w:rsidRPr="003B2883">
        <w:tab/>
        <w:t>Notifications</w:t>
      </w:r>
      <w:bookmarkEnd w:id="6502"/>
      <w:bookmarkEnd w:id="6503"/>
      <w:bookmarkEnd w:id="6504"/>
      <w:bookmarkEnd w:id="6505"/>
      <w:bookmarkEnd w:id="6506"/>
    </w:p>
    <w:p w14:paraId="3D7DFAD0" w14:textId="14D82CDF" w:rsidR="00856FE9" w:rsidRDefault="00856FE9" w:rsidP="00856FE9">
      <w:pPr>
        <w:pStyle w:val="Heading4"/>
      </w:pPr>
      <w:bookmarkStart w:id="6507" w:name="_Toc89035458"/>
      <w:bookmarkStart w:id="6508" w:name="_Toc89065256"/>
      <w:bookmarkStart w:id="6509" w:name="_Toc89180555"/>
      <w:bookmarkStart w:id="6510" w:name="_Toc97072248"/>
      <w:bookmarkStart w:id="6511" w:name="_Toc169687958"/>
      <w:r w:rsidRPr="003B2883">
        <w:t>6.</w:t>
      </w:r>
      <w:r>
        <w:t>5</w:t>
      </w:r>
      <w:r w:rsidRPr="003B2883">
        <w:t>.5.1</w:t>
      </w:r>
      <w:r w:rsidRPr="003B2883">
        <w:tab/>
      </w:r>
      <w:r>
        <w:t>General</w:t>
      </w:r>
      <w:bookmarkEnd w:id="6507"/>
      <w:bookmarkEnd w:id="6508"/>
      <w:bookmarkEnd w:id="6509"/>
      <w:bookmarkEnd w:id="6510"/>
      <w:bookmarkEnd w:id="6511"/>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6512" w:name="_Toc89035459"/>
      <w:bookmarkStart w:id="6513" w:name="_Toc89065257"/>
      <w:bookmarkStart w:id="6514" w:name="_Toc89180556"/>
      <w:bookmarkStart w:id="6515" w:name="_Toc97072249"/>
      <w:bookmarkStart w:id="6516" w:name="_Toc169687959"/>
      <w:r w:rsidRPr="003B2883">
        <w:t>6.</w:t>
      </w:r>
      <w:r>
        <w:t>5</w:t>
      </w:r>
      <w:r w:rsidRPr="003B2883">
        <w:t>.5.2</w:t>
      </w:r>
      <w:r w:rsidRPr="003B2883">
        <w:tab/>
      </w:r>
      <w:r>
        <w:t>Broadcast MBS Session Context Status Notification</w:t>
      </w:r>
      <w:bookmarkEnd w:id="6512"/>
      <w:bookmarkEnd w:id="6513"/>
      <w:bookmarkEnd w:id="6514"/>
      <w:bookmarkEnd w:id="6515"/>
      <w:bookmarkEnd w:id="6516"/>
    </w:p>
    <w:p w14:paraId="1AFD8769" w14:textId="7043AF43" w:rsidR="00856FE9" w:rsidRPr="00986E88" w:rsidRDefault="00856FE9" w:rsidP="00856FE9">
      <w:pPr>
        <w:pStyle w:val="Heading5"/>
        <w:rPr>
          <w:noProof/>
        </w:rPr>
      </w:pPr>
      <w:bookmarkStart w:id="6517" w:name="_Toc532994455"/>
      <w:bookmarkStart w:id="6518" w:name="_Toc35971422"/>
      <w:bookmarkStart w:id="6519" w:name="_Toc67903539"/>
      <w:bookmarkStart w:id="6520" w:name="_Toc89035460"/>
      <w:bookmarkStart w:id="6521" w:name="_Toc89065258"/>
      <w:bookmarkStart w:id="6522" w:name="_Toc89180557"/>
      <w:bookmarkStart w:id="6523" w:name="_Toc97072250"/>
      <w:bookmarkStart w:id="6524" w:name="_Toc169687960"/>
      <w:r>
        <w:t>6.5.5.2</w:t>
      </w:r>
      <w:r w:rsidRPr="00986E88">
        <w:rPr>
          <w:noProof/>
        </w:rPr>
        <w:t>.1</w:t>
      </w:r>
      <w:r w:rsidRPr="00986E88">
        <w:rPr>
          <w:noProof/>
        </w:rPr>
        <w:tab/>
        <w:t>Description</w:t>
      </w:r>
      <w:bookmarkEnd w:id="6517"/>
      <w:bookmarkEnd w:id="6518"/>
      <w:bookmarkEnd w:id="6519"/>
      <w:bookmarkEnd w:id="6520"/>
      <w:bookmarkEnd w:id="6521"/>
      <w:bookmarkEnd w:id="6522"/>
      <w:bookmarkEnd w:id="6523"/>
      <w:bookmarkEnd w:id="6524"/>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6525" w:name="_Toc532994456"/>
      <w:bookmarkStart w:id="6526" w:name="_Toc35971423"/>
      <w:bookmarkStart w:id="6527" w:name="_Toc67903540"/>
      <w:bookmarkStart w:id="6528" w:name="_Toc89035461"/>
      <w:bookmarkStart w:id="6529" w:name="_Toc89065259"/>
      <w:bookmarkStart w:id="6530" w:name="_Toc89180558"/>
    </w:p>
    <w:p w14:paraId="441472C7" w14:textId="7E50EEE9" w:rsidR="00856FE9" w:rsidRPr="00986E88" w:rsidRDefault="00856FE9" w:rsidP="00856FE9">
      <w:pPr>
        <w:pStyle w:val="Heading5"/>
        <w:rPr>
          <w:noProof/>
        </w:rPr>
      </w:pPr>
      <w:bookmarkStart w:id="6531" w:name="_Toc97072251"/>
      <w:bookmarkStart w:id="6532" w:name="_Toc169687961"/>
      <w:r>
        <w:t>6.5.5.2</w:t>
      </w:r>
      <w:r w:rsidRPr="00986E88">
        <w:rPr>
          <w:noProof/>
        </w:rPr>
        <w:t>.2</w:t>
      </w:r>
      <w:r w:rsidRPr="00986E88">
        <w:rPr>
          <w:noProof/>
        </w:rPr>
        <w:tab/>
        <w:t>Target URI</w:t>
      </w:r>
      <w:bookmarkEnd w:id="6525"/>
      <w:bookmarkEnd w:id="6526"/>
      <w:bookmarkEnd w:id="6527"/>
      <w:bookmarkEnd w:id="6528"/>
      <w:bookmarkEnd w:id="6529"/>
      <w:bookmarkEnd w:id="6530"/>
      <w:bookmarkEnd w:id="6531"/>
      <w:bookmarkEnd w:id="6532"/>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6533" w:name="_Toc89035462"/>
      <w:bookmarkStart w:id="6534" w:name="_Toc89065260"/>
      <w:bookmarkStart w:id="6535" w:name="_Toc89180559"/>
      <w:bookmarkStart w:id="6536" w:name="_Toc97072252"/>
      <w:bookmarkStart w:id="6537" w:name="_Toc169687962"/>
      <w:r w:rsidRPr="003B2883">
        <w:t>6.</w:t>
      </w:r>
      <w:r>
        <w:t>5</w:t>
      </w:r>
      <w:r w:rsidRPr="003B2883">
        <w:t>.5.2.3</w:t>
      </w:r>
      <w:r w:rsidRPr="003B2883">
        <w:tab/>
        <w:t>Notification Standard Methods</w:t>
      </w:r>
      <w:bookmarkEnd w:id="6533"/>
      <w:bookmarkEnd w:id="6534"/>
      <w:bookmarkEnd w:id="6535"/>
      <w:bookmarkEnd w:id="6536"/>
      <w:bookmarkEnd w:id="6537"/>
    </w:p>
    <w:p w14:paraId="43877C6F" w14:textId="1FDC750D" w:rsidR="00856FE9" w:rsidRPr="003B2883" w:rsidRDefault="00856FE9" w:rsidP="00876DA9">
      <w:pPr>
        <w:pStyle w:val="Heading6"/>
      </w:pPr>
      <w:bookmarkStart w:id="6538" w:name="_Toc89035463"/>
      <w:bookmarkStart w:id="6539" w:name="_Toc89065261"/>
      <w:bookmarkStart w:id="6540" w:name="_Toc89180560"/>
      <w:bookmarkStart w:id="6541" w:name="_Toc97072253"/>
      <w:bookmarkStart w:id="6542" w:name="_Toc169687963"/>
      <w:r w:rsidRPr="003B2883">
        <w:t>6.</w:t>
      </w:r>
      <w:r>
        <w:t>5</w:t>
      </w:r>
      <w:r w:rsidRPr="003B2883">
        <w:t>.5.2.3.1</w:t>
      </w:r>
      <w:r w:rsidRPr="003B2883">
        <w:tab/>
        <w:t>POST</w:t>
      </w:r>
      <w:bookmarkEnd w:id="6538"/>
      <w:bookmarkEnd w:id="6539"/>
      <w:bookmarkEnd w:id="6540"/>
      <w:bookmarkEnd w:id="6541"/>
      <w:bookmarkEnd w:id="6542"/>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lastRenderedPageBreak/>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E4CB1E6" w14:textId="77777777" w:rsidR="00856FE9" w:rsidRDefault="00856FE9" w:rsidP="00B36090">
            <w:pPr>
              <w:pStyle w:val="TAL"/>
            </w:pPr>
            <w:r>
              <w:t>Temporary redirection. The NF service consumer shall generate a Location header field containing a URI pointing to the endpoint of another NF service consumer to which the notification should be sent.</w:t>
            </w:r>
          </w:p>
          <w:p w14:paraId="6F51A24A" w14:textId="77777777" w:rsidR="00856FE9" w:rsidRDefault="00856FE9" w:rsidP="00B36090">
            <w:pPr>
              <w:pStyle w:val="TAL"/>
            </w:pPr>
          </w:p>
          <w:p w14:paraId="29CBD3A4"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5AFEFC81" w14:textId="77777777" w:rsidR="00856FE9" w:rsidRDefault="00856FE9" w:rsidP="00B36090">
            <w:pPr>
              <w:pStyle w:val="TAL"/>
            </w:pPr>
            <w:r>
              <w:t>Permanent redirection. The NF service consumer shall generate a Location header field containing a URI pointing to the endpoint of another NF service consumer to which the notification should be sent.</w:t>
            </w:r>
          </w:p>
          <w:p w14:paraId="0329C7BE" w14:textId="77777777" w:rsidR="00856FE9" w:rsidRDefault="00856FE9" w:rsidP="00B36090">
            <w:pPr>
              <w:pStyle w:val="TAL"/>
            </w:pPr>
          </w:p>
          <w:p w14:paraId="74E0868F"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0151B67" w14:textId="4F49BD7D" w:rsidR="00856FE9" w:rsidRDefault="00856FE9" w:rsidP="00B3609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3A3632" w:rsidRDefault="00856FE9" w:rsidP="00B36090">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3A3632" w:rsidRDefault="00856FE9" w:rsidP="00B36090">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6543" w:name="_Toc89035464"/>
      <w:bookmarkStart w:id="6544" w:name="_Toc89065262"/>
      <w:bookmarkStart w:id="6545" w:name="_Toc89180561"/>
      <w:bookmarkStart w:id="6546" w:name="_Toc97072254"/>
      <w:bookmarkStart w:id="6547" w:name="_Toc169687964"/>
      <w:r w:rsidRPr="003B2883">
        <w:t>6.</w:t>
      </w:r>
      <w:r w:rsidR="00AC6664">
        <w:t>5</w:t>
      </w:r>
      <w:r w:rsidRPr="003B2883">
        <w:t>.6</w:t>
      </w:r>
      <w:r w:rsidRPr="003B2883">
        <w:tab/>
        <w:t>Data Model</w:t>
      </w:r>
      <w:bookmarkEnd w:id="6543"/>
      <w:bookmarkEnd w:id="6544"/>
      <w:bookmarkEnd w:id="6545"/>
      <w:bookmarkEnd w:id="6546"/>
      <w:bookmarkEnd w:id="6547"/>
    </w:p>
    <w:p w14:paraId="1313235B" w14:textId="2DB9EC81" w:rsidR="006278EC" w:rsidRPr="003B2883" w:rsidRDefault="006278EC" w:rsidP="006278EC">
      <w:pPr>
        <w:pStyle w:val="Heading4"/>
      </w:pPr>
      <w:bookmarkStart w:id="6548" w:name="_Toc89035465"/>
      <w:bookmarkStart w:id="6549" w:name="_Toc89065263"/>
      <w:bookmarkStart w:id="6550" w:name="_Toc89180562"/>
      <w:bookmarkStart w:id="6551" w:name="_Toc97072255"/>
      <w:bookmarkStart w:id="6552" w:name="_Toc169687965"/>
      <w:r w:rsidRPr="003B2883">
        <w:t>6.</w:t>
      </w:r>
      <w:r w:rsidR="00AC6664">
        <w:t>5</w:t>
      </w:r>
      <w:r w:rsidRPr="003B2883">
        <w:t>.6.1</w:t>
      </w:r>
      <w:r w:rsidRPr="003B2883">
        <w:tab/>
        <w:t>General</w:t>
      </w:r>
      <w:bookmarkEnd w:id="6548"/>
      <w:bookmarkEnd w:id="6549"/>
      <w:bookmarkEnd w:id="6550"/>
      <w:bookmarkEnd w:id="6551"/>
      <w:bookmarkEnd w:id="6552"/>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lastRenderedPageBreak/>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6553" w:name="_Toc89035466"/>
      <w:bookmarkStart w:id="6554" w:name="_Toc89065264"/>
      <w:bookmarkStart w:id="6555" w:name="_Toc89180563"/>
      <w:bookmarkStart w:id="6556" w:name="_Toc97072256"/>
      <w:bookmarkStart w:id="6557" w:name="_Toc169687966"/>
      <w:r>
        <w:rPr>
          <w:lang w:val="en-US"/>
        </w:rPr>
        <w:t>6.</w:t>
      </w:r>
      <w:r w:rsidR="00AC6664">
        <w:rPr>
          <w:lang w:val="en-US"/>
        </w:rPr>
        <w:t>5</w:t>
      </w:r>
      <w:r>
        <w:rPr>
          <w:lang w:val="en-US"/>
        </w:rPr>
        <w:t>.6</w:t>
      </w:r>
      <w:r w:rsidRPr="003B2883">
        <w:rPr>
          <w:lang w:val="en-US"/>
        </w:rPr>
        <w:t>.2</w:t>
      </w:r>
      <w:r w:rsidRPr="003B2883">
        <w:rPr>
          <w:lang w:val="en-US"/>
        </w:rPr>
        <w:tab/>
        <w:t>Structured data types</w:t>
      </w:r>
      <w:bookmarkEnd w:id="6553"/>
      <w:bookmarkEnd w:id="6554"/>
      <w:bookmarkEnd w:id="6555"/>
      <w:bookmarkEnd w:id="6556"/>
      <w:bookmarkEnd w:id="6557"/>
    </w:p>
    <w:p w14:paraId="19FC6B4B" w14:textId="4E80868C" w:rsidR="006278EC" w:rsidRPr="003B2883" w:rsidRDefault="006278EC" w:rsidP="006278EC">
      <w:pPr>
        <w:pStyle w:val="Heading5"/>
      </w:pPr>
      <w:bookmarkStart w:id="6558" w:name="_Toc89035467"/>
      <w:bookmarkStart w:id="6559" w:name="_Toc89065265"/>
      <w:bookmarkStart w:id="6560" w:name="_Toc89180564"/>
      <w:bookmarkStart w:id="6561" w:name="_Toc97072257"/>
      <w:bookmarkStart w:id="6562" w:name="_Toc169687967"/>
      <w:r>
        <w:t>6.</w:t>
      </w:r>
      <w:r w:rsidR="00AC6664">
        <w:t>5</w:t>
      </w:r>
      <w:r>
        <w:t>.6</w:t>
      </w:r>
      <w:r w:rsidRPr="003B2883">
        <w:t>.2.1</w:t>
      </w:r>
      <w:r w:rsidRPr="003B2883">
        <w:tab/>
        <w:t>Introduction</w:t>
      </w:r>
      <w:bookmarkEnd w:id="6558"/>
      <w:bookmarkEnd w:id="6559"/>
      <w:bookmarkEnd w:id="6560"/>
      <w:bookmarkEnd w:id="6561"/>
      <w:bookmarkEnd w:id="6562"/>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6563" w:name="_Toc89035468"/>
      <w:bookmarkStart w:id="6564" w:name="_Toc89065266"/>
      <w:bookmarkStart w:id="6565" w:name="_Toc89180565"/>
      <w:bookmarkStart w:id="6566" w:name="_Toc97072258"/>
      <w:bookmarkStart w:id="6567" w:name="_Toc169687968"/>
      <w:r>
        <w:lastRenderedPageBreak/>
        <w:t>6.</w:t>
      </w:r>
      <w:r w:rsidR="00AC6664">
        <w:t>5</w:t>
      </w:r>
      <w:r>
        <w:t>.6</w:t>
      </w:r>
      <w:r w:rsidRPr="003B2883">
        <w:t>.2.</w:t>
      </w:r>
      <w:r w:rsidR="00AC6664">
        <w:t>2</w:t>
      </w:r>
      <w:r w:rsidRPr="003B2883">
        <w:tab/>
        <w:t xml:space="preserve">Type: </w:t>
      </w:r>
      <w:r>
        <w:rPr>
          <w:lang w:eastAsia="zh-CN"/>
        </w:rPr>
        <w:t>ContextCreateReqData</w:t>
      </w:r>
      <w:bookmarkEnd w:id="6563"/>
      <w:bookmarkEnd w:id="6564"/>
      <w:bookmarkEnd w:id="6565"/>
      <w:bookmarkEnd w:id="6566"/>
      <w:bookmarkEnd w:id="6567"/>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4A5E3990"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6568" w:name="_Toc89035469"/>
      <w:bookmarkStart w:id="6569" w:name="_Toc89065267"/>
      <w:bookmarkStart w:id="6570" w:name="_Toc89180566"/>
      <w:bookmarkStart w:id="6571" w:name="_Toc97072259"/>
      <w:bookmarkStart w:id="6572" w:name="_Toc169687969"/>
      <w:r>
        <w:t>6.</w:t>
      </w:r>
      <w:r w:rsidR="00AC6664">
        <w:t>5</w:t>
      </w:r>
      <w:r>
        <w:t>.6</w:t>
      </w:r>
      <w:r w:rsidRPr="003B2883">
        <w:t>.2.</w:t>
      </w:r>
      <w:r w:rsidR="00AC6664">
        <w:t>3</w:t>
      </w:r>
      <w:r w:rsidRPr="003B2883">
        <w:tab/>
        <w:t xml:space="preserve">Type: </w:t>
      </w:r>
      <w:r>
        <w:rPr>
          <w:lang w:eastAsia="zh-CN"/>
        </w:rPr>
        <w:t>ContextCreateRspData</w:t>
      </w:r>
      <w:bookmarkEnd w:id="6568"/>
      <w:bookmarkEnd w:id="6569"/>
      <w:bookmarkEnd w:id="6570"/>
      <w:bookmarkEnd w:id="6571"/>
      <w:bookmarkEnd w:id="6572"/>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605592CC"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6573" w:name="_Toc89035470"/>
      <w:bookmarkStart w:id="6574" w:name="_Toc89065268"/>
      <w:bookmarkStart w:id="6575" w:name="_Toc89180567"/>
      <w:bookmarkStart w:id="6576" w:name="_Toc97072260"/>
      <w:bookmarkStart w:id="6577" w:name="_Toc169687970"/>
      <w:r>
        <w:lastRenderedPageBreak/>
        <w:t>6.</w:t>
      </w:r>
      <w:r w:rsidR="00AC6664">
        <w:t>5</w:t>
      </w:r>
      <w:r>
        <w:t>.6</w:t>
      </w:r>
      <w:r w:rsidRPr="003B2883">
        <w:t>.2.</w:t>
      </w:r>
      <w:r w:rsidR="00AC6664">
        <w:t>4</w:t>
      </w:r>
      <w:r w:rsidRPr="003B2883">
        <w:tab/>
        <w:t xml:space="preserve">Type: </w:t>
      </w:r>
      <w:r>
        <w:rPr>
          <w:lang w:eastAsia="zh-CN"/>
        </w:rPr>
        <w:t>ContextStatusNotification</w:t>
      </w:r>
      <w:bookmarkEnd w:id="6573"/>
      <w:bookmarkEnd w:id="6574"/>
      <w:bookmarkEnd w:id="6575"/>
      <w:bookmarkEnd w:id="6576"/>
      <w:bookmarkEnd w:id="6577"/>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69F0A56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7A3A82B2" w:rsidR="00097512" w:rsidRDefault="00097512" w:rsidP="00097512">
            <w:pPr>
              <w:pStyle w:val="TAL"/>
            </w:pPr>
            <w:r>
              <w:t>array(operationEvent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00B7177A" w:rsidR="00097512" w:rsidRDefault="00097512" w:rsidP="00097512">
            <w:pPr>
              <w:pStyle w:val="TAL"/>
            </w:pPr>
            <w:r>
              <w:t>This IE may be present to report a list of operation events related to the Broadcast MB</w:t>
            </w:r>
            <w:r w:rsidR="000B4502">
              <w:t>S</w:t>
            </w:r>
            <w:r>
              <w:t xml:space="preserve"> Session</w:t>
            </w:r>
            <w:r w:rsidR="000B4502">
              <w:t>, e.g. when the Broadcast MBS Session is released in one of NG-RANs as required by the NG-RAN, a failure of a NG-RAN</w:t>
            </w:r>
            <w:r>
              <w:t>.</w:t>
            </w:r>
          </w:p>
        </w:tc>
      </w:tr>
      <w:tr w:rsidR="00B02B0A" w:rsidRPr="003B2883" w14:paraId="0D06B50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E0B5B12" w14:textId="476C7CC2" w:rsidR="00B02B0A" w:rsidRDefault="00B02B0A" w:rsidP="00B02B0A">
            <w:pPr>
              <w:pStyle w:val="TAL"/>
            </w:pPr>
            <w:r>
              <w:t>releasedInd</w:t>
            </w:r>
          </w:p>
        </w:tc>
        <w:tc>
          <w:tcPr>
            <w:tcW w:w="1527" w:type="dxa"/>
            <w:tcBorders>
              <w:top w:val="single" w:sz="4" w:space="0" w:color="auto"/>
              <w:left w:val="single" w:sz="4" w:space="0" w:color="auto"/>
              <w:bottom w:val="single" w:sz="4" w:space="0" w:color="auto"/>
              <w:right w:val="single" w:sz="4" w:space="0" w:color="auto"/>
            </w:tcBorders>
          </w:tcPr>
          <w:p w14:paraId="64B188B8" w14:textId="27FAECC7" w:rsidR="00B02B0A" w:rsidRDefault="00B02B0A" w:rsidP="00B02B0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D6EA1E" w14:textId="605A6103" w:rsidR="00B02B0A" w:rsidRDefault="00B02B0A" w:rsidP="00B02B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02A43" w14:textId="06489E50" w:rsidR="00B02B0A" w:rsidRDefault="00B02B0A" w:rsidP="00B02B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C20A01" w14:textId="2AEE1DF5" w:rsidR="00B02B0A" w:rsidRDefault="00B02B0A" w:rsidP="00B02B0A">
            <w:pPr>
              <w:pStyle w:val="TAL"/>
            </w:pPr>
            <w:r>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6578" w:name="_Toc89035471"/>
      <w:bookmarkStart w:id="6579" w:name="_Toc89065269"/>
      <w:bookmarkStart w:id="6580" w:name="_Toc89180568"/>
      <w:bookmarkStart w:id="6581" w:name="_Toc97072261"/>
      <w:bookmarkStart w:id="6582" w:name="_Toc169687971"/>
      <w:r>
        <w:lastRenderedPageBreak/>
        <w:t>6.5.6</w:t>
      </w:r>
      <w:r w:rsidRPr="003B2883">
        <w:t>.2.</w:t>
      </w:r>
      <w:r>
        <w:t>5</w:t>
      </w:r>
      <w:r w:rsidRPr="003B2883">
        <w:tab/>
        <w:t xml:space="preserve">Type: </w:t>
      </w:r>
      <w:r>
        <w:rPr>
          <w:lang w:eastAsia="zh-CN"/>
        </w:rPr>
        <w:t>ContextUpdateReqData</w:t>
      </w:r>
      <w:bookmarkEnd w:id="6578"/>
      <w:bookmarkEnd w:id="6579"/>
      <w:bookmarkEnd w:id="6580"/>
      <w:bookmarkEnd w:id="6581"/>
      <w:bookmarkEnd w:id="6582"/>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7BB00B19"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6583" w:name="_Toc89035472"/>
      <w:bookmarkStart w:id="6584" w:name="_Toc89065270"/>
      <w:bookmarkStart w:id="6585" w:name="_Toc89180569"/>
      <w:bookmarkStart w:id="6586" w:name="_Toc97072262"/>
      <w:bookmarkStart w:id="6587" w:name="_Toc169687972"/>
      <w:r>
        <w:t>6.5.6</w:t>
      </w:r>
      <w:r w:rsidRPr="003B2883">
        <w:t>.2.</w:t>
      </w:r>
      <w:r>
        <w:t>6</w:t>
      </w:r>
      <w:r w:rsidRPr="003B2883">
        <w:tab/>
        <w:t xml:space="preserve">Type: </w:t>
      </w:r>
      <w:r>
        <w:rPr>
          <w:lang w:eastAsia="zh-CN"/>
        </w:rPr>
        <w:t>ContextUpdateRspData</w:t>
      </w:r>
      <w:bookmarkEnd w:id="6583"/>
      <w:bookmarkEnd w:id="6584"/>
      <w:bookmarkEnd w:id="6585"/>
      <w:bookmarkEnd w:id="6586"/>
      <w:bookmarkEnd w:id="6587"/>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9A69CC1"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6588" w:name="_Toc97072263"/>
      <w:bookmarkStart w:id="6589" w:name="_Toc169687973"/>
      <w:r>
        <w:lastRenderedPageBreak/>
        <w:t>6.5.6</w:t>
      </w:r>
      <w:r w:rsidRPr="003B2883">
        <w:t>.2.</w:t>
      </w:r>
      <w:r>
        <w:t>7</w:t>
      </w:r>
      <w:r w:rsidRPr="003B2883">
        <w:tab/>
        <w:t xml:space="preserve">Type: </w:t>
      </w:r>
      <w:r>
        <w:rPr>
          <w:lang w:eastAsia="zh-CN"/>
        </w:rPr>
        <w:t>N2</w:t>
      </w:r>
      <w:r>
        <w:t>Mbs</w:t>
      </w:r>
      <w:r>
        <w:rPr>
          <w:lang w:eastAsia="zh-CN"/>
        </w:rPr>
        <w:t>SmInfo</w:t>
      </w:r>
      <w:bookmarkEnd w:id="6588"/>
      <w:bookmarkEnd w:id="6589"/>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508E2AF9"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813B71" w14:textId="77777777"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Pr>
                <w:rFonts w:cs="Arial"/>
                <w:szCs w:val="18"/>
              </w:rPr>
              <w:t>.</w:t>
            </w:r>
          </w:p>
          <w:p w14:paraId="5AF62602" w14:textId="77777777" w:rsidR="007C567E" w:rsidRDefault="007C567E" w:rsidP="00AF739B">
            <w:pPr>
              <w:pStyle w:val="TAL"/>
              <w:rPr>
                <w:rFonts w:cs="Arial"/>
                <w:szCs w:val="18"/>
              </w:rPr>
            </w:pPr>
          </w:p>
          <w:p w14:paraId="0D436BB4" w14:textId="0D563384" w:rsidR="007C567E" w:rsidRDefault="007C567E" w:rsidP="00AF739B">
            <w:pPr>
              <w:pStyle w:val="TAL"/>
              <w:rPr>
                <w:rFonts w:cs="Arial"/>
                <w:szCs w:val="18"/>
              </w:rPr>
            </w:pPr>
            <w:r w:rsidRPr="007C567E">
              <w:rPr>
                <w:rFonts w:cs="Arial"/>
                <w:szCs w:val="18"/>
              </w:rPr>
              <w:t>The IE shall be present when the N2MbsSmInfo is included in the ContextCreate Response, ContextUpdate Response, or ContextStatusNotify Request messages which are sent from the AMF to the NF service consumer (e.g., MB-SMF).</w:t>
            </w:r>
          </w:p>
          <w:p w14:paraId="31E4A6A5" w14:textId="10532A0F" w:rsidR="007C567E" w:rsidRPr="003B2883" w:rsidRDefault="007C567E"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6590" w:name="_Toc169687974"/>
      <w:r>
        <w:t>6.5.6.2.8</w:t>
      </w:r>
      <w:r>
        <w:tab/>
        <w:t>Type: Operation</w:t>
      </w:r>
      <w:r>
        <w:rPr>
          <w:lang w:eastAsia="zh-CN"/>
        </w:rPr>
        <w:t>Event</w:t>
      </w:r>
      <w:bookmarkEnd w:id="6590"/>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6591" w:name="_Toc169687975"/>
      <w:r>
        <w:t>6.5.6.2.9</w:t>
      </w:r>
      <w:r>
        <w:tab/>
        <w:t xml:space="preserve">Type: </w:t>
      </w:r>
      <w:r>
        <w:rPr>
          <w:lang w:eastAsia="zh-CN"/>
        </w:rPr>
        <w:t>NgranFailureEvent</w:t>
      </w:r>
      <w:bookmarkEnd w:id="6591"/>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Pr="00167597" w:rsidRDefault="00097512" w:rsidP="001F790D"/>
    <w:p w14:paraId="0F3B8745" w14:textId="3C6D29C0" w:rsidR="006278EC" w:rsidRPr="003B2883" w:rsidRDefault="006278EC" w:rsidP="006278EC">
      <w:pPr>
        <w:pStyle w:val="Heading4"/>
        <w:rPr>
          <w:lang w:val="en-US"/>
        </w:rPr>
      </w:pPr>
      <w:bookmarkStart w:id="6592" w:name="_Toc89035473"/>
      <w:bookmarkStart w:id="6593" w:name="_Toc89065271"/>
      <w:bookmarkStart w:id="6594" w:name="_Toc89180570"/>
      <w:bookmarkStart w:id="6595" w:name="_Toc97072265"/>
      <w:bookmarkStart w:id="6596" w:name="_Toc169687976"/>
      <w:r w:rsidRPr="003B2883">
        <w:rPr>
          <w:lang w:val="en-US"/>
        </w:rPr>
        <w:t>6.</w:t>
      </w:r>
      <w:r w:rsidR="00AC6664">
        <w:rPr>
          <w:lang w:val="en-US"/>
        </w:rPr>
        <w:t>5</w:t>
      </w:r>
      <w:r w:rsidRPr="003B2883">
        <w:rPr>
          <w:lang w:val="en-US"/>
        </w:rPr>
        <w:t>.6.3</w:t>
      </w:r>
      <w:r w:rsidRPr="003B2883">
        <w:rPr>
          <w:lang w:val="en-US"/>
        </w:rPr>
        <w:tab/>
        <w:t>Simple data types and enumerations</w:t>
      </w:r>
      <w:bookmarkEnd w:id="6592"/>
      <w:bookmarkEnd w:id="6593"/>
      <w:bookmarkEnd w:id="6594"/>
      <w:bookmarkEnd w:id="6595"/>
      <w:bookmarkEnd w:id="6596"/>
    </w:p>
    <w:p w14:paraId="79C1269F" w14:textId="3F3C551E" w:rsidR="006278EC" w:rsidRPr="003B2883" w:rsidRDefault="006278EC" w:rsidP="006278EC">
      <w:pPr>
        <w:pStyle w:val="Heading5"/>
      </w:pPr>
      <w:bookmarkStart w:id="6597" w:name="_Toc89035474"/>
      <w:bookmarkStart w:id="6598" w:name="_Toc89065272"/>
      <w:bookmarkStart w:id="6599" w:name="_Toc89180571"/>
      <w:bookmarkStart w:id="6600" w:name="_Toc97072266"/>
      <w:bookmarkStart w:id="6601" w:name="_Toc169687977"/>
      <w:r w:rsidRPr="003B2883">
        <w:t>6.</w:t>
      </w:r>
      <w:r w:rsidR="00AC6664">
        <w:t>5</w:t>
      </w:r>
      <w:r w:rsidRPr="003B2883">
        <w:t>.6.3.1</w:t>
      </w:r>
      <w:r w:rsidRPr="003B2883">
        <w:tab/>
        <w:t>Introduction</w:t>
      </w:r>
      <w:bookmarkEnd w:id="6597"/>
      <w:bookmarkEnd w:id="6598"/>
      <w:bookmarkEnd w:id="6599"/>
      <w:bookmarkEnd w:id="6600"/>
      <w:bookmarkEnd w:id="6601"/>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6602" w:name="_Toc89035475"/>
      <w:bookmarkStart w:id="6603" w:name="_Toc89065273"/>
      <w:bookmarkStart w:id="6604" w:name="_Toc89180572"/>
      <w:bookmarkStart w:id="6605" w:name="_Toc97072267"/>
      <w:bookmarkStart w:id="6606" w:name="_Toc169687978"/>
      <w:r w:rsidRPr="003B2883">
        <w:t>6.</w:t>
      </w:r>
      <w:r w:rsidR="00AC6664">
        <w:t>5</w:t>
      </w:r>
      <w:r w:rsidRPr="003B2883">
        <w:t>.6.3.2</w:t>
      </w:r>
      <w:r w:rsidRPr="003B2883">
        <w:tab/>
        <w:t>Simple data types</w:t>
      </w:r>
      <w:bookmarkEnd w:id="6602"/>
      <w:bookmarkEnd w:id="6603"/>
      <w:bookmarkEnd w:id="6604"/>
      <w:bookmarkEnd w:id="6605"/>
      <w:bookmarkEnd w:id="6606"/>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lastRenderedPageBreak/>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6607" w:name="_Toc89035476"/>
      <w:bookmarkStart w:id="6608" w:name="_Toc89065274"/>
      <w:bookmarkStart w:id="6609" w:name="_Toc89180573"/>
      <w:bookmarkStart w:id="6610" w:name="_Toc97072268"/>
      <w:bookmarkStart w:id="6611" w:name="_Toc169687979"/>
      <w:r>
        <w:t>6.</w:t>
      </w:r>
      <w:r w:rsidR="00AC6664">
        <w:t>5</w:t>
      </w:r>
      <w:r>
        <w:t>.6.3.</w:t>
      </w:r>
      <w:r w:rsidR="00AC6664">
        <w:t>3</w:t>
      </w:r>
      <w:r w:rsidRPr="00BC662F">
        <w:tab/>
        <w:t xml:space="preserve">Enumeration: </w:t>
      </w:r>
      <w:r>
        <w:t>OperationStatus</w:t>
      </w:r>
      <w:bookmarkEnd w:id="6607"/>
      <w:bookmarkEnd w:id="6608"/>
      <w:bookmarkEnd w:id="6609"/>
      <w:bookmarkEnd w:id="6610"/>
      <w:bookmarkEnd w:id="6611"/>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6612" w:name="_Toc97072264"/>
      <w:bookmarkStart w:id="6613" w:name="_Toc169687980"/>
      <w:r>
        <w:t>6.5.6.3.4</w:t>
      </w:r>
      <w:r>
        <w:tab/>
        <w:t>Enumeration: NgapIeType</w:t>
      </w:r>
      <w:bookmarkEnd w:id="6612"/>
      <w:bookmarkEnd w:id="6613"/>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bl>
    <w:p w14:paraId="4D3DEC36" w14:textId="77777777" w:rsidR="0087346F" w:rsidRDefault="0087346F" w:rsidP="0087346F"/>
    <w:p w14:paraId="3861F481" w14:textId="00819FCC" w:rsidR="00097512" w:rsidRDefault="00097512" w:rsidP="00097512">
      <w:pPr>
        <w:pStyle w:val="Heading5"/>
      </w:pPr>
      <w:bookmarkStart w:id="6614" w:name="_Toc169687981"/>
      <w:r>
        <w:t>6.5.6.3.5</w:t>
      </w:r>
      <w:r>
        <w:tab/>
        <w:t xml:space="preserve">Enumeration: </w:t>
      </w:r>
      <w:r>
        <w:rPr>
          <w:lang w:eastAsia="zh-CN"/>
        </w:rPr>
        <w:t>OpEventType</w:t>
      </w:r>
      <w:bookmarkEnd w:id="6614"/>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6615" w:name="_Toc169687982"/>
      <w:r>
        <w:t>6.5.6.3.6</w:t>
      </w:r>
      <w:r>
        <w:tab/>
        <w:t>Enumeration: NgranFailureIndication</w:t>
      </w:r>
      <w:bookmarkEnd w:id="6615"/>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lastRenderedPageBreak/>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1836BA" w14:paraId="7E8248B3"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B9CF4" w14:textId="458A5AD4" w:rsidR="001836BA" w:rsidRDefault="001836BA" w:rsidP="001836BA">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1107C" w14:textId="67CB5BB8" w:rsidR="001836BA" w:rsidRDefault="001836BA" w:rsidP="001836BA">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6616" w:name="_Toc89035477"/>
      <w:bookmarkStart w:id="6617" w:name="_Toc89065275"/>
      <w:bookmarkStart w:id="6618" w:name="_Toc89180574"/>
      <w:bookmarkStart w:id="6619" w:name="_Toc97072269"/>
      <w:bookmarkStart w:id="6620" w:name="_Toc169687983"/>
      <w:r>
        <w:t>6.</w:t>
      </w:r>
      <w:r w:rsidR="00AC6664">
        <w:t>5</w:t>
      </w:r>
      <w:r>
        <w:t>.6</w:t>
      </w:r>
      <w:r w:rsidRPr="003B2883">
        <w:t>.4</w:t>
      </w:r>
      <w:r w:rsidRPr="003B2883">
        <w:tab/>
        <w:t>Binary data</w:t>
      </w:r>
      <w:bookmarkEnd w:id="6616"/>
      <w:bookmarkEnd w:id="6617"/>
      <w:bookmarkEnd w:id="6618"/>
      <w:bookmarkEnd w:id="6619"/>
      <w:bookmarkEnd w:id="6620"/>
    </w:p>
    <w:p w14:paraId="52FC9CDE" w14:textId="3CA126C1" w:rsidR="00335145" w:rsidRPr="003B2883" w:rsidRDefault="00335145" w:rsidP="00335145">
      <w:pPr>
        <w:pStyle w:val="Heading5"/>
        <w:rPr>
          <w:lang w:val="en-US"/>
        </w:rPr>
      </w:pPr>
      <w:bookmarkStart w:id="6621" w:name="_Toc89035478"/>
      <w:bookmarkStart w:id="6622" w:name="_Toc89065276"/>
      <w:bookmarkStart w:id="6623" w:name="_Toc89180575"/>
      <w:bookmarkStart w:id="6624" w:name="_Toc97072270"/>
      <w:bookmarkStart w:id="6625" w:name="_Toc169687984"/>
      <w:r>
        <w:rPr>
          <w:lang w:val="en-US"/>
        </w:rPr>
        <w:t>6.</w:t>
      </w:r>
      <w:r w:rsidR="00AC6664">
        <w:rPr>
          <w:lang w:val="en-US"/>
        </w:rPr>
        <w:t>5</w:t>
      </w:r>
      <w:r>
        <w:rPr>
          <w:lang w:val="en-US"/>
        </w:rPr>
        <w:t>.6</w:t>
      </w:r>
      <w:r w:rsidRPr="003B2883">
        <w:rPr>
          <w:lang w:val="en-US"/>
        </w:rPr>
        <w:t>.4.1</w:t>
      </w:r>
      <w:r w:rsidRPr="003B2883">
        <w:rPr>
          <w:lang w:val="en-US"/>
        </w:rPr>
        <w:tab/>
        <w:t>Introduction</w:t>
      </w:r>
      <w:bookmarkEnd w:id="6621"/>
      <w:bookmarkEnd w:id="6622"/>
      <w:bookmarkEnd w:id="6623"/>
      <w:bookmarkEnd w:id="6624"/>
      <w:bookmarkEnd w:id="6625"/>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6626" w:name="_Toc89035479"/>
      <w:bookmarkStart w:id="6627" w:name="_Toc89065277"/>
      <w:bookmarkStart w:id="6628" w:name="_Toc89180576"/>
      <w:bookmarkStart w:id="6629" w:name="_Toc97072271"/>
      <w:bookmarkStart w:id="6630" w:name="_Toc169687985"/>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6626"/>
      <w:bookmarkEnd w:id="6627"/>
      <w:bookmarkEnd w:id="6628"/>
      <w:bookmarkEnd w:id="6629"/>
      <w:bookmarkEnd w:id="6630"/>
    </w:p>
    <w:p w14:paraId="38B83E1D" w14:textId="5D7138CB" w:rsidR="00335145" w:rsidRPr="003B2883" w:rsidRDefault="00335145" w:rsidP="00876DA9">
      <w:pPr>
        <w:pStyle w:val="Heading6"/>
      </w:pPr>
      <w:bookmarkStart w:id="6631" w:name="_Toc89035480"/>
      <w:bookmarkStart w:id="6632" w:name="_Toc89065278"/>
      <w:bookmarkStart w:id="6633" w:name="_Toc89180577"/>
      <w:bookmarkStart w:id="6634" w:name="_Toc97072272"/>
      <w:bookmarkStart w:id="6635" w:name="_Toc169687986"/>
      <w:r>
        <w:t>6.</w:t>
      </w:r>
      <w:r w:rsidR="00AC6664">
        <w:t>5</w:t>
      </w:r>
      <w:r>
        <w:t>.6</w:t>
      </w:r>
      <w:r w:rsidRPr="003B2883">
        <w:t>.4.</w:t>
      </w:r>
      <w:r w:rsidR="000A34B2">
        <w:t>2</w:t>
      </w:r>
      <w:r w:rsidRPr="003B2883">
        <w:t>.1</w:t>
      </w:r>
      <w:r w:rsidRPr="003B2883">
        <w:tab/>
        <w:t>Introduction</w:t>
      </w:r>
      <w:bookmarkEnd w:id="6631"/>
      <w:bookmarkEnd w:id="6632"/>
      <w:bookmarkEnd w:id="6633"/>
      <w:bookmarkEnd w:id="6634"/>
      <w:bookmarkEnd w:id="6635"/>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6636" w:name="_Toc89035481"/>
      <w:bookmarkStart w:id="6637" w:name="_Toc89065279"/>
      <w:bookmarkStart w:id="6638" w:name="_Toc89180578"/>
      <w:bookmarkStart w:id="6639" w:name="_Toc97072273"/>
      <w:bookmarkStart w:id="6640" w:name="_Toc169687987"/>
      <w:r>
        <w:t>6.</w:t>
      </w:r>
      <w:r w:rsidR="00AC6664">
        <w:t>5</w:t>
      </w:r>
      <w:r>
        <w:t>.6</w:t>
      </w:r>
      <w:r w:rsidRPr="003B2883">
        <w:t>.4.</w:t>
      </w:r>
      <w:r w:rsidR="000A34B2">
        <w:t>2</w:t>
      </w:r>
      <w:r w:rsidRPr="003B2883">
        <w:t>.2</w:t>
      </w:r>
      <w:r w:rsidRPr="003B2883">
        <w:tab/>
        <w:t>NGAP IEs</w:t>
      </w:r>
      <w:bookmarkEnd w:id="6636"/>
      <w:bookmarkEnd w:id="6637"/>
      <w:bookmarkEnd w:id="6638"/>
      <w:bookmarkEnd w:id="6639"/>
      <w:bookmarkEnd w:id="6640"/>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6641" w:name="_Toc169687988"/>
      <w:r w:rsidRPr="003B2883">
        <w:lastRenderedPageBreak/>
        <w:t>6.</w:t>
      </w:r>
      <w:r>
        <w:t>5</w:t>
      </w:r>
      <w:r w:rsidRPr="003B2883">
        <w:t>.7</w:t>
      </w:r>
      <w:r w:rsidRPr="003B2883">
        <w:tab/>
        <w:t>Error Handling</w:t>
      </w:r>
      <w:bookmarkEnd w:id="6641"/>
    </w:p>
    <w:p w14:paraId="58BFE84E" w14:textId="77777777" w:rsidR="001F2659" w:rsidRPr="003B2883" w:rsidRDefault="001F2659" w:rsidP="001F2659">
      <w:pPr>
        <w:pStyle w:val="Heading4"/>
      </w:pPr>
      <w:bookmarkStart w:id="6642" w:name="_Toc169687989"/>
      <w:r w:rsidRPr="003B2883">
        <w:t>6.</w:t>
      </w:r>
      <w:r>
        <w:t>5</w:t>
      </w:r>
      <w:r w:rsidRPr="003B2883">
        <w:t>.7.1</w:t>
      </w:r>
      <w:r w:rsidRPr="003B2883">
        <w:tab/>
        <w:t>General</w:t>
      </w:r>
      <w:bookmarkEnd w:id="6642"/>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6643" w:name="_Toc169687990"/>
      <w:r w:rsidRPr="003B2883">
        <w:t>6.</w:t>
      </w:r>
      <w:r>
        <w:t>5</w:t>
      </w:r>
      <w:r w:rsidRPr="003B2883">
        <w:t>.7.2</w:t>
      </w:r>
      <w:r w:rsidRPr="003B2883">
        <w:tab/>
        <w:t>Protocol Errors</w:t>
      </w:r>
      <w:bookmarkEnd w:id="6643"/>
    </w:p>
    <w:p w14:paraId="5A37CC52" w14:textId="4BD7E056" w:rsidR="001F2659" w:rsidRPr="003B2883" w:rsidRDefault="001F2659" w:rsidP="001F2659">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6644" w:name="_Toc169687991"/>
      <w:r w:rsidRPr="003B2883">
        <w:t>6.</w:t>
      </w:r>
      <w:r>
        <w:t>5</w:t>
      </w:r>
      <w:r w:rsidRPr="003B2883">
        <w:t>.7.3</w:t>
      </w:r>
      <w:r w:rsidRPr="003B2883">
        <w:tab/>
        <w:t>Application Errors</w:t>
      </w:r>
      <w:bookmarkEnd w:id="6644"/>
    </w:p>
    <w:p w14:paraId="6D1FAFE9" w14:textId="77777777"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t>X</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6645" w:name="_Toc169687992"/>
      <w:r w:rsidRPr="003B2883">
        <w:t>6.</w:t>
      </w:r>
      <w:r>
        <w:t>5</w:t>
      </w:r>
      <w:r w:rsidRPr="003B2883">
        <w:t>.8</w:t>
      </w:r>
      <w:r w:rsidRPr="003B2883">
        <w:tab/>
        <w:t>Feature Negotiation</w:t>
      </w:r>
      <w:bookmarkEnd w:id="6645"/>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6646" w:name="_Toc169687993"/>
      <w:r w:rsidRPr="003B2883">
        <w:rPr>
          <w:lang w:val="en-US"/>
        </w:rPr>
        <w:t>6.</w:t>
      </w:r>
      <w:r>
        <w:rPr>
          <w:lang w:val="en-US"/>
        </w:rPr>
        <w:t>5</w:t>
      </w:r>
      <w:r w:rsidRPr="003B2883">
        <w:rPr>
          <w:lang w:val="en-US"/>
        </w:rPr>
        <w:t>.9</w:t>
      </w:r>
      <w:r w:rsidRPr="003B2883">
        <w:rPr>
          <w:lang w:val="en-US"/>
        </w:rPr>
        <w:tab/>
        <w:t>Security</w:t>
      </w:r>
      <w:bookmarkEnd w:id="6646"/>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6647" w:name="_Toc169687994"/>
      <w:r w:rsidRPr="003B2883">
        <w:t>6.</w:t>
      </w:r>
      <w:r>
        <w:t>5</w:t>
      </w:r>
      <w:r w:rsidRPr="003B2883">
        <w:t>.</w:t>
      </w:r>
      <w:r>
        <w:t>10</w:t>
      </w:r>
      <w:r w:rsidRPr="003B2883">
        <w:tab/>
      </w:r>
      <w:r>
        <w:t>HTTP redirection</w:t>
      </w:r>
      <w:bookmarkEnd w:id="6647"/>
    </w:p>
    <w:p w14:paraId="5601D8A5" w14:textId="1E3BE07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1FE11C7E" w14:textId="7C0D5B0D" w:rsidR="0039453E" w:rsidRDefault="0039453E" w:rsidP="0039453E">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1A0ECC7E" w14:textId="77777777" w:rsidR="0039453E" w:rsidRDefault="0039453E" w:rsidP="0039453E">
      <w:pPr>
        <w:rPr>
          <w:lang w:val="en-US"/>
        </w:rPr>
      </w:pPr>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5F48AD" w:rsidRDefault="009C4B84" w:rsidP="009C4B84">
      <w:pPr>
        <w:rPr>
          <w:lang w:val="en-US"/>
        </w:rPr>
      </w:pPr>
    </w:p>
    <w:p w14:paraId="7D108CB7" w14:textId="6A360E83" w:rsidR="00B45E44" w:rsidRDefault="00B45E44" w:rsidP="00B45E44">
      <w:pPr>
        <w:pStyle w:val="Heading2"/>
      </w:pPr>
      <w:bookmarkStart w:id="6648" w:name="_Toc89035482"/>
      <w:bookmarkStart w:id="6649" w:name="_Toc89065280"/>
      <w:bookmarkStart w:id="6650" w:name="_Toc89180579"/>
      <w:bookmarkStart w:id="6651" w:name="_Toc97072274"/>
      <w:bookmarkStart w:id="6652" w:name="_Toc169687995"/>
      <w:r>
        <w:t>6.6</w:t>
      </w:r>
      <w:r>
        <w:tab/>
        <w:t>Namf_MBSCommunication Service API</w:t>
      </w:r>
      <w:bookmarkEnd w:id="6648"/>
      <w:bookmarkEnd w:id="6649"/>
      <w:bookmarkEnd w:id="6650"/>
      <w:bookmarkEnd w:id="6651"/>
      <w:bookmarkEnd w:id="6652"/>
    </w:p>
    <w:p w14:paraId="7EF35365" w14:textId="3A8BDECD" w:rsidR="00B45E44" w:rsidRDefault="00B45E44" w:rsidP="00B45E44">
      <w:pPr>
        <w:pStyle w:val="Heading3"/>
      </w:pPr>
      <w:bookmarkStart w:id="6653" w:name="_Toc89035483"/>
      <w:bookmarkStart w:id="6654" w:name="_Toc89065281"/>
      <w:bookmarkStart w:id="6655" w:name="_Toc89180580"/>
      <w:bookmarkStart w:id="6656" w:name="_Toc97072275"/>
      <w:bookmarkStart w:id="6657" w:name="_Toc169687996"/>
      <w:r>
        <w:t>6.6.1</w:t>
      </w:r>
      <w:r>
        <w:tab/>
        <w:t>API URI</w:t>
      </w:r>
      <w:bookmarkEnd w:id="6653"/>
      <w:bookmarkEnd w:id="6654"/>
      <w:bookmarkEnd w:id="6655"/>
      <w:bookmarkEnd w:id="6656"/>
      <w:bookmarkEnd w:id="6657"/>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6658" w:name="_Toc89035484"/>
      <w:bookmarkStart w:id="6659" w:name="_Toc89065282"/>
      <w:bookmarkStart w:id="6660" w:name="_Toc89180581"/>
      <w:bookmarkStart w:id="6661" w:name="_Toc97072276"/>
      <w:bookmarkStart w:id="6662" w:name="_Toc169687997"/>
      <w:r>
        <w:t>6.6.2</w:t>
      </w:r>
      <w:r>
        <w:tab/>
        <w:t>Usage of HTTP</w:t>
      </w:r>
      <w:bookmarkEnd w:id="6658"/>
      <w:bookmarkEnd w:id="6659"/>
      <w:bookmarkEnd w:id="6660"/>
      <w:bookmarkEnd w:id="6661"/>
      <w:bookmarkEnd w:id="6662"/>
    </w:p>
    <w:p w14:paraId="5CB6CDFF" w14:textId="5FCA0314" w:rsidR="00B45E44" w:rsidRDefault="00B45E44" w:rsidP="00B45E44">
      <w:pPr>
        <w:pStyle w:val="Heading4"/>
      </w:pPr>
      <w:bookmarkStart w:id="6663" w:name="_Toc89035485"/>
      <w:bookmarkStart w:id="6664" w:name="_Toc89065283"/>
      <w:bookmarkStart w:id="6665" w:name="_Toc89180582"/>
      <w:bookmarkStart w:id="6666" w:name="_Toc97072277"/>
      <w:bookmarkStart w:id="6667" w:name="_Toc169687998"/>
      <w:r>
        <w:t>6.6.2.1</w:t>
      </w:r>
      <w:r>
        <w:tab/>
        <w:t>General</w:t>
      </w:r>
      <w:bookmarkEnd w:id="6663"/>
      <w:bookmarkEnd w:id="6664"/>
      <w:bookmarkEnd w:id="6665"/>
      <w:bookmarkEnd w:id="6666"/>
      <w:bookmarkEnd w:id="6667"/>
    </w:p>
    <w:p w14:paraId="6C099FCD" w14:textId="5808C933" w:rsidR="00B45E44" w:rsidRDefault="00B45E44" w:rsidP="00B45E44">
      <w:r>
        <w:t xml:space="preserve">HTTP/2, as defined in IETF RFC 7540 [19], shall be used as specified in </w:t>
      </w:r>
      <w:r w:rsidR="00B95277">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6668" w:name="_Toc89035486"/>
      <w:bookmarkStart w:id="6669" w:name="_Toc89065284"/>
      <w:bookmarkStart w:id="6670" w:name="_Toc89180583"/>
      <w:bookmarkStart w:id="6671" w:name="_Toc97072278"/>
      <w:bookmarkStart w:id="6672" w:name="_Toc169687999"/>
      <w:r>
        <w:t>6.6.2.2</w:t>
      </w:r>
      <w:r>
        <w:tab/>
        <w:t>HTTP standard headers</w:t>
      </w:r>
      <w:bookmarkEnd w:id="6668"/>
      <w:bookmarkEnd w:id="6669"/>
      <w:bookmarkEnd w:id="6670"/>
      <w:bookmarkEnd w:id="6671"/>
      <w:bookmarkEnd w:id="6672"/>
    </w:p>
    <w:p w14:paraId="553447E9" w14:textId="183E7F75" w:rsidR="00B45E44" w:rsidRDefault="00B45E44" w:rsidP="00B45E44">
      <w:pPr>
        <w:pStyle w:val="Heading5"/>
        <w:rPr>
          <w:lang w:eastAsia="zh-CN"/>
        </w:rPr>
      </w:pPr>
      <w:bookmarkStart w:id="6673" w:name="_Toc89035487"/>
      <w:bookmarkStart w:id="6674" w:name="_Toc89065285"/>
      <w:bookmarkStart w:id="6675" w:name="_Toc89180584"/>
      <w:bookmarkStart w:id="6676" w:name="_Toc97072279"/>
      <w:bookmarkStart w:id="6677" w:name="_Toc169688000"/>
      <w:r>
        <w:t>6.6.2.2.1</w:t>
      </w:r>
      <w:r>
        <w:rPr>
          <w:lang w:eastAsia="zh-CN"/>
        </w:rPr>
        <w:tab/>
        <w:t>General</w:t>
      </w:r>
      <w:bookmarkEnd w:id="6673"/>
      <w:bookmarkEnd w:id="6674"/>
      <w:bookmarkEnd w:id="6675"/>
      <w:bookmarkEnd w:id="6676"/>
      <w:bookmarkEnd w:id="6677"/>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6678" w:name="_Toc89035488"/>
      <w:bookmarkStart w:id="6679" w:name="_Toc89065286"/>
      <w:bookmarkStart w:id="6680" w:name="_Toc89180585"/>
      <w:bookmarkStart w:id="6681" w:name="_Toc97072280"/>
      <w:bookmarkStart w:id="6682" w:name="_Toc169688001"/>
      <w:r>
        <w:t>6.6.2.2.2</w:t>
      </w:r>
      <w:r>
        <w:tab/>
        <w:t>Content type</w:t>
      </w:r>
      <w:bookmarkEnd w:id="6678"/>
      <w:bookmarkEnd w:id="6679"/>
      <w:bookmarkEnd w:id="6680"/>
      <w:bookmarkEnd w:id="6681"/>
      <w:bookmarkEnd w:id="6682"/>
    </w:p>
    <w:p w14:paraId="22637A32" w14:textId="0F3898F0" w:rsidR="00B45E44" w:rsidRDefault="00B45E44" w:rsidP="00B45E44">
      <w:r>
        <w:t>The following content types shall be supported:</w:t>
      </w:r>
    </w:p>
    <w:p w14:paraId="5D53A774" w14:textId="2591E359"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B95277">
        <w:t>clause 5</w:t>
      </w:r>
      <w:r>
        <w:t>.4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445FCB56" w:rsidR="00B45E44" w:rsidRDefault="00B45E44" w:rsidP="00B45E44">
      <w:r>
        <w:t xml:space="preserve">Multipart messages shall also be supported (see </w:t>
      </w:r>
      <w:r w:rsidR="00B95277">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lastRenderedPageBreak/>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6F864B70" w:rsidR="00B45E44" w:rsidRPr="00D67CF5" w:rsidRDefault="00B45E44" w:rsidP="00941AA6">
            <w:pPr>
              <w:pStyle w:val="TAL"/>
              <w:rPr>
                <w:lang w:val="en-US"/>
              </w:rPr>
            </w:pPr>
            <w:r w:rsidRPr="00D67CF5">
              <w:rPr>
                <w:lang w:val="en-US"/>
              </w:rPr>
              <w:t xml:space="preserve">Binary encoded payload, encoding NG Application Protocol (NGAP) IEs, as specified in </w:t>
            </w:r>
            <w:r w:rsidR="00B95277" w:rsidRPr="00D67CF5">
              <w:rPr>
                <w:lang w:val="en-US"/>
              </w:rPr>
              <w:t>clause</w:t>
            </w:r>
            <w:r w:rsidR="00B95277">
              <w:rPr>
                <w:lang w:val="en-US"/>
              </w:rPr>
              <w:t> </w:t>
            </w:r>
            <w:r w:rsidR="00B95277"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6750737C" w:rsidR="00B45E44" w:rsidRDefault="00B45E44" w:rsidP="00B45E44">
      <w:r>
        <w:t xml:space="preserve">See </w:t>
      </w:r>
      <w:r w:rsidR="00B95277">
        <w:t>clause 6</w:t>
      </w:r>
      <w:r>
        <w:t>.6.2.4 for the binary payloads supported in the binary body part of multipart messages.</w:t>
      </w:r>
    </w:p>
    <w:p w14:paraId="4C69687B" w14:textId="1BA1ADEC" w:rsidR="00B45E44" w:rsidRDefault="00B45E44" w:rsidP="00B45E44">
      <w:pPr>
        <w:pStyle w:val="Heading4"/>
      </w:pPr>
      <w:bookmarkStart w:id="6683" w:name="_Toc89035489"/>
      <w:bookmarkStart w:id="6684" w:name="_Toc89065287"/>
      <w:bookmarkStart w:id="6685" w:name="_Toc89180586"/>
      <w:bookmarkStart w:id="6686" w:name="_Toc97072281"/>
      <w:bookmarkStart w:id="6687" w:name="_Toc169688002"/>
      <w:r>
        <w:t>6.6.2.3</w:t>
      </w:r>
      <w:r>
        <w:tab/>
        <w:t>HTTP custom headers</w:t>
      </w:r>
      <w:bookmarkEnd w:id="6683"/>
      <w:bookmarkEnd w:id="6684"/>
      <w:bookmarkEnd w:id="6685"/>
      <w:bookmarkEnd w:id="6686"/>
      <w:bookmarkEnd w:id="6687"/>
    </w:p>
    <w:p w14:paraId="02DA1F5D" w14:textId="70ED860A" w:rsidR="00B45E44" w:rsidRDefault="00B45E44" w:rsidP="00B45E44">
      <w:pPr>
        <w:pStyle w:val="Heading5"/>
        <w:rPr>
          <w:lang w:eastAsia="zh-CN"/>
        </w:rPr>
      </w:pPr>
      <w:bookmarkStart w:id="6688" w:name="_Toc89035490"/>
      <w:bookmarkStart w:id="6689" w:name="_Toc89065288"/>
      <w:bookmarkStart w:id="6690" w:name="_Toc89180587"/>
      <w:bookmarkStart w:id="6691" w:name="_Toc97072282"/>
      <w:bookmarkStart w:id="6692" w:name="_Toc169688003"/>
      <w:r>
        <w:t>6.6.2.3.1</w:t>
      </w:r>
      <w:r>
        <w:rPr>
          <w:lang w:eastAsia="zh-CN"/>
        </w:rPr>
        <w:tab/>
        <w:t>General</w:t>
      </w:r>
      <w:bookmarkEnd w:id="6688"/>
      <w:bookmarkEnd w:id="6689"/>
      <w:bookmarkEnd w:id="6690"/>
      <w:bookmarkEnd w:id="6691"/>
      <w:bookmarkEnd w:id="6692"/>
    </w:p>
    <w:p w14:paraId="04F1DCC0" w14:textId="34C94B8B"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B95277">
        <w:rPr>
          <w:i w:val="0"/>
          <w:color w:val="auto"/>
        </w:rPr>
        <w:t>clause 5</w:t>
      </w:r>
      <w:r>
        <w:rPr>
          <w:i w:val="0"/>
          <w:color w:val="auto"/>
        </w:rPr>
        <w:t>.2.3 of 3GPP TS 29.500 [4].</w:t>
      </w:r>
    </w:p>
    <w:p w14:paraId="08405D82" w14:textId="26974625" w:rsidR="00B45E44" w:rsidRPr="003B2883" w:rsidRDefault="00B45E44" w:rsidP="00B45E44">
      <w:pPr>
        <w:pStyle w:val="Heading4"/>
      </w:pPr>
      <w:bookmarkStart w:id="6693" w:name="_Toc81297913"/>
      <w:bookmarkStart w:id="6694" w:name="_Toc89035491"/>
      <w:bookmarkStart w:id="6695" w:name="_Toc89065289"/>
      <w:bookmarkStart w:id="6696" w:name="_Toc89180588"/>
      <w:bookmarkStart w:id="6697" w:name="_Toc97072283"/>
      <w:bookmarkStart w:id="6698" w:name="_Toc169688004"/>
      <w:r w:rsidRPr="003B2883">
        <w:t>6.</w:t>
      </w:r>
      <w:r>
        <w:t>6</w:t>
      </w:r>
      <w:r w:rsidRPr="003B2883">
        <w:t>.2.4</w:t>
      </w:r>
      <w:r w:rsidRPr="003B2883">
        <w:tab/>
        <w:t>HTTP multipart messages</w:t>
      </w:r>
      <w:bookmarkEnd w:id="6693"/>
      <w:bookmarkEnd w:id="6694"/>
      <w:bookmarkEnd w:id="6695"/>
      <w:bookmarkEnd w:id="6696"/>
      <w:bookmarkEnd w:id="6697"/>
      <w:bookmarkEnd w:id="6698"/>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485BCB76" w:rsidR="00B45E44" w:rsidRPr="00B45E44" w:rsidRDefault="00B45E44" w:rsidP="00B45E44">
      <w:pPr>
        <w:pStyle w:val="B1"/>
      </w:pPr>
      <w:r w:rsidRPr="00B45E44">
        <w:t>-</w:t>
      </w:r>
      <w:r>
        <w:tab/>
      </w:r>
      <w:r w:rsidRPr="00B45E44">
        <w:t xml:space="preserve">N2 payload (see </w:t>
      </w:r>
      <w:r w:rsidR="00B95277" w:rsidRPr="00B45E44">
        <w:t>clause</w:t>
      </w:r>
      <w:r w:rsidR="00B95277">
        <w:t> </w:t>
      </w:r>
      <w:r w:rsidR="00B95277"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6699" w:name="_Toc89035492"/>
      <w:bookmarkStart w:id="6700" w:name="_Toc89065290"/>
      <w:bookmarkStart w:id="6701" w:name="_Toc89180589"/>
      <w:bookmarkStart w:id="6702" w:name="_Toc97072284"/>
      <w:bookmarkStart w:id="6703" w:name="_Toc169688005"/>
      <w:r>
        <w:t>6.6.3</w:t>
      </w:r>
      <w:r>
        <w:tab/>
        <w:t>Resources</w:t>
      </w:r>
      <w:bookmarkEnd w:id="6699"/>
      <w:bookmarkEnd w:id="6700"/>
      <w:bookmarkEnd w:id="6701"/>
      <w:bookmarkEnd w:id="6702"/>
      <w:bookmarkEnd w:id="6703"/>
    </w:p>
    <w:p w14:paraId="2FC5DDA6" w14:textId="23C7BD77" w:rsidR="00B45E44" w:rsidRPr="000A7435" w:rsidRDefault="00B45E44" w:rsidP="00B45E44">
      <w:pPr>
        <w:pStyle w:val="Heading4"/>
      </w:pPr>
      <w:bookmarkStart w:id="6704" w:name="_Toc81558610"/>
      <w:bookmarkStart w:id="6705" w:name="_Toc89035493"/>
      <w:bookmarkStart w:id="6706" w:name="_Toc89065291"/>
      <w:bookmarkStart w:id="6707" w:name="_Toc89180590"/>
      <w:bookmarkStart w:id="6708" w:name="_Toc97072285"/>
      <w:bookmarkStart w:id="6709" w:name="_Toc169688006"/>
      <w:r>
        <w:t>6.6.3.1</w:t>
      </w:r>
      <w:r>
        <w:tab/>
        <w:t>Overview</w:t>
      </w:r>
      <w:bookmarkEnd w:id="6704"/>
      <w:bookmarkEnd w:id="6705"/>
      <w:bookmarkEnd w:id="6706"/>
      <w:bookmarkEnd w:id="6707"/>
      <w:bookmarkEnd w:id="6708"/>
      <w:bookmarkEnd w:id="6709"/>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4" type="#_x0000_t75" style="width:258.8pt;height:2in" o:ole="">
            <v:imagedata r:id="rId105" o:title="" cropbottom="38654f" cropright="2455f"/>
          </v:shape>
          <o:OLEObject Type="Embed" ProgID="Visio.Drawing.11" ShapeID="_x0000_i1074" DrawAspect="Content" ObjectID="_1780558723" r:id="rId106"/>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6710" w:name="_Toc81297969"/>
      <w:bookmarkStart w:id="6711" w:name="_Toc89035494"/>
      <w:bookmarkStart w:id="6712" w:name="_Toc89065292"/>
      <w:bookmarkStart w:id="6713" w:name="_Toc89180591"/>
      <w:bookmarkStart w:id="6714" w:name="_Toc97072286"/>
      <w:bookmarkStart w:id="6715" w:name="_Toc169688007"/>
      <w:r w:rsidRPr="003B2883">
        <w:t>6.</w:t>
      </w:r>
      <w:r>
        <w:t>6</w:t>
      </w:r>
      <w:r w:rsidRPr="003B2883">
        <w:t>.</w:t>
      </w:r>
      <w:r>
        <w:t>3</w:t>
      </w:r>
      <w:r w:rsidRPr="003B2883">
        <w:t>.</w:t>
      </w:r>
      <w:r>
        <w:t>1</w:t>
      </w:r>
      <w:r w:rsidRPr="003B2883">
        <w:tab/>
      </w:r>
      <w:bookmarkEnd w:id="6710"/>
      <w:r>
        <w:t>Resource: N2 Message Handler (</w:t>
      </w:r>
      <w:r>
        <w:rPr>
          <w:rFonts w:eastAsia="DengXian"/>
        </w:rPr>
        <w:t>Custom Operation)</w:t>
      </w:r>
      <w:bookmarkEnd w:id="6711"/>
      <w:bookmarkEnd w:id="6712"/>
      <w:bookmarkEnd w:id="6713"/>
      <w:bookmarkEnd w:id="6714"/>
      <w:bookmarkEnd w:id="6715"/>
    </w:p>
    <w:p w14:paraId="7C500E72" w14:textId="6EA57BA1" w:rsidR="00B45E44" w:rsidRPr="003B2883" w:rsidRDefault="00B45E44" w:rsidP="00B45E44">
      <w:pPr>
        <w:pStyle w:val="Heading5"/>
      </w:pPr>
      <w:bookmarkStart w:id="6716" w:name="_Toc81297970"/>
      <w:bookmarkStart w:id="6717" w:name="_Toc89035495"/>
      <w:bookmarkStart w:id="6718" w:name="_Toc89065293"/>
      <w:bookmarkStart w:id="6719" w:name="_Toc89180592"/>
      <w:bookmarkStart w:id="6720" w:name="_Toc97072287"/>
      <w:bookmarkStart w:id="6721" w:name="_Toc169688008"/>
      <w:r w:rsidRPr="003B2883">
        <w:t>6.</w:t>
      </w:r>
      <w:r>
        <w:t>6</w:t>
      </w:r>
      <w:r w:rsidRPr="003B2883">
        <w:t>.</w:t>
      </w:r>
      <w:r>
        <w:t>3</w:t>
      </w:r>
      <w:r w:rsidRPr="003B2883">
        <w:t>.</w:t>
      </w:r>
      <w:r>
        <w:t>1.1</w:t>
      </w:r>
      <w:r w:rsidRPr="003B2883">
        <w:tab/>
      </w:r>
      <w:bookmarkEnd w:id="6716"/>
      <w:r>
        <w:t>Description</w:t>
      </w:r>
      <w:bookmarkEnd w:id="6717"/>
      <w:bookmarkEnd w:id="6718"/>
      <w:bookmarkEnd w:id="6719"/>
      <w:bookmarkEnd w:id="6720"/>
      <w:bookmarkEnd w:id="6721"/>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6722" w:name="_Toc81297971"/>
      <w:bookmarkStart w:id="6723" w:name="_Toc89035496"/>
      <w:bookmarkStart w:id="6724" w:name="_Toc89065294"/>
      <w:bookmarkStart w:id="6725" w:name="_Toc89180593"/>
    </w:p>
    <w:p w14:paraId="51A770A8" w14:textId="1D73D7C6" w:rsidR="00B45E44" w:rsidRPr="003B2883" w:rsidRDefault="00B45E44" w:rsidP="00B45E44">
      <w:pPr>
        <w:pStyle w:val="Heading5"/>
      </w:pPr>
      <w:bookmarkStart w:id="6726" w:name="_Toc97072288"/>
      <w:bookmarkStart w:id="6727" w:name="_Toc169688009"/>
      <w:r w:rsidRPr="003B2883">
        <w:t>6.</w:t>
      </w:r>
      <w:r>
        <w:t>6</w:t>
      </w:r>
      <w:r w:rsidRPr="003B2883">
        <w:t>.3.</w:t>
      </w:r>
      <w:r>
        <w:t>1</w:t>
      </w:r>
      <w:r w:rsidRPr="003B2883">
        <w:t>.2</w:t>
      </w:r>
      <w:r w:rsidRPr="003B2883">
        <w:tab/>
        <w:t>Resource Definition</w:t>
      </w:r>
      <w:bookmarkEnd w:id="6722"/>
      <w:bookmarkEnd w:id="6723"/>
      <w:bookmarkEnd w:id="6724"/>
      <w:bookmarkEnd w:id="6725"/>
      <w:bookmarkEnd w:id="6726"/>
      <w:bookmarkEnd w:id="6727"/>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29F74767" w:rsidR="00B45E44" w:rsidRPr="003B2883" w:rsidRDefault="00B45E44" w:rsidP="00941AA6">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7DEA0198" w:rsidR="00B45E44" w:rsidRPr="003B2883" w:rsidRDefault="00B45E44" w:rsidP="00941AA6">
            <w:pPr>
              <w:pStyle w:val="TAL"/>
              <w:rPr>
                <w:lang w:eastAsia="zh-CN"/>
              </w:rPr>
            </w:pPr>
            <w:r w:rsidRPr="003B2883">
              <w:t xml:space="preserve">See </w:t>
            </w:r>
            <w:r w:rsidR="00B95277">
              <w:t>clause </w:t>
            </w:r>
            <w:r w:rsidR="00B95277"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6728" w:name="_Toc81297972"/>
      <w:bookmarkStart w:id="6729" w:name="_Toc89035497"/>
      <w:bookmarkStart w:id="6730" w:name="_Toc89065295"/>
      <w:bookmarkStart w:id="6731" w:name="_Toc89180594"/>
      <w:bookmarkStart w:id="6732" w:name="_Toc97072289"/>
      <w:bookmarkStart w:id="6733" w:name="_Toc169688010"/>
      <w:r w:rsidRPr="003B2883">
        <w:t>6.</w:t>
      </w:r>
      <w:r>
        <w:t>6</w:t>
      </w:r>
      <w:r w:rsidRPr="003B2883">
        <w:t>.3.</w:t>
      </w:r>
      <w:r>
        <w:t>1</w:t>
      </w:r>
      <w:r w:rsidRPr="003B2883">
        <w:t>.3</w:t>
      </w:r>
      <w:r w:rsidRPr="003B2883">
        <w:tab/>
        <w:t>Resource Standard Methods</w:t>
      </w:r>
      <w:bookmarkEnd w:id="6728"/>
      <w:bookmarkEnd w:id="6729"/>
      <w:bookmarkEnd w:id="6730"/>
      <w:bookmarkEnd w:id="6731"/>
      <w:bookmarkEnd w:id="6732"/>
      <w:bookmarkEnd w:id="6733"/>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6734" w:name="_Toc81297973"/>
      <w:bookmarkStart w:id="6735" w:name="_Toc89035498"/>
      <w:bookmarkStart w:id="6736" w:name="_Toc89065296"/>
      <w:bookmarkStart w:id="6737" w:name="_Toc89180595"/>
      <w:bookmarkStart w:id="6738" w:name="_Toc97072290"/>
      <w:bookmarkStart w:id="6739" w:name="_Toc169688011"/>
      <w:r w:rsidRPr="003B2883">
        <w:lastRenderedPageBreak/>
        <w:t>6.</w:t>
      </w:r>
      <w:r>
        <w:t>6</w:t>
      </w:r>
      <w:r w:rsidRPr="003B2883">
        <w:t>.3.</w:t>
      </w:r>
      <w:r>
        <w:t>1</w:t>
      </w:r>
      <w:r w:rsidRPr="003B2883">
        <w:t>.4</w:t>
      </w:r>
      <w:r w:rsidRPr="003B2883">
        <w:tab/>
        <w:t>Resource Custom Operations</w:t>
      </w:r>
      <w:bookmarkEnd w:id="6734"/>
      <w:bookmarkEnd w:id="6735"/>
      <w:bookmarkEnd w:id="6736"/>
      <w:bookmarkEnd w:id="6737"/>
      <w:bookmarkEnd w:id="6738"/>
      <w:bookmarkEnd w:id="6739"/>
    </w:p>
    <w:p w14:paraId="4D2288B5" w14:textId="6B8E4B21" w:rsidR="00B45E44" w:rsidRPr="003B2883" w:rsidRDefault="00B45E44" w:rsidP="00876DA9">
      <w:pPr>
        <w:pStyle w:val="Heading6"/>
      </w:pPr>
      <w:bookmarkStart w:id="6740" w:name="_Toc81297974"/>
      <w:bookmarkStart w:id="6741" w:name="_Toc89035499"/>
      <w:bookmarkStart w:id="6742" w:name="_Toc89065297"/>
      <w:bookmarkStart w:id="6743" w:name="_Toc89180596"/>
      <w:bookmarkStart w:id="6744" w:name="_Toc97072291"/>
      <w:bookmarkStart w:id="6745" w:name="_Toc169688012"/>
      <w:r w:rsidRPr="003B2883">
        <w:t>6.</w:t>
      </w:r>
      <w:r>
        <w:t>6</w:t>
      </w:r>
      <w:r w:rsidRPr="003B2883">
        <w:t>.3.</w:t>
      </w:r>
      <w:r>
        <w:t>1</w:t>
      </w:r>
      <w:r w:rsidRPr="003B2883">
        <w:t>.4.1</w:t>
      </w:r>
      <w:r w:rsidRPr="003B2883">
        <w:tab/>
        <w:t>Overview</w:t>
      </w:r>
      <w:bookmarkEnd w:id="6740"/>
      <w:bookmarkEnd w:id="6741"/>
      <w:bookmarkEnd w:id="6742"/>
      <w:bookmarkEnd w:id="6743"/>
      <w:bookmarkEnd w:id="6744"/>
      <w:bookmarkEnd w:id="6745"/>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6746" w:name="_Toc89035500"/>
      <w:bookmarkStart w:id="6747" w:name="_Toc89065298"/>
      <w:bookmarkStart w:id="6748" w:name="_Toc89180597"/>
      <w:bookmarkStart w:id="6749" w:name="_Toc97072292"/>
      <w:bookmarkStart w:id="6750" w:name="_Toc169688013"/>
      <w:r w:rsidRPr="003B2883">
        <w:t>6.</w:t>
      </w:r>
      <w:r>
        <w:t>6</w:t>
      </w:r>
      <w:r w:rsidRPr="003B2883">
        <w:t>.3.</w:t>
      </w:r>
      <w:r>
        <w:t>1</w:t>
      </w:r>
      <w:r w:rsidRPr="003B2883">
        <w:t>.4.</w:t>
      </w:r>
      <w:r>
        <w:t>2</w:t>
      </w:r>
      <w:r w:rsidRPr="003B2883">
        <w:tab/>
        <w:t xml:space="preserve">Operation: </w:t>
      </w:r>
      <w:r w:rsidRPr="003B2883">
        <w:rPr>
          <w:lang w:eastAsia="zh-CN"/>
        </w:rPr>
        <w:t>transfer</w:t>
      </w:r>
      <w:bookmarkEnd w:id="6746"/>
      <w:bookmarkEnd w:id="6747"/>
      <w:bookmarkEnd w:id="6748"/>
      <w:bookmarkEnd w:id="6749"/>
      <w:bookmarkEnd w:id="6750"/>
    </w:p>
    <w:p w14:paraId="09264F9B" w14:textId="0129FB36" w:rsidR="00B45E44" w:rsidRPr="004D1A8C" w:rsidRDefault="00B45E44" w:rsidP="00876DA9">
      <w:pPr>
        <w:pStyle w:val="Heading7"/>
      </w:pPr>
      <w:bookmarkStart w:id="6751" w:name="_Toc81297976"/>
      <w:bookmarkStart w:id="6752" w:name="_Toc89035501"/>
      <w:bookmarkStart w:id="6753" w:name="_Toc89065299"/>
      <w:bookmarkStart w:id="6754" w:name="_Toc89180598"/>
      <w:bookmarkStart w:id="6755" w:name="_Toc97072293"/>
      <w:bookmarkStart w:id="6756" w:name="_Toc169688014"/>
      <w:r w:rsidRPr="00676AC1">
        <w:t>6.</w:t>
      </w:r>
      <w:r>
        <w:t>6</w:t>
      </w:r>
      <w:r w:rsidRPr="004D1A8C">
        <w:t>.3.1.4.2.1</w:t>
      </w:r>
      <w:r w:rsidRPr="004D1A8C">
        <w:tab/>
        <w:t>Description</w:t>
      </w:r>
      <w:bookmarkEnd w:id="6751"/>
      <w:bookmarkEnd w:id="6752"/>
      <w:bookmarkEnd w:id="6753"/>
      <w:bookmarkEnd w:id="6754"/>
      <w:bookmarkEnd w:id="6755"/>
      <w:bookmarkEnd w:id="6756"/>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6757" w:name="_Toc81297977"/>
      <w:bookmarkStart w:id="6758" w:name="_Toc89035502"/>
      <w:bookmarkStart w:id="6759" w:name="_Toc89065300"/>
      <w:bookmarkStart w:id="6760" w:name="_Toc89180599"/>
      <w:bookmarkStart w:id="6761" w:name="_Toc97072294"/>
      <w:bookmarkStart w:id="6762" w:name="_Toc169688015"/>
      <w:r w:rsidRPr="00676AC1">
        <w:t>6.</w:t>
      </w:r>
      <w:r>
        <w:t>6</w:t>
      </w:r>
      <w:r w:rsidRPr="00114B9F">
        <w:t>.3.1.4.2</w:t>
      </w:r>
      <w:r>
        <w:t>.2</w:t>
      </w:r>
      <w:r w:rsidRPr="003B2883">
        <w:tab/>
      </w:r>
      <w:r w:rsidRPr="004D1A8C">
        <w:t>Operation</w:t>
      </w:r>
      <w:r w:rsidRPr="003B2883">
        <w:t xml:space="preserve"> Definition</w:t>
      </w:r>
      <w:bookmarkEnd w:id="6757"/>
      <w:bookmarkEnd w:id="6758"/>
      <w:bookmarkEnd w:id="6759"/>
      <w:bookmarkEnd w:id="6760"/>
      <w:bookmarkEnd w:id="6761"/>
      <w:bookmarkEnd w:id="6762"/>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0E73D0" w14:textId="77777777" w:rsidR="00B45E44" w:rsidRPr="003B2883" w:rsidRDefault="00B45E44" w:rsidP="00941AA6">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FEA5E9" w14:textId="77777777" w:rsidR="00B45E44" w:rsidRPr="003B2883" w:rsidRDefault="00B45E44"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6763"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6763"/>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742F0A" w14:textId="0A0D857F" w:rsidR="00B45E44" w:rsidRDefault="00B45E44"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DC5A5B0" w14:textId="77777777" w:rsidR="00B45E44" w:rsidRDefault="00B45E44" w:rsidP="00B45E44"/>
    <w:p w14:paraId="32722695" w14:textId="1CA5E100" w:rsidR="00B45E44" w:rsidRDefault="00B45E44" w:rsidP="00B45E44">
      <w:pPr>
        <w:pStyle w:val="TH"/>
      </w:pPr>
      <w:r w:rsidRPr="003B2883">
        <w:lastRenderedPageBreak/>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6764" w:name="_Toc89180600"/>
      <w:bookmarkStart w:id="6765" w:name="_Toc97072295"/>
      <w:bookmarkStart w:id="6766" w:name="_Toc169688016"/>
      <w:bookmarkStart w:id="6767" w:name="_Toc81298245"/>
      <w:bookmarkStart w:id="6768" w:name="_Toc89035503"/>
      <w:bookmarkStart w:id="6769" w:name="_Toc89065301"/>
      <w:r>
        <w:t>6.6.4</w:t>
      </w:r>
      <w:r>
        <w:tab/>
        <w:t>Custom Operations without associated resources</w:t>
      </w:r>
      <w:bookmarkEnd w:id="6764"/>
      <w:bookmarkEnd w:id="6765"/>
      <w:bookmarkEnd w:id="6766"/>
    </w:p>
    <w:p w14:paraId="1BCF4682" w14:textId="0AFFD959" w:rsidR="004A55DF" w:rsidRDefault="004A55DF" w:rsidP="0019245A">
      <w:pPr>
        <w:pStyle w:val="Heading3"/>
      </w:pPr>
      <w:bookmarkStart w:id="6770" w:name="_Toc89180601"/>
      <w:bookmarkStart w:id="6771" w:name="_Toc97072296"/>
      <w:bookmarkStart w:id="6772" w:name="_Toc169688017"/>
      <w:r>
        <w:t>6.6.</w:t>
      </w:r>
      <w:r w:rsidR="00F35E6A">
        <w:t>5</w:t>
      </w:r>
      <w:r>
        <w:tab/>
        <w:t>Notifications</w:t>
      </w:r>
      <w:bookmarkEnd w:id="6770"/>
      <w:bookmarkEnd w:id="6771"/>
      <w:bookmarkEnd w:id="6772"/>
    </w:p>
    <w:p w14:paraId="23CF4898" w14:textId="67CC185B" w:rsidR="0019245A" w:rsidRPr="003B2883" w:rsidRDefault="0019245A" w:rsidP="0019245A">
      <w:pPr>
        <w:pStyle w:val="Heading3"/>
      </w:pPr>
      <w:bookmarkStart w:id="6773" w:name="_Toc89180602"/>
      <w:bookmarkStart w:id="6774" w:name="_Toc97072297"/>
      <w:bookmarkStart w:id="6775" w:name="_Toc169688018"/>
      <w:r w:rsidRPr="003B2883">
        <w:t>6.</w:t>
      </w:r>
      <w:r>
        <w:t>6</w:t>
      </w:r>
      <w:r w:rsidRPr="003B2883">
        <w:t>.6</w:t>
      </w:r>
      <w:r w:rsidRPr="003B2883">
        <w:tab/>
        <w:t>Data Model</w:t>
      </w:r>
      <w:bookmarkEnd w:id="6767"/>
      <w:bookmarkEnd w:id="6768"/>
      <w:bookmarkEnd w:id="6769"/>
      <w:bookmarkEnd w:id="6773"/>
      <w:bookmarkEnd w:id="6774"/>
      <w:bookmarkEnd w:id="6775"/>
    </w:p>
    <w:p w14:paraId="6220AF21" w14:textId="3B0900D8" w:rsidR="0019245A" w:rsidRPr="003B2883" w:rsidRDefault="0019245A" w:rsidP="0019245A">
      <w:pPr>
        <w:pStyle w:val="Heading4"/>
      </w:pPr>
      <w:bookmarkStart w:id="6776" w:name="_Toc81298246"/>
      <w:bookmarkStart w:id="6777" w:name="_Toc89035504"/>
      <w:bookmarkStart w:id="6778" w:name="_Toc89065302"/>
      <w:bookmarkStart w:id="6779" w:name="_Toc89180603"/>
      <w:bookmarkStart w:id="6780" w:name="_Toc97072298"/>
      <w:bookmarkStart w:id="6781" w:name="_Toc169688019"/>
      <w:r w:rsidRPr="003B2883">
        <w:t>6.</w:t>
      </w:r>
      <w:r>
        <w:t>6</w:t>
      </w:r>
      <w:r w:rsidRPr="003B2883">
        <w:t>.6.1</w:t>
      </w:r>
      <w:r w:rsidRPr="003B2883">
        <w:tab/>
        <w:t>General</w:t>
      </w:r>
      <w:bookmarkEnd w:id="6776"/>
      <w:bookmarkEnd w:id="6777"/>
      <w:bookmarkEnd w:id="6778"/>
      <w:bookmarkEnd w:id="6779"/>
      <w:bookmarkEnd w:id="6780"/>
      <w:bookmarkEnd w:id="6781"/>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19245A"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19245A" w:rsidRPr="003B2883" w:rsidRDefault="0019245A" w:rsidP="00941AA6">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19245A" w:rsidRDefault="0019245A" w:rsidP="00941AA6">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19245A" w:rsidRPr="003B2883" w:rsidRDefault="0019245A" w:rsidP="00941AA6">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6782" w:name="_Toc81298247"/>
      <w:bookmarkStart w:id="6783" w:name="_Toc89035505"/>
      <w:bookmarkStart w:id="6784" w:name="_Toc89065303"/>
      <w:bookmarkStart w:id="6785" w:name="_Toc89180604"/>
      <w:bookmarkStart w:id="6786" w:name="_Toc97072299"/>
      <w:bookmarkStart w:id="6787" w:name="_Toc169688020"/>
      <w:bookmarkStart w:id="6788" w:name="_Toc81298248"/>
      <w:r w:rsidRPr="003B2883">
        <w:rPr>
          <w:lang w:val="en-US"/>
        </w:rPr>
        <w:lastRenderedPageBreak/>
        <w:t>6.</w:t>
      </w:r>
      <w:r>
        <w:rPr>
          <w:lang w:val="en-US"/>
        </w:rPr>
        <w:t>6</w:t>
      </w:r>
      <w:r w:rsidRPr="003B2883">
        <w:rPr>
          <w:lang w:val="en-US"/>
        </w:rPr>
        <w:t>.6.2</w:t>
      </w:r>
      <w:r w:rsidRPr="003B2883">
        <w:rPr>
          <w:lang w:val="en-US"/>
        </w:rPr>
        <w:tab/>
        <w:t>Structured data types</w:t>
      </w:r>
      <w:bookmarkEnd w:id="6782"/>
      <w:bookmarkEnd w:id="6783"/>
      <w:bookmarkEnd w:id="6784"/>
      <w:bookmarkEnd w:id="6785"/>
      <w:bookmarkEnd w:id="6786"/>
      <w:bookmarkEnd w:id="6787"/>
    </w:p>
    <w:p w14:paraId="64760656" w14:textId="41F47A14" w:rsidR="0019245A" w:rsidRPr="003B2883" w:rsidRDefault="0019245A" w:rsidP="0019245A">
      <w:pPr>
        <w:pStyle w:val="Heading5"/>
      </w:pPr>
      <w:bookmarkStart w:id="6789" w:name="_Toc89035506"/>
      <w:bookmarkStart w:id="6790" w:name="_Toc89065304"/>
      <w:bookmarkStart w:id="6791" w:name="_Toc89180605"/>
      <w:bookmarkStart w:id="6792" w:name="_Toc97072300"/>
      <w:bookmarkStart w:id="6793" w:name="_Toc169688021"/>
      <w:r w:rsidRPr="003B2883">
        <w:t>6.</w:t>
      </w:r>
      <w:r>
        <w:t>6</w:t>
      </w:r>
      <w:r w:rsidRPr="003B2883">
        <w:t>.6.2.1</w:t>
      </w:r>
      <w:r w:rsidRPr="003B2883">
        <w:tab/>
        <w:t>Introduction</w:t>
      </w:r>
      <w:bookmarkEnd w:id="6788"/>
      <w:bookmarkEnd w:id="6789"/>
      <w:bookmarkEnd w:id="6790"/>
      <w:bookmarkEnd w:id="6791"/>
      <w:bookmarkEnd w:id="6792"/>
      <w:bookmarkEnd w:id="6793"/>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6794" w:name="_Toc81298030"/>
      <w:bookmarkStart w:id="6795" w:name="_Toc89035507"/>
      <w:bookmarkStart w:id="6796" w:name="_Toc89065305"/>
      <w:bookmarkStart w:id="6797" w:name="_Toc89180606"/>
      <w:bookmarkStart w:id="6798" w:name="_Toc97072301"/>
      <w:bookmarkStart w:id="6799" w:name="_Toc169688022"/>
      <w:r w:rsidRPr="003B2883">
        <w:t>6.</w:t>
      </w:r>
      <w:r>
        <w:t>6</w:t>
      </w:r>
      <w:r w:rsidRPr="003B2883">
        <w:t>.6.2.</w:t>
      </w:r>
      <w:r>
        <w:t>2</w:t>
      </w:r>
      <w:r w:rsidRPr="003B2883">
        <w:tab/>
        <w:t xml:space="preserve">Type: </w:t>
      </w:r>
      <w:bookmarkEnd w:id="6794"/>
      <w:r>
        <w:t>Mbs</w:t>
      </w:r>
      <w:r w:rsidRPr="003B2883">
        <w:t>N2</w:t>
      </w:r>
      <w:r>
        <w:t>Message</w:t>
      </w:r>
      <w:r w:rsidRPr="003B2883">
        <w:t>TransferReqData</w:t>
      </w:r>
      <w:bookmarkEnd w:id="6795"/>
      <w:bookmarkEnd w:id="6796"/>
      <w:bookmarkEnd w:id="6797"/>
      <w:bookmarkEnd w:id="6798"/>
      <w:bookmarkEnd w:id="6799"/>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19245A" w:rsidRPr="003B2883" w14:paraId="0DE02B7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19245A" w:rsidRPr="003B2883" w:rsidRDefault="0019245A" w:rsidP="00941AA6">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70E6147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F0E400" w14:textId="77777777" w:rsidR="0019245A" w:rsidRPr="003B2883" w:rsidRDefault="0019245A" w:rsidP="00941AA6">
            <w:pPr>
              <w:pStyle w:val="TAL"/>
              <w:rPr>
                <w:lang w:eastAsia="zh-CN"/>
              </w:rPr>
            </w:pPr>
            <w:r>
              <w:rPr>
                <w:lang w:eastAsia="zh-CN"/>
              </w:rPr>
              <w:t>mbsSessionId</w:t>
            </w:r>
          </w:p>
        </w:tc>
        <w:tc>
          <w:tcPr>
            <w:tcW w:w="2096" w:type="dxa"/>
            <w:tcBorders>
              <w:top w:val="single" w:sz="4" w:space="0" w:color="auto"/>
              <w:left w:val="single" w:sz="4" w:space="0" w:color="auto"/>
              <w:bottom w:val="single" w:sz="4" w:space="0" w:color="auto"/>
              <w:right w:val="single" w:sz="4" w:space="0" w:color="auto"/>
            </w:tcBorders>
          </w:tcPr>
          <w:p w14:paraId="1367B76F" w14:textId="77777777" w:rsidR="0019245A" w:rsidRPr="003B2883" w:rsidRDefault="0019245A" w:rsidP="00941AA6">
            <w:pPr>
              <w:pStyle w:val="TAL"/>
              <w:rPr>
                <w:lang w:eastAsia="zh-CN"/>
              </w:rPr>
            </w:pPr>
            <w:r>
              <w:t>MbsSessionId</w:t>
            </w:r>
          </w:p>
        </w:tc>
        <w:tc>
          <w:tcPr>
            <w:tcW w:w="425" w:type="dxa"/>
            <w:tcBorders>
              <w:top w:val="single" w:sz="4" w:space="0" w:color="auto"/>
              <w:left w:val="single" w:sz="4" w:space="0" w:color="auto"/>
              <w:bottom w:val="single" w:sz="4" w:space="0" w:color="auto"/>
              <w:right w:val="single" w:sz="4" w:space="0" w:color="auto"/>
            </w:tcBorders>
          </w:tcPr>
          <w:p w14:paraId="0CF4D24D"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34978F"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33FCB8" w14:textId="77777777" w:rsidR="009119F4" w:rsidRDefault="0019245A" w:rsidP="00941AA6">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19245A" w:rsidRPr="003B2883" w:rsidRDefault="0019245A" w:rsidP="00941AA6">
            <w:pPr>
              <w:pStyle w:val="TAL"/>
              <w:rPr>
                <w:rFonts w:cs="Arial"/>
                <w:szCs w:val="18"/>
                <w:lang w:eastAsia="zh-CN"/>
              </w:rPr>
            </w:pPr>
          </w:p>
        </w:tc>
      </w:tr>
      <w:tr w:rsidR="004774EC" w:rsidRPr="003B2883" w14:paraId="685A292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8CAC4D" w14:textId="1B7BC028" w:rsidR="004774EC" w:rsidRDefault="004774EC" w:rsidP="004774EC">
            <w:pPr>
              <w:pStyle w:val="TAL"/>
              <w:rPr>
                <w:lang w:eastAsia="zh-CN"/>
              </w:rPr>
            </w:pPr>
            <w:r>
              <w:rPr>
                <w:lang w:eastAsia="zh-CN"/>
              </w:rPr>
              <w:t>areaSessionId</w:t>
            </w:r>
          </w:p>
        </w:tc>
        <w:tc>
          <w:tcPr>
            <w:tcW w:w="2096" w:type="dxa"/>
            <w:tcBorders>
              <w:top w:val="single" w:sz="4" w:space="0" w:color="auto"/>
              <w:left w:val="single" w:sz="4" w:space="0" w:color="auto"/>
              <w:bottom w:val="single" w:sz="4" w:space="0" w:color="auto"/>
              <w:right w:val="single" w:sz="4" w:space="0" w:color="auto"/>
            </w:tcBorders>
          </w:tcPr>
          <w:p w14:paraId="27BADDB7" w14:textId="75878363" w:rsidR="004774EC" w:rsidRDefault="004774EC" w:rsidP="004774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D883DB" w14:textId="6AC86A64" w:rsidR="004774EC" w:rsidRDefault="004774EC" w:rsidP="004774E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47423F" w14:textId="25A6813B" w:rsidR="004774EC" w:rsidRPr="003B2883" w:rsidRDefault="004774EC" w:rsidP="004774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B8747E" w14:textId="77777777" w:rsidR="004774EC" w:rsidRDefault="004774EC" w:rsidP="004774EC">
            <w:pPr>
              <w:pStyle w:val="TAL"/>
              <w:rPr>
                <w:rFonts w:cs="Arial"/>
                <w:szCs w:val="18"/>
                <w:lang w:eastAsia="zh-CN"/>
              </w:rPr>
            </w:pPr>
            <w:r>
              <w:rPr>
                <w:rFonts w:cs="Arial"/>
                <w:szCs w:val="18"/>
                <w:lang w:eastAsia="zh-CN"/>
              </w:rPr>
              <w:t>Area Session ID</w:t>
            </w:r>
          </w:p>
          <w:p w14:paraId="77C554FB" w14:textId="625A1196" w:rsidR="004774EC" w:rsidRPr="003B2883" w:rsidRDefault="004774EC" w:rsidP="004774EC">
            <w:pPr>
              <w:pStyle w:val="TAL"/>
              <w:rPr>
                <w:rFonts w:cs="Arial"/>
                <w:szCs w:val="18"/>
                <w:lang w:eastAsia="zh-CN"/>
              </w:rPr>
            </w:pPr>
            <w:r>
              <w:rPr>
                <w:rFonts w:cs="Arial"/>
                <w:szCs w:val="18"/>
                <w:lang w:eastAsia="zh-CN"/>
              </w:rPr>
              <w:t>This IE may be present, if this is a Location dependent multicast MBS session.</w:t>
            </w:r>
          </w:p>
        </w:tc>
      </w:tr>
      <w:tr w:rsidR="0019245A" w:rsidRPr="003B2883" w14:paraId="6BF5482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5AB08EB" w14:textId="2D3433E3" w:rsidR="0019245A" w:rsidRPr="003B2883" w:rsidRDefault="0019245A" w:rsidP="00941AA6">
            <w:pPr>
              <w:pStyle w:val="TAL"/>
              <w:rPr>
                <w:lang w:eastAsia="zh-CN"/>
              </w:rPr>
            </w:pPr>
            <w:r w:rsidRPr="003B2883">
              <w:rPr>
                <w:lang w:eastAsia="zh-CN"/>
              </w:rPr>
              <w:t>n2</w:t>
            </w:r>
            <w:r>
              <w:rPr>
                <w:lang w:eastAsia="zh-CN"/>
              </w:rPr>
              <w:t>Mbs</w:t>
            </w:r>
            <w:r w:rsidR="00DF6384">
              <w:rPr>
                <w:lang w:eastAsia="zh-CN"/>
              </w:rPr>
              <w:t>Sm</w:t>
            </w:r>
            <w:r w:rsidRPr="003B2883">
              <w:rPr>
                <w:lang w:eastAsia="zh-CN"/>
              </w:rPr>
              <w:t>Info</w:t>
            </w:r>
          </w:p>
        </w:tc>
        <w:tc>
          <w:tcPr>
            <w:tcW w:w="2096" w:type="dxa"/>
            <w:tcBorders>
              <w:top w:val="single" w:sz="4" w:space="0" w:color="auto"/>
              <w:left w:val="single" w:sz="4" w:space="0" w:color="auto"/>
              <w:bottom w:val="single" w:sz="4" w:space="0" w:color="auto"/>
              <w:right w:val="single" w:sz="4" w:space="0" w:color="auto"/>
            </w:tcBorders>
          </w:tcPr>
          <w:p w14:paraId="4D81FF81" w14:textId="46B74A2E" w:rsidR="0019245A" w:rsidRPr="003B2883" w:rsidRDefault="0019245A" w:rsidP="00941AA6">
            <w:pPr>
              <w:pStyle w:val="TAL"/>
            </w:pPr>
            <w:r w:rsidRPr="003B2883">
              <w:t>N2</w:t>
            </w:r>
            <w:r>
              <w:t>Mbs</w:t>
            </w:r>
            <w:r w:rsidRPr="003B2883">
              <w:t>Sm</w:t>
            </w:r>
            <w:r w:rsidRPr="003B2883">
              <w:rPr>
                <w:lang w:val="en-US"/>
              </w:rPr>
              <w:t>Info</w:t>
            </w:r>
          </w:p>
        </w:tc>
        <w:tc>
          <w:tcPr>
            <w:tcW w:w="425" w:type="dxa"/>
            <w:tcBorders>
              <w:top w:val="single" w:sz="4" w:space="0" w:color="auto"/>
              <w:left w:val="single" w:sz="4" w:space="0" w:color="auto"/>
              <w:bottom w:val="single" w:sz="4" w:space="0" w:color="auto"/>
              <w:right w:val="single" w:sz="4" w:space="0" w:color="auto"/>
            </w:tcBorders>
          </w:tcPr>
          <w:p w14:paraId="0F33D36E"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42D516"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F59AAF" w14:textId="50C39F82" w:rsidR="0019245A" w:rsidRDefault="0019245A" w:rsidP="00941AA6">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w:t>
            </w:r>
            <w:r w:rsidR="00DF6384">
              <w:rPr>
                <w:rFonts w:cs="Arial"/>
                <w:szCs w:val="18"/>
                <w:lang w:eastAsia="zh-CN"/>
              </w:rPr>
              <w:t>contain the N2 MBS Session Information</w:t>
            </w:r>
            <w:r>
              <w:rPr>
                <w:rFonts w:cs="Arial"/>
                <w:szCs w:val="18"/>
                <w:lang w:eastAsia="zh-CN"/>
              </w:rPr>
              <w:t xml:space="preserve"> </w:t>
            </w:r>
            <w:r w:rsidR="001D2FD9">
              <w:rPr>
                <w:rFonts w:cs="Arial"/>
                <w:szCs w:val="18"/>
                <w:lang w:eastAsia="zh-CN"/>
              </w:rPr>
              <w:t>to be transfer</w:t>
            </w:r>
            <w:r w:rsidR="007857CB">
              <w:rPr>
                <w:rFonts w:cs="Arial"/>
                <w:szCs w:val="18"/>
                <w:lang w:eastAsia="zh-CN"/>
              </w:rPr>
              <w:t>r</w:t>
            </w:r>
            <w:r w:rsidR="001D2FD9">
              <w:rPr>
                <w:rFonts w:cs="Arial"/>
                <w:szCs w:val="18"/>
                <w:lang w:eastAsia="zh-CN"/>
              </w:rPr>
              <w:t xml:space="preserve">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19245A" w:rsidRPr="003B2883" w:rsidRDefault="0019245A" w:rsidP="00941AA6">
            <w:pPr>
              <w:pStyle w:val="TAL"/>
              <w:rPr>
                <w:rFonts w:cs="Arial"/>
                <w:szCs w:val="18"/>
                <w:lang w:eastAsia="zh-CN"/>
              </w:rPr>
            </w:pPr>
          </w:p>
        </w:tc>
      </w:tr>
      <w:tr w:rsidR="0019245A" w:rsidRPr="003B2883" w14:paraId="7855AC0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BDD4B7E" w14:textId="77777777" w:rsidR="0019245A" w:rsidRPr="003B2883" w:rsidRDefault="0019245A" w:rsidP="00941AA6">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33A60674" w14:textId="77777777" w:rsidR="0019245A" w:rsidRPr="003B2883" w:rsidRDefault="0019245A"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3525647"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8C495DF"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529173" w14:textId="307F503E" w:rsidR="009119F4" w:rsidRDefault="0019245A"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.1.8 is supported.</w:t>
            </w:r>
          </w:p>
          <w:p w14:paraId="0410172C" w14:textId="12A2DE45" w:rsidR="0019245A" w:rsidRPr="003B2883" w:rsidRDefault="0019245A" w:rsidP="00941AA6">
            <w:pPr>
              <w:pStyle w:val="TAL"/>
              <w:rPr>
                <w:rFonts w:cs="Arial"/>
                <w:szCs w:val="18"/>
                <w:lang w:eastAsia="zh-CN"/>
              </w:rPr>
            </w:pP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6800" w:name="_Toc81298054"/>
      <w:bookmarkStart w:id="6801" w:name="_Toc89035508"/>
      <w:bookmarkStart w:id="6802" w:name="_Toc89065306"/>
      <w:bookmarkStart w:id="6803" w:name="_Toc89180607"/>
      <w:bookmarkStart w:id="6804" w:name="_Toc97072302"/>
      <w:bookmarkStart w:id="6805" w:name="_Toc169688023"/>
      <w:r w:rsidRPr="003B2883">
        <w:t>6.</w:t>
      </w:r>
      <w:r>
        <w:t>6</w:t>
      </w:r>
      <w:r w:rsidRPr="003B2883">
        <w:t>.6.2.3</w:t>
      </w:r>
      <w:r w:rsidRPr="003B2883">
        <w:tab/>
        <w:t xml:space="preserve">Type: </w:t>
      </w:r>
      <w:bookmarkEnd w:id="6800"/>
      <w:r>
        <w:t>Mbs</w:t>
      </w:r>
      <w:r w:rsidRPr="003B2883">
        <w:t>N2</w:t>
      </w:r>
      <w:r>
        <w:t>Message</w:t>
      </w:r>
      <w:r w:rsidRPr="003B2883">
        <w:t>TransferRspData</w:t>
      </w:r>
      <w:bookmarkEnd w:id="6801"/>
      <w:bookmarkEnd w:id="6802"/>
      <w:bookmarkEnd w:id="6803"/>
      <w:bookmarkEnd w:id="6804"/>
      <w:bookmarkEnd w:id="6805"/>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1D7B61AC"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6806" w:name="_Toc81298048"/>
      <w:bookmarkStart w:id="6807" w:name="_Toc89035510"/>
      <w:bookmarkStart w:id="6808" w:name="_Toc89065308"/>
      <w:bookmarkStart w:id="6809" w:name="_Toc89180609"/>
      <w:bookmarkStart w:id="6810" w:name="_Toc97072303"/>
      <w:bookmarkStart w:id="6811" w:name="_Toc169688024"/>
      <w:r w:rsidRPr="003B2883">
        <w:t>6.</w:t>
      </w:r>
      <w:r>
        <w:t>6</w:t>
      </w:r>
      <w:r w:rsidRPr="003B2883">
        <w:t>.6.2.</w:t>
      </w:r>
      <w:r w:rsidR="001D2FD9">
        <w:t>4</w:t>
      </w:r>
      <w:r w:rsidRPr="003B2883">
        <w:tab/>
        <w:t>Type: N2</w:t>
      </w:r>
      <w:r>
        <w:t>Mbs</w:t>
      </w:r>
      <w:r w:rsidR="001D2FD9">
        <w:t>Sm</w:t>
      </w:r>
      <w:r w:rsidRPr="003B2883">
        <w:rPr>
          <w:lang w:val="en-US"/>
        </w:rPr>
        <w:t>Info</w:t>
      </w:r>
      <w:bookmarkEnd w:id="6806"/>
      <w:bookmarkEnd w:id="6807"/>
      <w:bookmarkEnd w:id="6808"/>
      <w:bookmarkEnd w:id="6809"/>
      <w:bookmarkEnd w:id="6810"/>
      <w:bookmarkEnd w:id="6811"/>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F6E5184"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77777777" w:rsidR="0019245A" w:rsidRDefault="0019245A" w:rsidP="0019245A">
      <w:pPr>
        <w:tabs>
          <w:tab w:val="left" w:pos="900"/>
        </w:tabs>
      </w:pPr>
    </w:p>
    <w:p w14:paraId="0CFBBB6D" w14:textId="0C804BCE" w:rsidR="0019245A" w:rsidRPr="003B2883" w:rsidRDefault="0019245A" w:rsidP="0019245A">
      <w:pPr>
        <w:pStyle w:val="Heading4"/>
        <w:rPr>
          <w:lang w:val="en-US"/>
        </w:rPr>
      </w:pPr>
      <w:bookmarkStart w:id="6812" w:name="_Toc81298098"/>
      <w:bookmarkStart w:id="6813" w:name="_Toc89035511"/>
      <w:bookmarkStart w:id="6814" w:name="_Toc89065309"/>
      <w:bookmarkStart w:id="6815" w:name="_Toc89180610"/>
      <w:bookmarkStart w:id="6816" w:name="_Toc97072304"/>
      <w:bookmarkStart w:id="6817" w:name="_Toc169688025"/>
      <w:r w:rsidRPr="003B2883">
        <w:rPr>
          <w:lang w:val="en-US"/>
        </w:rPr>
        <w:t>6.</w:t>
      </w:r>
      <w:r>
        <w:rPr>
          <w:lang w:val="en-US"/>
        </w:rPr>
        <w:t>6</w:t>
      </w:r>
      <w:r w:rsidRPr="003B2883">
        <w:rPr>
          <w:lang w:val="en-US"/>
        </w:rPr>
        <w:t>.6.3</w:t>
      </w:r>
      <w:r w:rsidRPr="003B2883">
        <w:rPr>
          <w:lang w:val="en-US"/>
        </w:rPr>
        <w:tab/>
        <w:t>Simple data types and enumerations</w:t>
      </w:r>
      <w:bookmarkEnd w:id="6812"/>
      <w:bookmarkEnd w:id="6813"/>
      <w:bookmarkEnd w:id="6814"/>
      <w:bookmarkEnd w:id="6815"/>
      <w:bookmarkEnd w:id="6816"/>
      <w:bookmarkEnd w:id="6817"/>
    </w:p>
    <w:p w14:paraId="3051F620" w14:textId="3A2CBEEB" w:rsidR="0019245A" w:rsidRPr="003B2883" w:rsidRDefault="0019245A" w:rsidP="0019245A">
      <w:pPr>
        <w:pStyle w:val="Heading5"/>
      </w:pPr>
      <w:bookmarkStart w:id="6818" w:name="_Toc81298099"/>
      <w:bookmarkStart w:id="6819" w:name="_Toc89035512"/>
      <w:bookmarkStart w:id="6820" w:name="_Toc89065310"/>
      <w:bookmarkStart w:id="6821" w:name="_Toc89180611"/>
      <w:bookmarkStart w:id="6822" w:name="_Toc97072305"/>
      <w:bookmarkStart w:id="6823" w:name="_Toc169688026"/>
      <w:r w:rsidRPr="003B2883">
        <w:t>6.</w:t>
      </w:r>
      <w:r>
        <w:t>6</w:t>
      </w:r>
      <w:r w:rsidRPr="003B2883">
        <w:t>.6.3.1</w:t>
      </w:r>
      <w:r w:rsidRPr="003B2883">
        <w:tab/>
        <w:t>Introduction</w:t>
      </w:r>
      <w:bookmarkEnd w:id="6818"/>
      <w:bookmarkEnd w:id="6819"/>
      <w:bookmarkEnd w:id="6820"/>
      <w:bookmarkEnd w:id="6821"/>
      <w:bookmarkEnd w:id="6822"/>
      <w:bookmarkEnd w:id="6823"/>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6824" w:name="_Toc81298100"/>
      <w:bookmarkStart w:id="6825" w:name="_Toc89035513"/>
      <w:bookmarkStart w:id="6826" w:name="_Toc89065311"/>
      <w:bookmarkStart w:id="6827" w:name="_Toc89180612"/>
      <w:bookmarkStart w:id="6828" w:name="_Toc97072306"/>
      <w:bookmarkStart w:id="6829" w:name="_Toc169688027"/>
      <w:r w:rsidRPr="003B2883">
        <w:t>6.</w:t>
      </w:r>
      <w:r>
        <w:t>6</w:t>
      </w:r>
      <w:r w:rsidRPr="003B2883">
        <w:t>.6.3.2</w:t>
      </w:r>
      <w:r w:rsidRPr="003B2883">
        <w:tab/>
        <w:t>Simple data types</w:t>
      </w:r>
      <w:bookmarkEnd w:id="6824"/>
      <w:bookmarkEnd w:id="6825"/>
      <w:bookmarkEnd w:id="6826"/>
      <w:bookmarkEnd w:id="6827"/>
      <w:bookmarkEnd w:id="6828"/>
      <w:bookmarkEnd w:id="6829"/>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6830" w:name="_Toc81298122"/>
      <w:bookmarkStart w:id="6831" w:name="_Toc89035514"/>
      <w:bookmarkStart w:id="6832" w:name="_Toc89065312"/>
      <w:bookmarkStart w:id="6833" w:name="_Toc89180613"/>
    </w:p>
    <w:p w14:paraId="173C61AA" w14:textId="216CDD3A" w:rsidR="001D2FD9" w:rsidRDefault="001D2FD9" w:rsidP="001D2FD9">
      <w:pPr>
        <w:pStyle w:val="Heading5"/>
      </w:pPr>
      <w:bookmarkStart w:id="6834" w:name="_Toc97072307"/>
      <w:bookmarkStart w:id="6835" w:name="_Toc169688028"/>
      <w:r w:rsidRPr="003B2883">
        <w:t>6.</w:t>
      </w:r>
      <w:r>
        <w:t>6</w:t>
      </w:r>
      <w:r w:rsidRPr="003B2883">
        <w:t>.6.</w:t>
      </w:r>
      <w:r>
        <w:t>3</w:t>
      </w:r>
      <w:r w:rsidRPr="003B2883">
        <w:t>.</w:t>
      </w:r>
      <w:r>
        <w:t>3</w:t>
      </w:r>
      <w:r>
        <w:tab/>
        <w:t>Enumeration: MbsNgapIeType</w:t>
      </w:r>
      <w:bookmarkEnd w:id="6834"/>
      <w:bookmarkEnd w:id="6835"/>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6836"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6836"/>
    </w:tbl>
    <w:p w14:paraId="010FCCAF" w14:textId="77777777" w:rsidR="001D2FD9" w:rsidRDefault="001D2FD9" w:rsidP="001D2FD9">
      <w:pPr>
        <w:rPr>
          <w:lang w:val="en-US"/>
        </w:rPr>
      </w:pPr>
    </w:p>
    <w:p w14:paraId="415C689D" w14:textId="7671E610" w:rsidR="0019245A" w:rsidRPr="003B2883" w:rsidRDefault="0019245A" w:rsidP="0019245A">
      <w:pPr>
        <w:pStyle w:val="Heading4"/>
      </w:pPr>
      <w:bookmarkStart w:id="6837" w:name="_Toc97072308"/>
      <w:bookmarkStart w:id="6838" w:name="_Toc169688029"/>
      <w:r w:rsidRPr="003B2883">
        <w:t>6.</w:t>
      </w:r>
      <w:r>
        <w:t>6</w:t>
      </w:r>
      <w:r w:rsidRPr="003B2883">
        <w:t>.6.4</w:t>
      </w:r>
      <w:r w:rsidRPr="003B2883">
        <w:tab/>
        <w:t>Binary data</w:t>
      </w:r>
      <w:bookmarkEnd w:id="6830"/>
      <w:bookmarkEnd w:id="6831"/>
      <w:bookmarkEnd w:id="6832"/>
      <w:bookmarkEnd w:id="6833"/>
      <w:bookmarkEnd w:id="6837"/>
      <w:bookmarkEnd w:id="6838"/>
    </w:p>
    <w:p w14:paraId="11261CAA" w14:textId="55BA06F3" w:rsidR="0019245A" w:rsidRPr="003B2883" w:rsidRDefault="0019245A" w:rsidP="0019245A">
      <w:pPr>
        <w:pStyle w:val="Heading5"/>
        <w:rPr>
          <w:lang w:val="en-US"/>
        </w:rPr>
      </w:pPr>
      <w:bookmarkStart w:id="6839" w:name="_Toc81298123"/>
      <w:bookmarkStart w:id="6840" w:name="_Toc89035515"/>
      <w:bookmarkStart w:id="6841" w:name="_Toc89065313"/>
      <w:bookmarkStart w:id="6842" w:name="_Toc89180614"/>
      <w:bookmarkStart w:id="6843" w:name="_Toc97072309"/>
      <w:bookmarkStart w:id="6844" w:name="_Toc169688030"/>
      <w:r w:rsidRPr="003B2883">
        <w:rPr>
          <w:lang w:val="en-US"/>
        </w:rPr>
        <w:t>6.</w:t>
      </w:r>
      <w:r>
        <w:rPr>
          <w:lang w:val="en-US"/>
        </w:rPr>
        <w:t>6.</w:t>
      </w:r>
      <w:r w:rsidRPr="003B2883">
        <w:rPr>
          <w:lang w:val="en-US"/>
        </w:rPr>
        <w:t>6.4.1</w:t>
      </w:r>
      <w:r w:rsidRPr="003B2883">
        <w:rPr>
          <w:lang w:val="en-US"/>
        </w:rPr>
        <w:tab/>
        <w:t>Introduction</w:t>
      </w:r>
      <w:bookmarkEnd w:id="6839"/>
      <w:bookmarkEnd w:id="6840"/>
      <w:bookmarkEnd w:id="6841"/>
      <w:bookmarkEnd w:id="6842"/>
      <w:bookmarkEnd w:id="6843"/>
      <w:bookmarkEnd w:id="6844"/>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6845" w:name="_Toc81298125"/>
      <w:bookmarkStart w:id="6846" w:name="_Toc89035516"/>
      <w:bookmarkStart w:id="6847" w:name="_Toc89065314"/>
      <w:bookmarkStart w:id="6848" w:name="_Toc89180615"/>
      <w:bookmarkStart w:id="6849" w:name="_Toc97072310"/>
      <w:bookmarkStart w:id="6850" w:name="_Toc169688031"/>
      <w:r w:rsidRPr="003B2883">
        <w:rPr>
          <w:lang w:val="en-US"/>
        </w:rPr>
        <w:t>6.</w:t>
      </w:r>
      <w:r>
        <w:rPr>
          <w:lang w:val="en-US"/>
        </w:rPr>
        <w:t>6</w:t>
      </w:r>
      <w:r w:rsidRPr="003B2883">
        <w:rPr>
          <w:lang w:val="en-US"/>
        </w:rPr>
        <w:t>.6.4.</w:t>
      </w:r>
      <w:r>
        <w:rPr>
          <w:lang w:val="en-US"/>
        </w:rPr>
        <w:t>2</w:t>
      </w:r>
      <w:r w:rsidRPr="003B2883">
        <w:rPr>
          <w:lang w:val="en-US"/>
        </w:rPr>
        <w:tab/>
        <w:t>N2 Information</w:t>
      </w:r>
      <w:bookmarkEnd w:id="6845"/>
      <w:bookmarkEnd w:id="6846"/>
      <w:bookmarkEnd w:id="6847"/>
      <w:bookmarkEnd w:id="6848"/>
      <w:bookmarkEnd w:id="6849"/>
      <w:bookmarkEnd w:id="6850"/>
    </w:p>
    <w:p w14:paraId="0549DA6C" w14:textId="78A2F072" w:rsidR="0019245A" w:rsidRPr="003B2883" w:rsidRDefault="0019245A" w:rsidP="00876DA9">
      <w:pPr>
        <w:pStyle w:val="Heading6"/>
      </w:pPr>
      <w:bookmarkStart w:id="6851" w:name="_Toc81298126"/>
      <w:bookmarkStart w:id="6852" w:name="_Toc89035517"/>
      <w:bookmarkStart w:id="6853" w:name="_Toc89065315"/>
      <w:bookmarkStart w:id="6854" w:name="_Toc89180616"/>
      <w:bookmarkStart w:id="6855" w:name="_Toc97072311"/>
      <w:bookmarkStart w:id="6856" w:name="_Toc169688032"/>
      <w:r w:rsidRPr="003B2883">
        <w:t>6.</w:t>
      </w:r>
      <w:r>
        <w:t>6</w:t>
      </w:r>
      <w:r w:rsidRPr="003B2883">
        <w:t>.6.4.</w:t>
      </w:r>
      <w:r>
        <w:t>2</w:t>
      </w:r>
      <w:r w:rsidRPr="003B2883">
        <w:t>.1</w:t>
      </w:r>
      <w:r w:rsidRPr="003B2883">
        <w:tab/>
        <w:t>Introduction</w:t>
      </w:r>
      <w:bookmarkEnd w:id="6851"/>
      <w:bookmarkEnd w:id="6852"/>
      <w:bookmarkEnd w:id="6853"/>
      <w:bookmarkEnd w:id="6854"/>
      <w:bookmarkEnd w:id="6855"/>
      <w:bookmarkEnd w:id="6856"/>
    </w:p>
    <w:p w14:paraId="7D4D0247" w14:textId="41D6E2CF" w:rsidR="0019245A" w:rsidRPr="003B2883" w:rsidRDefault="0019245A" w:rsidP="0019245A">
      <w:pPr>
        <w:rPr>
          <w:lang w:val="en-US"/>
        </w:rPr>
      </w:pPr>
      <w:r w:rsidRPr="003B2883">
        <w:t xml:space="preserve">N2 Information shall encode NG Application Protocol (NGAP) IEs, as specified in </w:t>
      </w:r>
      <w:r w:rsidR="00B95277">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6857" w:name="_Toc81298127"/>
      <w:bookmarkStart w:id="6858" w:name="_Toc89035518"/>
      <w:bookmarkStart w:id="6859" w:name="_Toc89065316"/>
      <w:bookmarkStart w:id="6860" w:name="_Toc89180617"/>
      <w:bookmarkStart w:id="6861" w:name="_Toc97072312"/>
      <w:bookmarkStart w:id="6862" w:name="_Toc169688033"/>
      <w:r w:rsidRPr="003B2883">
        <w:t>6.</w:t>
      </w:r>
      <w:r>
        <w:t>6</w:t>
      </w:r>
      <w:r w:rsidRPr="003B2883">
        <w:t>.6.4.</w:t>
      </w:r>
      <w:r>
        <w:t>2</w:t>
      </w:r>
      <w:r w:rsidRPr="003B2883">
        <w:t>.2</w:t>
      </w:r>
      <w:r w:rsidRPr="003B2883">
        <w:tab/>
        <w:t>NGAP IEs</w:t>
      </w:r>
      <w:bookmarkEnd w:id="6857"/>
      <w:bookmarkEnd w:id="6858"/>
      <w:bookmarkEnd w:id="6859"/>
      <w:bookmarkEnd w:id="6860"/>
      <w:bookmarkEnd w:id="6861"/>
      <w:bookmarkEnd w:id="6862"/>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6863" w:name="_Toc89035519"/>
      <w:bookmarkStart w:id="6864" w:name="_Toc89065317"/>
      <w:bookmarkStart w:id="6865" w:name="_Toc89180618"/>
      <w:bookmarkStart w:id="6866" w:name="_Toc97072313"/>
    </w:p>
    <w:p w14:paraId="32C8B35D" w14:textId="349AEBCC" w:rsidR="00385023" w:rsidRPr="003B2883" w:rsidRDefault="00385023" w:rsidP="00385023">
      <w:pPr>
        <w:pStyle w:val="Heading3"/>
      </w:pPr>
      <w:bookmarkStart w:id="6867" w:name="_Toc169688034"/>
      <w:r w:rsidRPr="003B2883">
        <w:t>6.</w:t>
      </w:r>
      <w:r>
        <w:t>6</w:t>
      </w:r>
      <w:r w:rsidRPr="003B2883">
        <w:t>.7</w:t>
      </w:r>
      <w:r w:rsidRPr="003B2883">
        <w:tab/>
        <w:t>Error Handling</w:t>
      </w:r>
      <w:bookmarkEnd w:id="6863"/>
      <w:bookmarkEnd w:id="6864"/>
      <w:bookmarkEnd w:id="6865"/>
      <w:bookmarkEnd w:id="6866"/>
      <w:bookmarkEnd w:id="6867"/>
    </w:p>
    <w:p w14:paraId="5895BF3D" w14:textId="6414ECA3" w:rsidR="00385023" w:rsidRPr="003B2883" w:rsidRDefault="00385023" w:rsidP="00385023">
      <w:pPr>
        <w:pStyle w:val="Heading4"/>
      </w:pPr>
      <w:bookmarkStart w:id="6868" w:name="_Toc89035520"/>
      <w:bookmarkStart w:id="6869" w:name="_Toc89065318"/>
      <w:bookmarkStart w:id="6870" w:name="_Toc89180619"/>
      <w:bookmarkStart w:id="6871" w:name="_Toc97072314"/>
      <w:bookmarkStart w:id="6872" w:name="_Toc169688035"/>
      <w:r w:rsidRPr="003B2883">
        <w:t>6.</w:t>
      </w:r>
      <w:r>
        <w:t>6</w:t>
      </w:r>
      <w:r w:rsidRPr="003B2883">
        <w:t>.7.1</w:t>
      </w:r>
      <w:r w:rsidRPr="003B2883">
        <w:tab/>
        <w:t>General</w:t>
      </w:r>
      <w:bookmarkEnd w:id="6868"/>
      <w:bookmarkEnd w:id="6869"/>
      <w:bookmarkEnd w:id="6870"/>
      <w:bookmarkEnd w:id="6871"/>
      <w:bookmarkEnd w:id="6872"/>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6873" w:name="_Toc89035521"/>
      <w:bookmarkStart w:id="6874" w:name="_Toc89065319"/>
      <w:bookmarkStart w:id="6875" w:name="_Toc89180620"/>
      <w:bookmarkStart w:id="6876" w:name="_Toc97072315"/>
      <w:bookmarkStart w:id="6877" w:name="_Toc169688036"/>
      <w:r w:rsidRPr="003B2883">
        <w:lastRenderedPageBreak/>
        <w:t>6.</w:t>
      </w:r>
      <w:r>
        <w:t>6</w:t>
      </w:r>
      <w:r w:rsidRPr="003B2883">
        <w:t>.7.2</w:t>
      </w:r>
      <w:r w:rsidRPr="003B2883">
        <w:tab/>
        <w:t>Protocol Errors</w:t>
      </w:r>
      <w:bookmarkEnd w:id="6873"/>
      <w:bookmarkEnd w:id="6874"/>
      <w:bookmarkEnd w:id="6875"/>
      <w:bookmarkEnd w:id="6876"/>
      <w:bookmarkEnd w:id="6877"/>
    </w:p>
    <w:p w14:paraId="26A9F2EA" w14:textId="12BB367F" w:rsidR="00385023" w:rsidRPr="003B2883" w:rsidRDefault="00385023" w:rsidP="00385023">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6878" w:name="_Toc89035522"/>
      <w:bookmarkStart w:id="6879" w:name="_Toc89065320"/>
      <w:bookmarkStart w:id="6880" w:name="_Toc89180621"/>
      <w:bookmarkStart w:id="6881" w:name="_Toc97072316"/>
      <w:bookmarkStart w:id="6882" w:name="_Toc169688037"/>
      <w:r w:rsidRPr="003B2883">
        <w:t>6.</w:t>
      </w:r>
      <w:r>
        <w:t>6</w:t>
      </w:r>
      <w:r w:rsidRPr="003B2883">
        <w:t>.7.3</w:t>
      </w:r>
      <w:r w:rsidRPr="003B2883">
        <w:tab/>
        <w:t>Application Errors</w:t>
      </w:r>
      <w:bookmarkEnd w:id="6878"/>
      <w:bookmarkEnd w:id="6879"/>
      <w:bookmarkEnd w:id="6880"/>
      <w:bookmarkEnd w:id="6881"/>
      <w:bookmarkEnd w:id="6882"/>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6883" w:name="_Toc169688038"/>
      <w:r w:rsidRPr="003B2883">
        <w:t>6.</w:t>
      </w:r>
      <w:r>
        <w:t>6</w:t>
      </w:r>
      <w:r w:rsidRPr="003B2883">
        <w:t>.8</w:t>
      </w:r>
      <w:r w:rsidRPr="003B2883">
        <w:tab/>
        <w:t>Feature Negotiation</w:t>
      </w:r>
      <w:bookmarkEnd w:id="6883"/>
    </w:p>
    <w:p w14:paraId="5CCDF776" w14:textId="77777777"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649B4EDE" w14:textId="77777777" w:rsidR="00495D47" w:rsidRPr="00052626" w:rsidRDefault="00495D47" w:rsidP="00495D47">
      <w:pPr>
        <w:pStyle w:val="TH"/>
      </w:pPr>
      <w:r w:rsidRPr="00052626">
        <w:t>Table 6.</w:t>
      </w:r>
      <w:r>
        <w:t>6</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495D47" w:rsidRPr="00052626" w14:paraId="6011C27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2D9528" w14:textId="77777777" w:rsidR="00495D47" w:rsidRPr="00052626" w:rsidRDefault="00495D47"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BFF8B2" w14:textId="77777777" w:rsidR="00495D47" w:rsidRPr="00052626" w:rsidRDefault="00495D47"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FB4A459" w14:textId="77777777" w:rsidR="00495D47" w:rsidRPr="00052626" w:rsidRDefault="00495D47" w:rsidP="00A45B70">
            <w:pPr>
              <w:pStyle w:val="TAH"/>
            </w:pPr>
            <w:r w:rsidRPr="00052626">
              <w:t>Description</w:t>
            </w:r>
          </w:p>
        </w:tc>
      </w:tr>
      <w:tr w:rsidR="00495D47" w:rsidRPr="00052626" w14:paraId="57CFD12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245D80A2" w14:textId="77777777" w:rsidR="00495D47" w:rsidRPr="00052626" w:rsidRDefault="00495D47"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321C8BF0" w14:textId="77777777" w:rsidR="00495D47" w:rsidRPr="00052626" w:rsidRDefault="00495D47"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0C313BCD" w14:textId="77777777" w:rsidR="00495D47" w:rsidRPr="00052626" w:rsidRDefault="00495D47" w:rsidP="00A45B70">
            <w:pPr>
              <w:pStyle w:val="TAL"/>
              <w:rPr>
                <w:rFonts w:cs="Arial"/>
                <w:szCs w:val="18"/>
              </w:rPr>
            </w:pP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6884" w:name="_Toc81298321"/>
      <w:bookmarkStart w:id="6885" w:name="_Toc89035523"/>
      <w:bookmarkStart w:id="6886" w:name="_Toc89065321"/>
      <w:bookmarkStart w:id="6887" w:name="_Toc89180622"/>
      <w:bookmarkStart w:id="6888" w:name="_Toc97072317"/>
      <w:bookmarkStart w:id="6889" w:name="_Toc169688039"/>
      <w:r w:rsidRPr="003B2883">
        <w:rPr>
          <w:lang w:val="en-US"/>
        </w:rPr>
        <w:t>6.</w:t>
      </w:r>
      <w:r>
        <w:rPr>
          <w:lang w:val="en-US"/>
        </w:rPr>
        <w:t>6</w:t>
      </w:r>
      <w:r w:rsidRPr="003B2883">
        <w:rPr>
          <w:lang w:val="en-US"/>
        </w:rPr>
        <w:t>.9</w:t>
      </w:r>
      <w:r w:rsidRPr="003B2883">
        <w:rPr>
          <w:lang w:val="en-US"/>
        </w:rPr>
        <w:tab/>
        <w:t>Security</w:t>
      </w:r>
      <w:bookmarkEnd w:id="6884"/>
      <w:bookmarkEnd w:id="6885"/>
      <w:bookmarkEnd w:id="6886"/>
      <w:bookmarkEnd w:id="6887"/>
      <w:bookmarkEnd w:id="6888"/>
      <w:bookmarkEnd w:id="6889"/>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5C50300" w14:textId="77777777" w:rsidR="00E644D7" w:rsidRDefault="00E644D7" w:rsidP="0019245A">
      <w:pPr>
        <w:rPr>
          <w:lang w:val="en-US"/>
        </w:rPr>
      </w:pPr>
    </w:p>
    <w:p w14:paraId="67160AA4" w14:textId="598C4D35"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AFC68E2" w14:textId="77777777" w:rsidR="00E644D7" w:rsidRPr="003B2883" w:rsidRDefault="00E644D7" w:rsidP="0019245A">
      <w:pPr>
        <w:rPr>
          <w:lang w:val="en-US"/>
        </w:rPr>
      </w:pP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6890" w:name="_Toc169688040"/>
      <w:r w:rsidRPr="003B2883">
        <w:t>6.</w:t>
      </w:r>
      <w:r>
        <w:t>6</w:t>
      </w:r>
      <w:r w:rsidRPr="003B2883">
        <w:t>.</w:t>
      </w:r>
      <w:r>
        <w:t>10</w:t>
      </w:r>
      <w:r w:rsidRPr="003B2883">
        <w:tab/>
      </w:r>
      <w:r>
        <w:t>HTTP redirection</w:t>
      </w:r>
      <w:bookmarkEnd w:id="6890"/>
    </w:p>
    <w:p w14:paraId="0CF9D9CA" w14:textId="5B21EF40"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6824D739" w14:textId="71D6D666" w:rsidR="006F083D" w:rsidRDefault="006F083D" w:rsidP="006F083D">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1C5FB9">
      <w:pPr>
        <w:pStyle w:val="Heading8"/>
      </w:pPr>
      <w:bookmarkStart w:id="6891" w:name="_Toc89065322"/>
      <w:bookmarkStart w:id="6892" w:name="_Toc89180623"/>
      <w:bookmarkStart w:id="6893" w:name="_Toc97072318"/>
      <w:r w:rsidRPr="003B2883">
        <w:t>Annex A (normative):</w:t>
      </w:r>
      <w:r w:rsidR="00ED495F">
        <w:br/>
      </w:r>
      <w:r w:rsidRPr="003B2883">
        <w:t>OpenAPI specification</w:t>
      </w:r>
      <w:bookmarkEnd w:id="6891"/>
      <w:bookmarkEnd w:id="6892"/>
      <w:bookmarkEnd w:id="6893"/>
    </w:p>
    <w:p w14:paraId="4AF68211" w14:textId="77777777" w:rsidR="00602AC0" w:rsidRPr="003B2883" w:rsidRDefault="00602AC0" w:rsidP="00A61102">
      <w:pPr>
        <w:pStyle w:val="Heading1"/>
      </w:pPr>
      <w:bookmarkStart w:id="6894" w:name="_Toc25156614"/>
      <w:bookmarkStart w:id="6895" w:name="_Toc34124919"/>
      <w:bookmarkStart w:id="6896" w:name="_Toc43208055"/>
      <w:bookmarkStart w:id="6897" w:name="_Toc49857522"/>
      <w:bookmarkStart w:id="6898" w:name="_Toc56677368"/>
      <w:bookmarkStart w:id="6899" w:name="_Toc56691891"/>
      <w:bookmarkStart w:id="6900" w:name="_Toc56699155"/>
      <w:bookmarkStart w:id="6901" w:name="_Toc89035524"/>
      <w:bookmarkStart w:id="6902" w:name="_Toc89065323"/>
      <w:bookmarkStart w:id="6903" w:name="_Toc89180624"/>
      <w:bookmarkStart w:id="6904" w:name="_Toc97072319"/>
      <w:bookmarkStart w:id="6905" w:name="_Toc169688041"/>
      <w:r w:rsidRPr="003B2883">
        <w:t>A.1</w:t>
      </w:r>
      <w:r w:rsidRPr="003B2883">
        <w:tab/>
        <w:t>General</w:t>
      </w:r>
      <w:bookmarkEnd w:id="6894"/>
      <w:bookmarkEnd w:id="6895"/>
      <w:bookmarkEnd w:id="6896"/>
      <w:bookmarkEnd w:id="6897"/>
      <w:bookmarkEnd w:id="6898"/>
      <w:bookmarkEnd w:id="6899"/>
      <w:bookmarkEnd w:id="6900"/>
      <w:bookmarkEnd w:id="6901"/>
      <w:bookmarkEnd w:id="6902"/>
      <w:bookmarkEnd w:id="6903"/>
      <w:bookmarkEnd w:id="6904"/>
      <w:bookmarkEnd w:id="6905"/>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3490D62"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B95277">
        <w:t>clause 5</w:t>
      </w:r>
      <w:r w:rsidR="0036634F">
        <w:t>.3.1 and 3GPP TR 21.900 [</w:t>
      </w:r>
      <w:r w:rsidR="00C20ABD">
        <w:t>3</w:t>
      </w:r>
      <w:r w:rsidR="0036634F">
        <w:t xml:space="preserve">7] </w:t>
      </w:r>
      <w:r w:rsidR="00B95277">
        <w:t>clause 5</w:t>
      </w:r>
      <w:r w:rsidR="0036634F">
        <w:t>B).</w:t>
      </w:r>
    </w:p>
    <w:p w14:paraId="6E1E5C2D" w14:textId="77777777" w:rsidR="00602AC0" w:rsidRPr="003B2883" w:rsidRDefault="00602AC0" w:rsidP="00A61102">
      <w:pPr>
        <w:pStyle w:val="Heading1"/>
      </w:pPr>
      <w:bookmarkStart w:id="6906" w:name="_Toc25156615"/>
      <w:bookmarkStart w:id="6907" w:name="_Toc34124920"/>
      <w:bookmarkStart w:id="6908" w:name="_Toc43208056"/>
      <w:bookmarkStart w:id="6909" w:name="_Toc49857523"/>
      <w:bookmarkStart w:id="6910" w:name="_Toc56677369"/>
      <w:bookmarkStart w:id="6911" w:name="_Toc56691892"/>
      <w:bookmarkStart w:id="6912" w:name="_Toc56699156"/>
      <w:bookmarkStart w:id="6913" w:name="_Toc89035525"/>
      <w:bookmarkStart w:id="6914" w:name="_Toc89065324"/>
      <w:bookmarkStart w:id="6915" w:name="_Toc89180625"/>
      <w:bookmarkStart w:id="6916" w:name="_Toc97072320"/>
      <w:bookmarkStart w:id="6917" w:name="_Toc169688042"/>
      <w:bookmarkStart w:id="6918" w:name="_Hlk97070575"/>
      <w:r w:rsidRPr="003B2883">
        <w:t>A.2</w:t>
      </w:r>
      <w:r w:rsidRPr="003B2883">
        <w:tab/>
        <w:t>Namf_Communication API</w:t>
      </w:r>
      <w:bookmarkEnd w:id="6906"/>
      <w:bookmarkEnd w:id="6907"/>
      <w:bookmarkEnd w:id="6908"/>
      <w:bookmarkEnd w:id="6909"/>
      <w:bookmarkEnd w:id="6910"/>
      <w:bookmarkEnd w:id="6911"/>
      <w:bookmarkEnd w:id="6912"/>
      <w:bookmarkEnd w:id="6913"/>
      <w:bookmarkEnd w:id="6914"/>
      <w:bookmarkEnd w:id="6915"/>
      <w:bookmarkEnd w:id="6916"/>
      <w:bookmarkEnd w:id="6917"/>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23274963" w:rsidR="00602AC0" w:rsidRPr="003B2883" w:rsidRDefault="00602AC0" w:rsidP="00602AC0">
      <w:pPr>
        <w:pStyle w:val="PL"/>
      </w:pPr>
      <w:r w:rsidRPr="003B2883">
        <w:t xml:space="preserve">  version: 1.</w:t>
      </w:r>
      <w:r w:rsidR="00513852">
        <w:t>2</w:t>
      </w:r>
      <w:r w:rsidRPr="003B2883">
        <w:t>.</w:t>
      </w:r>
      <w:r w:rsidR="00A56C6C">
        <w:t>4</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1378DD5D" w:rsidR="00602AC0" w:rsidRPr="003B2883" w:rsidRDefault="00602AC0" w:rsidP="00602AC0">
      <w:pPr>
        <w:pStyle w:val="PL"/>
      </w:pPr>
      <w:r w:rsidRPr="003B2883">
        <w:t xml:space="preserve">    © 20</w:t>
      </w:r>
      <w:r>
        <w:t>2</w:t>
      </w:r>
      <w:r w:rsidR="00176709">
        <w:t>3</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35372B10" w:rsidR="00602AC0" w:rsidRPr="003B2883" w:rsidRDefault="00602AC0" w:rsidP="00602AC0">
      <w:pPr>
        <w:pStyle w:val="PL"/>
      </w:pPr>
      <w:r w:rsidRPr="003B2883">
        <w:t xml:space="preserve">  description: 3GPP TS 29.518 V1</w:t>
      </w:r>
      <w:r w:rsidR="00513852">
        <w:t>7</w:t>
      </w:r>
      <w:r w:rsidRPr="003B2883">
        <w:t>.</w:t>
      </w:r>
      <w:r w:rsidR="00A56C6C">
        <w:t>12</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6918"/>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lastRenderedPageBreak/>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64754A" w:rsidRDefault="0093429C" w:rsidP="0093429C">
      <w:pPr>
        <w:pStyle w:val="PL"/>
      </w:pPr>
      <w:r w:rsidRPr="00AB0489">
        <w:rPr>
          <w:lang w:val="sv-SE"/>
        </w:rPr>
        <w:t xml:space="preserve">                  </w:t>
      </w:r>
      <w:r w:rsidRPr="0064754A">
        <w:t>type: string</w:t>
      </w:r>
    </w:p>
    <w:p w14:paraId="6CC34168" w14:textId="77EF4652" w:rsidR="0093429C" w:rsidRPr="0064754A" w:rsidRDefault="0093429C" w:rsidP="0093429C">
      <w:pPr>
        <w:pStyle w:val="PL"/>
      </w:pPr>
      <w:r w:rsidRPr="0064754A">
        <w:t xml:space="preserve">                  format: binary</w:t>
      </w:r>
    </w:p>
    <w:p w14:paraId="7F4FFC33" w14:textId="77777777" w:rsidR="00602AC0" w:rsidRPr="0064754A" w:rsidRDefault="00602AC0" w:rsidP="00602AC0">
      <w:pPr>
        <w:pStyle w:val="PL"/>
      </w:pPr>
      <w:r w:rsidRPr="0064754A">
        <w:t xml:space="preserve">            encoding:</w:t>
      </w:r>
    </w:p>
    <w:p w14:paraId="3A8B32AE" w14:textId="77777777" w:rsidR="00602AC0" w:rsidRPr="0064754A" w:rsidRDefault="00602AC0" w:rsidP="00602AC0">
      <w:pPr>
        <w:pStyle w:val="PL"/>
      </w:pPr>
      <w:r w:rsidRPr="0064754A">
        <w:t xml:space="preserve">              jsonData:</w:t>
      </w:r>
    </w:p>
    <w:p w14:paraId="09240452" w14:textId="77777777" w:rsidR="00602AC0" w:rsidRPr="0064754A" w:rsidRDefault="00602AC0" w:rsidP="00602AC0">
      <w:pPr>
        <w:pStyle w:val="PL"/>
      </w:pPr>
      <w:r w:rsidRPr="0064754A">
        <w:t xml:space="preserve">                contentType:  application/json</w:t>
      </w:r>
    </w:p>
    <w:p w14:paraId="45C67FBA" w14:textId="77777777" w:rsidR="00602AC0" w:rsidRPr="0064754A" w:rsidRDefault="00602AC0" w:rsidP="00602AC0">
      <w:pPr>
        <w:pStyle w:val="PL"/>
      </w:pPr>
      <w:r w:rsidRPr="0064754A">
        <w:lastRenderedPageBreak/>
        <w:t xml:space="preserve">              binaryDataN2Information:</w:t>
      </w:r>
    </w:p>
    <w:p w14:paraId="6B1ED66A" w14:textId="77777777" w:rsidR="00602AC0" w:rsidRPr="003B2883" w:rsidRDefault="00602AC0" w:rsidP="00602AC0">
      <w:pPr>
        <w:pStyle w:val="PL"/>
      </w:pPr>
      <w:r w:rsidRPr="0064754A">
        <w:t xml:space="preserve">                </w:t>
      </w:r>
      <w:r w:rsidRPr="003B2883">
        <w:t>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lastRenderedPageBreak/>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lastRenderedPageBreak/>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lastRenderedPageBreak/>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lastRenderedPageBreak/>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AB0489" w:rsidRDefault="00602AC0" w:rsidP="00602AC0">
      <w:pPr>
        <w:pStyle w:val="PL"/>
        <w:rPr>
          <w:lang w:val="sv-SE"/>
        </w:rPr>
      </w:pPr>
      <w:r w:rsidRPr="003B2883">
        <w:t xml:space="preserve">                  </w:t>
      </w:r>
      <w:r w:rsidRPr="00AB0489">
        <w:rPr>
          <w:lang w:val="sv-SE"/>
        </w:rPr>
        <w:t>binaryDataN2Information:</w:t>
      </w:r>
    </w:p>
    <w:p w14:paraId="64606276" w14:textId="77777777" w:rsidR="00602AC0" w:rsidRPr="00AB0489" w:rsidRDefault="00602AC0" w:rsidP="00602AC0">
      <w:pPr>
        <w:pStyle w:val="PL"/>
        <w:rPr>
          <w:lang w:val="sv-SE"/>
        </w:rPr>
      </w:pPr>
      <w:r w:rsidRPr="00AB0489">
        <w:rPr>
          <w:lang w:val="sv-SE"/>
        </w:rPr>
        <w:t xml:space="preserve">                    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3B2883" w:rsidRDefault="00602AC0" w:rsidP="00602AC0">
      <w:pPr>
        <w:pStyle w:val="PL"/>
      </w:pPr>
      <w:r w:rsidRPr="00AB0489">
        <w:rPr>
          <w:lang w:val="sv-SE"/>
        </w:rPr>
        <w:t xml:space="preserve">                    </w:t>
      </w:r>
      <w:r w:rsidRPr="003B2883">
        <w:t>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lastRenderedPageBreak/>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lastRenderedPageBreak/>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lastRenderedPageBreak/>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lastRenderedPageBreak/>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lastRenderedPageBreak/>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lastRenderedPageBreak/>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t xml:space="preserve">          $ref: 'TS29571_CommonData.yaml#/components/responses/500'</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lastRenderedPageBreak/>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lastRenderedPageBreak/>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lastRenderedPageBreak/>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lastRenderedPageBreak/>
        <w:t xml:space="preserve">          $ref: 'TS29571_CommonData.yaml#/components/responses/400'</w:t>
      </w:r>
    </w:p>
    <w:p w14:paraId="0B4AF74A" w14:textId="77777777"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lastRenderedPageBreak/>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lastRenderedPageBreak/>
        <w:t xml:space="preserve">                '400':</w:t>
      </w:r>
    </w:p>
    <w:p w14:paraId="1C007DE2" w14:textId="77777777" w:rsidR="00602AC0" w:rsidRPr="003B2883" w:rsidRDefault="00602AC0" w:rsidP="00602AC0">
      <w:pPr>
        <w:pStyle w:val="PL"/>
      </w:pPr>
      <w:r w:rsidRPr="003B2883">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6F887003"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66213B"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lastRenderedPageBreak/>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lastRenderedPageBreak/>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lastRenderedPageBreak/>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lastRenderedPageBreak/>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lastRenderedPageBreak/>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lastRenderedPageBreak/>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lastRenderedPageBreak/>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lastRenderedPageBreak/>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lastRenderedPageBreak/>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lastRenderedPageBreak/>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lastRenderedPageBreak/>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lastRenderedPageBreak/>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Pr="003B2883" w:rsidRDefault="007A54FE" w:rsidP="007A54FE">
      <w:pPr>
        <w:pStyle w:val="PL"/>
      </w:pPr>
      <w:r>
        <w:rPr>
          <w:lang w:val="en-US"/>
        </w:rPr>
        <w:t xml:space="preserve">          $ref: 'TS29571_CommonData.yaml#/components/schemas/Ncgi'</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lastRenderedPageBreak/>
        <w:t xml:space="preserve">        </w:t>
      </w:r>
      <w:r>
        <w:t>nf</w:t>
      </w:r>
      <w:r w:rsidRPr="003B2883">
        <w:t>Id:</w:t>
      </w:r>
    </w:p>
    <w:p w14:paraId="72B084A4" w14:textId="77777777" w:rsidR="009F07E8" w:rsidRPr="003B2883" w:rsidRDefault="009F07E8" w:rsidP="009F07E8">
      <w:pPr>
        <w:pStyle w:val="PL"/>
      </w:pPr>
      <w:r w:rsidRPr="003B2883">
        <w:t xml:space="preserve">          $ref: 'TS29571_CommonData.yaml#/components/schemas/NfInstanceId'</w:t>
      </w: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2167F1A0"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2BAD4EAF"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32B054F5"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lastRenderedPageBreak/>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lastRenderedPageBreak/>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E32C5DD" w:rsidR="00602AC0" w:rsidRDefault="00602AC0" w:rsidP="00602AC0">
      <w:pPr>
        <w:pStyle w:val="PL"/>
      </w:pPr>
      <w:r w:rsidRPr="003B2883">
        <w:t xml:space="preserve">          $ref: 'TS29571_CommonData.yaml#/components/schemas/RfspIndex'</w:t>
      </w:r>
    </w:p>
    <w:p w14:paraId="698C64E0" w14:textId="77777777" w:rsidR="00276FA0" w:rsidRPr="003B2883" w:rsidRDefault="00276FA0" w:rsidP="00276FA0">
      <w:pPr>
        <w:pStyle w:val="PL"/>
      </w:pPr>
      <w:r w:rsidRPr="003B2883">
        <w:t xml:space="preserve">        </w:t>
      </w:r>
      <w:r>
        <w:t>pcf</w:t>
      </w:r>
      <w:r w:rsidRPr="003B2883">
        <w:t>Rfsp:</w:t>
      </w:r>
    </w:p>
    <w:p w14:paraId="7CDDA84A" w14:textId="4A06CA14" w:rsidR="00612B6E" w:rsidRPr="003B2883" w:rsidRDefault="00276FA0" w:rsidP="00276FA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0135E48" w:rsidR="00602AC0" w:rsidRDefault="00602AC0" w:rsidP="00602AC0">
      <w:pPr>
        <w:pStyle w:val="PL"/>
      </w:pPr>
      <w:r w:rsidRPr="003B2883">
        <w:t xml:space="preserve">          $ref: 'TS29571_CommonData.yaml#/components/schemas/Ambr'</w:t>
      </w:r>
    </w:p>
    <w:p w14:paraId="48E78AE5" w14:textId="77777777" w:rsidR="00CA473D" w:rsidRPr="003B2883" w:rsidRDefault="00CA473D" w:rsidP="00CA473D">
      <w:pPr>
        <w:pStyle w:val="PL"/>
      </w:pPr>
      <w:r w:rsidRPr="003B2883">
        <w:t xml:space="preserve">        </w:t>
      </w:r>
      <w:r>
        <w:t>pcf</w:t>
      </w:r>
      <w:r w:rsidRPr="003B2883">
        <w:t>UeAmbr:</w:t>
      </w:r>
    </w:p>
    <w:p w14:paraId="0214ADAD" w14:textId="75C85CEA" w:rsidR="00CA473D" w:rsidRDefault="00CA473D" w:rsidP="00CA473D">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lastRenderedPageBreak/>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lastRenderedPageBreak/>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Default="001C60A1" w:rsidP="001C60A1">
      <w:pPr>
        <w:pStyle w:val="PL"/>
        <w:rPr>
          <w:rFonts w:eastAsia="Malgun Gothic"/>
        </w:rPr>
      </w:pPr>
      <w:r>
        <w:t xml:space="preserve">        </w:t>
      </w:r>
      <w:r w:rsidR="004D4977">
        <w:rPr>
          <w:rFonts w:eastAsia="Malgun Gothic"/>
        </w:rPr>
        <w:t>tsE</w:t>
      </w:r>
      <w:r w:rsidR="004D4977" w:rsidRPr="006F22C8">
        <w:rPr>
          <w:rFonts w:eastAsia="Malgun Gothic"/>
        </w:rPr>
        <w:t>rror</w:t>
      </w:r>
      <w:r w:rsidR="004D4977">
        <w:rPr>
          <w:rFonts w:eastAsia="Malgun Gothic"/>
        </w:rPr>
        <w:t>B</w:t>
      </w:r>
      <w:r w:rsidR="004D4977" w:rsidRPr="006F22C8">
        <w:rPr>
          <w:rFonts w:eastAsia="Malgun Gothic"/>
        </w:rPr>
        <w:t>udget</w:t>
      </w:r>
      <w:r>
        <w:rPr>
          <w:rFonts w:eastAsia="Malgun Gothic"/>
        </w:rPr>
        <w:t>:</w:t>
      </w:r>
    </w:p>
    <w:p w14:paraId="6067CE4E" w14:textId="4B6E1C63" w:rsidR="001C60A1" w:rsidRDefault="001C60A1" w:rsidP="001C60A1">
      <w:pPr>
        <w:pStyle w:val="PL"/>
        <w:rPr>
          <w:lang w:eastAsia="zh-CN"/>
        </w:rPr>
      </w:pPr>
      <w:r>
        <w:t xml:space="preserve">          type: </w:t>
      </w:r>
      <w:r>
        <w:rPr>
          <w:rFonts w:hint="eastAsia"/>
          <w:lang w:eastAsia="zh-CN"/>
        </w:rPr>
        <w:t>integer</w:t>
      </w:r>
    </w:p>
    <w:p w14:paraId="430EEF11" w14:textId="77777777" w:rsidR="009A7761" w:rsidRPr="00B3056F" w:rsidRDefault="009A7761" w:rsidP="009A7761">
      <w:pPr>
        <w:pStyle w:val="PL"/>
      </w:pPr>
      <w:r w:rsidRPr="00B3056F">
        <w:t xml:space="preserve">        </w:t>
      </w:r>
      <w:r>
        <w:t>snpnOnboardInd</w:t>
      </w:r>
      <w:r w:rsidRPr="00B3056F">
        <w:t>:</w:t>
      </w:r>
    </w:p>
    <w:p w14:paraId="2EF633EC" w14:textId="77777777" w:rsidR="009A7761" w:rsidRDefault="009A7761" w:rsidP="009A7761">
      <w:pPr>
        <w:pStyle w:val="PL"/>
      </w:pPr>
      <w:r w:rsidRPr="00B3056F">
        <w:t xml:space="preserve">          type: boolean</w:t>
      </w:r>
    </w:p>
    <w:p w14:paraId="5A43CF37" w14:textId="0803E2EF" w:rsidR="009A7761" w:rsidRDefault="009A7761" w:rsidP="009A7761">
      <w:pPr>
        <w:pStyle w:val="PL"/>
        <w:rPr>
          <w:lang w:val="en-US"/>
        </w:rPr>
      </w:pPr>
      <w:r>
        <w:rPr>
          <w:lang w:val="en-US"/>
        </w:rPr>
        <w:t xml:space="preserve">          default: false</w:t>
      </w:r>
    </w:p>
    <w:p w14:paraId="3286CB34" w14:textId="77777777" w:rsidR="002E5DC9" w:rsidRDefault="002E5DC9" w:rsidP="002E5DC9">
      <w:pPr>
        <w:pStyle w:val="PL"/>
      </w:pPr>
      <w:r>
        <w:t xml:space="preserve">        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18B96EB5" w:rsidR="009501A1" w:rsidRDefault="00D03C91" w:rsidP="00D03C91">
      <w:pPr>
        <w:pStyle w:val="PL"/>
      </w:pPr>
      <w:r w:rsidRPr="003B2883">
        <w:t xml:space="preserve">          $ref: 'TS29571_Common</w:t>
      </w:r>
      <w:r>
        <w:t>Data.yaml#/components/schemas/Plmn</w:t>
      </w:r>
      <w:r w:rsidRPr="003B2883">
        <w:t>Id'</w:t>
      </w:r>
    </w:p>
    <w:p w14:paraId="02E47538" w14:textId="77777777" w:rsidR="006F0AC8" w:rsidRDefault="006F0AC8" w:rsidP="006F0AC8">
      <w:pPr>
        <w:pStyle w:val="PL"/>
      </w:pPr>
      <w:r>
        <w:t xml:space="preserve">        wlServAreaRes:</w:t>
      </w:r>
    </w:p>
    <w:p w14:paraId="11718E7C" w14:textId="77777777" w:rsidR="006F0AC8" w:rsidRDefault="006F0AC8" w:rsidP="006F0AC8">
      <w:pPr>
        <w:pStyle w:val="PL"/>
      </w:pPr>
      <w:r>
        <w:t xml:space="preserve">          $ref: 'TS29571_CommonData.yaml#/components/schemas/WirelineServiceAreaRestriction'</w:t>
      </w:r>
    </w:p>
    <w:p w14:paraId="4C73D3CF" w14:textId="77777777" w:rsidR="006F0AC8" w:rsidRDefault="006F0AC8" w:rsidP="006F0AC8">
      <w:pPr>
        <w:pStyle w:val="PL"/>
      </w:pPr>
      <w:r>
        <w:t xml:space="preserve">        asTimeDisParam:</w:t>
      </w:r>
    </w:p>
    <w:p w14:paraId="1CD8D538" w14:textId="129195DA" w:rsidR="006F0AC8" w:rsidRDefault="006F0AC8" w:rsidP="006F0AC8">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lastRenderedPageBreak/>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lastRenderedPageBreak/>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lastRenderedPageBreak/>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lastRenderedPageBreak/>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Pr="003B2883" w:rsidRDefault="00773DE5" w:rsidP="00773DE5">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lastRenderedPageBreak/>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lastRenderedPageBreak/>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lastRenderedPageBreak/>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lastRenderedPageBreak/>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lastRenderedPageBreak/>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lastRenderedPageBreak/>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lastRenderedPageBreak/>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lastRenderedPageBreak/>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Pr="002B32CB" w:rsidRDefault="00573567" w:rsidP="00B652FD">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lastRenderedPageBreak/>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lastRenderedPageBreak/>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4497B79A" w:rsidR="009D01BE" w:rsidRPr="003B2883" w:rsidRDefault="009D01BE" w:rsidP="009D01BE">
      <w:pPr>
        <w:pStyle w:val="PL"/>
      </w:pPr>
      <w:r>
        <w:t xml:space="preserve">          - ACCESS_TYPE_CHANGE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6B5B03" w:rsidRDefault="00602AC0" w:rsidP="00602AC0">
      <w:pPr>
        <w:pStyle w:val="PL"/>
        <w:rPr>
          <w:lang w:val="sv-SE"/>
        </w:rPr>
      </w:pPr>
      <w:r w:rsidRPr="003B2883">
        <w:t xml:space="preserve">          </w:t>
      </w:r>
      <w:r w:rsidRPr="006B5B03">
        <w:rPr>
          <w:lang w:val="sv-SE"/>
        </w:rPr>
        <w:t>- PDU_RES_REL_CMD</w:t>
      </w:r>
    </w:p>
    <w:p w14:paraId="486096F2" w14:textId="77777777" w:rsidR="00602AC0" w:rsidRPr="006B5B03" w:rsidRDefault="00602AC0" w:rsidP="00602AC0">
      <w:pPr>
        <w:pStyle w:val="PL"/>
        <w:rPr>
          <w:lang w:val="sv-SE"/>
        </w:rPr>
      </w:pPr>
      <w:r w:rsidRPr="006B5B03">
        <w:rPr>
          <w:lang w:val="sv-SE"/>
        </w:rPr>
        <w:t xml:space="preserve">          - PDU_RES_MOD_REQ</w:t>
      </w:r>
    </w:p>
    <w:p w14:paraId="3C8B966F" w14:textId="77777777" w:rsidR="00602AC0" w:rsidRPr="003B2883" w:rsidRDefault="00602AC0" w:rsidP="00602AC0">
      <w:pPr>
        <w:pStyle w:val="PL"/>
      </w:pPr>
      <w:r w:rsidRPr="006B5B03">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lastRenderedPageBreak/>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6B5B03" w:rsidRDefault="00FF75CC" w:rsidP="00FF75CC">
      <w:pPr>
        <w:pStyle w:val="PL"/>
        <w:rPr>
          <w:lang w:val="sv-SE"/>
        </w:rPr>
      </w:pPr>
      <w:r>
        <w:t xml:space="preserve">          </w:t>
      </w:r>
      <w:r w:rsidRPr="006B5B03">
        <w:rPr>
          <w:lang w:val="sv-SE"/>
        </w:rPr>
        <w:t>- EEA2</w:t>
      </w:r>
    </w:p>
    <w:p w14:paraId="72461F78" w14:textId="77777777" w:rsidR="00FF75CC" w:rsidRPr="006B5B03" w:rsidRDefault="00FF75CC" w:rsidP="00FF75CC">
      <w:pPr>
        <w:pStyle w:val="PL"/>
        <w:rPr>
          <w:lang w:val="sv-SE"/>
        </w:rPr>
      </w:pPr>
      <w:r w:rsidRPr="006B5B03">
        <w:rPr>
          <w:lang w:val="sv-SE"/>
        </w:rPr>
        <w:t xml:space="preserve">          - EEA3</w:t>
      </w:r>
    </w:p>
    <w:p w14:paraId="07322FBE" w14:textId="77777777" w:rsidR="00FF75CC" w:rsidRPr="006B5B03" w:rsidRDefault="00FF75CC" w:rsidP="00FF75CC">
      <w:pPr>
        <w:pStyle w:val="PL"/>
        <w:rPr>
          <w:lang w:val="sv-SE"/>
        </w:rPr>
      </w:pPr>
      <w:r w:rsidRPr="006B5B03">
        <w:rPr>
          <w:lang w:val="sv-SE"/>
        </w:rPr>
        <w:t xml:space="preserve">      - type: string</w:t>
      </w:r>
    </w:p>
    <w:p w14:paraId="2B5E2F51" w14:textId="77777777" w:rsidR="00FF75CC" w:rsidRPr="006B5B03" w:rsidRDefault="00FF75CC" w:rsidP="00FF75CC">
      <w:pPr>
        <w:pStyle w:val="PL"/>
        <w:rPr>
          <w:lang w:val="sv-SE"/>
        </w:rPr>
      </w:pPr>
    </w:p>
    <w:p w14:paraId="5749FF1B" w14:textId="3270EE84" w:rsidR="00FF75CC" w:rsidRPr="006B5B03" w:rsidRDefault="00FF75CC" w:rsidP="00FF75CC">
      <w:pPr>
        <w:pStyle w:val="PL"/>
        <w:rPr>
          <w:lang w:val="sv-SE"/>
        </w:rPr>
      </w:pPr>
      <w:r w:rsidRPr="006B5B03">
        <w:rPr>
          <w:lang w:val="sv-SE"/>
        </w:rPr>
        <w:t xml:space="preserve">    EpsNasIntegrityAlgorithm:</w:t>
      </w:r>
    </w:p>
    <w:p w14:paraId="317B0A88" w14:textId="335A1AA6" w:rsidR="00157B05" w:rsidRDefault="00157B05" w:rsidP="00FF75CC">
      <w:pPr>
        <w:pStyle w:val="PL"/>
      </w:pPr>
      <w:r w:rsidRPr="006B5B03">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lastRenderedPageBreak/>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A61102">
      <w:pPr>
        <w:pStyle w:val="Heading1"/>
      </w:pPr>
      <w:bookmarkStart w:id="6919" w:name="_Toc25156616"/>
      <w:bookmarkStart w:id="6920" w:name="_Toc34124921"/>
      <w:bookmarkStart w:id="6921" w:name="_Toc43208057"/>
      <w:bookmarkStart w:id="6922" w:name="_Toc49857524"/>
      <w:bookmarkStart w:id="6923" w:name="_Toc56677370"/>
      <w:bookmarkStart w:id="6924" w:name="_Toc56691893"/>
      <w:bookmarkStart w:id="6925" w:name="_Toc56699157"/>
      <w:bookmarkStart w:id="6926" w:name="_Toc89035526"/>
      <w:bookmarkStart w:id="6927" w:name="_Toc89065325"/>
      <w:bookmarkStart w:id="6928" w:name="_Toc89180626"/>
      <w:bookmarkStart w:id="6929" w:name="_Toc97072321"/>
      <w:bookmarkStart w:id="6930" w:name="_Toc169688043"/>
      <w:r w:rsidRPr="003B2883">
        <w:t>A.3</w:t>
      </w:r>
      <w:r w:rsidRPr="003B2883">
        <w:tab/>
        <w:t>Namf_EventExposure API</w:t>
      </w:r>
      <w:bookmarkEnd w:id="6919"/>
      <w:bookmarkEnd w:id="6920"/>
      <w:bookmarkEnd w:id="6921"/>
      <w:bookmarkEnd w:id="6922"/>
      <w:bookmarkEnd w:id="6923"/>
      <w:bookmarkEnd w:id="6924"/>
      <w:bookmarkEnd w:id="6925"/>
      <w:bookmarkEnd w:id="6926"/>
      <w:bookmarkEnd w:id="6927"/>
      <w:bookmarkEnd w:id="6928"/>
      <w:bookmarkEnd w:id="6929"/>
      <w:bookmarkEnd w:id="6930"/>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3C232DA0" w:rsidR="00602AC0" w:rsidRPr="003B2883" w:rsidRDefault="00602AC0" w:rsidP="00602AC0">
      <w:pPr>
        <w:pStyle w:val="PL"/>
      </w:pPr>
      <w:r w:rsidRPr="003B2883">
        <w:t xml:space="preserve">  version: 1.</w:t>
      </w:r>
      <w:r w:rsidR="008319C3">
        <w:t>2</w:t>
      </w:r>
      <w:r w:rsidRPr="003B2883">
        <w:t>.</w:t>
      </w:r>
      <w:r w:rsidR="006A5FA0">
        <w:t>4</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2C9A253F" w:rsidR="00602AC0" w:rsidRPr="003B2883" w:rsidRDefault="00602AC0" w:rsidP="00602AC0">
      <w:pPr>
        <w:pStyle w:val="PL"/>
      </w:pPr>
      <w:r w:rsidRPr="003B2883">
        <w:t xml:space="preserve">    © 20</w:t>
      </w:r>
      <w:r>
        <w:t>2</w:t>
      </w:r>
      <w:r w:rsidR="006A5FA0">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3093BEB9" w:rsidR="00602AC0" w:rsidRPr="003B2883" w:rsidRDefault="00602AC0" w:rsidP="00602AC0">
      <w:pPr>
        <w:pStyle w:val="PL"/>
      </w:pPr>
      <w:r w:rsidRPr="003B2883">
        <w:t xml:space="preserve">  description: 3GPP TS 29.518 V1</w:t>
      </w:r>
      <w:r w:rsidR="008319C3">
        <w:t>7</w:t>
      </w:r>
      <w:r w:rsidRPr="003B2883">
        <w:t>.</w:t>
      </w:r>
      <w:r w:rsidR="002C6C17">
        <w:t>1</w:t>
      </w:r>
      <w:r w:rsidR="000573C6">
        <w:t>4</w:t>
      </w:r>
      <w:r w:rsidRPr="003B2883">
        <w:t>.0; 5G System; Access and Mobility Management Services</w:t>
      </w:r>
    </w:p>
    <w:p w14:paraId="1EA0A346" w14:textId="50CAE386"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6B5B03" w:rsidRDefault="00602AC0" w:rsidP="00602AC0">
      <w:pPr>
        <w:pStyle w:val="PL"/>
      </w:pPr>
      <w:r w:rsidRPr="006B5B03">
        <w:t>servers:</w:t>
      </w:r>
    </w:p>
    <w:p w14:paraId="25136261" w14:textId="77777777" w:rsidR="00602AC0" w:rsidRPr="006B5B03" w:rsidRDefault="00602AC0" w:rsidP="00602AC0">
      <w:pPr>
        <w:pStyle w:val="PL"/>
      </w:pPr>
      <w:r w:rsidRPr="006B5B03">
        <w:t xml:space="preserve">  - url: '{apiRoot}/namf-evts/v1'</w:t>
      </w:r>
    </w:p>
    <w:p w14:paraId="73B1DD3B" w14:textId="66A83CFE" w:rsidR="00602AC0" w:rsidRPr="003B2883" w:rsidRDefault="00602AC0" w:rsidP="00602AC0">
      <w:pPr>
        <w:pStyle w:val="PL"/>
      </w:pPr>
      <w:r w:rsidRPr="006B5B03">
        <w:t xml:space="preserve">    </w:t>
      </w:r>
      <w:bookmarkStart w:id="6931" w:name="_Hlk97070590"/>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31"/>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lastRenderedPageBreak/>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lastRenderedPageBreak/>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lastRenderedPageBreak/>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lastRenderedPageBreak/>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2802CAE8" w:rsidR="00524F24" w:rsidRPr="003B2883"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51AD1E3D" w:rsidR="00C24211" w:rsidRDefault="00C70BCE" w:rsidP="00E23D95">
      <w:pPr>
        <w:pStyle w:val="PL"/>
      </w:pPr>
      <w:r>
        <w:t xml:space="preserve">          $ref: '#/components/schemas/D</w:t>
      </w:r>
      <w:r>
        <w:rPr>
          <w:lang w:eastAsia="zh-CN"/>
        </w:rPr>
        <w:t>ispersionArea</w:t>
      </w:r>
      <w:r>
        <w:t>'</w:t>
      </w:r>
    </w:p>
    <w:p w14:paraId="1A90974E" w14:textId="77777777" w:rsidR="00D0771B" w:rsidRDefault="00D0771B" w:rsidP="00D0771B">
      <w:pPr>
        <w:pStyle w:val="PL"/>
        <w:rPr>
          <w:lang w:eastAsia="zh-CN"/>
        </w:rPr>
      </w:pPr>
      <w:r>
        <w:t xml:space="preserve">        </w:t>
      </w:r>
      <w:r>
        <w:rPr>
          <w:lang w:eastAsia="zh-CN"/>
        </w:rPr>
        <w:t>nextPeriodicReportTime:</w:t>
      </w:r>
    </w:p>
    <w:p w14:paraId="796DDE4D" w14:textId="380951FE" w:rsidR="00FE75ED" w:rsidRPr="003B2883" w:rsidRDefault="00D0771B" w:rsidP="00D0771B">
      <w:pPr>
        <w:pStyle w:val="PL"/>
      </w:pPr>
      <w:r>
        <w:lastRenderedPageBreak/>
        <w:t xml:space="preserve">          $ref: 'TS29571_CommonData.yaml#/components/schemas/DateTime'</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lastRenderedPageBreak/>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440E9F70" w:rsidR="00C70BCE" w:rsidRPr="003B2883" w:rsidRDefault="00C70BCE" w:rsidP="00C70BCE">
      <w:pPr>
        <w:pStyle w:val="PL"/>
      </w:pPr>
      <w:r w:rsidRPr="003B2883">
        <w:t xml:space="preserve">          minItems: 1</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lastRenderedPageBreak/>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2680F607"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AA623C" w:rsidRPr="008659F0">
        <w:t>|\/</w:t>
      </w:r>
      <w:r w:rsidR="00AA623C">
        <w:t>includeSupiList</w:t>
      </w:r>
      <w:r w:rsidR="00AA623C" w:rsidRPr="008659F0">
        <w:t>|\/</w:t>
      </w:r>
      <w:r w:rsidR="00AA623C">
        <w:t>includeGpsiList</w:t>
      </w:r>
      <w:r w:rsidR="00AB2AB9">
        <w:t>$</w:t>
      </w:r>
      <w:r w:rsidRPr="003B2883">
        <w:t>'</w:t>
      </w:r>
    </w:p>
    <w:p w14:paraId="2AE8C066" w14:textId="7B1EC08A" w:rsidR="00602AC0" w:rsidRPr="003B2883" w:rsidRDefault="00602AC0" w:rsidP="00602AC0">
      <w:pPr>
        <w:pStyle w:val="PL"/>
      </w:pPr>
      <w:r w:rsidRPr="003B2883">
        <w:t xml:space="preserve">        value:</w:t>
      </w:r>
      <w:r w:rsidR="00047B9E">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lastRenderedPageBreak/>
        <w:t xml:space="preserve">        - op</w:t>
      </w:r>
    </w:p>
    <w:p w14:paraId="46AD0F8C" w14:textId="6BBBC176" w:rsidR="00602AC0" w:rsidRDefault="00602AC0" w:rsidP="00602AC0">
      <w:pPr>
        <w:pStyle w:val="PL"/>
      </w:pPr>
      <w:r w:rsidRPr="003B2883">
        <w:t xml:space="preserve">        - path</w:t>
      </w:r>
    </w:p>
    <w:p w14:paraId="3FC6B357" w14:textId="77777777" w:rsidR="00925314" w:rsidRPr="003B2883" w:rsidRDefault="00925314"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61CA3B8B" w:rsidR="00602AC0" w:rsidRPr="003B2883" w:rsidRDefault="00602AC0" w:rsidP="00602AC0">
      <w:pPr>
        <w:pStyle w:val="PL"/>
      </w:pPr>
      <w:r w:rsidRPr="003B2883">
        <w:t xml:space="preserve">          pattern: '</w:t>
      </w:r>
      <w:r w:rsidR="000A2CB6">
        <w:t>^(</w:t>
      </w:r>
      <w:r w:rsidRPr="003B2883">
        <w:t>\/options\/expiry</w:t>
      </w:r>
      <w:r w:rsidR="00843A54">
        <w:t>|</w:t>
      </w:r>
      <w:r w:rsidR="00843A54" w:rsidRPr="00E12E84">
        <w:t>\/options\/</w:t>
      </w:r>
      <w:r w:rsidR="00843A54">
        <w:rPr>
          <w:lang w:eastAsia="zh-CN"/>
        </w:rPr>
        <w:t>notifFlag</w:t>
      </w:r>
      <w:r w:rsidR="008F7A79">
        <w:rPr>
          <w:lang w:eastAsia="zh-CN"/>
        </w:rPr>
        <w:t>)</w:t>
      </w:r>
      <w:r w:rsidRPr="003B2883">
        <w:t>$'</w:t>
      </w:r>
    </w:p>
    <w:p w14:paraId="2FF3A119" w14:textId="0653E90B" w:rsidR="007102BE" w:rsidRPr="003B2883" w:rsidRDefault="00602AC0" w:rsidP="007102BE">
      <w:pPr>
        <w:pStyle w:val="PL"/>
      </w:pPr>
      <w:r w:rsidRPr="003B2883">
        <w:t xml:space="preserve">        value:</w:t>
      </w:r>
      <w:r w:rsidR="00047B9E">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Default="00602AC0" w:rsidP="00602AC0">
      <w:pPr>
        <w:pStyle w:val="PL"/>
      </w:pPr>
      <w:r w:rsidRPr="003B2883">
        <w:t xml:space="preserve">        - value</w:t>
      </w:r>
    </w:p>
    <w:p w14:paraId="26DAE2ED" w14:textId="77777777" w:rsidR="00925314" w:rsidRPr="003B2883" w:rsidRDefault="00925314" w:rsidP="00602AC0">
      <w:pPr>
        <w:pStyle w:val="PL"/>
      </w:pP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Default="00602AC0" w:rsidP="00602AC0">
      <w:pPr>
        <w:pStyle w:val="PL"/>
      </w:pPr>
      <w:r w:rsidRPr="003B2883">
        <w:t xml:space="preserve">        - subscription</w:t>
      </w:r>
    </w:p>
    <w:p w14:paraId="331743E1" w14:textId="77777777" w:rsidR="00925314" w:rsidRPr="003B2883" w:rsidRDefault="00925314" w:rsidP="00602AC0">
      <w:pPr>
        <w:pStyle w:val="PL"/>
      </w:pP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lastRenderedPageBreak/>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F276B6"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lastRenderedPageBreak/>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lastRenderedPageBreak/>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lastRenderedPageBreak/>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530425B0" w:rsidR="00CF2DD0" w:rsidRPr="003B2883" w:rsidRDefault="00CF2DD0" w:rsidP="00CF2DD0">
      <w:pPr>
        <w:pStyle w:val="PL"/>
      </w:pPr>
      <w:r w:rsidRPr="003B2883">
        <w:t xml:space="preserve">      - type: string</w:t>
      </w:r>
    </w:p>
    <w:p w14:paraId="04A49CFF" w14:textId="77777777" w:rsidR="00602AC0" w:rsidRPr="003B2883" w:rsidRDefault="00602AC0" w:rsidP="00A61102">
      <w:pPr>
        <w:pStyle w:val="Heading1"/>
      </w:pPr>
      <w:bookmarkStart w:id="6932" w:name="_Toc25156617"/>
      <w:bookmarkStart w:id="6933" w:name="_Toc34124922"/>
      <w:bookmarkStart w:id="6934" w:name="_Toc43208058"/>
      <w:bookmarkStart w:id="6935" w:name="_Toc49857525"/>
      <w:bookmarkStart w:id="6936" w:name="_Toc56677371"/>
      <w:bookmarkStart w:id="6937" w:name="_Toc56691894"/>
      <w:bookmarkStart w:id="6938" w:name="_Toc56699158"/>
      <w:bookmarkStart w:id="6939" w:name="_Toc89035527"/>
      <w:bookmarkStart w:id="6940" w:name="_Toc89065326"/>
      <w:bookmarkStart w:id="6941" w:name="_Toc89180627"/>
      <w:bookmarkStart w:id="6942" w:name="_Toc97072322"/>
      <w:bookmarkStart w:id="6943" w:name="_Toc169688044"/>
      <w:r w:rsidRPr="003B2883">
        <w:t>A.4</w:t>
      </w:r>
      <w:r w:rsidRPr="003B2883">
        <w:tab/>
        <w:t>Namf_MT</w:t>
      </w:r>
      <w:bookmarkEnd w:id="6932"/>
      <w:bookmarkEnd w:id="6933"/>
      <w:bookmarkEnd w:id="6934"/>
      <w:bookmarkEnd w:id="6935"/>
      <w:bookmarkEnd w:id="6936"/>
      <w:bookmarkEnd w:id="6937"/>
      <w:bookmarkEnd w:id="6938"/>
      <w:bookmarkEnd w:id="6939"/>
      <w:bookmarkEnd w:id="6940"/>
      <w:bookmarkEnd w:id="6941"/>
      <w:bookmarkEnd w:id="6942"/>
      <w:bookmarkEnd w:id="6943"/>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200DFB" w:rsidR="00602AC0" w:rsidRPr="003B2883" w:rsidRDefault="00602AC0" w:rsidP="00602AC0">
      <w:pPr>
        <w:pStyle w:val="PL"/>
      </w:pPr>
      <w:r w:rsidRPr="003B2883">
        <w:t xml:space="preserve">  version: 1.</w:t>
      </w:r>
      <w:r w:rsidR="009B5433">
        <w:t>2</w:t>
      </w:r>
      <w:r w:rsidRPr="003B2883">
        <w:t>.</w:t>
      </w:r>
      <w:r w:rsidR="000573C6">
        <w:t>4</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54C53EDC"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2E094E3F" w:rsidR="00602AC0" w:rsidRPr="003B2883" w:rsidRDefault="00602AC0" w:rsidP="00602AC0">
      <w:pPr>
        <w:pStyle w:val="PL"/>
      </w:pPr>
      <w:r w:rsidRPr="003B2883">
        <w:t xml:space="preserve">  description: 3GPP TS 29.518 V1</w:t>
      </w:r>
      <w:r w:rsidR="009B5433">
        <w:t>7</w:t>
      </w:r>
      <w:r w:rsidRPr="003B2883">
        <w:t>.</w:t>
      </w:r>
      <w:r w:rsidR="00A56C6C">
        <w:t>1</w:t>
      </w:r>
      <w:r w:rsidR="000573C6">
        <w:t>4</w:t>
      </w:r>
      <w:r w:rsidRPr="003B2883">
        <w:t>.0; 5G System; Access and Mobility Management Services</w:t>
      </w:r>
    </w:p>
    <w:p w14:paraId="242BD836" w14:textId="2C2018F0"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6B5B03" w:rsidRDefault="00602AC0" w:rsidP="00602AC0">
      <w:pPr>
        <w:pStyle w:val="PL"/>
      </w:pPr>
      <w:r w:rsidRPr="006B5B03">
        <w:t>servers:</w:t>
      </w:r>
    </w:p>
    <w:p w14:paraId="79284D66" w14:textId="77777777" w:rsidR="00602AC0" w:rsidRPr="006B5B03" w:rsidRDefault="00602AC0" w:rsidP="00602AC0">
      <w:pPr>
        <w:pStyle w:val="PL"/>
      </w:pPr>
      <w:r w:rsidRPr="006B5B03">
        <w:t xml:space="preserve">  - url: '{apiRoot}/namf-mt/v1'</w:t>
      </w:r>
    </w:p>
    <w:p w14:paraId="1A2E3AC4" w14:textId="2F275ED5" w:rsidR="00602AC0" w:rsidRPr="003B2883" w:rsidRDefault="00602AC0" w:rsidP="00602AC0">
      <w:pPr>
        <w:pStyle w:val="PL"/>
      </w:pPr>
      <w:r w:rsidRPr="006B5B03">
        <w:t xml:space="preserve">    </w:t>
      </w:r>
      <w:bookmarkStart w:id="6944" w:name="_Hlk97070612"/>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44"/>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lastRenderedPageBreak/>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lastRenderedPageBreak/>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191141C2" w:rsidR="00B92DA5" w:rsidRPr="003B2883" w:rsidRDefault="00B92DA5" w:rsidP="00B92DA5">
      <w:pPr>
        <w:pStyle w:val="PL"/>
      </w:pPr>
      <w:r w:rsidRPr="003B2883">
        <w:t xml:space="preserve">  /ue-contexts</w:t>
      </w:r>
      <w:r w:rsidR="00A6675D"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77777777" w:rsidR="00B92DA5" w:rsidRPr="003B2883" w:rsidRDefault="00B92DA5" w:rsidP="00B92DA5">
      <w:pPr>
        <w:pStyle w:val="PL"/>
      </w:pPr>
      <w:r>
        <w:t xml:space="preserve">      operationId: EnableGroup</w:t>
      </w:r>
      <w:r w:rsidRPr="003B2883">
        <w:t>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77777777" w:rsidR="00B92DA5" w:rsidRPr="003B2883" w:rsidRDefault="00B92DA5" w:rsidP="00B92DA5">
      <w:pPr>
        <w:pStyle w:val="PL"/>
      </w:pPr>
      <w:r w:rsidRPr="003B2883">
        <w:t xml:space="preserve">          $ref: 'TS29571_CommonData.yaml#/components/responses/400'</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77777777" w:rsidR="00B92DA5" w:rsidRPr="003B2883" w:rsidRDefault="00B92DA5" w:rsidP="00B92DA5">
      <w:pPr>
        <w:pStyle w:val="PL"/>
      </w:pPr>
      <w:r w:rsidRPr="003B2883">
        <w:t xml:space="preserve">          $ref: 'TS29571_CommonData.yaml#/components/responses/500'</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lastRenderedPageBreak/>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7777777" w:rsidR="00ED6F2F" w:rsidRDefault="00ED6F2F" w:rsidP="00ED6F2F">
      <w:pPr>
        <w:pStyle w:val="PL"/>
      </w:pPr>
      <w:r w:rsidRPr="00127E7B">
        <w:t xml:space="preserve">                  $ref: 'TS29571_CommonData.yaml#/components/responses/400'</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77777777" w:rsidR="00ED6F2F" w:rsidRPr="00127E7B" w:rsidRDefault="00ED6F2F" w:rsidP="00ED6F2F">
      <w:pPr>
        <w:pStyle w:val="PL"/>
      </w:pPr>
      <w:r w:rsidRPr="00127E7B">
        <w:t xml:space="preserve">                  $ref: 'TS29571_CommonData.yaml#/components/responses/500'</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lastRenderedPageBreak/>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D4D9C" w14:textId="77777777" w:rsidR="001D5281" w:rsidRPr="00131DD4" w:rsidRDefault="001D5281" w:rsidP="001D52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5C8574E7" w14:textId="68572473" w:rsidR="00167CE8" w:rsidRDefault="001D5281" w:rsidP="001D5281">
      <w:pPr>
        <w:pStyle w:val="PL"/>
        <w:rPr>
          <w:lang w:eastAsia="zh-CN"/>
        </w:rPr>
      </w:pPr>
      <w:r w:rsidRPr="00131DD4">
        <w:t xml:space="preserve">          $ref: 'TS29571_CommonData.yaml#/components/schemas/MbsServiceArea'</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lastRenderedPageBreak/>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A61102">
      <w:pPr>
        <w:pStyle w:val="Heading1"/>
      </w:pPr>
      <w:bookmarkStart w:id="6945" w:name="_Toc25156618"/>
      <w:bookmarkStart w:id="6946" w:name="_Toc34124923"/>
      <w:bookmarkStart w:id="6947" w:name="_Toc43208059"/>
      <w:bookmarkStart w:id="6948" w:name="_Toc49857526"/>
      <w:bookmarkStart w:id="6949" w:name="_Toc56677372"/>
      <w:bookmarkStart w:id="6950" w:name="_Toc56691895"/>
      <w:bookmarkStart w:id="6951" w:name="_Toc56699159"/>
      <w:bookmarkStart w:id="6952" w:name="_Toc89035528"/>
      <w:bookmarkStart w:id="6953" w:name="_Toc89065327"/>
      <w:bookmarkStart w:id="6954" w:name="_Toc89180628"/>
      <w:bookmarkStart w:id="6955" w:name="_Toc97072323"/>
      <w:bookmarkStart w:id="6956" w:name="_Toc169688045"/>
      <w:r w:rsidRPr="003B2883">
        <w:t>A.5</w:t>
      </w:r>
      <w:r w:rsidRPr="003B2883">
        <w:tab/>
        <w:t>Namf_Location</w:t>
      </w:r>
      <w:bookmarkEnd w:id="6945"/>
      <w:bookmarkEnd w:id="6946"/>
      <w:bookmarkEnd w:id="6947"/>
      <w:bookmarkEnd w:id="6948"/>
      <w:bookmarkEnd w:id="6949"/>
      <w:bookmarkEnd w:id="6950"/>
      <w:bookmarkEnd w:id="6951"/>
      <w:bookmarkEnd w:id="6952"/>
      <w:bookmarkEnd w:id="6953"/>
      <w:bookmarkEnd w:id="6954"/>
      <w:bookmarkEnd w:id="6955"/>
      <w:bookmarkEnd w:id="6956"/>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360B95F0" w:rsidR="00602AC0" w:rsidRPr="003B2883" w:rsidRDefault="00602AC0" w:rsidP="00602AC0">
      <w:pPr>
        <w:pStyle w:val="PL"/>
      </w:pPr>
      <w:r w:rsidRPr="003B2883">
        <w:t xml:space="preserve">  version: 1.</w:t>
      </w:r>
      <w:r w:rsidR="008319C3">
        <w:t>2</w:t>
      </w:r>
      <w:r w:rsidRPr="003B2883">
        <w:t>.</w:t>
      </w:r>
      <w:r w:rsidR="000573C6">
        <w:t>5</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7583E3DD"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5FC980A8" w:rsidR="00602AC0" w:rsidRPr="003B2883" w:rsidRDefault="00602AC0" w:rsidP="00602AC0">
      <w:pPr>
        <w:pStyle w:val="PL"/>
      </w:pPr>
      <w:r w:rsidRPr="003B2883">
        <w:t xml:space="preserve">  description: 3GPP TS 29.518 V1</w:t>
      </w:r>
      <w:r w:rsidR="008319C3">
        <w:t>7</w:t>
      </w:r>
      <w:r w:rsidRPr="003B2883">
        <w:t>.</w:t>
      </w:r>
      <w:r w:rsidR="002C6C17">
        <w:t>1</w:t>
      </w:r>
      <w:r w:rsidR="000573C6">
        <w:t>4</w:t>
      </w:r>
      <w:bookmarkStart w:id="6957" w:name="_Hlk97070650"/>
      <w:r w:rsidRPr="003B2883">
        <w:t>.0; 5G System; Access and Mobility Management Services</w:t>
      </w:r>
    </w:p>
    <w:p w14:paraId="339B6597" w14:textId="4E1E03B7" w:rsidR="00602AC0" w:rsidRPr="007C567E" w:rsidRDefault="00602AC0" w:rsidP="00602AC0">
      <w:pPr>
        <w:pStyle w:val="PL"/>
        <w:rPr>
          <w:lang w:val="sv-SE"/>
        </w:rPr>
      </w:pPr>
      <w:r w:rsidRPr="003B2883">
        <w:t xml:space="preserve">  </w:t>
      </w:r>
      <w:r w:rsidRPr="007C567E">
        <w:rPr>
          <w:lang w:val="sv-SE"/>
        </w:rPr>
        <w:t>url: 'http</w:t>
      </w:r>
      <w:r w:rsidR="0025407A" w:rsidRPr="007C567E">
        <w:rPr>
          <w:lang w:val="sv-SE"/>
        </w:rPr>
        <w:t>s</w:t>
      </w:r>
      <w:r w:rsidRPr="007C567E">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7C567E" w:rsidRDefault="00602AC0" w:rsidP="00602AC0">
      <w:pPr>
        <w:pStyle w:val="PL"/>
      </w:pPr>
      <w:r w:rsidRPr="007C567E">
        <w:t>servers:</w:t>
      </w:r>
    </w:p>
    <w:p w14:paraId="5261585D" w14:textId="77777777" w:rsidR="00602AC0" w:rsidRPr="007C567E" w:rsidRDefault="00602AC0" w:rsidP="00602AC0">
      <w:pPr>
        <w:pStyle w:val="PL"/>
      </w:pPr>
      <w:r w:rsidRPr="007C567E">
        <w:t xml:space="preserve">  - url: '{apiRoot}/namf-loc/v1'</w:t>
      </w:r>
    </w:p>
    <w:p w14:paraId="7B87D28E" w14:textId="77777777" w:rsidR="00602AC0" w:rsidRPr="003B2883" w:rsidRDefault="00602AC0" w:rsidP="00602AC0">
      <w:pPr>
        <w:pStyle w:val="PL"/>
      </w:pPr>
      <w:r w:rsidRPr="007C567E">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57"/>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8A2925" w:rsidRDefault="00602AC0" w:rsidP="00602AC0">
      <w:pPr>
        <w:pStyle w:val="PL"/>
        <w:rPr>
          <w:lang w:val="sv-SE"/>
        </w:rPr>
      </w:pPr>
      <w:r w:rsidRPr="003B2883">
        <w:t xml:space="preserve">          </w:t>
      </w:r>
      <w:r w:rsidRPr="008A2925">
        <w:rPr>
          <w:lang w:val="sv-SE"/>
        </w:rPr>
        <w:t>schema:</w:t>
      </w:r>
    </w:p>
    <w:p w14:paraId="73721D2A" w14:textId="77777777" w:rsidR="00602AC0" w:rsidRPr="008A2925" w:rsidRDefault="00602AC0" w:rsidP="00602AC0">
      <w:pPr>
        <w:pStyle w:val="PL"/>
        <w:rPr>
          <w:lang w:val="sv-SE"/>
        </w:rPr>
      </w:pPr>
      <w:r w:rsidRPr="008A2925">
        <w:rPr>
          <w:lang w:val="sv-SE"/>
        </w:rPr>
        <w:t xml:space="preserve">            type: string</w:t>
      </w:r>
    </w:p>
    <w:p w14:paraId="7BD5C9AB" w14:textId="2953572E" w:rsidR="00602AC0" w:rsidRPr="008A2925" w:rsidRDefault="00602AC0" w:rsidP="00602AC0">
      <w:pPr>
        <w:pStyle w:val="PL"/>
        <w:rPr>
          <w:lang w:val="sv-SE"/>
        </w:rPr>
      </w:pPr>
      <w:r w:rsidRPr="008A2925">
        <w:rPr>
          <w:lang w:val="sv-SE"/>
        </w:rPr>
        <w:t xml:space="preserve">            pattern: '^(imsi-[0-9]{5,15}|nai-.+|gli-.+|gci-.+|imei-[0-9]{15}|imeisv-[0-9]{16}</w:t>
      </w:r>
      <w:r w:rsidR="00365C4E" w:rsidRPr="008A2925">
        <w:rPr>
          <w:lang w:val="sv-SE"/>
        </w:rPr>
        <w:t>|</w:t>
      </w:r>
      <w:r w:rsidR="00365C4E" w:rsidRPr="001D2CEF">
        <w:rPr>
          <w:lang w:val="sv-SE"/>
        </w:rPr>
        <w:t>msisdn-[0-9]{5,15}|extid-.+@.+</w:t>
      </w:r>
      <w:r w:rsidRPr="008A2925">
        <w:rPr>
          <w:lang w:val="sv-SE"/>
        </w:rPr>
        <w:t>|.+)$'</w:t>
      </w:r>
    </w:p>
    <w:p w14:paraId="53A6973C" w14:textId="77777777" w:rsidR="00602AC0" w:rsidRPr="003B2883" w:rsidRDefault="00602AC0" w:rsidP="00602AC0">
      <w:pPr>
        <w:pStyle w:val="PL"/>
      </w:pPr>
      <w:r w:rsidRPr="008A2925">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lastRenderedPageBreak/>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lastRenderedPageBreak/>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F276B6">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lastRenderedPageBreak/>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lastRenderedPageBreak/>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61F32A6F" w:rsidR="00DD6EB2" w:rsidRDefault="004233BE" w:rsidP="004233BE">
      <w:pPr>
        <w:pStyle w:val="PL"/>
        <w:rPr>
          <w:lang w:val="en-US"/>
        </w:rPr>
      </w:pPr>
      <w:r>
        <w:rPr>
          <w:lang w:val="en-US"/>
        </w:rPr>
        <w:t xml:space="preserve">          default: false</w:t>
      </w:r>
    </w:p>
    <w:p w14:paraId="23FADDEE" w14:textId="77777777" w:rsidR="000F4954" w:rsidRDefault="000F4954" w:rsidP="000F4954">
      <w:pPr>
        <w:pStyle w:val="PL"/>
        <w:rPr>
          <w:lang w:val="en-US"/>
        </w:rPr>
      </w:pPr>
      <w:r>
        <w:rPr>
          <w:lang w:val="en-US"/>
        </w:rPr>
        <w:t xml:space="preserve">        i</w:t>
      </w:r>
      <w:r w:rsidRPr="00975D2C">
        <w:rPr>
          <w:lang w:eastAsia="zh-CN"/>
        </w:rPr>
        <w:t>ntegrity</w:t>
      </w:r>
      <w:r>
        <w:rPr>
          <w:lang w:eastAsia="zh-CN"/>
        </w:rPr>
        <w:t>Requirements</w:t>
      </w:r>
      <w:r>
        <w:rPr>
          <w:lang w:val="en-US"/>
        </w:rPr>
        <w:t>:</w:t>
      </w:r>
    </w:p>
    <w:p w14:paraId="48AFDFBB" w14:textId="6A20AA4E" w:rsidR="00BC4DD6" w:rsidRPr="003B2883" w:rsidRDefault="000F4954" w:rsidP="000F4954">
      <w:pPr>
        <w:pStyle w:val="PL"/>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08A9401E" w:rsidR="00757A95" w:rsidRDefault="00757A95" w:rsidP="00757A95">
      <w:pPr>
        <w:pStyle w:val="PL"/>
      </w:pPr>
      <w:r>
        <w:t xml:space="preserve">          $ref: 'TS29572_Nlmf_Location.yaml#/components/schemas/</w:t>
      </w:r>
      <w:r w:rsidRPr="002F5B42">
        <w:rPr>
          <w:lang w:eastAsia="zh-CN"/>
        </w:rPr>
        <w:t>MinorLocationQoS</w:t>
      </w:r>
      <w:r>
        <w:t>'</w:t>
      </w:r>
    </w:p>
    <w:p w14:paraId="0B3D1B1A" w14:textId="77777777" w:rsidR="00113C95" w:rsidRPr="004375A7" w:rsidRDefault="00113C95" w:rsidP="00113C95">
      <w:pPr>
        <w:pStyle w:val="PL"/>
        <w:rPr>
          <w:lang w:val="en-US"/>
        </w:rPr>
      </w:pPr>
      <w:r w:rsidRPr="004375A7">
        <w:rPr>
          <w:lang w:val="en-US"/>
        </w:rPr>
        <w:t xml:space="preserve">        </w:t>
      </w:r>
      <w:r>
        <w:rPr>
          <w:lang w:val="en-US"/>
        </w:rPr>
        <w:t>acceptedPeriodicEventInfo</w:t>
      </w:r>
      <w:r w:rsidRPr="004375A7">
        <w:rPr>
          <w:lang w:val="en-US"/>
        </w:rPr>
        <w:t>:</w:t>
      </w:r>
    </w:p>
    <w:p w14:paraId="42457D20" w14:textId="7F73BB91" w:rsidR="00113C95" w:rsidRDefault="00113C95" w:rsidP="00113C9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2FB39D6" w14:textId="77777777" w:rsidR="007C161C" w:rsidRPr="004375A7" w:rsidRDefault="007C161C" w:rsidP="007C161C">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15EFB5B8" w14:textId="4AE6859B" w:rsidR="00255EE2" w:rsidRDefault="007C161C" w:rsidP="007C161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40A8A1C0" w14:textId="77777777" w:rsidR="003E3FF9" w:rsidRDefault="003E3FF9" w:rsidP="003E3FF9">
      <w:pPr>
        <w:pStyle w:val="PL"/>
      </w:pPr>
      <w:r>
        <w:t xml:space="preserve">        </w:t>
      </w:r>
      <w:r>
        <w:rPr>
          <w:lang w:eastAsia="zh-CN"/>
        </w:rPr>
        <w:t>integrityResult</w:t>
      </w:r>
      <w:r>
        <w:t>:</w:t>
      </w:r>
    </w:p>
    <w:p w14:paraId="361F45A8" w14:textId="20521F24" w:rsidR="00267FF3" w:rsidRPr="004375A7"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AECC351" w14:textId="77777777" w:rsidR="00113C95" w:rsidRPr="00F276B6" w:rsidRDefault="00113C95" w:rsidP="00757A95">
      <w:pPr>
        <w:pStyle w:val="PL"/>
        <w:rPr>
          <w:lang w:val="en-US"/>
        </w:rPr>
      </w:pPr>
    </w:p>
    <w:p w14:paraId="43FB5D63" w14:textId="77777777" w:rsidR="007A5B49" w:rsidRDefault="007A5B49" w:rsidP="00757A95">
      <w:pPr>
        <w:pStyle w:val="PL"/>
      </w:pPr>
    </w:p>
    <w:p w14:paraId="600D760B" w14:textId="77777777" w:rsidR="00AA2F3A" w:rsidRPr="003B2883" w:rsidRDefault="00AA2F3A"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lastRenderedPageBreak/>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64101B63"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6987E7A" w14:textId="77777777" w:rsidR="002614A9" w:rsidRPr="004375A7" w:rsidRDefault="002614A9" w:rsidP="002614A9">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58F7A0AC" w14:textId="4C5AE905" w:rsidR="002614A9" w:rsidRDefault="002614A9" w:rsidP="00FE0E1E">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39372210" w14:textId="77777777" w:rsidR="003E3FF9" w:rsidRDefault="003E3FF9" w:rsidP="003E3FF9">
      <w:pPr>
        <w:pStyle w:val="PL"/>
      </w:pPr>
      <w:r>
        <w:t xml:space="preserve">        </w:t>
      </w:r>
      <w:r>
        <w:rPr>
          <w:lang w:eastAsia="zh-CN"/>
        </w:rPr>
        <w:t>integrityResult</w:t>
      </w:r>
      <w:r>
        <w:t>:</w:t>
      </w:r>
    </w:p>
    <w:p w14:paraId="4C988D84" w14:textId="13229B3A" w:rsidR="003E3FF9" w:rsidRPr="006B5B03"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lastRenderedPageBreak/>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lastRenderedPageBreak/>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18290ECA" w:rsidR="00602AC0" w:rsidRDefault="00602AC0" w:rsidP="00602AC0"/>
    <w:p w14:paraId="400D2D09" w14:textId="62820339" w:rsidR="002946C6" w:rsidRPr="003B2883" w:rsidRDefault="002946C6" w:rsidP="00A61102">
      <w:pPr>
        <w:pStyle w:val="Heading1"/>
      </w:pPr>
      <w:bookmarkStart w:id="6958" w:name="_Toc89035529"/>
      <w:bookmarkStart w:id="6959" w:name="_Toc89065328"/>
      <w:bookmarkStart w:id="6960" w:name="_Toc89180629"/>
      <w:bookmarkStart w:id="6961" w:name="_Toc97072324"/>
      <w:bookmarkStart w:id="6962" w:name="_Toc169688046"/>
      <w:bookmarkStart w:id="6963" w:name="_Hlk97070666"/>
      <w:bookmarkStart w:id="6964" w:name="_Hlk112750960"/>
      <w:r w:rsidRPr="003B2883">
        <w:t>A.</w:t>
      </w:r>
      <w:r w:rsidR="000D2929">
        <w:t>6</w:t>
      </w:r>
      <w:r w:rsidRPr="003B2883">
        <w:tab/>
        <w:t>Namf_</w:t>
      </w:r>
      <w:r>
        <w:t>MBSBroadcast</w:t>
      </w:r>
      <w:r w:rsidR="00FA0896">
        <w:t xml:space="preserve"> API</w:t>
      </w:r>
      <w:bookmarkEnd w:id="6958"/>
      <w:bookmarkEnd w:id="6959"/>
      <w:bookmarkEnd w:id="6960"/>
      <w:bookmarkEnd w:id="6961"/>
      <w:bookmarkEnd w:id="6962"/>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74A7852D" w:rsidR="002946C6" w:rsidRPr="003B2883" w:rsidRDefault="002946C6" w:rsidP="002946C6">
      <w:pPr>
        <w:pStyle w:val="PL"/>
      </w:pPr>
      <w:r w:rsidRPr="003B2883">
        <w:t xml:space="preserve">  version: 1.</w:t>
      </w:r>
      <w:r>
        <w:t>0</w:t>
      </w:r>
      <w:r w:rsidRPr="003B2883">
        <w:t>.</w:t>
      </w:r>
      <w:r w:rsidR="007C4B6E">
        <w:t>4</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61DF3B65" w:rsidR="002946C6" w:rsidRPr="003B2883" w:rsidRDefault="002946C6" w:rsidP="002946C6">
      <w:pPr>
        <w:pStyle w:val="PL"/>
      </w:pPr>
      <w:r w:rsidRPr="003B2883">
        <w:t xml:space="preserve">    © 20</w:t>
      </w:r>
      <w:r>
        <w:t>2</w:t>
      </w:r>
      <w:r w:rsidR="003C4DBC">
        <w:t>3</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59AD10D3" w:rsidR="00D149BB" w:rsidRPr="003B2883" w:rsidRDefault="00D149BB" w:rsidP="00D149BB">
      <w:pPr>
        <w:pStyle w:val="PL"/>
      </w:pPr>
      <w:r w:rsidRPr="003B2883">
        <w:t xml:space="preserve">  description: 3GPP TS 29.518 V1</w:t>
      </w:r>
      <w:r>
        <w:t>7</w:t>
      </w:r>
      <w:r w:rsidRPr="003B2883">
        <w:t>.</w:t>
      </w:r>
      <w:r w:rsidR="00A56C6C">
        <w:t>12</w:t>
      </w:r>
      <w:r w:rsidRPr="003B2883">
        <w:t>.0; 5G System; Access and Mobility Management Services</w:t>
      </w:r>
    </w:p>
    <w:p w14:paraId="6FC19BB3" w14:textId="48215F34" w:rsidR="00D149BB" w:rsidRPr="006B5B03" w:rsidRDefault="00D149BB" w:rsidP="00D149BB">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6B5B03" w:rsidRDefault="00D149BB" w:rsidP="00D149BB">
      <w:pPr>
        <w:pStyle w:val="PL"/>
      </w:pPr>
      <w:r w:rsidRPr="006B5B03">
        <w:t>servers:</w:t>
      </w:r>
    </w:p>
    <w:p w14:paraId="0624FCC4" w14:textId="77777777" w:rsidR="00D149BB" w:rsidRPr="006B5B03" w:rsidRDefault="00D149BB" w:rsidP="00D149BB">
      <w:pPr>
        <w:pStyle w:val="PL"/>
      </w:pPr>
      <w:r w:rsidRPr="006B5B03">
        <w:t xml:space="preserve">  - url: '{apiRoot}/namf-mbs-bc/v1'</w:t>
      </w:r>
    </w:p>
    <w:p w14:paraId="5401A9B1" w14:textId="77777777" w:rsidR="00D149BB" w:rsidRPr="003B2883" w:rsidRDefault="00D149BB" w:rsidP="00D149BB">
      <w:pPr>
        <w:pStyle w:val="PL"/>
      </w:pPr>
      <w:r w:rsidRPr="006B5B03">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6963"/>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6964"/>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lastRenderedPageBreak/>
        <w:t xml:space="preserve">        </w:t>
      </w:r>
      <w:r w:rsidRPr="003B2883">
        <w:t xml:space="preserve">                  $ref: '#/components/schemas/</w:t>
      </w:r>
      <w:r>
        <w:rPr>
          <w:lang w:eastAsia="zh-CN"/>
        </w:rPr>
        <w:t>ContextStatusNotification</w:t>
      </w:r>
      <w:r w:rsidRPr="003B2883">
        <w:t>'</w:t>
      </w:r>
    </w:p>
    <w:p w14:paraId="3B3DA8EF" w14:textId="77777777" w:rsidR="00335145" w:rsidRPr="006B5B03" w:rsidRDefault="00335145" w:rsidP="00335145">
      <w:pPr>
        <w:pStyle w:val="PL"/>
        <w:rPr>
          <w:lang w:val="sv-SE"/>
        </w:rPr>
      </w:pPr>
      <w:r w:rsidRPr="002E5CBA">
        <w:rPr>
          <w:lang w:val="en-US"/>
        </w:rPr>
        <w:t xml:space="preserve">        </w:t>
      </w:r>
      <w:r w:rsidRPr="003B2883">
        <w:t xml:space="preserve">                </w:t>
      </w:r>
      <w:r w:rsidRPr="006B5B03">
        <w:rPr>
          <w:lang w:val="sv-SE"/>
        </w:rPr>
        <w:t>binaryDataN2Information1:</w:t>
      </w:r>
    </w:p>
    <w:p w14:paraId="47869FEE" w14:textId="77777777" w:rsidR="00335145" w:rsidRPr="006B5B03" w:rsidRDefault="00335145" w:rsidP="00335145">
      <w:pPr>
        <w:pStyle w:val="PL"/>
        <w:rPr>
          <w:lang w:val="sv-SE"/>
        </w:rPr>
      </w:pPr>
      <w:r w:rsidRPr="006B5B03">
        <w:rPr>
          <w:lang w:val="sv-SE"/>
        </w:rPr>
        <w:t xml:space="preserve">                          type: string</w:t>
      </w:r>
    </w:p>
    <w:p w14:paraId="12B255C4" w14:textId="77777777" w:rsidR="00335145" w:rsidRPr="006B5B03" w:rsidRDefault="00335145" w:rsidP="00335145">
      <w:pPr>
        <w:pStyle w:val="PL"/>
        <w:rPr>
          <w:lang w:val="sv-SE"/>
        </w:rPr>
      </w:pPr>
      <w:r w:rsidRPr="006B5B03">
        <w:rPr>
          <w:lang w:val="sv-SE"/>
        </w:rPr>
        <w:t xml:space="preserve">                          format: binary</w:t>
      </w:r>
    </w:p>
    <w:p w14:paraId="5E90EDAF" w14:textId="77777777" w:rsidR="00335145" w:rsidRPr="006B5B03" w:rsidRDefault="00335145" w:rsidP="00335145">
      <w:pPr>
        <w:pStyle w:val="PL"/>
        <w:rPr>
          <w:lang w:val="sv-SE"/>
        </w:rPr>
      </w:pPr>
      <w:r w:rsidRPr="006B5B03">
        <w:rPr>
          <w:lang w:val="sv-SE"/>
        </w:rPr>
        <w:t xml:space="preserve">                        binaryDataN2Information2:</w:t>
      </w:r>
    </w:p>
    <w:p w14:paraId="78FB363A" w14:textId="77777777" w:rsidR="00335145" w:rsidRPr="006B5B03" w:rsidRDefault="00335145" w:rsidP="00335145">
      <w:pPr>
        <w:pStyle w:val="PL"/>
        <w:rPr>
          <w:lang w:val="sv-SE"/>
        </w:rPr>
      </w:pPr>
      <w:r w:rsidRPr="006B5B03">
        <w:rPr>
          <w:lang w:val="sv-SE"/>
        </w:rPr>
        <w:t xml:space="preserve">                          type: string</w:t>
      </w:r>
    </w:p>
    <w:p w14:paraId="585C3F3D" w14:textId="77777777" w:rsidR="00335145" w:rsidRPr="006B5B03" w:rsidRDefault="00335145" w:rsidP="00335145">
      <w:pPr>
        <w:pStyle w:val="PL"/>
        <w:rPr>
          <w:lang w:val="sv-SE"/>
        </w:rPr>
      </w:pPr>
      <w:r w:rsidRPr="006B5B03">
        <w:rPr>
          <w:lang w:val="sv-SE"/>
        </w:rPr>
        <w:t xml:space="preserve">                          format: binary</w:t>
      </w:r>
    </w:p>
    <w:p w14:paraId="65F2DDDA" w14:textId="77777777" w:rsidR="00335145" w:rsidRPr="006B5B03" w:rsidRDefault="00335145" w:rsidP="00335145">
      <w:pPr>
        <w:pStyle w:val="PL"/>
        <w:rPr>
          <w:lang w:val="sv-SE"/>
        </w:rPr>
      </w:pPr>
      <w:r w:rsidRPr="006B5B03">
        <w:rPr>
          <w:lang w:val="sv-SE"/>
        </w:rPr>
        <w:t xml:space="preserve">                        binaryDataN2Information3:</w:t>
      </w:r>
    </w:p>
    <w:p w14:paraId="3135D41B" w14:textId="77777777" w:rsidR="00335145" w:rsidRPr="006B5B03" w:rsidRDefault="00335145" w:rsidP="00335145">
      <w:pPr>
        <w:pStyle w:val="PL"/>
        <w:rPr>
          <w:lang w:val="sv-SE"/>
        </w:rPr>
      </w:pPr>
      <w:r w:rsidRPr="006B5B03">
        <w:rPr>
          <w:lang w:val="sv-SE"/>
        </w:rPr>
        <w:t xml:space="preserve">                          type: string</w:t>
      </w:r>
    </w:p>
    <w:p w14:paraId="7916D676" w14:textId="77777777" w:rsidR="00335145" w:rsidRPr="006B5B03" w:rsidRDefault="00335145" w:rsidP="00335145">
      <w:pPr>
        <w:pStyle w:val="PL"/>
        <w:rPr>
          <w:lang w:val="sv-SE"/>
        </w:rPr>
      </w:pPr>
      <w:r w:rsidRPr="006B5B03">
        <w:rPr>
          <w:lang w:val="sv-SE"/>
        </w:rPr>
        <w:t xml:space="preserve">                          format: binary</w:t>
      </w:r>
    </w:p>
    <w:p w14:paraId="7C2E7815" w14:textId="77777777" w:rsidR="00335145" w:rsidRPr="006B5B03" w:rsidRDefault="00335145" w:rsidP="00335145">
      <w:pPr>
        <w:pStyle w:val="PL"/>
        <w:rPr>
          <w:lang w:val="sv-SE"/>
        </w:rPr>
      </w:pPr>
      <w:r w:rsidRPr="006B5B03">
        <w:rPr>
          <w:lang w:val="sv-SE"/>
        </w:rPr>
        <w:t xml:space="preserve">                        binaryDataN2Information4:</w:t>
      </w:r>
    </w:p>
    <w:p w14:paraId="1DC1AA5A" w14:textId="77777777" w:rsidR="00335145" w:rsidRPr="006B5B03" w:rsidRDefault="00335145" w:rsidP="00335145">
      <w:pPr>
        <w:pStyle w:val="PL"/>
        <w:rPr>
          <w:lang w:val="sv-SE"/>
        </w:rPr>
      </w:pPr>
      <w:r w:rsidRPr="006B5B03">
        <w:rPr>
          <w:lang w:val="sv-SE"/>
        </w:rPr>
        <w:t xml:space="preserve">                          type: string</w:t>
      </w:r>
    </w:p>
    <w:p w14:paraId="29B107C1" w14:textId="77777777" w:rsidR="00335145" w:rsidRPr="006B5B03" w:rsidRDefault="00335145" w:rsidP="00335145">
      <w:pPr>
        <w:pStyle w:val="PL"/>
        <w:rPr>
          <w:lang w:val="sv-SE"/>
        </w:rPr>
      </w:pPr>
      <w:r w:rsidRPr="006B5B03">
        <w:rPr>
          <w:lang w:val="sv-SE"/>
        </w:rPr>
        <w:t xml:space="preserve">                          format: binary</w:t>
      </w:r>
    </w:p>
    <w:p w14:paraId="07832E6A" w14:textId="77777777" w:rsidR="00335145" w:rsidRPr="006B5B03" w:rsidRDefault="00335145" w:rsidP="00335145">
      <w:pPr>
        <w:pStyle w:val="PL"/>
        <w:rPr>
          <w:lang w:val="sv-SE"/>
        </w:rPr>
      </w:pPr>
      <w:r w:rsidRPr="006B5B03">
        <w:rPr>
          <w:lang w:val="sv-SE"/>
        </w:rPr>
        <w:t xml:space="preserve">                        binaryDataN2Information5:</w:t>
      </w:r>
    </w:p>
    <w:p w14:paraId="4E984DEE" w14:textId="77777777" w:rsidR="00335145" w:rsidRPr="006B5B03" w:rsidRDefault="00335145" w:rsidP="00335145">
      <w:pPr>
        <w:pStyle w:val="PL"/>
        <w:rPr>
          <w:lang w:val="sv-SE"/>
        </w:rPr>
      </w:pPr>
      <w:r w:rsidRPr="006B5B03">
        <w:rPr>
          <w:lang w:val="sv-SE"/>
        </w:rPr>
        <w:t xml:space="preserve">                          type: string</w:t>
      </w:r>
    </w:p>
    <w:p w14:paraId="43F290DB" w14:textId="77777777" w:rsidR="00335145" w:rsidRPr="006B5B03" w:rsidRDefault="00335145" w:rsidP="00335145">
      <w:pPr>
        <w:pStyle w:val="PL"/>
        <w:rPr>
          <w:lang w:val="sv-SE"/>
        </w:rPr>
      </w:pPr>
      <w:r w:rsidRPr="006B5B03">
        <w:rPr>
          <w:lang w:val="sv-SE"/>
        </w:rPr>
        <w:t xml:space="preserve">                          format: binary</w:t>
      </w:r>
    </w:p>
    <w:p w14:paraId="4BAC02E4" w14:textId="77777777" w:rsidR="00335145" w:rsidRPr="006B5B03" w:rsidRDefault="00335145" w:rsidP="00335145">
      <w:pPr>
        <w:pStyle w:val="PL"/>
        <w:rPr>
          <w:lang w:val="sv-SE"/>
        </w:rPr>
      </w:pPr>
      <w:r w:rsidRPr="006B5B03">
        <w:rPr>
          <w:lang w:val="sv-SE"/>
        </w:rPr>
        <w:t xml:space="preserve">                        binaryDataN2Information6:</w:t>
      </w:r>
    </w:p>
    <w:p w14:paraId="20F7BCCC" w14:textId="77777777" w:rsidR="00335145" w:rsidRPr="006B5B03" w:rsidRDefault="00335145" w:rsidP="00335145">
      <w:pPr>
        <w:pStyle w:val="PL"/>
        <w:rPr>
          <w:lang w:val="sv-SE"/>
        </w:rPr>
      </w:pPr>
      <w:r w:rsidRPr="006B5B03">
        <w:rPr>
          <w:lang w:val="sv-SE"/>
        </w:rPr>
        <w:t xml:space="preserve">                          type: string</w:t>
      </w:r>
    </w:p>
    <w:p w14:paraId="5B129B06" w14:textId="77777777" w:rsidR="00335145" w:rsidRPr="006B5B03" w:rsidRDefault="00335145" w:rsidP="00335145">
      <w:pPr>
        <w:pStyle w:val="PL"/>
        <w:rPr>
          <w:lang w:val="sv-SE"/>
        </w:rPr>
      </w:pPr>
      <w:r w:rsidRPr="006B5B03">
        <w:rPr>
          <w:lang w:val="sv-SE"/>
        </w:rPr>
        <w:t xml:space="preserve">                          format: binary</w:t>
      </w:r>
    </w:p>
    <w:p w14:paraId="73D228DE" w14:textId="77777777" w:rsidR="00335145" w:rsidRPr="006B5B03" w:rsidRDefault="00335145" w:rsidP="00335145">
      <w:pPr>
        <w:pStyle w:val="PL"/>
        <w:rPr>
          <w:lang w:val="sv-SE"/>
        </w:rPr>
      </w:pPr>
      <w:r w:rsidRPr="006B5B03">
        <w:rPr>
          <w:lang w:val="sv-SE"/>
        </w:rPr>
        <w:t xml:space="preserve">                        binaryDataN2Information7:</w:t>
      </w:r>
    </w:p>
    <w:p w14:paraId="6076B7DF" w14:textId="77777777" w:rsidR="00335145" w:rsidRPr="006B5B03" w:rsidRDefault="00335145" w:rsidP="00335145">
      <w:pPr>
        <w:pStyle w:val="PL"/>
        <w:rPr>
          <w:lang w:val="sv-SE"/>
        </w:rPr>
      </w:pPr>
      <w:r w:rsidRPr="006B5B03">
        <w:rPr>
          <w:lang w:val="sv-SE"/>
        </w:rPr>
        <w:t xml:space="preserve">                          type: string</w:t>
      </w:r>
    </w:p>
    <w:p w14:paraId="4578BD27" w14:textId="77777777" w:rsidR="00335145" w:rsidRPr="006B5B03" w:rsidRDefault="00335145" w:rsidP="00335145">
      <w:pPr>
        <w:pStyle w:val="PL"/>
        <w:rPr>
          <w:lang w:val="sv-SE"/>
        </w:rPr>
      </w:pPr>
      <w:r w:rsidRPr="006B5B03">
        <w:rPr>
          <w:lang w:val="sv-SE"/>
        </w:rPr>
        <w:t xml:space="preserve">                          format: binary</w:t>
      </w:r>
    </w:p>
    <w:p w14:paraId="43FD6486" w14:textId="77777777" w:rsidR="00335145" w:rsidRPr="006B5B03" w:rsidRDefault="00335145" w:rsidP="00335145">
      <w:pPr>
        <w:pStyle w:val="PL"/>
        <w:rPr>
          <w:lang w:val="sv-SE"/>
        </w:rPr>
      </w:pPr>
      <w:r w:rsidRPr="006B5B03">
        <w:rPr>
          <w:lang w:val="sv-SE"/>
        </w:rPr>
        <w:t xml:space="preserve">                        binaryDataN2Information8:</w:t>
      </w:r>
    </w:p>
    <w:p w14:paraId="6B063CF9" w14:textId="77777777" w:rsidR="00335145" w:rsidRPr="006B5B03" w:rsidRDefault="00335145" w:rsidP="00335145">
      <w:pPr>
        <w:pStyle w:val="PL"/>
        <w:rPr>
          <w:lang w:val="sv-SE"/>
        </w:rPr>
      </w:pPr>
      <w:r w:rsidRPr="006B5B03">
        <w:rPr>
          <w:lang w:val="sv-SE"/>
        </w:rPr>
        <w:t xml:space="preserve">                          type: string</w:t>
      </w:r>
    </w:p>
    <w:p w14:paraId="695E038E" w14:textId="77777777" w:rsidR="00335145" w:rsidRPr="006B5B03" w:rsidRDefault="00335145" w:rsidP="00335145">
      <w:pPr>
        <w:pStyle w:val="PL"/>
        <w:rPr>
          <w:lang w:val="sv-SE"/>
        </w:rPr>
      </w:pPr>
      <w:r w:rsidRPr="006B5B03">
        <w:rPr>
          <w:lang w:val="sv-SE"/>
        </w:rPr>
        <w:t xml:space="preserve">                          format: binary</w:t>
      </w:r>
    </w:p>
    <w:p w14:paraId="56BB5C64" w14:textId="77777777" w:rsidR="00335145" w:rsidRPr="006B5B03" w:rsidRDefault="00335145" w:rsidP="00335145">
      <w:pPr>
        <w:pStyle w:val="PL"/>
        <w:rPr>
          <w:lang w:val="sv-SE"/>
        </w:rPr>
      </w:pPr>
      <w:r w:rsidRPr="006B5B03">
        <w:rPr>
          <w:lang w:val="sv-SE"/>
        </w:rPr>
        <w:t xml:space="preserve">                        binaryDataN2Information9:</w:t>
      </w:r>
    </w:p>
    <w:p w14:paraId="6CD44131" w14:textId="77777777" w:rsidR="00335145" w:rsidRPr="006B5B03" w:rsidRDefault="00335145" w:rsidP="00335145">
      <w:pPr>
        <w:pStyle w:val="PL"/>
        <w:rPr>
          <w:lang w:val="sv-SE"/>
        </w:rPr>
      </w:pPr>
      <w:r w:rsidRPr="006B5B03">
        <w:rPr>
          <w:lang w:val="sv-SE"/>
        </w:rPr>
        <w:t xml:space="preserve">                          type: string</w:t>
      </w:r>
    </w:p>
    <w:p w14:paraId="25D5DEFA" w14:textId="77777777" w:rsidR="00335145" w:rsidRPr="006B5B03" w:rsidRDefault="00335145" w:rsidP="00335145">
      <w:pPr>
        <w:pStyle w:val="PL"/>
        <w:rPr>
          <w:lang w:val="sv-SE"/>
        </w:rPr>
      </w:pPr>
      <w:r w:rsidRPr="006B5B03">
        <w:rPr>
          <w:lang w:val="sv-SE"/>
        </w:rPr>
        <w:t xml:space="preserve">                          format: binary</w:t>
      </w:r>
    </w:p>
    <w:p w14:paraId="18D7DF22" w14:textId="77777777" w:rsidR="00335145" w:rsidRPr="006B5B03" w:rsidRDefault="00335145" w:rsidP="00335145">
      <w:pPr>
        <w:pStyle w:val="PL"/>
        <w:rPr>
          <w:lang w:val="sv-SE"/>
        </w:rPr>
      </w:pPr>
      <w:r w:rsidRPr="006B5B03">
        <w:rPr>
          <w:lang w:val="sv-SE"/>
        </w:rPr>
        <w:t xml:space="preserve">                        binaryDataN2Information10:</w:t>
      </w:r>
    </w:p>
    <w:p w14:paraId="2C97EBAD" w14:textId="77777777" w:rsidR="00335145" w:rsidRPr="003B2883" w:rsidRDefault="00335145" w:rsidP="00335145">
      <w:pPr>
        <w:pStyle w:val="PL"/>
      </w:pPr>
      <w:r w:rsidRPr="006B5B03">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lastRenderedPageBreak/>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6B5B03" w:rsidRDefault="00D149BB" w:rsidP="00D149BB">
      <w:pPr>
        <w:pStyle w:val="PL"/>
        <w:rPr>
          <w:lang w:val="sv-SE"/>
        </w:rPr>
      </w:pPr>
      <w:r w:rsidRPr="003B2883">
        <w:t xml:space="preserve">                </w:t>
      </w:r>
      <w:r>
        <w:t xml:space="preserve">  </w:t>
      </w:r>
      <w:r w:rsidRPr="006B5B03">
        <w:rPr>
          <w:lang w:val="sv-SE"/>
        </w:rPr>
        <w:t>binaryDataN2Information</w:t>
      </w:r>
      <w:r w:rsidR="00251B8E" w:rsidRPr="006B5B03">
        <w:rPr>
          <w:lang w:val="sv-SE"/>
        </w:rPr>
        <w:t>1</w:t>
      </w:r>
      <w:r w:rsidRPr="006B5B03">
        <w:rPr>
          <w:lang w:val="sv-SE"/>
        </w:rPr>
        <w:t>:</w:t>
      </w:r>
    </w:p>
    <w:p w14:paraId="560BE8AA" w14:textId="77777777" w:rsidR="00D149BB" w:rsidRPr="006B5B03" w:rsidRDefault="00D149BB" w:rsidP="00D149BB">
      <w:pPr>
        <w:pStyle w:val="PL"/>
        <w:rPr>
          <w:lang w:val="sv-SE"/>
        </w:rPr>
      </w:pPr>
      <w:r w:rsidRPr="006B5B03">
        <w:rPr>
          <w:lang w:val="sv-SE"/>
        </w:rPr>
        <w:t xml:space="preserve">                    type: string</w:t>
      </w:r>
    </w:p>
    <w:p w14:paraId="21E9B0E1" w14:textId="4A03832F" w:rsidR="00D149BB" w:rsidRPr="006B5B03" w:rsidRDefault="00D149BB" w:rsidP="00D149BB">
      <w:pPr>
        <w:pStyle w:val="PL"/>
        <w:rPr>
          <w:lang w:val="sv-SE"/>
        </w:rPr>
      </w:pPr>
      <w:r w:rsidRPr="006B5B03">
        <w:rPr>
          <w:lang w:val="sv-SE"/>
        </w:rPr>
        <w:t xml:space="preserve">                    format: binary</w:t>
      </w:r>
    </w:p>
    <w:p w14:paraId="1C2C8E7E" w14:textId="77777777" w:rsidR="00251B8E" w:rsidRPr="006B5B03" w:rsidRDefault="00251B8E" w:rsidP="00251B8E">
      <w:pPr>
        <w:pStyle w:val="PL"/>
        <w:rPr>
          <w:lang w:val="sv-SE"/>
        </w:rPr>
      </w:pPr>
      <w:r w:rsidRPr="006B5B03">
        <w:rPr>
          <w:lang w:val="sv-SE"/>
        </w:rPr>
        <w:t xml:space="preserve">                  binaryDataN2Information2:</w:t>
      </w:r>
    </w:p>
    <w:p w14:paraId="74633A02" w14:textId="77777777" w:rsidR="00251B8E" w:rsidRPr="006B5B03" w:rsidRDefault="00251B8E" w:rsidP="00251B8E">
      <w:pPr>
        <w:pStyle w:val="PL"/>
        <w:rPr>
          <w:lang w:val="sv-SE"/>
        </w:rPr>
      </w:pPr>
      <w:r w:rsidRPr="006B5B03">
        <w:rPr>
          <w:lang w:val="sv-SE"/>
        </w:rPr>
        <w:t xml:space="preserve">                    type: string</w:t>
      </w:r>
    </w:p>
    <w:p w14:paraId="1DB54E72" w14:textId="77777777" w:rsidR="00251B8E" w:rsidRPr="006B5B03" w:rsidRDefault="00251B8E" w:rsidP="00251B8E">
      <w:pPr>
        <w:pStyle w:val="PL"/>
        <w:rPr>
          <w:lang w:val="sv-SE"/>
        </w:rPr>
      </w:pPr>
      <w:r w:rsidRPr="006B5B03">
        <w:rPr>
          <w:lang w:val="sv-SE"/>
        </w:rPr>
        <w:t xml:space="preserve">                    format: binary</w:t>
      </w:r>
    </w:p>
    <w:p w14:paraId="4F8F3EA9" w14:textId="77777777" w:rsidR="00251B8E" w:rsidRPr="006B5B03" w:rsidRDefault="00251B8E" w:rsidP="00251B8E">
      <w:pPr>
        <w:pStyle w:val="PL"/>
        <w:rPr>
          <w:lang w:val="sv-SE"/>
        </w:rPr>
      </w:pPr>
      <w:r w:rsidRPr="006B5B03">
        <w:rPr>
          <w:lang w:val="sv-SE"/>
        </w:rPr>
        <w:t xml:space="preserve">                  binaryDataN2Information3:</w:t>
      </w:r>
    </w:p>
    <w:p w14:paraId="4563ABAA" w14:textId="77777777" w:rsidR="00251B8E" w:rsidRPr="006B5B03" w:rsidRDefault="00251B8E" w:rsidP="00251B8E">
      <w:pPr>
        <w:pStyle w:val="PL"/>
        <w:rPr>
          <w:lang w:val="sv-SE"/>
        </w:rPr>
      </w:pPr>
      <w:r w:rsidRPr="006B5B03">
        <w:rPr>
          <w:lang w:val="sv-SE"/>
        </w:rPr>
        <w:t xml:space="preserve">                    type: string</w:t>
      </w:r>
    </w:p>
    <w:p w14:paraId="1BBD8388" w14:textId="77777777" w:rsidR="00251B8E" w:rsidRPr="006B5B03" w:rsidRDefault="00251B8E" w:rsidP="00251B8E">
      <w:pPr>
        <w:pStyle w:val="PL"/>
        <w:rPr>
          <w:lang w:val="sv-SE"/>
        </w:rPr>
      </w:pPr>
      <w:r w:rsidRPr="006B5B03">
        <w:rPr>
          <w:lang w:val="sv-SE"/>
        </w:rPr>
        <w:t xml:space="preserve">                    format: binary</w:t>
      </w:r>
    </w:p>
    <w:p w14:paraId="506BCC07" w14:textId="77777777" w:rsidR="00251B8E" w:rsidRPr="006B5B03" w:rsidRDefault="00251B8E" w:rsidP="00251B8E">
      <w:pPr>
        <w:pStyle w:val="PL"/>
        <w:rPr>
          <w:lang w:val="sv-SE"/>
        </w:rPr>
      </w:pPr>
      <w:r w:rsidRPr="006B5B03">
        <w:rPr>
          <w:lang w:val="sv-SE"/>
        </w:rPr>
        <w:t xml:space="preserve">                  binaryDataN2Information4:</w:t>
      </w:r>
    </w:p>
    <w:p w14:paraId="527EF74B" w14:textId="77777777" w:rsidR="00251B8E" w:rsidRPr="006B5B03" w:rsidRDefault="00251B8E" w:rsidP="00251B8E">
      <w:pPr>
        <w:pStyle w:val="PL"/>
        <w:rPr>
          <w:lang w:val="sv-SE"/>
        </w:rPr>
      </w:pPr>
      <w:r w:rsidRPr="006B5B03">
        <w:rPr>
          <w:lang w:val="sv-SE"/>
        </w:rPr>
        <w:t xml:space="preserve">                    type: string</w:t>
      </w:r>
    </w:p>
    <w:p w14:paraId="6BE1CE69" w14:textId="77777777" w:rsidR="00251B8E" w:rsidRPr="006B5B03" w:rsidRDefault="00251B8E" w:rsidP="00251B8E">
      <w:pPr>
        <w:pStyle w:val="PL"/>
        <w:rPr>
          <w:lang w:val="sv-SE"/>
        </w:rPr>
      </w:pPr>
      <w:r w:rsidRPr="006B5B03">
        <w:rPr>
          <w:lang w:val="sv-SE"/>
        </w:rPr>
        <w:t xml:space="preserve">                    format: binary</w:t>
      </w:r>
    </w:p>
    <w:p w14:paraId="50B88E00" w14:textId="77777777" w:rsidR="00251B8E" w:rsidRPr="006B5B03" w:rsidRDefault="00251B8E" w:rsidP="00251B8E">
      <w:pPr>
        <w:pStyle w:val="PL"/>
        <w:rPr>
          <w:lang w:val="sv-SE"/>
        </w:rPr>
      </w:pPr>
      <w:r w:rsidRPr="006B5B03">
        <w:rPr>
          <w:lang w:val="sv-SE"/>
        </w:rPr>
        <w:t xml:space="preserve">                  binaryDataN2Information5:</w:t>
      </w:r>
    </w:p>
    <w:p w14:paraId="532C7994" w14:textId="77777777" w:rsidR="00251B8E" w:rsidRPr="006B5B03" w:rsidRDefault="00251B8E" w:rsidP="00251B8E">
      <w:pPr>
        <w:pStyle w:val="PL"/>
        <w:rPr>
          <w:lang w:val="sv-SE"/>
        </w:rPr>
      </w:pPr>
      <w:r w:rsidRPr="006B5B03">
        <w:rPr>
          <w:lang w:val="sv-SE"/>
        </w:rPr>
        <w:t xml:space="preserve">                    type: string</w:t>
      </w:r>
    </w:p>
    <w:p w14:paraId="6C410BF6" w14:textId="77777777" w:rsidR="00251B8E" w:rsidRPr="006B5B03" w:rsidRDefault="00251B8E" w:rsidP="00251B8E">
      <w:pPr>
        <w:pStyle w:val="PL"/>
        <w:rPr>
          <w:lang w:val="sv-SE"/>
        </w:rPr>
      </w:pPr>
      <w:r w:rsidRPr="006B5B03">
        <w:rPr>
          <w:lang w:val="sv-SE"/>
        </w:rPr>
        <w:t xml:space="preserve">                    format: binary</w:t>
      </w:r>
    </w:p>
    <w:p w14:paraId="1674DD79" w14:textId="77777777" w:rsidR="00251B8E" w:rsidRPr="006B5B03" w:rsidRDefault="00251B8E" w:rsidP="00251B8E">
      <w:pPr>
        <w:pStyle w:val="PL"/>
        <w:rPr>
          <w:lang w:val="sv-SE"/>
        </w:rPr>
      </w:pPr>
      <w:r w:rsidRPr="006B5B03">
        <w:rPr>
          <w:lang w:val="sv-SE"/>
        </w:rPr>
        <w:t xml:space="preserve">                  binaryDataN2Information6:</w:t>
      </w:r>
    </w:p>
    <w:p w14:paraId="1C611D3D" w14:textId="77777777" w:rsidR="00251B8E" w:rsidRPr="006B5B03" w:rsidRDefault="00251B8E" w:rsidP="00251B8E">
      <w:pPr>
        <w:pStyle w:val="PL"/>
        <w:rPr>
          <w:lang w:val="sv-SE"/>
        </w:rPr>
      </w:pPr>
      <w:r w:rsidRPr="006B5B03">
        <w:rPr>
          <w:lang w:val="sv-SE"/>
        </w:rPr>
        <w:t xml:space="preserve">                    type: string</w:t>
      </w:r>
    </w:p>
    <w:p w14:paraId="54AB5C10" w14:textId="77777777" w:rsidR="00251B8E" w:rsidRPr="006B5B03" w:rsidRDefault="00251B8E" w:rsidP="00251B8E">
      <w:pPr>
        <w:pStyle w:val="PL"/>
        <w:rPr>
          <w:lang w:val="sv-SE"/>
        </w:rPr>
      </w:pPr>
      <w:r w:rsidRPr="006B5B03">
        <w:rPr>
          <w:lang w:val="sv-SE"/>
        </w:rPr>
        <w:lastRenderedPageBreak/>
        <w:t xml:space="preserve">                    format: binary</w:t>
      </w:r>
    </w:p>
    <w:p w14:paraId="4CF7C6C6" w14:textId="77777777" w:rsidR="00251B8E" w:rsidRPr="006B5B03" w:rsidRDefault="00251B8E" w:rsidP="00251B8E">
      <w:pPr>
        <w:pStyle w:val="PL"/>
        <w:rPr>
          <w:lang w:val="sv-SE"/>
        </w:rPr>
      </w:pPr>
      <w:r w:rsidRPr="006B5B03">
        <w:rPr>
          <w:lang w:val="sv-SE"/>
        </w:rPr>
        <w:t xml:space="preserve">                  binaryDataN2Information7:</w:t>
      </w:r>
    </w:p>
    <w:p w14:paraId="58918886" w14:textId="77777777" w:rsidR="00251B8E" w:rsidRPr="006B5B03" w:rsidRDefault="00251B8E" w:rsidP="00251B8E">
      <w:pPr>
        <w:pStyle w:val="PL"/>
        <w:rPr>
          <w:lang w:val="sv-SE"/>
        </w:rPr>
      </w:pPr>
      <w:r w:rsidRPr="006B5B03">
        <w:rPr>
          <w:lang w:val="sv-SE"/>
        </w:rPr>
        <w:t xml:space="preserve">                    type: string</w:t>
      </w:r>
    </w:p>
    <w:p w14:paraId="622F5A6A" w14:textId="77777777" w:rsidR="00251B8E" w:rsidRPr="006B5B03" w:rsidRDefault="00251B8E" w:rsidP="00251B8E">
      <w:pPr>
        <w:pStyle w:val="PL"/>
        <w:rPr>
          <w:lang w:val="sv-SE"/>
        </w:rPr>
      </w:pPr>
      <w:r w:rsidRPr="006B5B03">
        <w:rPr>
          <w:lang w:val="sv-SE"/>
        </w:rPr>
        <w:t xml:space="preserve">                    format: binary</w:t>
      </w:r>
    </w:p>
    <w:p w14:paraId="4DAC7743" w14:textId="77777777" w:rsidR="00251B8E" w:rsidRPr="006B5B03" w:rsidRDefault="00251B8E" w:rsidP="00251B8E">
      <w:pPr>
        <w:pStyle w:val="PL"/>
        <w:rPr>
          <w:lang w:val="sv-SE"/>
        </w:rPr>
      </w:pPr>
      <w:r w:rsidRPr="006B5B03">
        <w:rPr>
          <w:lang w:val="sv-SE"/>
        </w:rPr>
        <w:t xml:space="preserve">                  binaryDataN2Information8:</w:t>
      </w:r>
    </w:p>
    <w:p w14:paraId="6C682E9D" w14:textId="77777777" w:rsidR="00251B8E" w:rsidRPr="006B5B03" w:rsidRDefault="00251B8E" w:rsidP="00251B8E">
      <w:pPr>
        <w:pStyle w:val="PL"/>
        <w:rPr>
          <w:lang w:val="sv-SE"/>
        </w:rPr>
      </w:pPr>
      <w:r w:rsidRPr="006B5B03">
        <w:rPr>
          <w:lang w:val="sv-SE"/>
        </w:rPr>
        <w:t xml:space="preserve">                    type: string</w:t>
      </w:r>
    </w:p>
    <w:p w14:paraId="73D11EBD" w14:textId="77777777" w:rsidR="00251B8E" w:rsidRPr="006B5B03" w:rsidRDefault="00251B8E" w:rsidP="00251B8E">
      <w:pPr>
        <w:pStyle w:val="PL"/>
        <w:rPr>
          <w:lang w:val="sv-SE"/>
        </w:rPr>
      </w:pPr>
      <w:r w:rsidRPr="006B5B03">
        <w:rPr>
          <w:lang w:val="sv-SE"/>
        </w:rPr>
        <w:t xml:space="preserve">                    format: binary</w:t>
      </w:r>
    </w:p>
    <w:p w14:paraId="38953378" w14:textId="77777777" w:rsidR="00251B8E" w:rsidRPr="006B5B03" w:rsidRDefault="00251B8E" w:rsidP="00251B8E">
      <w:pPr>
        <w:pStyle w:val="PL"/>
        <w:rPr>
          <w:lang w:val="sv-SE"/>
        </w:rPr>
      </w:pPr>
      <w:r w:rsidRPr="006B5B03">
        <w:rPr>
          <w:lang w:val="sv-SE"/>
        </w:rPr>
        <w:t xml:space="preserve">                  binaryDataN2Information9:</w:t>
      </w:r>
    </w:p>
    <w:p w14:paraId="4EE45158" w14:textId="77777777" w:rsidR="00251B8E" w:rsidRPr="006B5B03" w:rsidRDefault="00251B8E" w:rsidP="00251B8E">
      <w:pPr>
        <w:pStyle w:val="PL"/>
        <w:rPr>
          <w:lang w:val="sv-SE"/>
        </w:rPr>
      </w:pPr>
      <w:r w:rsidRPr="006B5B03">
        <w:rPr>
          <w:lang w:val="sv-SE"/>
        </w:rPr>
        <w:t xml:space="preserve">                    type: string</w:t>
      </w:r>
    </w:p>
    <w:p w14:paraId="28117323" w14:textId="77777777" w:rsidR="00251B8E" w:rsidRPr="006B5B03" w:rsidRDefault="00251B8E" w:rsidP="00251B8E">
      <w:pPr>
        <w:pStyle w:val="PL"/>
        <w:rPr>
          <w:lang w:val="sv-SE"/>
        </w:rPr>
      </w:pPr>
      <w:r w:rsidRPr="006B5B03">
        <w:rPr>
          <w:lang w:val="sv-SE"/>
        </w:rPr>
        <w:t xml:space="preserve">                    format: binary</w:t>
      </w:r>
    </w:p>
    <w:p w14:paraId="407ADB35" w14:textId="77777777" w:rsidR="00251B8E" w:rsidRPr="006B5B03" w:rsidRDefault="00251B8E" w:rsidP="00251B8E">
      <w:pPr>
        <w:pStyle w:val="PL"/>
        <w:rPr>
          <w:lang w:val="sv-SE"/>
        </w:rPr>
      </w:pPr>
      <w:r w:rsidRPr="006B5B03">
        <w:rPr>
          <w:lang w:val="sv-SE"/>
        </w:rPr>
        <w:t xml:space="preserve">                  binaryDataN2Information10:</w:t>
      </w:r>
    </w:p>
    <w:p w14:paraId="443863C2" w14:textId="77777777" w:rsidR="00251B8E" w:rsidRPr="003B2883" w:rsidRDefault="00251B8E" w:rsidP="00251B8E">
      <w:pPr>
        <w:pStyle w:val="PL"/>
      </w:pPr>
      <w:r w:rsidRPr="006B5B03">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lastRenderedPageBreak/>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lastRenderedPageBreak/>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6B5B03" w:rsidRDefault="002807DC" w:rsidP="002807DC">
      <w:pPr>
        <w:pStyle w:val="PL"/>
        <w:rPr>
          <w:lang w:val="sv-SE"/>
        </w:rPr>
      </w:pPr>
      <w:r w:rsidRPr="003B2883">
        <w:t xml:space="preserve">                </w:t>
      </w:r>
      <w:r>
        <w:t xml:space="preserve">  </w:t>
      </w:r>
      <w:r w:rsidRPr="006B5B03">
        <w:rPr>
          <w:lang w:val="sv-SE"/>
        </w:rPr>
        <w:t>binaryDataN2Information</w:t>
      </w:r>
      <w:r w:rsidR="00CC6F3F" w:rsidRPr="006B5B03">
        <w:rPr>
          <w:lang w:val="sv-SE"/>
        </w:rPr>
        <w:t>1</w:t>
      </w:r>
      <w:r w:rsidRPr="006B5B03">
        <w:rPr>
          <w:lang w:val="sv-SE"/>
        </w:rPr>
        <w:t>:</w:t>
      </w:r>
    </w:p>
    <w:p w14:paraId="27C4CD77" w14:textId="77777777" w:rsidR="002807DC" w:rsidRPr="006B5B03" w:rsidRDefault="002807DC" w:rsidP="002807DC">
      <w:pPr>
        <w:pStyle w:val="PL"/>
        <w:rPr>
          <w:lang w:val="sv-SE"/>
        </w:rPr>
      </w:pPr>
      <w:r w:rsidRPr="006B5B03">
        <w:rPr>
          <w:lang w:val="sv-SE"/>
        </w:rPr>
        <w:t xml:space="preserve">                    type: string</w:t>
      </w:r>
    </w:p>
    <w:p w14:paraId="440B0CA5" w14:textId="12356157" w:rsidR="002807DC" w:rsidRPr="006B5B03" w:rsidRDefault="002807DC" w:rsidP="002807DC">
      <w:pPr>
        <w:pStyle w:val="PL"/>
        <w:rPr>
          <w:lang w:val="sv-SE"/>
        </w:rPr>
      </w:pPr>
      <w:r w:rsidRPr="006B5B03">
        <w:rPr>
          <w:lang w:val="sv-SE"/>
        </w:rPr>
        <w:t xml:space="preserve">                    format: binary</w:t>
      </w:r>
    </w:p>
    <w:p w14:paraId="4060CC42" w14:textId="77777777" w:rsidR="00CC6F3F" w:rsidRPr="006B5B03" w:rsidRDefault="00CC6F3F" w:rsidP="00CC6F3F">
      <w:pPr>
        <w:pStyle w:val="PL"/>
        <w:rPr>
          <w:lang w:val="sv-SE"/>
        </w:rPr>
      </w:pPr>
      <w:r w:rsidRPr="006B5B03">
        <w:rPr>
          <w:lang w:val="sv-SE"/>
        </w:rPr>
        <w:t xml:space="preserve">                  binaryDataN2Information2:</w:t>
      </w:r>
    </w:p>
    <w:p w14:paraId="5C88CB81" w14:textId="77777777" w:rsidR="00CC6F3F" w:rsidRPr="006B5B03" w:rsidRDefault="00CC6F3F" w:rsidP="00CC6F3F">
      <w:pPr>
        <w:pStyle w:val="PL"/>
        <w:rPr>
          <w:lang w:val="sv-SE"/>
        </w:rPr>
      </w:pPr>
      <w:r w:rsidRPr="006B5B03">
        <w:rPr>
          <w:lang w:val="sv-SE"/>
        </w:rPr>
        <w:t xml:space="preserve">                    type: string</w:t>
      </w:r>
    </w:p>
    <w:p w14:paraId="06F3F14D" w14:textId="77777777" w:rsidR="00CC6F3F" w:rsidRPr="006B5B03" w:rsidRDefault="00CC6F3F" w:rsidP="00CC6F3F">
      <w:pPr>
        <w:pStyle w:val="PL"/>
        <w:rPr>
          <w:lang w:val="sv-SE"/>
        </w:rPr>
      </w:pPr>
      <w:r w:rsidRPr="006B5B03">
        <w:rPr>
          <w:lang w:val="sv-SE"/>
        </w:rPr>
        <w:t xml:space="preserve">                    format: binary</w:t>
      </w:r>
    </w:p>
    <w:p w14:paraId="577CDDDB" w14:textId="77777777" w:rsidR="00CC6F3F" w:rsidRPr="006B5B03" w:rsidRDefault="00CC6F3F" w:rsidP="00CC6F3F">
      <w:pPr>
        <w:pStyle w:val="PL"/>
        <w:rPr>
          <w:lang w:val="sv-SE"/>
        </w:rPr>
      </w:pPr>
      <w:r w:rsidRPr="006B5B03">
        <w:rPr>
          <w:lang w:val="sv-SE"/>
        </w:rPr>
        <w:t xml:space="preserve">                  binaryDataN2Information3:</w:t>
      </w:r>
    </w:p>
    <w:p w14:paraId="6C57EDF4" w14:textId="77777777" w:rsidR="00CC6F3F" w:rsidRPr="006B5B03" w:rsidRDefault="00CC6F3F" w:rsidP="00CC6F3F">
      <w:pPr>
        <w:pStyle w:val="PL"/>
        <w:rPr>
          <w:lang w:val="sv-SE"/>
        </w:rPr>
      </w:pPr>
      <w:r w:rsidRPr="006B5B03">
        <w:rPr>
          <w:lang w:val="sv-SE"/>
        </w:rPr>
        <w:t xml:space="preserve">                    type: string</w:t>
      </w:r>
    </w:p>
    <w:p w14:paraId="045089DA" w14:textId="77777777" w:rsidR="00CC6F3F" w:rsidRPr="006B5B03" w:rsidRDefault="00CC6F3F" w:rsidP="00CC6F3F">
      <w:pPr>
        <w:pStyle w:val="PL"/>
        <w:rPr>
          <w:lang w:val="sv-SE"/>
        </w:rPr>
      </w:pPr>
      <w:r w:rsidRPr="006B5B03">
        <w:rPr>
          <w:lang w:val="sv-SE"/>
        </w:rPr>
        <w:t xml:space="preserve">                    format: binary</w:t>
      </w:r>
    </w:p>
    <w:p w14:paraId="20C52C5D" w14:textId="77777777" w:rsidR="00CC6F3F" w:rsidRPr="006B5B03" w:rsidRDefault="00CC6F3F" w:rsidP="00CC6F3F">
      <w:pPr>
        <w:pStyle w:val="PL"/>
        <w:rPr>
          <w:lang w:val="sv-SE"/>
        </w:rPr>
      </w:pPr>
      <w:r w:rsidRPr="006B5B03">
        <w:rPr>
          <w:lang w:val="sv-SE"/>
        </w:rPr>
        <w:t xml:space="preserve">                  binaryDataN2Information4:</w:t>
      </w:r>
    </w:p>
    <w:p w14:paraId="4743C027" w14:textId="77777777" w:rsidR="00CC6F3F" w:rsidRPr="006B5B03" w:rsidRDefault="00CC6F3F" w:rsidP="00CC6F3F">
      <w:pPr>
        <w:pStyle w:val="PL"/>
        <w:rPr>
          <w:lang w:val="sv-SE"/>
        </w:rPr>
      </w:pPr>
      <w:r w:rsidRPr="006B5B03">
        <w:rPr>
          <w:lang w:val="sv-SE"/>
        </w:rPr>
        <w:t xml:space="preserve">                    type: string</w:t>
      </w:r>
    </w:p>
    <w:p w14:paraId="0D2F863E" w14:textId="77777777" w:rsidR="00CC6F3F" w:rsidRPr="006B5B03" w:rsidRDefault="00CC6F3F" w:rsidP="00CC6F3F">
      <w:pPr>
        <w:pStyle w:val="PL"/>
        <w:rPr>
          <w:lang w:val="sv-SE"/>
        </w:rPr>
      </w:pPr>
      <w:r w:rsidRPr="006B5B03">
        <w:rPr>
          <w:lang w:val="sv-SE"/>
        </w:rPr>
        <w:t xml:space="preserve">                    format: binary</w:t>
      </w:r>
    </w:p>
    <w:p w14:paraId="733DA57A" w14:textId="77777777" w:rsidR="00CC6F3F" w:rsidRPr="006B5B03" w:rsidRDefault="00CC6F3F" w:rsidP="00CC6F3F">
      <w:pPr>
        <w:pStyle w:val="PL"/>
        <w:rPr>
          <w:lang w:val="sv-SE"/>
        </w:rPr>
      </w:pPr>
      <w:r w:rsidRPr="006B5B03">
        <w:rPr>
          <w:lang w:val="sv-SE"/>
        </w:rPr>
        <w:t xml:space="preserve">                  binaryDataN2Information5:</w:t>
      </w:r>
    </w:p>
    <w:p w14:paraId="1F0238ED" w14:textId="77777777" w:rsidR="00CC6F3F" w:rsidRPr="006B5B03" w:rsidRDefault="00CC6F3F" w:rsidP="00CC6F3F">
      <w:pPr>
        <w:pStyle w:val="PL"/>
        <w:rPr>
          <w:lang w:val="sv-SE"/>
        </w:rPr>
      </w:pPr>
      <w:r w:rsidRPr="006B5B03">
        <w:rPr>
          <w:lang w:val="sv-SE"/>
        </w:rPr>
        <w:t xml:space="preserve">                    type: string</w:t>
      </w:r>
    </w:p>
    <w:p w14:paraId="334E9C76" w14:textId="77777777" w:rsidR="00CC6F3F" w:rsidRPr="006B5B03" w:rsidRDefault="00CC6F3F" w:rsidP="00CC6F3F">
      <w:pPr>
        <w:pStyle w:val="PL"/>
        <w:rPr>
          <w:lang w:val="sv-SE"/>
        </w:rPr>
      </w:pPr>
      <w:r w:rsidRPr="006B5B03">
        <w:rPr>
          <w:lang w:val="sv-SE"/>
        </w:rPr>
        <w:t xml:space="preserve">                    format: binary</w:t>
      </w:r>
    </w:p>
    <w:p w14:paraId="69D535D4" w14:textId="77777777" w:rsidR="00CC6F3F" w:rsidRPr="006B5B03" w:rsidRDefault="00CC6F3F" w:rsidP="00CC6F3F">
      <w:pPr>
        <w:pStyle w:val="PL"/>
        <w:rPr>
          <w:lang w:val="sv-SE"/>
        </w:rPr>
      </w:pPr>
      <w:r w:rsidRPr="006B5B03">
        <w:rPr>
          <w:lang w:val="sv-SE"/>
        </w:rPr>
        <w:t xml:space="preserve">                  binaryDataN2Information6:</w:t>
      </w:r>
    </w:p>
    <w:p w14:paraId="337EF37D" w14:textId="77777777" w:rsidR="00CC6F3F" w:rsidRPr="006B5B03" w:rsidRDefault="00CC6F3F" w:rsidP="00CC6F3F">
      <w:pPr>
        <w:pStyle w:val="PL"/>
        <w:rPr>
          <w:lang w:val="sv-SE"/>
        </w:rPr>
      </w:pPr>
      <w:r w:rsidRPr="006B5B03">
        <w:rPr>
          <w:lang w:val="sv-SE"/>
        </w:rPr>
        <w:t xml:space="preserve">                    type: string</w:t>
      </w:r>
    </w:p>
    <w:p w14:paraId="284FC459" w14:textId="77777777" w:rsidR="00CC6F3F" w:rsidRPr="006B5B03" w:rsidRDefault="00CC6F3F" w:rsidP="00CC6F3F">
      <w:pPr>
        <w:pStyle w:val="PL"/>
        <w:rPr>
          <w:lang w:val="sv-SE"/>
        </w:rPr>
      </w:pPr>
      <w:r w:rsidRPr="006B5B03">
        <w:rPr>
          <w:lang w:val="sv-SE"/>
        </w:rPr>
        <w:t xml:space="preserve">                    format: binary</w:t>
      </w:r>
    </w:p>
    <w:p w14:paraId="172C5E2E" w14:textId="77777777" w:rsidR="00CC6F3F" w:rsidRPr="006B5B03" w:rsidRDefault="00CC6F3F" w:rsidP="00CC6F3F">
      <w:pPr>
        <w:pStyle w:val="PL"/>
        <w:rPr>
          <w:lang w:val="sv-SE"/>
        </w:rPr>
      </w:pPr>
      <w:r w:rsidRPr="006B5B03">
        <w:rPr>
          <w:lang w:val="sv-SE"/>
        </w:rPr>
        <w:t xml:space="preserve">                  binaryDataN2Information7:</w:t>
      </w:r>
    </w:p>
    <w:p w14:paraId="1C25C801" w14:textId="77777777" w:rsidR="00CC6F3F" w:rsidRPr="006B5B03" w:rsidRDefault="00CC6F3F" w:rsidP="00CC6F3F">
      <w:pPr>
        <w:pStyle w:val="PL"/>
        <w:rPr>
          <w:lang w:val="sv-SE"/>
        </w:rPr>
      </w:pPr>
      <w:r w:rsidRPr="006B5B03">
        <w:rPr>
          <w:lang w:val="sv-SE"/>
        </w:rPr>
        <w:t xml:space="preserve">                    type: string</w:t>
      </w:r>
    </w:p>
    <w:p w14:paraId="7076982A" w14:textId="77777777" w:rsidR="00CC6F3F" w:rsidRPr="006B5B03" w:rsidRDefault="00CC6F3F" w:rsidP="00CC6F3F">
      <w:pPr>
        <w:pStyle w:val="PL"/>
        <w:rPr>
          <w:lang w:val="sv-SE"/>
        </w:rPr>
      </w:pPr>
      <w:r w:rsidRPr="006B5B03">
        <w:rPr>
          <w:lang w:val="sv-SE"/>
        </w:rPr>
        <w:t xml:space="preserve">                    format: binary</w:t>
      </w:r>
    </w:p>
    <w:p w14:paraId="10B8803E" w14:textId="77777777" w:rsidR="00CC6F3F" w:rsidRPr="006B5B03" w:rsidRDefault="00CC6F3F" w:rsidP="00CC6F3F">
      <w:pPr>
        <w:pStyle w:val="PL"/>
        <w:rPr>
          <w:lang w:val="sv-SE"/>
        </w:rPr>
      </w:pPr>
      <w:r w:rsidRPr="006B5B03">
        <w:rPr>
          <w:lang w:val="sv-SE"/>
        </w:rPr>
        <w:t xml:space="preserve">                  binaryDataN2Information8:</w:t>
      </w:r>
    </w:p>
    <w:p w14:paraId="111C7D1A" w14:textId="77777777" w:rsidR="00CC6F3F" w:rsidRPr="006B5B03" w:rsidRDefault="00CC6F3F" w:rsidP="00CC6F3F">
      <w:pPr>
        <w:pStyle w:val="PL"/>
        <w:rPr>
          <w:lang w:val="sv-SE"/>
        </w:rPr>
      </w:pPr>
      <w:r w:rsidRPr="006B5B03">
        <w:rPr>
          <w:lang w:val="sv-SE"/>
        </w:rPr>
        <w:t xml:space="preserve">                    type: string</w:t>
      </w:r>
    </w:p>
    <w:p w14:paraId="0CF8193A" w14:textId="77777777" w:rsidR="00CC6F3F" w:rsidRPr="006B5B03" w:rsidRDefault="00CC6F3F" w:rsidP="00CC6F3F">
      <w:pPr>
        <w:pStyle w:val="PL"/>
        <w:rPr>
          <w:lang w:val="sv-SE"/>
        </w:rPr>
      </w:pPr>
      <w:r w:rsidRPr="006B5B03">
        <w:rPr>
          <w:lang w:val="sv-SE"/>
        </w:rPr>
        <w:t xml:space="preserve">                    format: binary</w:t>
      </w:r>
    </w:p>
    <w:p w14:paraId="24EC8430" w14:textId="77777777" w:rsidR="00CC6F3F" w:rsidRPr="006B5B03" w:rsidRDefault="00CC6F3F" w:rsidP="00CC6F3F">
      <w:pPr>
        <w:pStyle w:val="PL"/>
        <w:rPr>
          <w:lang w:val="sv-SE"/>
        </w:rPr>
      </w:pPr>
      <w:r w:rsidRPr="006B5B03">
        <w:rPr>
          <w:lang w:val="sv-SE"/>
        </w:rPr>
        <w:t xml:space="preserve">                  binaryDataN2Information9:</w:t>
      </w:r>
    </w:p>
    <w:p w14:paraId="2097EF2B" w14:textId="77777777" w:rsidR="00CC6F3F" w:rsidRPr="006B5B03" w:rsidRDefault="00CC6F3F" w:rsidP="00CC6F3F">
      <w:pPr>
        <w:pStyle w:val="PL"/>
        <w:rPr>
          <w:lang w:val="sv-SE"/>
        </w:rPr>
      </w:pPr>
      <w:r w:rsidRPr="006B5B03">
        <w:rPr>
          <w:lang w:val="sv-SE"/>
        </w:rPr>
        <w:t xml:space="preserve">                    type: string</w:t>
      </w:r>
    </w:p>
    <w:p w14:paraId="7FBF1444" w14:textId="77777777" w:rsidR="00CC6F3F" w:rsidRPr="006B5B03" w:rsidRDefault="00CC6F3F" w:rsidP="00CC6F3F">
      <w:pPr>
        <w:pStyle w:val="PL"/>
        <w:rPr>
          <w:lang w:val="sv-SE"/>
        </w:rPr>
      </w:pPr>
      <w:r w:rsidRPr="006B5B03">
        <w:rPr>
          <w:lang w:val="sv-SE"/>
        </w:rPr>
        <w:t xml:space="preserve">                    format: binary</w:t>
      </w:r>
    </w:p>
    <w:p w14:paraId="60797820" w14:textId="77777777" w:rsidR="00CC6F3F" w:rsidRPr="006B5B03" w:rsidRDefault="00CC6F3F" w:rsidP="00CC6F3F">
      <w:pPr>
        <w:pStyle w:val="PL"/>
        <w:rPr>
          <w:lang w:val="sv-SE"/>
        </w:rPr>
      </w:pPr>
      <w:r w:rsidRPr="006B5B03">
        <w:rPr>
          <w:lang w:val="sv-SE"/>
        </w:rPr>
        <w:t xml:space="preserve">                  binaryDataN2Information10:</w:t>
      </w:r>
    </w:p>
    <w:p w14:paraId="2F02548B" w14:textId="77777777" w:rsidR="00CC6F3F" w:rsidRPr="003B2883" w:rsidRDefault="00CC6F3F" w:rsidP="00CC6F3F">
      <w:pPr>
        <w:pStyle w:val="PL"/>
      </w:pPr>
      <w:r w:rsidRPr="006B5B03">
        <w:rPr>
          <w:lang w:val="sv-SE"/>
        </w:rPr>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lastRenderedPageBreak/>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lastRenderedPageBreak/>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lastRenderedPageBreak/>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55F5ED5C" w:rsidR="00335145" w:rsidRDefault="00335145" w:rsidP="00335145">
      <w:pPr>
        <w:pStyle w:val="PL"/>
      </w:pPr>
      <w:r w:rsidRPr="003B2883">
        <w:t xml:space="preserve">          $ref: '#/components/schemas/</w:t>
      </w:r>
      <w:r>
        <w:t>OperationStatus'</w:t>
      </w:r>
    </w:p>
    <w:p w14:paraId="76832EF3" w14:textId="77777777" w:rsidR="00B00430" w:rsidRDefault="00B00430" w:rsidP="00B00430">
      <w:pPr>
        <w:pStyle w:val="PL"/>
      </w:pPr>
      <w:r>
        <w:t xml:space="preserve">        releasedInd:</w:t>
      </w:r>
    </w:p>
    <w:p w14:paraId="21AD170A" w14:textId="77777777" w:rsidR="00B00430" w:rsidRPr="002E5CBA" w:rsidRDefault="00B00430" w:rsidP="00B00430">
      <w:pPr>
        <w:pStyle w:val="PL"/>
        <w:rPr>
          <w:lang w:val="en-US"/>
        </w:rPr>
      </w:pPr>
      <w:r w:rsidRPr="002E5CBA">
        <w:rPr>
          <w:lang w:val="en-US"/>
        </w:rPr>
        <w:t xml:space="preserve">          type: boolean</w:t>
      </w:r>
    </w:p>
    <w:p w14:paraId="0859B0BB" w14:textId="77777777" w:rsidR="00B00430" w:rsidRDefault="00B00430" w:rsidP="00B00430">
      <w:pPr>
        <w:pStyle w:val="PL"/>
      </w:pPr>
      <w:r>
        <w:t xml:space="preserve">          enum:</w:t>
      </w:r>
    </w:p>
    <w:p w14:paraId="569FD117" w14:textId="73DD9E18" w:rsidR="00996F8C" w:rsidRDefault="00B00430" w:rsidP="00B00430">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79F57F3"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lastRenderedPageBreak/>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Pr="00B71891" w:rsidRDefault="00202989" w:rsidP="00CC6F3F">
      <w:pPr>
        <w:pStyle w:val="PL"/>
        <w:rPr>
          <w:lang w:val="fr-FR"/>
        </w:rPr>
      </w:pPr>
      <w:r>
        <w:rPr>
          <w:lang w:val="fr-FR"/>
        </w:rPr>
        <w:t xml:space="preserve">          - MBS_SES_REL_RSP</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3FC09589" w:rsidR="00097512" w:rsidRDefault="00097512" w:rsidP="00097512">
      <w:pPr>
        <w:pStyle w:val="PL"/>
      </w:pPr>
      <w:r w:rsidRPr="00273241">
        <w:rPr>
          <w:lang w:val="en-US"/>
        </w:rPr>
        <w:lastRenderedPageBreak/>
        <w:t xml:space="preserve">          - </w:t>
      </w:r>
      <w:r>
        <w:t>NG_RAN_NOT_REACHABLE</w:t>
      </w:r>
    </w:p>
    <w:p w14:paraId="5A35842E" w14:textId="076DA16E" w:rsidR="005F3181" w:rsidRDefault="005F3181"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A61102">
      <w:pPr>
        <w:pStyle w:val="Heading1"/>
        <w:rPr>
          <w:rFonts w:eastAsia="DengXian"/>
        </w:rPr>
      </w:pPr>
      <w:bookmarkStart w:id="6965" w:name="_Toc81738314"/>
      <w:bookmarkStart w:id="6966" w:name="_Toc89035530"/>
      <w:bookmarkStart w:id="6967" w:name="_Toc89065329"/>
      <w:bookmarkStart w:id="6968" w:name="_Toc89180630"/>
      <w:bookmarkStart w:id="6969" w:name="_Toc97072325"/>
      <w:bookmarkStart w:id="6970" w:name="_Toc169688047"/>
      <w:bookmarkStart w:id="6971" w:name="_Hlk97070691"/>
      <w:r>
        <w:rPr>
          <w:rFonts w:eastAsia="DengXian"/>
        </w:rPr>
        <w:t>A.</w:t>
      </w:r>
      <w:r w:rsidR="000D2929">
        <w:rPr>
          <w:rFonts w:eastAsia="DengXian"/>
        </w:rPr>
        <w:t>7</w:t>
      </w:r>
      <w:r>
        <w:rPr>
          <w:rFonts w:eastAsia="DengXian"/>
        </w:rPr>
        <w:tab/>
        <w:t>Namf_MBSCommunication API</w:t>
      </w:r>
      <w:bookmarkEnd w:id="6965"/>
      <w:bookmarkEnd w:id="6966"/>
      <w:bookmarkEnd w:id="6967"/>
      <w:bookmarkEnd w:id="6968"/>
      <w:bookmarkEnd w:id="6969"/>
      <w:bookmarkEnd w:id="6970"/>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0145A92B" w:rsidR="00322C04" w:rsidRDefault="00322C04" w:rsidP="00322C04">
      <w:pPr>
        <w:pStyle w:val="PL"/>
      </w:pPr>
      <w:r>
        <w:t xml:space="preserve">  version: </w:t>
      </w:r>
      <w:r w:rsidRPr="0017546A">
        <w:rPr>
          <w:lang w:val="fr-FR"/>
        </w:rPr>
        <w:t>1.0.</w:t>
      </w:r>
      <w:r w:rsidR="002D6589">
        <w:rPr>
          <w:lang w:val="fr-FR"/>
        </w:rPr>
        <w:t>1</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6877908A" w:rsidR="00322C04" w:rsidRPr="003B2883" w:rsidRDefault="00322C04" w:rsidP="00322C04">
      <w:pPr>
        <w:pStyle w:val="PL"/>
      </w:pPr>
      <w:r>
        <w:t xml:space="preserve">  description: 3GPP TS 29.518 V17.</w:t>
      </w:r>
      <w:r w:rsidR="002D6589">
        <w:t>8</w:t>
      </w:r>
      <w:r>
        <w:t xml:space="preserve">.0; </w:t>
      </w:r>
      <w:r w:rsidRPr="003B2883">
        <w:t>5G System; Access and Mobility Management Services</w:t>
      </w:r>
    </w:p>
    <w:p w14:paraId="0DA41EDE" w14:textId="25209F97" w:rsidR="00322C04" w:rsidRPr="003A3632" w:rsidRDefault="00322C04" w:rsidP="00322C04">
      <w:pPr>
        <w:pStyle w:val="PL"/>
        <w:rPr>
          <w:lang w:val="sv-SE"/>
        </w:rPr>
      </w:pPr>
      <w:r w:rsidRPr="003B2883">
        <w:t xml:space="preserve">  </w:t>
      </w:r>
      <w:r w:rsidRPr="003A3632">
        <w:rPr>
          <w:lang w:val="sv-SE"/>
        </w:rPr>
        <w:t>url: 'http</w:t>
      </w:r>
      <w:r w:rsidR="0025407A" w:rsidRPr="003A3632">
        <w:rPr>
          <w:lang w:val="sv-SE"/>
        </w:rPr>
        <w:t>s</w:t>
      </w:r>
      <w:r w:rsidRPr="003A3632">
        <w:rPr>
          <w:lang w:val="sv-SE"/>
        </w:rPr>
        <w:t>://www.3gpp.org/ftp/Specs/archive/29_series/29.518/'</w:t>
      </w:r>
    </w:p>
    <w:p w14:paraId="6C40EEFB" w14:textId="77777777" w:rsidR="00322C04" w:rsidRPr="003A3632" w:rsidRDefault="00322C04" w:rsidP="00322C04">
      <w:pPr>
        <w:pStyle w:val="PL"/>
        <w:rPr>
          <w:lang w:val="sv-SE"/>
        </w:rPr>
      </w:pPr>
    </w:p>
    <w:p w14:paraId="121D0634" w14:textId="77777777" w:rsidR="00322C04" w:rsidRPr="003A3632" w:rsidRDefault="00322C04" w:rsidP="00322C04">
      <w:pPr>
        <w:pStyle w:val="PL"/>
      </w:pPr>
      <w:r w:rsidRPr="003A3632">
        <w:t>servers:</w:t>
      </w:r>
    </w:p>
    <w:p w14:paraId="7E83A578" w14:textId="77777777" w:rsidR="00322C04" w:rsidRPr="003A3632" w:rsidRDefault="00322C04" w:rsidP="00322C04">
      <w:pPr>
        <w:pStyle w:val="PL"/>
      </w:pPr>
      <w:r w:rsidRPr="003A3632">
        <w:t xml:space="preserve">  - url: '{apiRoot}/namf-mbs-comm/v1'</w:t>
      </w:r>
    </w:p>
    <w:p w14:paraId="1B6FEFB9" w14:textId="77777777" w:rsidR="00322C04" w:rsidRPr="003B2883" w:rsidRDefault="00322C04" w:rsidP="00322C04">
      <w:pPr>
        <w:pStyle w:val="PL"/>
      </w:pPr>
      <w:r w:rsidRPr="003A3632">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6971"/>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3A3632">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77777777" w:rsidR="00322C04" w:rsidRPr="003B2883" w:rsidRDefault="00322C04" w:rsidP="00322C04">
      <w:pPr>
        <w:pStyle w:val="PL"/>
      </w:pPr>
      <w:r w:rsidRPr="003B2883">
        <w:t xml:space="preserve">        required: true</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77777777" w:rsidR="00322C04" w:rsidRPr="003B2883" w:rsidRDefault="00322C04" w:rsidP="00322C04">
      <w:pPr>
        <w:pStyle w:val="PL"/>
      </w:pPr>
      <w:r w:rsidRPr="003B2883">
        <w:t xml:space="preserve">          $ref: 'TS29571_CommonData.yaml#/components/responses/4</w:t>
      </w:r>
      <w:r>
        <w:t>00</w:t>
      </w:r>
      <w:r w:rsidRPr="003B2883">
        <w:t>'</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lastRenderedPageBreak/>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77777777" w:rsidR="00322C04" w:rsidRPr="003B2883" w:rsidRDefault="00322C04" w:rsidP="00322C04">
      <w:pPr>
        <w:pStyle w:val="PL"/>
      </w:pPr>
      <w:r w:rsidRPr="003B2883">
        <w:t xml:space="preserve">          $ref: 'TS29571_CommonData.yaml#/components/responses/</w:t>
      </w:r>
      <w:r>
        <w:t>500</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7777777" w:rsidR="00322C04" w:rsidRPr="003B2883" w:rsidRDefault="00322C04" w:rsidP="00322C04">
      <w:pPr>
        <w:pStyle w:val="PL"/>
      </w:pPr>
      <w:r w:rsidRPr="003B2883">
        <w:t xml:space="preserve">          $ref: 'TS29571_CommonData.yaml#/components/schemas/SupportedFeatures'</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77777777" w:rsidR="00322C04" w:rsidRPr="003B2883" w:rsidRDefault="00322C04" w:rsidP="00322C04">
      <w:pPr>
        <w:pStyle w:val="PL"/>
      </w:pPr>
      <w:r w:rsidRPr="003B2883">
        <w:t xml:space="preserve">          $ref: 'TS29571_CommonData.yaml#/components/schemas/SupportedFeatures'</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lastRenderedPageBreak/>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77777777" w:rsidR="00322C04" w:rsidRPr="003B2883" w:rsidRDefault="00322C04"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69831391" w14:textId="77777777" w:rsidR="001D2FD9" w:rsidRDefault="001D2FD9" w:rsidP="001D2FD9">
      <w:pPr>
        <w:pStyle w:val="PL"/>
      </w:pPr>
    </w:p>
    <w:p w14:paraId="5C326BFE" w14:textId="43251F86" w:rsidR="00602AC0" w:rsidRPr="002B35B4" w:rsidRDefault="00602AC0" w:rsidP="001C5FB9">
      <w:pPr>
        <w:pStyle w:val="Heading8"/>
        <w:rPr>
          <w:lang w:val="en-US"/>
        </w:rPr>
      </w:pPr>
      <w:bookmarkStart w:id="6972" w:name="_Toc89065330"/>
      <w:bookmarkStart w:id="6973" w:name="_Toc89180631"/>
      <w:bookmarkStart w:id="6974" w:name="_Toc97072326"/>
      <w:r w:rsidRPr="002B35B4">
        <w:rPr>
          <w:lang w:val="en-US"/>
        </w:rPr>
        <w:t>Annex B (Informative):</w:t>
      </w:r>
      <w:r w:rsidR="00ED495F">
        <w:rPr>
          <w:lang w:val="en-US"/>
        </w:rPr>
        <w:br/>
      </w:r>
      <w:r w:rsidR="00415E7A" w:rsidRPr="002B35B4">
        <w:rPr>
          <w:lang w:val="en-US"/>
        </w:rPr>
        <w:t>HTTP Multipart Messages</w:t>
      </w:r>
      <w:bookmarkEnd w:id="6972"/>
      <w:bookmarkEnd w:id="6973"/>
      <w:bookmarkEnd w:id="6974"/>
    </w:p>
    <w:p w14:paraId="1565D39B" w14:textId="77777777" w:rsidR="00602AC0" w:rsidRPr="002B35B4" w:rsidRDefault="00602AC0" w:rsidP="00A61102">
      <w:pPr>
        <w:pStyle w:val="Heading1"/>
        <w:rPr>
          <w:lang w:val="en-US"/>
        </w:rPr>
      </w:pPr>
      <w:bookmarkStart w:id="6975" w:name="_Toc25156619"/>
      <w:bookmarkStart w:id="6976" w:name="_Toc34124924"/>
      <w:bookmarkStart w:id="6977" w:name="_Toc43208060"/>
      <w:bookmarkStart w:id="6978" w:name="_Toc49857527"/>
      <w:bookmarkStart w:id="6979" w:name="_Toc56677373"/>
      <w:bookmarkStart w:id="6980" w:name="_Toc56691896"/>
      <w:bookmarkStart w:id="6981" w:name="_Toc56699160"/>
      <w:bookmarkStart w:id="6982" w:name="_Toc89035531"/>
      <w:bookmarkStart w:id="6983" w:name="_Toc89065331"/>
      <w:bookmarkStart w:id="6984" w:name="_Toc89180632"/>
      <w:bookmarkStart w:id="6985" w:name="_Toc97072327"/>
      <w:bookmarkStart w:id="6986" w:name="_Toc169688048"/>
      <w:r w:rsidRPr="002B35B4">
        <w:rPr>
          <w:lang w:val="en-US"/>
        </w:rPr>
        <w:t>B.1</w:t>
      </w:r>
      <w:r w:rsidRPr="002B35B4">
        <w:rPr>
          <w:lang w:val="en-US"/>
        </w:rPr>
        <w:tab/>
      </w:r>
      <w:r>
        <w:rPr>
          <w:lang w:val="en-US"/>
        </w:rPr>
        <w:t xml:space="preserve">Example of </w:t>
      </w:r>
      <w:r w:rsidRPr="002B35B4">
        <w:rPr>
          <w:lang w:val="en-US"/>
        </w:rPr>
        <w:t>HTTP multipart message</w:t>
      </w:r>
      <w:bookmarkEnd w:id="6975"/>
      <w:bookmarkEnd w:id="6976"/>
      <w:bookmarkEnd w:id="6977"/>
      <w:bookmarkEnd w:id="6978"/>
      <w:bookmarkEnd w:id="6979"/>
      <w:bookmarkEnd w:id="6980"/>
      <w:bookmarkEnd w:id="6981"/>
      <w:bookmarkEnd w:id="6982"/>
      <w:bookmarkEnd w:id="6983"/>
      <w:bookmarkEnd w:id="6984"/>
      <w:bookmarkEnd w:id="6985"/>
      <w:bookmarkEnd w:id="6986"/>
    </w:p>
    <w:p w14:paraId="7E739D19" w14:textId="77777777" w:rsidR="00602AC0" w:rsidRPr="005C2369" w:rsidRDefault="00602AC0" w:rsidP="00A61102">
      <w:pPr>
        <w:pStyle w:val="Heading2"/>
        <w:rPr>
          <w:lang w:val="en-US"/>
        </w:rPr>
      </w:pPr>
      <w:bookmarkStart w:id="6987" w:name="_Toc25156620"/>
      <w:bookmarkStart w:id="6988" w:name="_Toc34124925"/>
      <w:bookmarkStart w:id="6989" w:name="_Toc43208061"/>
      <w:bookmarkStart w:id="6990" w:name="_Toc49857528"/>
      <w:bookmarkStart w:id="6991" w:name="_Toc56677374"/>
      <w:bookmarkStart w:id="6992" w:name="_Toc56691897"/>
      <w:bookmarkStart w:id="6993" w:name="_Toc56699161"/>
      <w:bookmarkStart w:id="6994" w:name="_Toc89035532"/>
      <w:bookmarkStart w:id="6995" w:name="_Toc89065332"/>
      <w:bookmarkStart w:id="6996" w:name="_Toc89180633"/>
      <w:bookmarkStart w:id="6997" w:name="_Toc97072328"/>
      <w:bookmarkStart w:id="6998" w:name="_Toc169688049"/>
      <w:r>
        <w:rPr>
          <w:lang w:val="en-US"/>
        </w:rPr>
        <w:t>B.1.1</w:t>
      </w:r>
      <w:r>
        <w:rPr>
          <w:lang w:val="en-US"/>
        </w:rPr>
        <w:tab/>
        <w:t>General</w:t>
      </w:r>
      <w:bookmarkEnd w:id="6987"/>
      <w:bookmarkEnd w:id="6988"/>
      <w:bookmarkEnd w:id="6989"/>
      <w:bookmarkEnd w:id="6990"/>
      <w:bookmarkEnd w:id="6991"/>
      <w:bookmarkEnd w:id="6992"/>
      <w:bookmarkEnd w:id="6993"/>
      <w:bookmarkEnd w:id="6994"/>
      <w:bookmarkEnd w:id="6995"/>
      <w:bookmarkEnd w:id="6996"/>
      <w:bookmarkEnd w:id="6997"/>
      <w:bookmarkEnd w:id="6998"/>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A61102">
      <w:pPr>
        <w:pStyle w:val="Heading2"/>
        <w:rPr>
          <w:lang w:val="en-US" w:eastAsia="fr-FR"/>
        </w:rPr>
      </w:pPr>
      <w:bookmarkStart w:id="6999" w:name="_Toc25156621"/>
      <w:bookmarkStart w:id="7000" w:name="_Toc34124926"/>
      <w:bookmarkStart w:id="7001" w:name="_Toc43208062"/>
      <w:bookmarkStart w:id="7002" w:name="_Toc49857529"/>
      <w:bookmarkStart w:id="7003" w:name="_Toc56677375"/>
      <w:bookmarkStart w:id="7004" w:name="_Toc56691898"/>
      <w:bookmarkStart w:id="7005" w:name="_Toc56699162"/>
      <w:bookmarkStart w:id="7006" w:name="_Toc89035533"/>
      <w:bookmarkStart w:id="7007" w:name="_Toc89065333"/>
      <w:bookmarkStart w:id="7008" w:name="_Toc89180634"/>
      <w:bookmarkStart w:id="7009" w:name="_Toc97072329"/>
      <w:bookmarkStart w:id="7010" w:name="_Toc169688050"/>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6999"/>
      <w:bookmarkEnd w:id="7000"/>
      <w:bookmarkEnd w:id="7001"/>
      <w:bookmarkEnd w:id="7002"/>
      <w:bookmarkEnd w:id="7003"/>
      <w:bookmarkEnd w:id="7004"/>
      <w:bookmarkEnd w:id="7005"/>
      <w:bookmarkEnd w:id="7006"/>
      <w:bookmarkEnd w:id="7007"/>
      <w:bookmarkEnd w:id="7008"/>
      <w:bookmarkEnd w:id="7009"/>
      <w:bookmarkEnd w:id="7010"/>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lastRenderedPageBreak/>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1C5FB9">
      <w:pPr>
        <w:pStyle w:val="Heading8"/>
      </w:pPr>
      <w:r w:rsidRPr="003B2883">
        <w:br w:type="page"/>
      </w:r>
      <w:bookmarkStart w:id="7011" w:name="_Toc56699163"/>
      <w:bookmarkStart w:id="7012" w:name="_Toc89065334"/>
      <w:bookmarkStart w:id="7013" w:name="_Toc89180635"/>
      <w:bookmarkStart w:id="7014" w:name="_Toc97072330"/>
      <w:bookmarkStart w:id="7015" w:name="historyclause"/>
      <w:r w:rsidRPr="003B2883">
        <w:lastRenderedPageBreak/>
        <w:t xml:space="preserve">Annex </w:t>
      </w:r>
      <w:r>
        <w:t>C</w:t>
      </w:r>
      <w:r w:rsidRPr="003B2883">
        <w:t xml:space="preserve"> (informative):</w:t>
      </w:r>
      <w:r w:rsidR="00ED495F">
        <w:br/>
      </w:r>
      <w:r w:rsidRPr="003B2883">
        <w:t>Change history</w:t>
      </w:r>
      <w:bookmarkEnd w:id="7011"/>
      <w:bookmarkEnd w:id="7012"/>
      <w:bookmarkEnd w:id="7013"/>
      <w:bookmarkEnd w:id="7014"/>
    </w:p>
    <w:bookmarkEnd w:id="7015"/>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07"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08"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09"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1"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2"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3"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17"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18"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19"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0"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1"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2"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3"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4"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5"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6"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27"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28"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29"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0"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1"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2"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3"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4"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5"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5"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6"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67"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5A35DCD6" w:rsidR="005051C8" w:rsidRPr="00017147" w:rsidRDefault="005051C8" w:rsidP="005051C8">
            <w:pPr>
              <w:pStyle w:val="TAC"/>
              <w:rPr>
                <w:sz w:val="16"/>
              </w:rPr>
            </w:pPr>
            <w:r>
              <w:rPr>
                <w:rFonts w:cs="Arial"/>
                <w:sz w:val="16"/>
                <w:szCs w:val="16"/>
              </w:rPr>
              <w:t>CP-2230</w:t>
            </w:r>
            <w:r w:rsidR="00AE3FD0">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245EA7" w:rsidRPr="00B44C23" w14:paraId="254F0D7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DC669A2" w14:textId="3147329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F6921" w14:textId="14186D61"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011758" w14:textId="0CCD0D97" w:rsidR="00245EA7" w:rsidRPr="00502414" w:rsidRDefault="00245EA7" w:rsidP="00245EA7">
            <w:pPr>
              <w:pStyle w:val="TAC"/>
              <w:rPr>
                <w:rFonts w:cs="Arial"/>
                <w:sz w:val="16"/>
                <w:szCs w:val="16"/>
              </w:rPr>
            </w:pPr>
            <w:r w:rsidRPr="00502414">
              <w:rPr>
                <w:sz w:val="16"/>
                <w:szCs w:val="16"/>
              </w:rPr>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E9444A" w14:textId="1B3E48D3" w:rsidR="00245EA7" w:rsidRDefault="00245EA7" w:rsidP="00245EA7">
            <w:pPr>
              <w:pStyle w:val="TAC"/>
              <w:rPr>
                <w:rFonts w:cs="Arial"/>
                <w:sz w:val="16"/>
                <w:szCs w:val="16"/>
              </w:rPr>
            </w:pPr>
            <w:r>
              <w:rPr>
                <w:rFonts w:cs="Arial"/>
                <w:sz w:val="16"/>
                <w:szCs w:val="16"/>
              </w:rPr>
              <w:t>0829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EDA301" w14:textId="3F7C7E53"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318DC" w14:textId="26070E6B"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2D6BF1" w14:textId="648AF5FB" w:rsidR="00245EA7" w:rsidRDefault="00245EA7" w:rsidP="00245EA7">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92C2FB" w14:textId="7F698F12" w:rsidR="00245EA7" w:rsidRDefault="00245EA7" w:rsidP="00245EA7">
            <w:pPr>
              <w:pStyle w:val="TAC"/>
              <w:rPr>
                <w:sz w:val="16"/>
              </w:rPr>
            </w:pPr>
            <w:r>
              <w:rPr>
                <w:sz w:val="16"/>
              </w:rPr>
              <w:t>17.9.0</w:t>
            </w:r>
          </w:p>
        </w:tc>
      </w:tr>
      <w:tr w:rsidR="00245EA7" w:rsidRPr="00B44C23" w14:paraId="0A2D49E6"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2E52738" w14:textId="7640AEA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1E413E" w14:textId="6E342BE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B9E6AE" w14:textId="318F005F"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D35E22" w14:textId="77C0F7A8" w:rsidR="00245EA7" w:rsidRDefault="00245EA7" w:rsidP="00245EA7">
            <w:pPr>
              <w:pStyle w:val="TAC"/>
              <w:rPr>
                <w:rFonts w:cs="Arial"/>
                <w:sz w:val="16"/>
                <w:szCs w:val="16"/>
              </w:rPr>
            </w:pPr>
            <w:r>
              <w:rPr>
                <w:rFonts w:cs="Arial"/>
                <w:sz w:val="16"/>
                <w:szCs w:val="16"/>
              </w:rPr>
              <w:t>0837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CEE551" w14:textId="40E9F19A"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01948" w14:textId="69E6674D"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16DC96" w14:textId="420B8CEE" w:rsidR="00245EA7" w:rsidRDefault="00245EA7" w:rsidP="00245EA7">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94307" w14:textId="7A5370AD" w:rsidR="00245EA7" w:rsidRDefault="00245EA7" w:rsidP="00245EA7">
            <w:pPr>
              <w:pStyle w:val="TAC"/>
              <w:rPr>
                <w:sz w:val="16"/>
              </w:rPr>
            </w:pPr>
            <w:r>
              <w:rPr>
                <w:sz w:val="16"/>
              </w:rPr>
              <w:t>17.9.0</w:t>
            </w:r>
          </w:p>
        </w:tc>
      </w:tr>
      <w:tr w:rsidR="00245EA7" w:rsidRPr="00B44C23" w14:paraId="4EA1E86D"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17C7B77" w14:textId="6783D59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9972FA" w14:textId="4BAEC515"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CA621" w14:textId="560DFDEC"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DE1A81" w14:textId="4715E451" w:rsidR="00245EA7" w:rsidRDefault="00245EA7" w:rsidP="00245EA7">
            <w:pPr>
              <w:pStyle w:val="TAC"/>
              <w:rPr>
                <w:rFonts w:cs="Arial"/>
                <w:sz w:val="16"/>
                <w:szCs w:val="16"/>
              </w:rPr>
            </w:pPr>
            <w:r>
              <w:rPr>
                <w:rFonts w:cs="Arial"/>
                <w:sz w:val="16"/>
                <w:szCs w:val="16"/>
              </w:rPr>
              <w:t>0846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AB8A87" w14:textId="2DE4CE1F"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E1157" w14:textId="3DC434CF"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1C2E90" w14:textId="502A4BC5" w:rsidR="00245EA7" w:rsidRDefault="00245EA7" w:rsidP="00245EA7">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34319" w14:textId="2950FDF2" w:rsidR="00245EA7" w:rsidRDefault="00245EA7" w:rsidP="00245EA7">
            <w:pPr>
              <w:pStyle w:val="TAC"/>
              <w:rPr>
                <w:sz w:val="16"/>
              </w:rPr>
            </w:pPr>
            <w:r>
              <w:rPr>
                <w:sz w:val="16"/>
              </w:rPr>
              <w:t>17.9.0</w:t>
            </w:r>
          </w:p>
        </w:tc>
      </w:tr>
      <w:tr w:rsidR="00245EA7" w:rsidRPr="00B44C23" w14:paraId="4E4DAA02"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7D37BB7" w14:textId="53C8009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3DF4F3" w14:textId="2E64B79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AD41C" w14:textId="71D33686" w:rsidR="00245EA7" w:rsidRPr="00502414" w:rsidRDefault="00245EA7" w:rsidP="00245EA7">
            <w:pPr>
              <w:pStyle w:val="TAC"/>
              <w:rPr>
                <w:rFonts w:cs="Arial"/>
                <w:sz w:val="16"/>
                <w:szCs w:val="16"/>
              </w:rPr>
            </w:pPr>
            <w:r w:rsidRPr="00502414">
              <w:rPr>
                <w:sz w:val="16"/>
                <w:szCs w:val="16"/>
              </w:rPr>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D81B19" w14:textId="2B2AAFDC" w:rsidR="00245EA7" w:rsidRDefault="00245EA7" w:rsidP="00245EA7">
            <w:pPr>
              <w:pStyle w:val="TAC"/>
              <w:rPr>
                <w:rFonts w:cs="Arial"/>
                <w:sz w:val="16"/>
                <w:szCs w:val="16"/>
              </w:rPr>
            </w:pPr>
            <w:r>
              <w:rPr>
                <w:rFonts w:cs="Arial"/>
                <w:sz w:val="16"/>
                <w:szCs w:val="16"/>
              </w:rPr>
              <w:t>0848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94819F" w14:textId="1FA9496A"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3D8E0C" w14:textId="3C722DB7"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7F41AA" w14:textId="01A99F15" w:rsidR="00245EA7" w:rsidRDefault="00245EA7" w:rsidP="00245EA7">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0718C1" w14:textId="32594E15" w:rsidR="00245EA7" w:rsidRDefault="00245EA7" w:rsidP="00245EA7">
            <w:pPr>
              <w:pStyle w:val="TAC"/>
              <w:rPr>
                <w:sz w:val="16"/>
              </w:rPr>
            </w:pPr>
            <w:r>
              <w:rPr>
                <w:sz w:val="16"/>
              </w:rPr>
              <w:t>17.9.0</w:t>
            </w:r>
          </w:p>
        </w:tc>
      </w:tr>
      <w:tr w:rsidR="00245EA7" w:rsidRPr="00B44C23" w14:paraId="73F4020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4555CB6" w14:textId="6F367E4C"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8A9B" w14:textId="7096A46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1C4A01" w14:textId="4EDFB32E" w:rsidR="00245EA7" w:rsidRPr="00502414" w:rsidRDefault="00245EA7" w:rsidP="00245EA7">
            <w:pPr>
              <w:pStyle w:val="TAC"/>
              <w:rPr>
                <w:rFonts w:cs="Arial"/>
                <w:sz w:val="16"/>
                <w:szCs w:val="16"/>
              </w:rPr>
            </w:pPr>
            <w:r w:rsidRPr="00502414">
              <w:rPr>
                <w:sz w:val="16"/>
                <w:szCs w:val="16"/>
              </w:rPr>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FDF34" w14:textId="0350A6E4" w:rsidR="00245EA7" w:rsidRDefault="00245EA7" w:rsidP="00245EA7">
            <w:pPr>
              <w:pStyle w:val="TAC"/>
              <w:rPr>
                <w:rFonts w:cs="Arial"/>
                <w:sz w:val="16"/>
                <w:szCs w:val="16"/>
              </w:rPr>
            </w:pPr>
            <w:r>
              <w:rPr>
                <w:rFonts w:cs="Arial"/>
                <w:sz w:val="16"/>
                <w:szCs w:val="16"/>
              </w:rPr>
              <w:t>0854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2BBBD" w14:textId="481F316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590014" w14:textId="6FB6F537"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64BE82" w14:textId="6348AC4A" w:rsidR="00245EA7" w:rsidRDefault="00245EA7" w:rsidP="00245EA7">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ED4EC7" w14:textId="5C54C4DF" w:rsidR="00245EA7" w:rsidRDefault="00245EA7" w:rsidP="00245EA7">
            <w:pPr>
              <w:pStyle w:val="TAC"/>
              <w:rPr>
                <w:sz w:val="16"/>
              </w:rPr>
            </w:pPr>
            <w:r>
              <w:rPr>
                <w:sz w:val="16"/>
              </w:rPr>
              <w:t>17.9.0</w:t>
            </w:r>
          </w:p>
        </w:tc>
      </w:tr>
      <w:tr w:rsidR="00245EA7" w:rsidRPr="00B44C23" w14:paraId="3CFA528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0A559693" w14:textId="6BCF9E1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E3C1A" w14:textId="76DD9DC9"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D47BD9" w14:textId="76E9D954" w:rsidR="00245EA7" w:rsidRPr="00502414" w:rsidRDefault="00245EA7" w:rsidP="00245EA7">
            <w:pPr>
              <w:pStyle w:val="TAC"/>
              <w:rPr>
                <w:rFonts w:cs="Arial"/>
                <w:sz w:val="16"/>
                <w:szCs w:val="16"/>
              </w:rPr>
            </w:pPr>
            <w:r w:rsidRPr="00502414">
              <w:rPr>
                <w:sz w:val="16"/>
                <w:szCs w:val="16"/>
              </w:rPr>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A01BD5" w14:textId="58EA23AF" w:rsidR="00245EA7" w:rsidRDefault="00245EA7" w:rsidP="00245EA7">
            <w:pPr>
              <w:pStyle w:val="TAC"/>
              <w:rPr>
                <w:rFonts w:cs="Arial"/>
                <w:sz w:val="16"/>
                <w:szCs w:val="16"/>
              </w:rPr>
            </w:pPr>
            <w:r>
              <w:rPr>
                <w:rFonts w:cs="Arial"/>
                <w:sz w:val="16"/>
                <w:szCs w:val="16"/>
              </w:rPr>
              <w:t>0858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5898B7" w14:textId="2967CF3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E77242" w14:textId="0E850DE8"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171648" w14:textId="76066D8B" w:rsidR="00245EA7" w:rsidRDefault="00245EA7" w:rsidP="00245EA7">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EACDC" w14:textId="6AD29A45" w:rsidR="00245EA7" w:rsidRDefault="00245EA7" w:rsidP="00245EA7">
            <w:pPr>
              <w:pStyle w:val="TAC"/>
              <w:rPr>
                <w:sz w:val="16"/>
              </w:rPr>
            </w:pPr>
            <w:r>
              <w:rPr>
                <w:sz w:val="16"/>
              </w:rPr>
              <w:t>17.9.0</w:t>
            </w:r>
          </w:p>
        </w:tc>
      </w:tr>
      <w:tr w:rsidR="00245EA7" w:rsidRPr="00B44C23" w14:paraId="11FC9018"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E4B71B9" w14:textId="346ACFE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6B7DF" w14:textId="7B9D3C3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D8D4FC" w14:textId="044361C2" w:rsidR="00245EA7" w:rsidRPr="00502414" w:rsidRDefault="00245EA7" w:rsidP="00245EA7">
            <w:pPr>
              <w:pStyle w:val="TAC"/>
              <w:rPr>
                <w:rFonts w:cs="Arial"/>
                <w:sz w:val="16"/>
                <w:szCs w:val="16"/>
              </w:rPr>
            </w:pPr>
            <w:r w:rsidRPr="00502414">
              <w:rPr>
                <w:sz w:val="16"/>
                <w:szCs w:val="16"/>
              </w:rPr>
              <w:t>CP-230089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F7B66" w14:textId="2173351B" w:rsidR="00245EA7" w:rsidRDefault="00245EA7" w:rsidP="00245EA7">
            <w:pPr>
              <w:pStyle w:val="TAC"/>
              <w:rPr>
                <w:rFonts w:cs="Arial"/>
                <w:sz w:val="16"/>
                <w:szCs w:val="16"/>
              </w:rPr>
            </w:pPr>
            <w:r>
              <w:rPr>
                <w:rFonts w:cs="Arial"/>
                <w:sz w:val="16"/>
                <w:szCs w:val="16"/>
              </w:rPr>
              <w:t>0873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DDC634" w14:textId="5BC90CA5"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9A40A" w14:textId="4AF70CDA"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6E3BC" w14:textId="6FA570EB" w:rsidR="00245EA7" w:rsidRDefault="00245EA7" w:rsidP="00245EA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BB5D71" w14:textId="03951BA3" w:rsidR="00245EA7" w:rsidRDefault="00245EA7" w:rsidP="00245EA7">
            <w:pPr>
              <w:pStyle w:val="TAC"/>
              <w:rPr>
                <w:sz w:val="16"/>
              </w:rPr>
            </w:pPr>
            <w:r>
              <w:rPr>
                <w:sz w:val="16"/>
              </w:rPr>
              <w:t>17.9.0</w:t>
            </w:r>
          </w:p>
        </w:tc>
      </w:tr>
      <w:tr w:rsidR="00502414" w:rsidRPr="00B44C23" w14:paraId="3D65B283"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02950B04" w14:textId="505D5FD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D445C9" w14:textId="58C1C92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8605BE" w14:textId="3B3636EF" w:rsidR="00502414" w:rsidRPr="00F276B6" w:rsidRDefault="00502414" w:rsidP="00502414">
            <w:pPr>
              <w:pStyle w:val="TAC"/>
              <w:rPr>
                <w:sz w:val="16"/>
                <w:szCs w:val="16"/>
              </w:rPr>
            </w:pPr>
            <w:r w:rsidRPr="00F276B6">
              <w:rPr>
                <w:sz w:val="16"/>
                <w:szCs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C970CB6" w14:textId="719B73A6" w:rsidR="00502414" w:rsidRDefault="00502414" w:rsidP="00502414">
            <w:pPr>
              <w:pStyle w:val="TAC"/>
              <w:rPr>
                <w:rFonts w:cs="Arial"/>
                <w:sz w:val="16"/>
                <w:szCs w:val="16"/>
              </w:rPr>
            </w:pPr>
            <w:r>
              <w:rPr>
                <w:rFonts w:cs="Arial"/>
                <w:sz w:val="16"/>
                <w:szCs w:val="16"/>
              </w:rPr>
              <w:t>0888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CF6EEB" w14:textId="73B0AB2D"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DF0E2D" w14:textId="5BA3D18F"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2FC843" w14:textId="5ABE40EF" w:rsidR="00502414" w:rsidRDefault="00502414" w:rsidP="00502414">
            <w:pPr>
              <w:pStyle w:val="TAC"/>
              <w:jc w:val="left"/>
              <w:rPr>
                <w:rFonts w:cs="Arial"/>
                <w:sz w:val="16"/>
                <w:szCs w:val="16"/>
              </w:rPr>
            </w:pPr>
            <w:r>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8C1A" w14:textId="2CBE3966" w:rsidR="00502414" w:rsidRDefault="00502414" w:rsidP="00502414">
            <w:pPr>
              <w:pStyle w:val="TAC"/>
              <w:rPr>
                <w:sz w:val="16"/>
              </w:rPr>
            </w:pPr>
            <w:r>
              <w:rPr>
                <w:sz w:val="16"/>
              </w:rPr>
              <w:t>17.10.0</w:t>
            </w:r>
          </w:p>
        </w:tc>
      </w:tr>
      <w:tr w:rsidR="00502414" w:rsidRPr="00B44C23" w14:paraId="6AA3D0BE"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FD7F355" w14:textId="08A6690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9F0787" w14:textId="7318028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F0A56D" w14:textId="29E6528E"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072935" w14:textId="36AB50AA" w:rsidR="00502414" w:rsidRDefault="00502414" w:rsidP="00502414">
            <w:pPr>
              <w:pStyle w:val="TAC"/>
              <w:rPr>
                <w:rFonts w:cs="Arial"/>
                <w:sz w:val="16"/>
                <w:szCs w:val="16"/>
              </w:rPr>
            </w:pPr>
            <w:r>
              <w:rPr>
                <w:rFonts w:cs="Arial"/>
                <w:sz w:val="16"/>
                <w:szCs w:val="16"/>
              </w:rPr>
              <w:t>0890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5C48B3A" w14:textId="65424AF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1E1A05" w14:textId="3B4200CD"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D90583" w14:textId="4FCDEAE3" w:rsidR="00502414" w:rsidRDefault="00502414" w:rsidP="00502414">
            <w:pPr>
              <w:pStyle w:val="TAC"/>
              <w:jc w:val="left"/>
              <w:rPr>
                <w:rFonts w:cs="Arial"/>
                <w:sz w:val="16"/>
                <w:szCs w:val="16"/>
              </w:rPr>
            </w:pPr>
            <w:r>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9B5484E" w14:textId="290D71FA" w:rsidR="00502414" w:rsidRDefault="00502414" w:rsidP="00502414">
            <w:pPr>
              <w:pStyle w:val="TAC"/>
              <w:rPr>
                <w:sz w:val="16"/>
              </w:rPr>
            </w:pPr>
            <w:r w:rsidRPr="00C64879">
              <w:rPr>
                <w:sz w:val="16"/>
              </w:rPr>
              <w:t>17.10.0</w:t>
            </w:r>
          </w:p>
        </w:tc>
      </w:tr>
      <w:tr w:rsidR="00502414" w:rsidRPr="00B44C23" w14:paraId="6BE7640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3167F24D" w14:textId="7B264F8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73F59" w14:textId="07C607B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D62F32" w14:textId="03F9E25D" w:rsidR="00502414" w:rsidRPr="00F276B6" w:rsidRDefault="00502414" w:rsidP="00502414">
            <w:pPr>
              <w:pStyle w:val="TAC"/>
              <w:rPr>
                <w:sz w:val="16"/>
                <w:szCs w:val="16"/>
              </w:rPr>
            </w:pPr>
            <w:r w:rsidRPr="00F276B6">
              <w:rPr>
                <w:sz w:val="16"/>
                <w:szCs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DD605E" w14:textId="6E259EF9" w:rsidR="00502414" w:rsidRDefault="00502414" w:rsidP="00502414">
            <w:pPr>
              <w:pStyle w:val="TAC"/>
              <w:rPr>
                <w:rFonts w:cs="Arial"/>
                <w:sz w:val="16"/>
                <w:szCs w:val="16"/>
              </w:rPr>
            </w:pPr>
            <w:r>
              <w:rPr>
                <w:rFonts w:cs="Arial"/>
                <w:sz w:val="16"/>
                <w:szCs w:val="16"/>
              </w:rPr>
              <w:t>0892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C6A966" w14:textId="3450A2E1"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5D912F" w14:textId="14856549"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979DD3" w14:textId="29B8ED0B" w:rsidR="00502414" w:rsidRDefault="00502414" w:rsidP="00502414">
            <w:pPr>
              <w:pStyle w:val="TAC"/>
              <w:jc w:val="left"/>
              <w:rPr>
                <w:rFonts w:cs="Arial"/>
                <w:sz w:val="16"/>
                <w:szCs w:val="16"/>
              </w:rPr>
            </w:pPr>
            <w:r>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A8E9B45" w14:textId="03DA48AF" w:rsidR="00502414" w:rsidRDefault="00502414" w:rsidP="00502414">
            <w:pPr>
              <w:pStyle w:val="TAC"/>
              <w:rPr>
                <w:sz w:val="16"/>
              </w:rPr>
            </w:pPr>
            <w:r w:rsidRPr="00C64879">
              <w:rPr>
                <w:sz w:val="16"/>
              </w:rPr>
              <w:t>17.10.0</w:t>
            </w:r>
          </w:p>
        </w:tc>
      </w:tr>
      <w:tr w:rsidR="00502414" w:rsidRPr="00B44C23" w14:paraId="2665259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172A132F" w14:textId="53230CA9"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2EB582" w14:textId="02A9A20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F62859" w14:textId="246DB5EC"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76BC4B" w14:textId="5C8B694D" w:rsidR="00502414" w:rsidRDefault="00502414" w:rsidP="00502414">
            <w:pPr>
              <w:pStyle w:val="TAC"/>
              <w:rPr>
                <w:rFonts w:cs="Arial"/>
                <w:sz w:val="16"/>
                <w:szCs w:val="16"/>
              </w:rPr>
            </w:pPr>
            <w:r>
              <w:rPr>
                <w:rFonts w:cs="Arial"/>
                <w:sz w:val="16"/>
                <w:szCs w:val="16"/>
              </w:rPr>
              <w:t>0924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225A8B" w14:textId="6B53894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F86368" w14:textId="7EC5A474"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0A6F9C" w14:textId="366A8C06" w:rsidR="00502414" w:rsidRDefault="00502414" w:rsidP="00502414">
            <w:pPr>
              <w:pStyle w:val="TAC"/>
              <w:jc w:val="left"/>
              <w:rPr>
                <w:rFonts w:cs="Arial"/>
                <w:sz w:val="16"/>
                <w:szCs w:val="16"/>
              </w:rPr>
            </w:pPr>
            <w:r>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168A3EB" w14:textId="68231247" w:rsidR="00502414" w:rsidRDefault="00502414" w:rsidP="00502414">
            <w:pPr>
              <w:pStyle w:val="TAC"/>
              <w:rPr>
                <w:sz w:val="16"/>
              </w:rPr>
            </w:pPr>
            <w:r w:rsidRPr="00C64879">
              <w:rPr>
                <w:sz w:val="16"/>
              </w:rPr>
              <w:t>17.10.0</w:t>
            </w:r>
          </w:p>
        </w:tc>
      </w:tr>
      <w:tr w:rsidR="00502414" w:rsidRPr="00B44C23" w14:paraId="178C60AC"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8C0666B" w14:textId="40BA09A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25F714" w14:textId="3C1182CC"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849CCC" w14:textId="1FE8D1B0" w:rsidR="00502414" w:rsidRPr="00F276B6" w:rsidRDefault="00502414" w:rsidP="00502414">
            <w:pPr>
              <w:pStyle w:val="TAC"/>
              <w:rPr>
                <w:sz w:val="16"/>
                <w:szCs w:val="16"/>
              </w:rPr>
            </w:pPr>
            <w:r w:rsidRPr="00F276B6">
              <w:rPr>
                <w:sz w:val="16"/>
                <w:szCs w:val="16"/>
              </w:rPr>
              <w:t>CP-231085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80127B" w14:textId="7F430387" w:rsidR="00502414" w:rsidRDefault="00502414" w:rsidP="00502414">
            <w:pPr>
              <w:pStyle w:val="TAC"/>
              <w:rPr>
                <w:rFonts w:cs="Arial"/>
                <w:sz w:val="16"/>
                <w:szCs w:val="16"/>
              </w:rPr>
            </w:pPr>
            <w:r>
              <w:rPr>
                <w:rFonts w:cs="Arial"/>
                <w:sz w:val="16"/>
                <w:szCs w:val="16"/>
              </w:rPr>
              <w:t>0926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51C065" w14:textId="48EB48F4"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4E8FA5" w14:textId="055A9CAC"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E9AC8C" w14:textId="308A9188" w:rsidR="00502414" w:rsidRDefault="00502414" w:rsidP="00502414">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F8D3738" w14:textId="24810A2E" w:rsidR="00502414" w:rsidRDefault="00502414" w:rsidP="00502414">
            <w:pPr>
              <w:pStyle w:val="TAC"/>
              <w:rPr>
                <w:sz w:val="16"/>
              </w:rPr>
            </w:pPr>
            <w:r w:rsidRPr="00C64879">
              <w:rPr>
                <w:sz w:val="16"/>
              </w:rPr>
              <w:t>17.10.0</w:t>
            </w:r>
          </w:p>
        </w:tc>
      </w:tr>
      <w:tr w:rsidR="00CD3F97" w:rsidRPr="00B44C23" w14:paraId="7297A00F"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6C254BE5" w14:textId="43997DE8"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DD93FD" w14:textId="7D16099D"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33E3A" w14:textId="3D16A30D" w:rsidR="00CD3F97" w:rsidRPr="00F276B6" w:rsidRDefault="00CD3F97" w:rsidP="00CD3F97">
            <w:pPr>
              <w:pStyle w:val="TAC"/>
              <w:rPr>
                <w:sz w:val="16"/>
                <w:szCs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737E0" w14:textId="526A02F8" w:rsidR="00CD3F97" w:rsidRDefault="00CD3F97" w:rsidP="00CD3F97">
            <w:pPr>
              <w:pStyle w:val="TAC"/>
              <w:rPr>
                <w:rFonts w:cs="Arial"/>
                <w:sz w:val="16"/>
                <w:szCs w:val="16"/>
              </w:rPr>
            </w:pPr>
            <w:r>
              <w:rPr>
                <w:rFonts w:cs="Arial"/>
                <w:sz w:val="16"/>
                <w:szCs w:val="16"/>
              </w:rPr>
              <w:t>0940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274911" w14:textId="4800BE75"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2AEFF5" w14:textId="5F976A97"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48197" w14:textId="4772ABC8" w:rsidR="00CD3F97" w:rsidRDefault="00CD3F97" w:rsidP="00CD3F97">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2C53CC" w14:textId="3E12A05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333B43D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7FDBF13F" w14:textId="1CEA50BD"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C2F9AB" w14:textId="491F4C7B"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0F1A8" w14:textId="287A07D6" w:rsidR="00CD3F97" w:rsidRPr="00F276B6" w:rsidRDefault="00CD3F97" w:rsidP="00CD3F97">
            <w:pPr>
              <w:pStyle w:val="TAC"/>
              <w:rPr>
                <w:sz w:val="16"/>
                <w:szCs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73A063" w14:textId="4EE105C3" w:rsidR="00CD3F97" w:rsidRDefault="00CD3F97" w:rsidP="00CD3F97">
            <w:pPr>
              <w:pStyle w:val="TAC"/>
              <w:rPr>
                <w:rFonts w:cs="Arial"/>
                <w:sz w:val="16"/>
                <w:szCs w:val="16"/>
              </w:rPr>
            </w:pPr>
            <w:r>
              <w:rPr>
                <w:rFonts w:cs="Arial"/>
                <w:sz w:val="16"/>
                <w:szCs w:val="16"/>
              </w:rPr>
              <w:t>0952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CAE15" w14:textId="29A6DAB0" w:rsidR="00CD3F97" w:rsidRDefault="00CD3F97" w:rsidP="00CD3F9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0F5DB4" w14:textId="01206B68"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8AA8D1" w14:textId="15350521" w:rsidR="00CD3F97" w:rsidRDefault="00CD3F97" w:rsidP="00CD3F97">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07B3F62" w14:textId="6BA42F8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0444F053"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07BBF84" w14:textId="233C7E61"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6ED4FD" w14:textId="1AB64484" w:rsidR="00CD3F97" w:rsidRDefault="00CD3F97" w:rsidP="00CD3F97">
            <w:pPr>
              <w:pStyle w:val="TAC"/>
              <w:rPr>
                <w:sz w:val="16"/>
              </w:rPr>
            </w:pPr>
            <w:r>
              <w:rPr>
                <w:sz w:val="16"/>
              </w:rPr>
              <w:t>CT#10</w:t>
            </w:r>
            <w:r w:rsidR="009B283C">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DC3EF" w14:textId="6C8B559C" w:rsidR="00CD3F97" w:rsidRPr="00F276B6" w:rsidRDefault="00CD3F97" w:rsidP="00CD3F97">
            <w:pPr>
              <w:pStyle w:val="TAC"/>
              <w:rPr>
                <w:sz w:val="16"/>
                <w:szCs w:val="16"/>
              </w:rPr>
            </w:pPr>
            <w:r>
              <w:rPr>
                <w:rFonts w:cs="Arial"/>
                <w:sz w:val="16"/>
                <w:szCs w:val="16"/>
              </w:rPr>
              <w:t>CP-232074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825485" w14:textId="53C5239C" w:rsidR="00CD3F97" w:rsidRDefault="00CD3F97" w:rsidP="00CD3F97">
            <w:pPr>
              <w:pStyle w:val="TAC"/>
              <w:rPr>
                <w:rFonts w:cs="Arial"/>
                <w:sz w:val="16"/>
                <w:szCs w:val="16"/>
              </w:rPr>
            </w:pPr>
            <w:r>
              <w:rPr>
                <w:rFonts w:cs="Arial"/>
                <w:sz w:val="16"/>
                <w:szCs w:val="16"/>
              </w:rPr>
              <w:t>0960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F1465A" w14:textId="4CF405AB"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24A63A" w14:textId="488A48F0"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09D1C2" w14:textId="2E129064" w:rsidR="00CD3F97" w:rsidRDefault="00CD3F97" w:rsidP="00CD3F9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DC0B0A2" w14:textId="2903E430" w:rsidR="00CD3F97" w:rsidRPr="00C64879" w:rsidRDefault="00CD3F97" w:rsidP="00CD3F97">
            <w:pPr>
              <w:pStyle w:val="TAC"/>
              <w:rPr>
                <w:sz w:val="16"/>
              </w:rPr>
            </w:pPr>
            <w:r w:rsidRPr="00C64879">
              <w:rPr>
                <w:sz w:val="16"/>
              </w:rPr>
              <w:t>17.1</w:t>
            </w:r>
            <w:r>
              <w:rPr>
                <w:sz w:val="16"/>
              </w:rPr>
              <w:t>1</w:t>
            </w:r>
            <w:r w:rsidRPr="00C64879">
              <w:rPr>
                <w:sz w:val="16"/>
              </w:rPr>
              <w:t>.0</w:t>
            </w:r>
          </w:p>
        </w:tc>
      </w:tr>
      <w:tr w:rsidR="00254D6B" w:rsidRPr="00B44C23" w14:paraId="6FB8686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49EFE51" w14:textId="2CEFF002" w:rsidR="00254D6B" w:rsidRDefault="00254D6B" w:rsidP="00254D6B">
            <w:pPr>
              <w:pStyle w:val="TAC"/>
              <w:rPr>
                <w:sz w:val="16"/>
              </w:rPr>
            </w:pPr>
            <w:r>
              <w:rPr>
                <w:sz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2451" w14:textId="0BD73EE4"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712ECA" w14:textId="1C6C43F2" w:rsidR="00254D6B" w:rsidRDefault="00254D6B" w:rsidP="00254D6B">
            <w:pPr>
              <w:pStyle w:val="TAC"/>
              <w:rPr>
                <w:rFonts w:cs="Arial"/>
                <w:sz w:val="16"/>
                <w:szCs w:val="16"/>
              </w:rPr>
            </w:pPr>
            <w:r>
              <w:rPr>
                <w:rFonts w:cs="Arial"/>
                <w:sz w:val="16"/>
                <w:szCs w:val="16"/>
              </w:rPr>
              <w:t>CP-23</w:t>
            </w:r>
            <w:r w:rsidR="00A91AF5">
              <w:rPr>
                <w:rFonts w:cs="Arial"/>
                <w:sz w:val="16"/>
                <w:szCs w:val="16"/>
              </w:rPr>
              <w:t>3061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1CBC6C" w14:textId="6914DC45" w:rsidR="00254D6B" w:rsidRDefault="00254D6B" w:rsidP="00254D6B">
            <w:pPr>
              <w:pStyle w:val="TAC"/>
              <w:rPr>
                <w:rFonts w:cs="Arial"/>
                <w:sz w:val="16"/>
                <w:szCs w:val="16"/>
              </w:rPr>
            </w:pPr>
            <w:r>
              <w:rPr>
                <w:rFonts w:cs="Arial"/>
                <w:sz w:val="16"/>
                <w:szCs w:val="16"/>
              </w:rPr>
              <w:t>0965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75482F" w14:textId="59C70258" w:rsidR="00254D6B" w:rsidRDefault="00F2761C" w:rsidP="00254D6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F21D1" w14:textId="730C7979"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A13AC0" w14:textId="76F19314" w:rsidR="00254D6B" w:rsidRDefault="00007978" w:rsidP="00254D6B">
            <w:pPr>
              <w:pStyle w:val="TAC"/>
              <w:jc w:val="left"/>
              <w:rPr>
                <w:rFonts w:cs="Arial"/>
                <w:sz w:val="16"/>
                <w:szCs w:val="16"/>
              </w:rPr>
            </w:pPr>
            <w:r w:rsidRPr="00007978">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5799E9" w14:textId="61E81BBF" w:rsidR="00254D6B" w:rsidRPr="00C64879" w:rsidRDefault="00254D6B" w:rsidP="00254D6B">
            <w:pPr>
              <w:pStyle w:val="TAC"/>
              <w:rPr>
                <w:sz w:val="16"/>
              </w:rPr>
            </w:pPr>
            <w:r w:rsidRPr="00C64879">
              <w:rPr>
                <w:sz w:val="16"/>
              </w:rPr>
              <w:t>17.1</w:t>
            </w:r>
            <w:r>
              <w:rPr>
                <w:sz w:val="16"/>
              </w:rPr>
              <w:t>2</w:t>
            </w:r>
            <w:r w:rsidRPr="00C64879">
              <w:rPr>
                <w:sz w:val="16"/>
              </w:rPr>
              <w:t>.0</w:t>
            </w:r>
          </w:p>
        </w:tc>
      </w:tr>
      <w:tr w:rsidR="00254D6B" w:rsidRPr="00B44C23" w14:paraId="098DD4E1"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4A76F7C6" w14:textId="207D5258" w:rsidR="00254D6B" w:rsidRDefault="00254D6B" w:rsidP="00254D6B">
            <w:pPr>
              <w:pStyle w:val="TAC"/>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C4843" w14:textId="02CCB94A"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D0A4E" w14:textId="0279FB87" w:rsidR="00254D6B" w:rsidRPr="00E46665" w:rsidRDefault="00254D6B" w:rsidP="00254D6B">
            <w:pPr>
              <w:pStyle w:val="TAC"/>
              <w:rPr>
                <w:rFonts w:eastAsiaTheme="minorEastAsia" w:cs="Arial"/>
                <w:sz w:val="16"/>
                <w:szCs w:val="16"/>
                <w:lang w:eastAsia="zh-CN"/>
              </w:rPr>
            </w:pPr>
            <w:r>
              <w:rPr>
                <w:rFonts w:cs="Arial"/>
                <w:sz w:val="16"/>
                <w:szCs w:val="16"/>
              </w:rPr>
              <w:t>CP-23</w:t>
            </w:r>
            <w:r w:rsidR="00007978">
              <w:rPr>
                <w:rFonts w:cs="Arial"/>
                <w:sz w:val="16"/>
                <w:szCs w:val="16"/>
              </w:rPr>
              <w:t>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1359E" w14:textId="5619401C" w:rsidR="00254D6B" w:rsidRDefault="00254D6B" w:rsidP="00254D6B">
            <w:pPr>
              <w:pStyle w:val="TAC"/>
              <w:rPr>
                <w:rFonts w:cs="Arial"/>
                <w:sz w:val="16"/>
                <w:szCs w:val="16"/>
              </w:rPr>
            </w:pPr>
            <w:r>
              <w:rPr>
                <w:rFonts w:cs="Arial"/>
                <w:sz w:val="16"/>
                <w:szCs w:val="16"/>
              </w:rPr>
              <w:t>1007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32BBB9" w14:textId="21BD45DD" w:rsidR="00254D6B" w:rsidRDefault="00254D6B" w:rsidP="00254D6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58936E" w14:textId="752DFD5C"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1CBA07" w14:textId="005D969B" w:rsidR="00254D6B" w:rsidRDefault="00254D6B" w:rsidP="00254D6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197AEE" w14:textId="2167663E" w:rsidR="00254D6B" w:rsidRPr="00C64879" w:rsidRDefault="00254D6B" w:rsidP="00254D6B">
            <w:pPr>
              <w:pStyle w:val="TAC"/>
              <w:rPr>
                <w:sz w:val="16"/>
              </w:rPr>
            </w:pPr>
            <w:r w:rsidRPr="00C64879">
              <w:rPr>
                <w:sz w:val="16"/>
              </w:rPr>
              <w:t>17.1</w:t>
            </w:r>
            <w:r>
              <w:rPr>
                <w:sz w:val="16"/>
              </w:rPr>
              <w:t>2</w:t>
            </w:r>
            <w:r w:rsidRPr="00C64879">
              <w:rPr>
                <w:sz w:val="16"/>
              </w:rPr>
              <w:t>.0</w:t>
            </w:r>
          </w:p>
        </w:tc>
      </w:tr>
      <w:tr w:rsidR="00DA1F73" w:rsidRPr="00B44C23" w14:paraId="771C47F7"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66A5E035" w14:textId="30F2A033"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73CC8" w14:textId="548AB8E5"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9036ADF" w14:textId="18777B52"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327B8EA" w14:textId="2C921F2A" w:rsidR="00DA1F73" w:rsidRDefault="00DA1F73" w:rsidP="00DA1F73">
            <w:pPr>
              <w:pStyle w:val="TAC"/>
              <w:rPr>
                <w:rFonts w:cs="Arial"/>
                <w:sz w:val="16"/>
                <w:szCs w:val="16"/>
              </w:rPr>
            </w:pPr>
            <w:r>
              <w:rPr>
                <w:rFonts w:cs="Arial"/>
                <w:sz w:val="16"/>
                <w:szCs w:val="16"/>
              </w:rPr>
              <w:t>1012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EDC2EC" w14:textId="7CC24999" w:rsidR="00DA1F73" w:rsidRDefault="00DA1F73" w:rsidP="00DA1F7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5BB05F" w14:textId="448E6D64"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8A2825" w14:textId="5C31E72A" w:rsidR="00DA1F73" w:rsidRDefault="00DA1F73" w:rsidP="00DA1F73">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32E230" w14:textId="388101D6" w:rsidR="00DA1F73" w:rsidRPr="00C64879" w:rsidRDefault="00DA1F73" w:rsidP="00DA1F73">
            <w:pPr>
              <w:pStyle w:val="TAC"/>
              <w:rPr>
                <w:sz w:val="16"/>
              </w:rPr>
            </w:pPr>
            <w:r w:rsidRPr="00C64879">
              <w:rPr>
                <w:sz w:val="16"/>
              </w:rPr>
              <w:t>17.1</w:t>
            </w:r>
            <w:r>
              <w:rPr>
                <w:sz w:val="16"/>
              </w:rPr>
              <w:t>3</w:t>
            </w:r>
            <w:r w:rsidRPr="00C64879">
              <w:rPr>
                <w:sz w:val="16"/>
              </w:rPr>
              <w:t>.0</w:t>
            </w:r>
          </w:p>
        </w:tc>
      </w:tr>
      <w:tr w:rsidR="00DA1F73" w:rsidRPr="00B44C23" w14:paraId="5192E265"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50067B1F" w14:textId="5CF8EE3B"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AE263C" w14:textId="54D83E6D"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FD9AB2" w14:textId="59B09A5D"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2482C5" w14:textId="27076414" w:rsidR="00DA1F73" w:rsidRDefault="00DA1F73" w:rsidP="00DA1F73">
            <w:pPr>
              <w:pStyle w:val="TAC"/>
              <w:rPr>
                <w:rFonts w:cs="Arial"/>
                <w:sz w:val="16"/>
                <w:szCs w:val="16"/>
              </w:rPr>
            </w:pPr>
            <w:r>
              <w:rPr>
                <w:rFonts w:cs="Arial"/>
                <w:sz w:val="16"/>
                <w:szCs w:val="16"/>
              </w:rPr>
              <w:t>1033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B98CD0" w14:textId="6197296E" w:rsidR="00DA1F73" w:rsidRDefault="00DA1F73" w:rsidP="00DA1F7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5C122E" w14:textId="7F1D5CD0"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D324A0D" w14:textId="017E1173" w:rsidR="00DA1F73" w:rsidRDefault="00DA1F73" w:rsidP="00DA1F73">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D4F984E" w14:textId="09A101BB" w:rsidR="00DA1F73" w:rsidRPr="00C64879" w:rsidRDefault="00DA1F73" w:rsidP="00DA1F73">
            <w:pPr>
              <w:pStyle w:val="TAC"/>
              <w:rPr>
                <w:sz w:val="16"/>
              </w:rPr>
            </w:pPr>
            <w:r w:rsidRPr="00C64879">
              <w:rPr>
                <w:sz w:val="16"/>
              </w:rPr>
              <w:t>17.1</w:t>
            </w:r>
            <w:r>
              <w:rPr>
                <w:sz w:val="16"/>
              </w:rPr>
              <w:t>3</w:t>
            </w:r>
            <w:r w:rsidRPr="00C64879">
              <w:rPr>
                <w:sz w:val="16"/>
              </w:rPr>
              <w:t>.0</w:t>
            </w:r>
          </w:p>
        </w:tc>
      </w:tr>
      <w:tr w:rsidR="00F86EBD" w:rsidRPr="00B44C23" w14:paraId="2D3914A2"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2FE5897C" w14:textId="26FE8B31"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D8141F" w14:textId="4406399C"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8893F8" w14:textId="7B9F391F" w:rsidR="00F86EBD" w:rsidRPr="00B95277" w:rsidRDefault="00F86EBD" w:rsidP="00F86EBD">
            <w:pPr>
              <w:pStyle w:val="TAC"/>
              <w:rPr>
                <w:rFonts w:cs="Arial"/>
                <w:color w:val="000000" w:themeColor="text1"/>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17F77" w14:textId="2A4E2CC7" w:rsidR="00F86EBD" w:rsidRDefault="00F86EBD" w:rsidP="00F86EBD">
            <w:pPr>
              <w:pStyle w:val="TAC"/>
              <w:rPr>
                <w:rFonts w:cs="Arial"/>
                <w:sz w:val="16"/>
                <w:szCs w:val="16"/>
              </w:rPr>
            </w:pPr>
            <w:r>
              <w:rPr>
                <w:rFonts w:cs="Arial"/>
                <w:sz w:val="16"/>
                <w:szCs w:val="16"/>
              </w:rPr>
              <w:t>1053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A3C110" w14:textId="14189CAC"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24B92" w14:textId="0F3F25D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89E1D5" w14:textId="7EE218C9" w:rsidR="00F86EBD" w:rsidRDefault="00F86EBD" w:rsidP="00F86EBD">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A947EC" w14:textId="09FA03A7"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2E9BB09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6FB11BCF" w14:textId="28EA81C3"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4BB99" w14:textId="3880FEAF"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1DCFE6" w14:textId="265F6555" w:rsidR="00F86EBD" w:rsidRPr="00B95277" w:rsidRDefault="00F86EBD" w:rsidP="00F86EBD">
            <w:pPr>
              <w:pStyle w:val="TAC"/>
              <w:rPr>
                <w:rFonts w:cs="Arial"/>
                <w:color w:val="000000" w:themeColor="text1"/>
                <w:sz w:val="16"/>
                <w:szCs w:val="16"/>
              </w:rPr>
            </w:pPr>
            <w:r>
              <w:rPr>
                <w:rFonts w:cs="Arial"/>
                <w:sz w:val="16"/>
                <w:szCs w:val="16"/>
              </w:rPr>
              <w:t>CP-241056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BD7302" w14:textId="049A604D" w:rsidR="00F86EBD" w:rsidRDefault="00F86EBD" w:rsidP="00F86EBD">
            <w:pPr>
              <w:pStyle w:val="TAC"/>
              <w:rPr>
                <w:rFonts w:cs="Arial"/>
                <w:sz w:val="16"/>
                <w:szCs w:val="16"/>
              </w:rPr>
            </w:pPr>
            <w:r>
              <w:rPr>
                <w:rFonts w:cs="Arial"/>
                <w:sz w:val="16"/>
                <w:szCs w:val="16"/>
              </w:rPr>
              <w:t>1058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F2065F" w14:textId="316D253E"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EB1AB1" w14:textId="433A890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6BCA45" w14:textId="42DDD87F" w:rsidR="00F86EBD" w:rsidRDefault="00F86EBD" w:rsidP="00F86EBD">
            <w:pPr>
              <w:pStyle w:val="TAC"/>
              <w:jc w:val="left"/>
              <w:rPr>
                <w:rFonts w:cs="Arial"/>
                <w:sz w:val="16"/>
                <w:szCs w:val="16"/>
              </w:rPr>
            </w:pPr>
            <w:r>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A3BAE55" w14:textId="2BA20A84"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1C6C09A0"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B1361D0" w14:textId="276C0D90"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C4A92" w14:textId="72D6278A"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E58CFF" w14:textId="34BF2627" w:rsidR="00F86EBD" w:rsidRPr="00B95277" w:rsidRDefault="00F86EBD" w:rsidP="00F86EBD">
            <w:pPr>
              <w:pStyle w:val="TAC"/>
              <w:rPr>
                <w:rFonts w:cs="Arial"/>
                <w:color w:val="000000" w:themeColor="text1"/>
                <w:sz w:val="16"/>
                <w:szCs w:val="16"/>
              </w:rPr>
            </w:pPr>
            <w:r>
              <w:rPr>
                <w:rFonts w:cs="Arial"/>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ED0D4" w14:textId="37A697CC" w:rsidR="00F86EBD" w:rsidRDefault="00F86EBD" w:rsidP="00F86EBD">
            <w:pPr>
              <w:pStyle w:val="TAC"/>
              <w:rPr>
                <w:rFonts w:cs="Arial"/>
                <w:sz w:val="16"/>
                <w:szCs w:val="16"/>
              </w:rPr>
            </w:pPr>
            <w:r>
              <w:rPr>
                <w:rFonts w:cs="Arial"/>
                <w:sz w:val="16"/>
                <w:szCs w:val="16"/>
              </w:rPr>
              <w:t>1063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7E25B7" w14:textId="0D1A3BF0" w:rsidR="00F86EBD" w:rsidRDefault="00F86EBD" w:rsidP="00F86E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79A903" w14:textId="427A1CF6" w:rsidR="00F86EBD" w:rsidRDefault="00F86EBD" w:rsidP="00F86EBD">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558F29" w14:textId="53C7552E" w:rsidR="00F86EBD" w:rsidRDefault="00F86EBD" w:rsidP="00F86EBD">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620525" w14:textId="66E31D43" w:rsidR="00F86EBD" w:rsidRPr="00C64879" w:rsidRDefault="00F86EBD" w:rsidP="00F86EBD">
            <w:pPr>
              <w:pStyle w:val="TAC"/>
              <w:rPr>
                <w:sz w:val="16"/>
              </w:rPr>
            </w:pPr>
            <w:r w:rsidRPr="00C64879">
              <w:rPr>
                <w:sz w:val="16"/>
              </w:rPr>
              <w:t>17.1</w:t>
            </w:r>
            <w:r>
              <w:rPr>
                <w:sz w:val="16"/>
              </w:rPr>
              <w:t>4</w:t>
            </w:r>
            <w:r w:rsidRPr="00C64879">
              <w:rPr>
                <w:sz w:val="16"/>
              </w:rPr>
              <w:t>.0</w:t>
            </w:r>
          </w:p>
        </w:tc>
      </w:tr>
      <w:tr w:rsidR="001F4093" w:rsidRPr="00B44C23" w14:paraId="0F5AAD93"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042F8DD8" w14:textId="0A7F6C23"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15656" w14:textId="3810455B"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39E3EE" w14:textId="0DD59E88" w:rsidR="001F4093" w:rsidRPr="00B95277" w:rsidRDefault="001F4093" w:rsidP="001F4093">
            <w:pPr>
              <w:pStyle w:val="TAC"/>
              <w:rPr>
                <w:rFonts w:cs="Arial"/>
                <w:color w:val="000000" w:themeColor="text1"/>
                <w:sz w:val="16"/>
                <w:szCs w:val="16"/>
              </w:rPr>
            </w:pPr>
            <w:r>
              <w:rPr>
                <w:rFonts w:cs="Arial"/>
                <w:sz w:val="16"/>
                <w:szCs w:val="16"/>
              </w:rPr>
              <w:t>CP-241053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E9EE42" w14:textId="382F54F3" w:rsidR="001F4093" w:rsidRDefault="001F4093" w:rsidP="001F4093">
            <w:pPr>
              <w:pStyle w:val="TAC"/>
              <w:rPr>
                <w:rFonts w:cs="Arial"/>
                <w:sz w:val="16"/>
                <w:szCs w:val="16"/>
              </w:rPr>
            </w:pPr>
            <w:r>
              <w:rPr>
                <w:rFonts w:cs="Arial"/>
                <w:sz w:val="16"/>
                <w:szCs w:val="16"/>
              </w:rPr>
              <w:t>1068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666125" w14:textId="0ADABEFB" w:rsidR="001F4093" w:rsidRDefault="001F4093" w:rsidP="001F409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A9BC5A" w14:textId="04DD485A"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C8D3" w14:textId="676A372E" w:rsidR="001F4093" w:rsidRDefault="001F4093" w:rsidP="001F4093">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4115B" w14:textId="75773806" w:rsidR="001F4093" w:rsidRPr="00C64879" w:rsidRDefault="001F4093" w:rsidP="001F4093">
            <w:pPr>
              <w:pStyle w:val="TAC"/>
              <w:rPr>
                <w:sz w:val="16"/>
              </w:rPr>
            </w:pPr>
            <w:r w:rsidRPr="00C64879">
              <w:rPr>
                <w:sz w:val="16"/>
              </w:rPr>
              <w:t>17.1</w:t>
            </w:r>
            <w:r>
              <w:rPr>
                <w:sz w:val="16"/>
              </w:rPr>
              <w:t>4</w:t>
            </w:r>
            <w:r w:rsidRPr="00C64879">
              <w:rPr>
                <w:sz w:val="16"/>
              </w:rPr>
              <w:t>.0</w:t>
            </w:r>
          </w:p>
        </w:tc>
      </w:tr>
      <w:tr w:rsidR="001F4093" w:rsidRPr="00B44C23" w14:paraId="5400412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FC7A243" w14:textId="4E82855E"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A8CEBD" w14:textId="284FABC3"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FFFCD" w14:textId="572F6EF8" w:rsidR="001F4093" w:rsidRPr="00B95277" w:rsidRDefault="001F4093" w:rsidP="001F4093">
            <w:pPr>
              <w:pStyle w:val="TAC"/>
              <w:rPr>
                <w:rFonts w:cs="Arial"/>
                <w:color w:val="000000" w:themeColor="text1"/>
                <w:sz w:val="16"/>
                <w:szCs w:val="16"/>
              </w:rPr>
            </w:pPr>
            <w:r>
              <w:rPr>
                <w:rFonts w:cs="Arial"/>
                <w:sz w:val="16"/>
                <w:szCs w:val="16"/>
              </w:rPr>
              <w:t>CP-241063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D53ED3" w14:textId="382D5BC5" w:rsidR="001F4093" w:rsidRDefault="001F4093" w:rsidP="001F4093">
            <w:pPr>
              <w:pStyle w:val="TAC"/>
              <w:rPr>
                <w:rFonts w:cs="Arial"/>
                <w:sz w:val="16"/>
                <w:szCs w:val="16"/>
              </w:rPr>
            </w:pPr>
            <w:r>
              <w:rPr>
                <w:rFonts w:cs="Arial"/>
                <w:sz w:val="16"/>
                <w:szCs w:val="16"/>
              </w:rPr>
              <w:t>1093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D81F50" w14:textId="3F265B73" w:rsidR="001F4093" w:rsidRDefault="001F4093" w:rsidP="001F40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3600CD" w14:textId="3D8F1E2C"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EC98FEA" w14:textId="70D3CE61" w:rsidR="001F4093" w:rsidRDefault="001F4093" w:rsidP="001F409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A2DCE0" w14:textId="2B767444" w:rsidR="001F4093" w:rsidRPr="00C64879" w:rsidRDefault="001F4093" w:rsidP="001F4093">
            <w:pPr>
              <w:pStyle w:val="TAC"/>
              <w:rPr>
                <w:sz w:val="16"/>
              </w:rPr>
            </w:pPr>
            <w:r w:rsidRPr="00C64879">
              <w:rPr>
                <w:sz w:val="16"/>
              </w:rPr>
              <w:t>17.1</w:t>
            </w:r>
            <w:r>
              <w:rPr>
                <w:sz w:val="16"/>
              </w:rPr>
              <w:t>4</w:t>
            </w:r>
            <w:r w:rsidRPr="00C64879">
              <w:rPr>
                <w:sz w:val="16"/>
              </w:rPr>
              <w:t>.0</w:t>
            </w:r>
          </w:p>
        </w:tc>
      </w:tr>
    </w:tbl>
    <w:p w14:paraId="511AA417" w14:textId="77777777" w:rsidR="00080512" w:rsidRDefault="00080512" w:rsidP="00602AC0"/>
    <w:sectPr w:rsidR="00080512">
      <w:headerReference w:type="default" r:id="rId193"/>
      <w:footerReference w:type="default" r:id="rId1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DDACDC" w14:textId="77777777" w:rsidR="00980E7A" w:rsidRDefault="00980E7A">
      <w:r>
        <w:separator/>
      </w:r>
    </w:p>
  </w:endnote>
  <w:endnote w:type="continuationSeparator" w:id="0">
    <w:p w14:paraId="1CDA23A5" w14:textId="77777777" w:rsidR="00980E7A" w:rsidRDefault="00980E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EE3007" w14:textId="77777777" w:rsidR="00980E7A" w:rsidRDefault="00980E7A">
      <w:r>
        <w:separator/>
      </w:r>
    </w:p>
  </w:footnote>
  <w:footnote w:type="continuationSeparator" w:id="0">
    <w:p w14:paraId="4B47873C" w14:textId="77777777" w:rsidR="00980E7A" w:rsidRDefault="00980E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3ADF12" w14:textId="1B75614A"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A34D0">
      <w:rPr>
        <w:rFonts w:ascii="Arial" w:hAnsi="Arial" w:cs="Arial"/>
        <w:b/>
        <w:noProof/>
        <w:sz w:val="18"/>
        <w:szCs w:val="18"/>
      </w:rPr>
      <w:t>3GPP TS 29.518 V17.14.0 (2024-06)</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11812619"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A34D0">
      <w:rPr>
        <w:rFonts w:ascii="Arial" w:hAnsi="Arial" w:cs="Arial"/>
        <w:b/>
        <w:noProof/>
        <w:sz w:val="18"/>
        <w:szCs w:val="18"/>
      </w:rPr>
      <w:t>Release 17</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5"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2"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3"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466774914">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0349618">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87117125">
    <w:abstractNumId w:val="10"/>
  </w:num>
  <w:num w:numId="4" w16cid:durableId="2038893909">
    <w:abstractNumId w:val="39"/>
  </w:num>
  <w:num w:numId="5" w16cid:durableId="290674977">
    <w:abstractNumId w:val="36"/>
  </w:num>
  <w:num w:numId="6" w16cid:durableId="1782142450">
    <w:abstractNumId w:val="34"/>
  </w:num>
  <w:num w:numId="7" w16cid:durableId="341277709">
    <w:abstractNumId w:val="41"/>
  </w:num>
  <w:num w:numId="8" w16cid:durableId="1713727687">
    <w:abstractNumId w:val="17"/>
  </w:num>
  <w:num w:numId="9" w16cid:durableId="1295522528">
    <w:abstractNumId w:val="46"/>
  </w:num>
  <w:num w:numId="10" w16cid:durableId="1853184371">
    <w:abstractNumId w:val="27"/>
  </w:num>
  <w:num w:numId="11" w16cid:durableId="1552769423">
    <w:abstractNumId w:val="15"/>
  </w:num>
  <w:num w:numId="12" w16cid:durableId="1078867010">
    <w:abstractNumId w:val="11"/>
  </w:num>
  <w:num w:numId="13" w16cid:durableId="687146756">
    <w:abstractNumId w:val="21"/>
  </w:num>
  <w:num w:numId="14" w16cid:durableId="1687633731">
    <w:abstractNumId w:val="25"/>
  </w:num>
  <w:num w:numId="15" w16cid:durableId="1984236675">
    <w:abstractNumId w:val="23"/>
  </w:num>
  <w:num w:numId="16" w16cid:durableId="302857503">
    <w:abstractNumId w:val="8"/>
  </w:num>
  <w:num w:numId="17" w16cid:durableId="897472108">
    <w:abstractNumId w:val="37"/>
  </w:num>
  <w:num w:numId="18" w16cid:durableId="783614009">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9" w16cid:durableId="1712075334">
    <w:abstractNumId w:val="29"/>
  </w:num>
  <w:num w:numId="20" w16cid:durableId="674890277">
    <w:abstractNumId w:val="18"/>
  </w:num>
  <w:num w:numId="21" w16cid:durableId="1360163383">
    <w:abstractNumId w:val="16"/>
  </w:num>
  <w:num w:numId="22" w16cid:durableId="2100830568">
    <w:abstractNumId w:val="38"/>
  </w:num>
  <w:num w:numId="23" w16cid:durableId="262495524">
    <w:abstractNumId w:val="24"/>
  </w:num>
  <w:num w:numId="24" w16cid:durableId="1310133026">
    <w:abstractNumId w:val="43"/>
  </w:num>
  <w:num w:numId="25" w16cid:durableId="577441362">
    <w:abstractNumId w:val="44"/>
  </w:num>
  <w:num w:numId="26" w16cid:durableId="15617823">
    <w:abstractNumId w:val="32"/>
  </w:num>
  <w:num w:numId="27" w16cid:durableId="336738817">
    <w:abstractNumId w:val="31"/>
  </w:num>
  <w:num w:numId="28" w16cid:durableId="1187519358">
    <w:abstractNumId w:val="30"/>
  </w:num>
  <w:num w:numId="29" w16cid:durableId="1809857910">
    <w:abstractNumId w:val="12"/>
  </w:num>
  <w:num w:numId="30" w16cid:durableId="419908471">
    <w:abstractNumId w:val="35"/>
  </w:num>
  <w:num w:numId="31" w16cid:durableId="792671364">
    <w:abstractNumId w:val="19"/>
  </w:num>
  <w:num w:numId="32" w16cid:durableId="769080786">
    <w:abstractNumId w:val="28"/>
  </w:num>
  <w:num w:numId="33" w16cid:durableId="1831096231">
    <w:abstractNumId w:val="45"/>
  </w:num>
  <w:num w:numId="34" w16cid:durableId="350499268">
    <w:abstractNumId w:val="40"/>
  </w:num>
  <w:num w:numId="35" w16cid:durableId="485588206">
    <w:abstractNumId w:val="42"/>
  </w:num>
  <w:num w:numId="36" w16cid:durableId="1520198744">
    <w:abstractNumId w:val="20"/>
  </w:num>
  <w:num w:numId="37" w16cid:durableId="1568608846">
    <w:abstractNumId w:val="22"/>
  </w:num>
  <w:num w:numId="38" w16cid:durableId="1835952683">
    <w:abstractNumId w:val="47"/>
  </w:num>
  <w:num w:numId="39" w16cid:durableId="917251867">
    <w:abstractNumId w:val="33"/>
  </w:num>
  <w:num w:numId="40" w16cid:durableId="425004208">
    <w:abstractNumId w:val="13"/>
  </w:num>
  <w:num w:numId="41" w16cid:durableId="798572743">
    <w:abstractNumId w:val="14"/>
  </w:num>
  <w:num w:numId="42" w16cid:durableId="715469889">
    <w:abstractNumId w:val="7"/>
  </w:num>
  <w:num w:numId="43" w16cid:durableId="1829512371">
    <w:abstractNumId w:val="6"/>
  </w:num>
  <w:num w:numId="44" w16cid:durableId="1603950253">
    <w:abstractNumId w:val="5"/>
  </w:num>
  <w:num w:numId="45" w16cid:durableId="1159616358">
    <w:abstractNumId w:val="4"/>
  </w:num>
  <w:num w:numId="46" w16cid:durableId="1373728356">
    <w:abstractNumId w:val="3"/>
  </w:num>
  <w:num w:numId="47" w16cid:durableId="1392268328">
    <w:abstractNumId w:val="2"/>
  </w:num>
  <w:num w:numId="48" w16cid:durableId="894050455">
    <w:abstractNumId w:val="1"/>
  </w:num>
  <w:num w:numId="49" w16cid:durableId="1525481786">
    <w:abstractNumId w:val="0"/>
  </w:num>
  <w:num w:numId="50" w16cid:durableId="68413531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3B"/>
    <w:rsid w:val="0000390E"/>
    <w:rsid w:val="00004C31"/>
    <w:rsid w:val="0000644F"/>
    <w:rsid w:val="00007978"/>
    <w:rsid w:val="000115D2"/>
    <w:rsid w:val="00012F04"/>
    <w:rsid w:val="000165AD"/>
    <w:rsid w:val="00017147"/>
    <w:rsid w:val="00020458"/>
    <w:rsid w:val="00021DD0"/>
    <w:rsid w:val="000245A2"/>
    <w:rsid w:val="00025359"/>
    <w:rsid w:val="00030161"/>
    <w:rsid w:val="00033397"/>
    <w:rsid w:val="000356C0"/>
    <w:rsid w:val="00035E6C"/>
    <w:rsid w:val="00040095"/>
    <w:rsid w:val="000422A1"/>
    <w:rsid w:val="0004276E"/>
    <w:rsid w:val="00045A37"/>
    <w:rsid w:val="00047B9E"/>
    <w:rsid w:val="00047F0E"/>
    <w:rsid w:val="00050A1C"/>
    <w:rsid w:val="0005113E"/>
    <w:rsid w:val="00051834"/>
    <w:rsid w:val="0005247A"/>
    <w:rsid w:val="0005256E"/>
    <w:rsid w:val="00052E47"/>
    <w:rsid w:val="00054074"/>
    <w:rsid w:val="00054A22"/>
    <w:rsid w:val="000573C6"/>
    <w:rsid w:val="00057EFC"/>
    <w:rsid w:val="00062023"/>
    <w:rsid w:val="00063ACE"/>
    <w:rsid w:val="0006553F"/>
    <w:rsid w:val="000655A6"/>
    <w:rsid w:val="0006763C"/>
    <w:rsid w:val="000747F9"/>
    <w:rsid w:val="00075998"/>
    <w:rsid w:val="00075DC2"/>
    <w:rsid w:val="00075E22"/>
    <w:rsid w:val="0007615D"/>
    <w:rsid w:val="00076A12"/>
    <w:rsid w:val="00080512"/>
    <w:rsid w:val="0008339B"/>
    <w:rsid w:val="00083F48"/>
    <w:rsid w:val="00085B8C"/>
    <w:rsid w:val="00087539"/>
    <w:rsid w:val="0009176A"/>
    <w:rsid w:val="0009536C"/>
    <w:rsid w:val="00097512"/>
    <w:rsid w:val="000A2CB6"/>
    <w:rsid w:val="000A3329"/>
    <w:rsid w:val="000A346B"/>
    <w:rsid w:val="000A34B2"/>
    <w:rsid w:val="000A34D0"/>
    <w:rsid w:val="000A3AF3"/>
    <w:rsid w:val="000A4679"/>
    <w:rsid w:val="000A6428"/>
    <w:rsid w:val="000A6B02"/>
    <w:rsid w:val="000B0B72"/>
    <w:rsid w:val="000B13AB"/>
    <w:rsid w:val="000B1450"/>
    <w:rsid w:val="000B4502"/>
    <w:rsid w:val="000B67BD"/>
    <w:rsid w:val="000B70E1"/>
    <w:rsid w:val="000C003F"/>
    <w:rsid w:val="000C14B9"/>
    <w:rsid w:val="000C1CBF"/>
    <w:rsid w:val="000C1CDC"/>
    <w:rsid w:val="000C47C3"/>
    <w:rsid w:val="000C674B"/>
    <w:rsid w:val="000C7954"/>
    <w:rsid w:val="000D141E"/>
    <w:rsid w:val="000D2828"/>
    <w:rsid w:val="000D2929"/>
    <w:rsid w:val="000D418F"/>
    <w:rsid w:val="000D4F86"/>
    <w:rsid w:val="000D58AB"/>
    <w:rsid w:val="000D6923"/>
    <w:rsid w:val="000D6A1A"/>
    <w:rsid w:val="000E3862"/>
    <w:rsid w:val="000E407F"/>
    <w:rsid w:val="000E4FD4"/>
    <w:rsid w:val="000E5296"/>
    <w:rsid w:val="000E65A0"/>
    <w:rsid w:val="000F1992"/>
    <w:rsid w:val="000F2C42"/>
    <w:rsid w:val="000F413F"/>
    <w:rsid w:val="000F4954"/>
    <w:rsid w:val="000F74A5"/>
    <w:rsid w:val="0010007D"/>
    <w:rsid w:val="0010131D"/>
    <w:rsid w:val="00105BCC"/>
    <w:rsid w:val="00106479"/>
    <w:rsid w:val="00106E77"/>
    <w:rsid w:val="00112A21"/>
    <w:rsid w:val="00113C95"/>
    <w:rsid w:val="00123312"/>
    <w:rsid w:val="00123924"/>
    <w:rsid w:val="00125FE5"/>
    <w:rsid w:val="0012672E"/>
    <w:rsid w:val="00131A18"/>
    <w:rsid w:val="00133525"/>
    <w:rsid w:val="001345F3"/>
    <w:rsid w:val="00135EDD"/>
    <w:rsid w:val="00136E1F"/>
    <w:rsid w:val="00140E55"/>
    <w:rsid w:val="00141305"/>
    <w:rsid w:val="00141DBA"/>
    <w:rsid w:val="0014413D"/>
    <w:rsid w:val="00144870"/>
    <w:rsid w:val="00144CB0"/>
    <w:rsid w:val="00145C6A"/>
    <w:rsid w:val="00150A32"/>
    <w:rsid w:val="00157B05"/>
    <w:rsid w:val="00157C70"/>
    <w:rsid w:val="00163413"/>
    <w:rsid w:val="0016387A"/>
    <w:rsid w:val="00164CD5"/>
    <w:rsid w:val="00167597"/>
    <w:rsid w:val="00167CE8"/>
    <w:rsid w:val="00170A08"/>
    <w:rsid w:val="0017130F"/>
    <w:rsid w:val="001717A9"/>
    <w:rsid w:val="00172431"/>
    <w:rsid w:val="0017546A"/>
    <w:rsid w:val="00176709"/>
    <w:rsid w:val="001775C4"/>
    <w:rsid w:val="00177DB9"/>
    <w:rsid w:val="00181A02"/>
    <w:rsid w:val="001836BA"/>
    <w:rsid w:val="001837A9"/>
    <w:rsid w:val="0018662B"/>
    <w:rsid w:val="00187EED"/>
    <w:rsid w:val="0019245A"/>
    <w:rsid w:val="00193227"/>
    <w:rsid w:val="001958B2"/>
    <w:rsid w:val="0019752B"/>
    <w:rsid w:val="00197A74"/>
    <w:rsid w:val="001A4243"/>
    <w:rsid w:val="001A4ACA"/>
    <w:rsid w:val="001A4C42"/>
    <w:rsid w:val="001A7420"/>
    <w:rsid w:val="001A7677"/>
    <w:rsid w:val="001B6637"/>
    <w:rsid w:val="001B667C"/>
    <w:rsid w:val="001B7179"/>
    <w:rsid w:val="001C0541"/>
    <w:rsid w:val="001C21C3"/>
    <w:rsid w:val="001C50E8"/>
    <w:rsid w:val="001C5FB9"/>
    <w:rsid w:val="001C60A1"/>
    <w:rsid w:val="001C658D"/>
    <w:rsid w:val="001C7881"/>
    <w:rsid w:val="001D02C2"/>
    <w:rsid w:val="001D2FD9"/>
    <w:rsid w:val="001D4998"/>
    <w:rsid w:val="001D5281"/>
    <w:rsid w:val="001D5EDF"/>
    <w:rsid w:val="001E0492"/>
    <w:rsid w:val="001E0F78"/>
    <w:rsid w:val="001E1189"/>
    <w:rsid w:val="001E2CAF"/>
    <w:rsid w:val="001E3015"/>
    <w:rsid w:val="001E34B0"/>
    <w:rsid w:val="001F0C1D"/>
    <w:rsid w:val="001F1132"/>
    <w:rsid w:val="001F168B"/>
    <w:rsid w:val="001F2659"/>
    <w:rsid w:val="001F4093"/>
    <w:rsid w:val="001F47C9"/>
    <w:rsid w:val="001F4E74"/>
    <w:rsid w:val="001F559D"/>
    <w:rsid w:val="001F790D"/>
    <w:rsid w:val="00202989"/>
    <w:rsid w:val="00202DAB"/>
    <w:rsid w:val="002130DA"/>
    <w:rsid w:val="00221B0A"/>
    <w:rsid w:val="00222775"/>
    <w:rsid w:val="00222F55"/>
    <w:rsid w:val="0022594C"/>
    <w:rsid w:val="0023054C"/>
    <w:rsid w:val="002347A2"/>
    <w:rsid w:val="0024353E"/>
    <w:rsid w:val="00245AD6"/>
    <w:rsid w:val="00245EA7"/>
    <w:rsid w:val="00250C5D"/>
    <w:rsid w:val="00251B8E"/>
    <w:rsid w:val="0025303C"/>
    <w:rsid w:val="0025407A"/>
    <w:rsid w:val="00254D6B"/>
    <w:rsid w:val="00255407"/>
    <w:rsid w:val="00255932"/>
    <w:rsid w:val="00255EE2"/>
    <w:rsid w:val="002570DB"/>
    <w:rsid w:val="002614A9"/>
    <w:rsid w:val="00261AD0"/>
    <w:rsid w:val="00262044"/>
    <w:rsid w:val="00265ADB"/>
    <w:rsid w:val="002663AC"/>
    <w:rsid w:val="002675F0"/>
    <w:rsid w:val="00267FF3"/>
    <w:rsid w:val="00275106"/>
    <w:rsid w:val="00276FA0"/>
    <w:rsid w:val="002807DC"/>
    <w:rsid w:val="00286234"/>
    <w:rsid w:val="00290AD6"/>
    <w:rsid w:val="002911B5"/>
    <w:rsid w:val="00291400"/>
    <w:rsid w:val="002928F9"/>
    <w:rsid w:val="002940B6"/>
    <w:rsid w:val="002946C6"/>
    <w:rsid w:val="00294E63"/>
    <w:rsid w:val="00297F02"/>
    <w:rsid w:val="002A2F2E"/>
    <w:rsid w:val="002A33FB"/>
    <w:rsid w:val="002A4840"/>
    <w:rsid w:val="002A69C1"/>
    <w:rsid w:val="002B14A7"/>
    <w:rsid w:val="002B2A75"/>
    <w:rsid w:val="002B480E"/>
    <w:rsid w:val="002B4F91"/>
    <w:rsid w:val="002B6339"/>
    <w:rsid w:val="002B75F8"/>
    <w:rsid w:val="002B76A4"/>
    <w:rsid w:val="002B7E84"/>
    <w:rsid w:val="002C2177"/>
    <w:rsid w:val="002C4FDC"/>
    <w:rsid w:val="002C6214"/>
    <w:rsid w:val="002C62A1"/>
    <w:rsid w:val="002C6C17"/>
    <w:rsid w:val="002D2E08"/>
    <w:rsid w:val="002D54B7"/>
    <w:rsid w:val="002D6589"/>
    <w:rsid w:val="002E00EE"/>
    <w:rsid w:val="002E5DC9"/>
    <w:rsid w:val="002F2471"/>
    <w:rsid w:val="002F6913"/>
    <w:rsid w:val="002F6928"/>
    <w:rsid w:val="00302DFE"/>
    <w:rsid w:val="00304B14"/>
    <w:rsid w:val="0030652E"/>
    <w:rsid w:val="00307039"/>
    <w:rsid w:val="003074AC"/>
    <w:rsid w:val="00307AEA"/>
    <w:rsid w:val="003116E3"/>
    <w:rsid w:val="00312E33"/>
    <w:rsid w:val="003134D4"/>
    <w:rsid w:val="003137AE"/>
    <w:rsid w:val="003141FD"/>
    <w:rsid w:val="00314C0D"/>
    <w:rsid w:val="003153D6"/>
    <w:rsid w:val="00316B30"/>
    <w:rsid w:val="00316B40"/>
    <w:rsid w:val="003172DC"/>
    <w:rsid w:val="00321A17"/>
    <w:rsid w:val="00322C04"/>
    <w:rsid w:val="003254E6"/>
    <w:rsid w:val="00325AFC"/>
    <w:rsid w:val="00335145"/>
    <w:rsid w:val="00335276"/>
    <w:rsid w:val="00340F3A"/>
    <w:rsid w:val="00342745"/>
    <w:rsid w:val="00342BD7"/>
    <w:rsid w:val="00342EEA"/>
    <w:rsid w:val="00346ED2"/>
    <w:rsid w:val="003476B4"/>
    <w:rsid w:val="003504F8"/>
    <w:rsid w:val="003509E9"/>
    <w:rsid w:val="00350F4E"/>
    <w:rsid w:val="0035462D"/>
    <w:rsid w:val="00354977"/>
    <w:rsid w:val="00357CF6"/>
    <w:rsid w:val="00360296"/>
    <w:rsid w:val="0036256E"/>
    <w:rsid w:val="00362A9D"/>
    <w:rsid w:val="00363D45"/>
    <w:rsid w:val="00365C4E"/>
    <w:rsid w:val="0036634F"/>
    <w:rsid w:val="0036689F"/>
    <w:rsid w:val="00371E2E"/>
    <w:rsid w:val="003742A7"/>
    <w:rsid w:val="003765B8"/>
    <w:rsid w:val="00380009"/>
    <w:rsid w:val="00385023"/>
    <w:rsid w:val="00390891"/>
    <w:rsid w:val="0039276B"/>
    <w:rsid w:val="003931E8"/>
    <w:rsid w:val="0039396E"/>
    <w:rsid w:val="00393DA8"/>
    <w:rsid w:val="0039453E"/>
    <w:rsid w:val="00395C4C"/>
    <w:rsid w:val="00396004"/>
    <w:rsid w:val="003A0729"/>
    <w:rsid w:val="003A34FA"/>
    <w:rsid w:val="003A3632"/>
    <w:rsid w:val="003A3646"/>
    <w:rsid w:val="003A5B4C"/>
    <w:rsid w:val="003B18E2"/>
    <w:rsid w:val="003B23B6"/>
    <w:rsid w:val="003B2F25"/>
    <w:rsid w:val="003B333C"/>
    <w:rsid w:val="003B3F45"/>
    <w:rsid w:val="003B466D"/>
    <w:rsid w:val="003B6210"/>
    <w:rsid w:val="003B7290"/>
    <w:rsid w:val="003C37CC"/>
    <w:rsid w:val="003C3971"/>
    <w:rsid w:val="003C4DBC"/>
    <w:rsid w:val="003C7F6E"/>
    <w:rsid w:val="003D25A1"/>
    <w:rsid w:val="003D3626"/>
    <w:rsid w:val="003D7C5D"/>
    <w:rsid w:val="003E02D8"/>
    <w:rsid w:val="003E0809"/>
    <w:rsid w:val="003E0F1D"/>
    <w:rsid w:val="003E1202"/>
    <w:rsid w:val="003E190B"/>
    <w:rsid w:val="003E3FF9"/>
    <w:rsid w:val="003E42ED"/>
    <w:rsid w:val="003E54D0"/>
    <w:rsid w:val="003E5973"/>
    <w:rsid w:val="003F08E4"/>
    <w:rsid w:val="003F0E21"/>
    <w:rsid w:val="003F11A2"/>
    <w:rsid w:val="003F5513"/>
    <w:rsid w:val="003F6892"/>
    <w:rsid w:val="003F7E79"/>
    <w:rsid w:val="00405247"/>
    <w:rsid w:val="00407BA5"/>
    <w:rsid w:val="004108CF"/>
    <w:rsid w:val="00413A75"/>
    <w:rsid w:val="00415E7A"/>
    <w:rsid w:val="00416092"/>
    <w:rsid w:val="00417DDE"/>
    <w:rsid w:val="00423334"/>
    <w:rsid w:val="004233BE"/>
    <w:rsid w:val="004248D9"/>
    <w:rsid w:val="004325E6"/>
    <w:rsid w:val="00432B2D"/>
    <w:rsid w:val="004345EC"/>
    <w:rsid w:val="00434DF5"/>
    <w:rsid w:val="004355DF"/>
    <w:rsid w:val="00436DF0"/>
    <w:rsid w:val="00445475"/>
    <w:rsid w:val="004472FB"/>
    <w:rsid w:val="00453C02"/>
    <w:rsid w:val="00454078"/>
    <w:rsid w:val="00455AA0"/>
    <w:rsid w:val="004571B6"/>
    <w:rsid w:val="00457786"/>
    <w:rsid w:val="00461FAD"/>
    <w:rsid w:val="00462740"/>
    <w:rsid w:val="00464346"/>
    <w:rsid w:val="00465515"/>
    <w:rsid w:val="00465668"/>
    <w:rsid w:val="00471260"/>
    <w:rsid w:val="00474188"/>
    <w:rsid w:val="00474713"/>
    <w:rsid w:val="00475E10"/>
    <w:rsid w:val="004774EC"/>
    <w:rsid w:val="00480173"/>
    <w:rsid w:val="004801CF"/>
    <w:rsid w:val="0048336F"/>
    <w:rsid w:val="00485D62"/>
    <w:rsid w:val="00495B84"/>
    <w:rsid w:val="00495D47"/>
    <w:rsid w:val="0049623E"/>
    <w:rsid w:val="004A0B95"/>
    <w:rsid w:val="004A2C88"/>
    <w:rsid w:val="004A2F49"/>
    <w:rsid w:val="004A456B"/>
    <w:rsid w:val="004A55DF"/>
    <w:rsid w:val="004B17E8"/>
    <w:rsid w:val="004B207E"/>
    <w:rsid w:val="004B4804"/>
    <w:rsid w:val="004B517D"/>
    <w:rsid w:val="004B55F8"/>
    <w:rsid w:val="004B601E"/>
    <w:rsid w:val="004C1B9F"/>
    <w:rsid w:val="004C3C7C"/>
    <w:rsid w:val="004C698F"/>
    <w:rsid w:val="004C7976"/>
    <w:rsid w:val="004D14FE"/>
    <w:rsid w:val="004D3578"/>
    <w:rsid w:val="004D4977"/>
    <w:rsid w:val="004D53E1"/>
    <w:rsid w:val="004D580A"/>
    <w:rsid w:val="004D7986"/>
    <w:rsid w:val="004E213A"/>
    <w:rsid w:val="004E2CB9"/>
    <w:rsid w:val="004E32E7"/>
    <w:rsid w:val="004E6A64"/>
    <w:rsid w:val="004F0988"/>
    <w:rsid w:val="004F164B"/>
    <w:rsid w:val="004F3340"/>
    <w:rsid w:val="004F435C"/>
    <w:rsid w:val="005001B5"/>
    <w:rsid w:val="00501A33"/>
    <w:rsid w:val="00502414"/>
    <w:rsid w:val="00503133"/>
    <w:rsid w:val="00504620"/>
    <w:rsid w:val="005051C8"/>
    <w:rsid w:val="0050652B"/>
    <w:rsid w:val="005115A6"/>
    <w:rsid w:val="00513852"/>
    <w:rsid w:val="0051753A"/>
    <w:rsid w:val="005223FC"/>
    <w:rsid w:val="00523852"/>
    <w:rsid w:val="00524F24"/>
    <w:rsid w:val="00531BDE"/>
    <w:rsid w:val="00533210"/>
    <w:rsid w:val="0053371B"/>
    <w:rsid w:val="0053388B"/>
    <w:rsid w:val="00535773"/>
    <w:rsid w:val="0053585E"/>
    <w:rsid w:val="00535F9C"/>
    <w:rsid w:val="00536EBA"/>
    <w:rsid w:val="005373F5"/>
    <w:rsid w:val="00540731"/>
    <w:rsid w:val="00543C53"/>
    <w:rsid w:val="00543E6C"/>
    <w:rsid w:val="00544F24"/>
    <w:rsid w:val="00546B31"/>
    <w:rsid w:val="00550C54"/>
    <w:rsid w:val="0055288E"/>
    <w:rsid w:val="0055448C"/>
    <w:rsid w:val="00554D58"/>
    <w:rsid w:val="00555C4D"/>
    <w:rsid w:val="00557D82"/>
    <w:rsid w:val="00560143"/>
    <w:rsid w:val="0056191D"/>
    <w:rsid w:val="00565087"/>
    <w:rsid w:val="00565360"/>
    <w:rsid w:val="00565986"/>
    <w:rsid w:val="00570D28"/>
    <w:rsid w:val="00570D39"/>
    <w:rsid w:val="00573567"/>
    <w:rsid w:val="00574056"/>
    <w:rsid w:val="0058311F"/>
    <w:rsid w:val="00583446"/>
    <w:rsid w:val="00590083"/>
    <w:rsid w:val="00597B11"/>
    <w:rsid w:val="00597FF9"/>
    <w:rsid w:val="005A0192"/>
    <w:rsid w:val="005A1B37"/>
    <w:rsid w:val="005A1CD0"/>
    <w:rsid w:val="005B0699"/>
    <w:rsid w:val="005B17DF"/>
    <w:rsid w:val="005B3EA9"/>
    <w:rsid w:val="005B796D"/>
    <w:rsid w:val="005C5FA5"/>
    <w:rsid w:val="005C63D9"/>
    <w:rsid w:val="005C72E1"/>
    <w:rsid w:val="005D02CE"/>
    <w:rsid w:val="005D0D61"/>
    <w:rsid w:val="005D2A5D"/>
    <w:rsid w:val="005D2E01"/>
    <w:rsid w:val="005D478D"/>
    <w:rsid w:val="005D50BD"/>
    <w:rsid w:val="005D52DB"/>
    <w:rsid w:val="005D52DC"/>
    <w:rsid w:val="005D7526"/>
    <w:rsid w:val="005D766C"/>
    <w:rsid w:val="005E124F"/>
    <w:rsid w:val="005E27E3"/>
    <w:rsid w:val="005E4A61"/>
    <w:rsid w:val="005E4BB2"/>
    <w:rsid w:val="005E6119"/>
    <w:rsid w:val="005E6318"/>
    <w:rsid w:val="005F1B4D"/>
    <w:rsid w:val="005F3181"/>
    <w:rsid w:val="005F48AD"/>
    <w:rsid w:val="005F70CF"/>
    <w:rsid w:val="005F771F"/>
    <w:rsid w:val="0060281C"/>
    <w:rsid w:val="00602AC0"/>
    <w:rsid w:val="00602AEA"/>
    <w:rsid w:val="00602DC1"/>
    <w:rsid w:val="00602DCA"/>
    <w:rsid w:val="006121BA"/>
    <w:rsid w:val="00612B6E"/>
    <w:rsid w:val="00614FDF"/>
    <w:rsid w:val="0061726D"/>
    <w:rsid w:val="00621C3C"/>
    <w:rsid w:val="006221A2"/>
    <w:rsid w:val="0062264D"/>
    <w:rsid w:val="006278EC"/>
    <w:rsid w:val="006302F6"/>
    <w:rsid w:val="00630C97"/>
    <w:rsid w:val="0063276A"/>
    <w:rsid w:val="00633529"/>
    <w:rsid w:val="0063445B"/>
    <w:rsid w:val="0063543D"/>
    <w:rsid w:val="00635C77"/>
    <w:rsid w:val="00635D06"/>
    <w:rsid w:val="00635F14"/>
    <w:rsid w:val="00636063"/>
    <w:rsid w:val="006437A1"/>
    <w:rsid w:val="006444EC"/>
    <w:rsid w:val="006450B6"/>
    <w:rsid w:val="00645142"/>
    <w:rsid w:val="00647114"/>
    <w:rsid w:val="0064754A"/>
    <w:rsid w:val="00647A5F"/>
    <w:rsid w:val="00651612"/>
    <w:rsid w:val="00651D7C"/>
    <w:rsid w:val="0066213B"/>
    <w:rsid w:val="00663D26"/>
    <w:rsid w:val="00670A21"/>
    <w:rsid w:val="00673D79"/>
    <w:rsid w:val="006779BA"/>
    <w:rsid w:val="00685929"/>
    <w:rsid w:val="00686253"/>
    <w:rsid w:val="006909C9"/>
    <w:rsid w:val="00692604"/>
    <w:rsid w:val="00693BD0"/>
    <w:rsid w:val="006954DF"/>
    <w:rsid w:val="0069593F"/>
    <w:rsid w:val="00696BF4"/>
    <w:rsid w:val="00697549"/>
    <w:rsid w:val="006A0125"/>
    <w:rsid w:val="006A05BF"/>
    <w:rsid w:val="006A2676"/>
    <w:rsid w:val="006A2D30"/>
    <w:rsid w:val="006A323F"/>
    <w:rsid w:val="006A5FA0"/>
    <w:rsid w:val="006B045C"/>
    <w:rsid w:val="006B30D0"/>
    <w:rsid w:val="006B32BB"/>
    <w:rsid w:val="006B5B03"/>
    <w:rsid w:val="006B5E4A"/>
    <w:rsid w:val="006B6DD3"/>
    <w:rsid w:val="006C3D95"/>
    <w:rsid w:val="006C43E9"/>
    <w:rsid w:val="006D01FD"/>
    <w:rsid w:val="006D135B"/>
    <w:rsid w:val="006D56D2"/>
    <w:rsid w:val="006E10FC"/>
    <w:rsid w:val="006E159F"/>
    <w:rsid w:val="006E2902"/>
    <w:rsid w:val="006E3D82"/>
    <w:rsid w:val="006E4A4E"/>
    <w:rsid w:val="006E5C86"/>
    <w:rsid w:val="006E5D86"/>
    <w:rsid w:val="006F083D"/>
    <w:rsid w:val="006F0AC8"/>
    <w:rsid w:val="006F2080"/>
    <w:rsid w:val="006F3F8B"/>
    <w:rsid w:val="006F47F5"/>
    <w:rsid w:val="006F7887"/>
    <w:rsid w:val="00701116"/>
    <w:rsid w:val="00703B06"/>
    <w:rsid w:val="00703B84"/>
    <w:rsid w:val="007062ED"/>
    <w:rsid w:val="00706A79"/>
    <w:rsid w:val="007102BE"/>
    <w:rsid w:val="00711B3D"/>
    <w:rsid w:val="007137C8"/>
    <w:rsid w:val="00713C44"/>
    <w:rsid w:val="00716AAA"/>
    <w:rsid w:val="007223C5"/>
    <w:rsid w:val="00722A8E"/>
    <w:rsid w:val="00722F13"/>
    <w:rsid w:val="00724AB7"/>
    <w:rsid w:val="00725869"/>
    <w:rsid w:val="00726656"/>
    <w:rsid w:val="007302BE"/>
    <w:rsid w:val="00730976"/>
    <w:rsid w:val="00734A5B"/>
    <w:rsid w:val="0074026F"/>
    <w:rsid w:val="007429F6"/>
    <w:rsid w:val="00743C02"/>
    <w:rsid w:val="00743CDF"/>
    <w:rsid w:val="0074427A"/>
    <w:rsid w:val="00744418"/>
    <w:rsid w:val="00744E0F"/>
    <w:rsid w:val="00744E76"/>
    <w:rsid w:val="007516C5"/>
    <w:rsid w:val="0075490E"/>
    <w:rsid w:val="00755239"/>
    <w:rsid w:val="00757A95"/>
    <w:rsid w:val="00760347"/>
    <w:rsid w:val="0076066C"/>
    <w:rsid w:val="00760815"/>
    <w:rsid w:val="00765A64"/>
    <w:rsid w:val="007729C2"/>
    <w:rsid w:val="00773DE5"/>
    <w:rsid w:val="00773E70"/>
    <w:rsid w:val="00774DA4"/>
    <w:rsid w:val="00775075"/>
    <w:rsid w:val="007766BA"/>
    <w:rsid w:val="00776EE1"/>
    <w:rsid w:val="00781F0F"/>
    <w:rsid w:val="00784D65"/>
    <w:rsid w:val="007857CB"/>
    <w:rsid w:val="007877C5"/>
    <w:rsid w:val="007937FC"/>
    <w:rsid w:val="00797F28"/>
    <w:rsid w:val="007A0C76"/>
    <w:rsid w:val="007A16C6"/>
    <w:rsid w:val="007A362D"/>
    <w:rsid w:val="007A54FE"/>
    <w:rsid w:val="007A5B49"/>
    <w:rsid w:val="007A6E9A"/>
    <w:rsid w:val="007A6F17"/>
    <w:rsid w:val="007A7F94"/>
    <w:rsid w:val="007B0438"/>
    <w:rsid w:val="007B127D"/>
    <w:rsid w:val="007B223A"/>
    <w:rsid w:val="007B2490"/>
    <w:rsid w:val="007B2990"/>
    <w:rsid w:val="007B600E"/>
    <w:rsid w:val="007B60A8"/>
    <w:rsid w:val="007C161C"/>
    <w:rsid w:val="007C1678"/>
    <w:rsid w:val="007C1C7A"/>
    <w:rsid w:val="007C329B"/>
    <w:rsid w:val="007C36F1"/>
    <w:rsid w:val="007C4067"/>
    <w:rsid w:val="007C44DF"/>
    <w:rsid w:val="007C4B6E"/>
    <w:rsid w:val="007C567E"/>
    <w:rsid w:val="007C6F84"/>
    <w:rsid w:val="007D0FB8"/>
    <w:rsid w:val="007D6E43"/>
    <w:rsid w:val="007E1202"/>
    <w:rsid w:val="007E218D"/>
    <w:rsid w:val="007E245A"/>
    <w:rsid w:val="007E6FBF"/>
    <w:rsid w:val="007F0F4A"/>
    <w:rsid w:val="007F2841"/>
    <w:rsid w:val="007F437C"/>
    <w:rsid w:val="007F4732"/>
    <w:rsid w:val="007F4836"/>
    <w:rsid w:val="007F4C2D"/>
    <w:rsid w:val="007F55C9"/>
    <w:rsid w:val="007F7778"/>
    <w:rsid w:val="008006EB"/>
    <w:rsid w:val="008017E3"/>
    <w:rsid w:val="008028A4"/>
    <w:rsid w:val="00802D2A"/>
    <w:rsid w:val="008036F3"/>
    <w:rsid w:val="00806924"/>
    <w:rsid w:val="008076E5"/>
    <w:rsid w:val="008116C0"/>
    <w:rsid w:val="00811AE4"/>
    <w:rsid w:val="0081467C"/>
    <w:rsid w:val="00814CA8"/>
    <w:rsid w:val="0082169C"/>
    <w:rsid w:val="008242E5"/>
    <w:rsid w:val="00825D9B"/>
    <w:rsid w:val="008274CC"/>
    <w:rsid w:val="00830747"/>
    <w:rsid w:val="008319C3"/>
    <w:rsid w:val="00834498"/>
    <w:rsid w:val="008412A0"/>
    <w:rsid w:val="00841C29"/>
    <w:rsid w:val="008423E6"/>
    <w:rsid w:val="00843A54"/>
    <w:rsid w:val="00844DF3"/>
    <w:rsid w:val="00846C9B"/>
    <w:rsid w:val="008508E1"/>
    <w:rsid w:val="00855E08"/>
    <w:rsid w:val="00856C23"/>
    <w:rsid w:val="00856FE9"/>
    <w:rsid w:val="00857D03"/>
    <w:rsid w:val="00862B90"/>
    <w:rsid w:val="00867FBC"/>
    <w:rsid w:val="0087346F"/>
    <w:rsid w:val="008738D3"/>
    <w:rsid w:val="00873B7B"/>
    <w:rsid w:val="00874D45"/>
    <w:rsid w:val="008751A7"/>
    <w:rsid w:val="00876641"/>
    <w:rsid w:val="008768CA"/>
    <w:rsid w:val="00876DA9"/>
    <w:rsid w:val="00884664"/>
    <w:rsid w:val="00887EDC"/>
    <w:rsid w:val="00894DD6"/>
    <w:rsid w:val="00895F96"/>
    <w:rsid w:val="008A2925"/>
    <w:rsid w:val="008A39D8"/>
    <w:rsid w:val="008A4882"/>
    <w:rsid w:val="008A4901"/>
    <w:rsid w:val="008B2FDB"/>
    <w:rsid w:val="008B40A8"/>
    <w:rsid w:val="008B7751"/>
    <w:rsid w:val="008C0AD3"/>
    <w:rsid w:val="008C22AE"/>
    <w:rsid w:val="008C335A"/>
    <w:rsid w:val="008C350E"/>
    <w:rsid w:val="008C384C"/>
    <w:rsid w:val="008C6AA7"/>
    <w:rsid w:val="008D03FB"/>
    <w:rsid w:val="008D64A8"/>
    <w:rsid w:val="008F0C10"/>
    <w:rsid w:val="008F192E"/>
    <w:rsid w:val="008F1A9B"/>
    <w:rsid w:val="008F517A"/>
    <w:rsid w:val="008F58DA"/>
    <w:rsid w:val="008F595B"/>
    <w:rsid w:val="008F706B"/>
    <w:rsid w:val="008F7A79"/>
    <w:rsid w:val="008F7F11"/>
    <w:rsid w:val="009006BF"/>
    <w:rsid w:val="0090271F"/>
    <w:rsid w:val="00902E23"/>
    <w:rsid w:val="00902E38"/>
    <w:rsid w:val="009047F6"/>
    <w:rsid w:val="00905A26"/>
    <w:rsid w:val="00905BE9"/>
    <w:rsid w:val="009070BC"/>
    <w:rsid w:val="009114D7"/>
    <w:rsid w:val="009119F4"/>
    <w:rsid w:val="009125DE"/>
    <w:rsid w:val="0091348E"/>
    <w:rsid w:val="00913A60"/>
    <w:rsid w:val="00913ED4"/>
    <w:rsid w:val="00915FFF"/>
    <w:rsid w:val="00917A4A"/>
    <w:rsid w:val="00917CCB"/>
    <w:rsid w:val="00920332"/>
    <w:rsid w:val="009218E4"/>
    <w:rsid w:val="00925314"/>
    <w:rsid w:val="00925674"/>
    <w:rsid w:val="00927577"/>
    <w:rsid w:val="00927FB0"/>
    <w:rsid w:val="009310EB"/>
    <w:rsid w:val="00932C1F"/>
    <w:rsid w:val="00932D75"/>
    <w:rsid w:val="00934248"/>
    <w:rsid w:val="0093429C"/>
    <w:rsid w:val="00936000"/>
    <w:rsid w:val="00936823"/>
    <w:rsid w:val="00936E62"/>
    <w:rsid w:val="00941AA6"/>
    <w:rsid w:val="00942EC2"/>
    <w:rsid w:val="0094513F"/>
    <w:rsid w:val="009472A8"/>
    <w:rsid w:val="009475F8"/>
    <w:rsid w:val="009501A1"/>
    <w:rsid w:val="00950E85"/>
    <w:rsid w:val="00952D58"/>
    <w:rsid w:val="0095496B"/>
    <w:rsid w:val="0095730A"/>
    <w:rsid w:val="00961869"/>
    <w:rsid w:val="0096264F"/>
    <w:rsid w:val="00967934"/>
    <w:rsid w:val="00967B32"/>
    <w:rsid w:val="00970956"/>
    <w:rsid w:val="00972CC0"/>
    <w:rsid w:val="00973D83"/>
    <w:rsid w:val="00975D31"/>
    <w:rsid w:val="00976964"/>
    <w:rsid w:val="00976BEE"/>
    <w:rsid w:val="00980E7A"/>
    <w:rsid w:val="00985B6B"/>
    <w:rsid w:val="00985C08"/>
    <w:rsid w:val="009904E3"/>
    <w:rsid w:val="00991AB6"/>
    <w:rsid w:val="00991FFF"/>
    <w:rsid w:val="009949D2"/>
    <w:rsid w:val="00996D96"/>
    <w:rsid w:val="00996F8C"/>
    <w:rsid w:val="009A15BF"/>
    <w:rsid w:val="009A1BC8"/>
    <w:rsid w:val="009A4BAC"/>
    <w:rsid w:val="009A7761"/>
    <w:rsid w:val="009B114E"/>
    <w:rsid w:val="009B17E3"/>
    <w:rsid w:val="009B283C"/>
    <w:rsid w:val="009B2A9C"/>
    <w:rsid w:val="009B5433"/>
    <w:rsid w:val="009B7E56"/>
    <w:rsid w:val="009C3BE0"/>
    <w:rsid w:val="009C3E09"/>
    <w:rsid w:val="009C4B84"/>
    <w:rsid w:val="009C5201"/>
    <w:rsid w:val="009C62DE"/>
    <w:rsid w:val="009C6CB2"/>
    <w:rsid w:val="009C7C0D"/>
    <w:rsid w:val="009C7DE4"/>
    <w:rsid w:val="009D01BE"/>
    <w:rsid w:val="009D01EB"/>
    <w:rsid w:val="009D0E49"/>
    <w:rsid w:val="009D3EDE"/>
    <w:rsid w:val="009D5295"/>
    <w:rsid w:val="009D563A"/>
    <w:rsid w:val="009D5A4A"/>
    <w:rsid w:val="009D638B"/>
    <w:rsid w:val="009D6B56"/>
    <w:rsid w:val="009E3EC8"/>
    <w:rsid w:val="009E5EAB"/>
    <w:rsid w:val="009E7622"/>
    <w:rsid w:val="009F07E8"/>
    <w:rsid w:val="009F37B7"/>
    <w:rsid w:val="009F5729"/>
    <w:rsid w:val="009F7965"/>
    <w:rsid w:val="00A04FF1"/>
    <w:rsid w:val="00A05452"/>
    <w:rsid w:val="00A05BB3"/>
    <w:rsid w:val="00A06627"/>
    <w:rsid w:val="00A07660"/>
    <w:rsid w:val="00A10F02"/>
    <w:rsid w:val="00A11565"/>
    <w:rsid w:val="00A11B56"/>
    <w:rsid w:val="00A139E4"/>
    <w:rsid w:val="00A157D3"/>
    <w:rsid w:val="00A164B4"/>
    <w:rsid w:val="00A16928"/>
    <w:rsid w:val="00A16E57"/>
    <w:rsid w:val="00A17501"/>
    <w:rsid w:val="00A22575"/>
    <w:rsid w:val="00A24E18"/>
    <w:rsid w:val="00A25B58"/>
    <w:rsid w:val="00A26956"/>
    <w:rsid w:val="00A27486"/>
    <w:rsid w:val="00A33B4F"/>
    <w:rsid w:val="00A35503"/>
    <w:rsid w:val="00A37AF6"/>
    <w:rsid w:val="00A40278"/>
    <w:rsid w:val="00A45490"/>
    <w:rsid w:val="00A47473"/>
    <w:rsid w:val="00A50766"/>
    <w:rsid w:val="00A50DF3"/>
    <w:rsid w:val="00A510A4"/>
    <w:rsid w:val="00A51B05"/>
    <w:rsid w:val="00A53724"/>
    <w:rsid w:val="00A5562E"/>
    <w:rsid w:val="00A55734"/>
    <w:rsid w:val="00A56066"/>
    <w:rsid w:val="00A56C6C"/>
    <w:rsid w:val="00A61102"/>
    <w:rsid w:val="00A6151D"/>
    <w:rsid w:val="00A622B9"/>
    <w:rsid w:val="00A6675D"/>
    <w:rsid w:val="00A7100E"/>
    <w:rsid w:val="00A73129"/>
    <w:rsid w:val="00A76E0A"/>
    <w:rsid w:val="00A82346"/>
    <w:rsid w:val="00A82FF7"/>
    <w:rsid w:val="00A86694"/>
    <w:rsid w:val="00A87068"/>
    <w:rsid w:val="00A873D4"/>
    <w:rsid w:val="00A87986"/>
    <w:rsid w:val="00A91AF5"/>
    <w:rsid w:val="00A92BA1"/>
    <w:rsid w:val="00A93166"/>
    <w:rsid w:val="00A934FB"/>
    <w:rsid w:val="00A937E0"/>
    <w:rsid w:val="00AA11D2"/>
    <w:rsid w:val="00AA2F3A"/>
    <w:rsid w:val="00AA623C"/>
    <w:rsid w:val="00AA772E"/>
    <w:rsid w:val="00AB01D5"/>
    <w:rsid w:val="00AB0489"/>
    <w:rsid w:val="00AB2AB9"/>
    <w:rsid w:val="00AB3498"/>
    <w:rsid w:val="00AB378D"/>
    <w:rsid w:val="00AB798E"/>
    <w:rsid w:val="00AC238F"/>
    <w:rsid w:val="00AC4B97"/>
    <w:rsid w:val="00AC6664"/>
    <w:rsid w:val="00AC6BC6"/>
    <w:rsid w:val="00AC6D2C"/>
    <w:rsid w:val="00AC7B19"/>
    <w:rsid w:val="00AD557D"/>
    <w:rsid w:val="00AE3FD0"/>
    <w:rsid w:val="00AE616C"/>
    <w:rsid w:val="00AE65E2"/>
    <w:rsid w:val="00AE75AC"/>
    <w:rsid w:val="00AF16A3"/>
    <w:rsid w:val="00AF3C29"/>
    <w:rsid w:val="00AF3EF6"/>
    <w:rsid w:val="00AF59C1"/>
    <w:rsid w:val="00AF739B"/>
    <w:rsid w:val="00AF7832"/>
    <w:rsid w:val="00B00430"/>
    <w:rsid w:val="00B01861"/>
    <w:rsid w:val="00B02B0A"/>
    <w:rsid w:val="00B02D1D"/>
    <w:rsid w:val="00B058E7"/>
    <w:rsid w:val="00B071BD"/>
    <w:rsid w:val="00B10216"/>
    <w:rsid w:val="00B1264D"/>
    <w:rsid w:val="00B15449"/>
    <w:rsid w:val="00B16B82"/>
    <w:rsid w:val="00B17D45"/>
    <w:rsid w:val="00B27749"/>
    <w:rsid w:val="00B27B3F"/>
    <w:rsid w:val="00B316D6"/>
    <w:rsid w:val="00B353DE"/>
    <w:rsid w:val="00B36090"/>
    <w:rsid w:val="00B40D0A"/>
    <w:rsid w:val="00B40D25"/>
    <w:rsid w:val="00B41977"/>
    <w:rsid w:val="00B42978"/>
    <w:rsid w:val="00B42C97"/>
    <w:rsid w:val="00B445A4"/>
    <w:rsid w:val="00B45E44"/>
    <w:rsid w:val="00B4696C"/>
    <w:rsid w:val="00B52B19"/>
    <w:rsid w:val="00B5331F"/>
    <w:rsid w:val="00B60048"/>
    <w:rsid w:val="00B652FD"/>
    <w:rsid w:val="00B6596B"/>
    <w:rsid w:val="00B674B2"/>
    <w:rsid w:val="00B73397"/>
    <w:rsid w:val="00B755A2"/>
    <w:rsid w:val="00B80AD9"/>
    <w:rsid w:val="00B8158F"/>
    <w:rsid w:val="00B82011"/>
    <w:rsid w:val="00B8374D"/>
    <w:rsid w:val="00B85D93"/>
    <w:rsid w:val="00B86B7C"/>
    <w:rsid w:val="00B87B51"/>
    <w:rsid w:val="00B90B6A"/>
    <w:rsid w:val="00B92DA5"/>
    <w:rsid w:val="00B93086"/>
    <w:rsid w:val="00B94FAB"/>
    <w:rsid w:val="00B95277"/>
    <w:rsid w:val="00B96779"/>
    <w:rsid w:val="00BA19ED"/>
    <w:rsid w:val="00BA1A16"/>
    <w:rsid w:val="00BA2604"/>
    <w:rsid w:val="00BA2F5E"/>
    <w:rsid w:val="00BA3B1D"/>
    <w:rsid w:val="00BA4B8D"/>
    <w:rsid w:val="00BA69F1"/>
    <w:rsid w:val="00BB25CB"/>
    <w:rsid w:val="00BB59CB"/>
    <w:rsid w:val="00BB60F6"/>
    <w:rsid w:val="00BB6CBE"/>
    <w:rsid w:val="00BC0747"/>
    <w:rsid w:val="00BC0A58"/>
    <w:rsid w:val="00BC0F7D"/>
    <w:rsid w:val="00BC3EC3"/>
    <w:rsid w:val="00BC4DD6"/>
    <w:rsid w:val="00BC59F9"/>
    <w:rsid w:val="00BC6078"/>
    <w:rsid w:val="00BD4125"/>
    <w:rsid w:val="00BD7D31"/>
    <w:rsid w:val="00BE3255"/>
    <w:rsid w:val="00BE45CB"/>
    <w:rsid w:val="00BE4A39"/>
    <w:rsid w:val="00BE6325"/>
    <w:rsid w:val="00BE704C"/>
    <w:rsid w:val="00BF128E"/>
    <w:rsid w:val="00BF16EC"/>
    <w:rsid w:val="00C03D75"/>
    <w:rsid w:val="00C04195"/>
    <w:rsid w:val="00C0601D"/>
    <w:rsid w:val="00C074DD"/>
    <w:rsid w:val="00C11D0D"/>
    <w:rsid w:val="00C12C3F"/>
    <w:rsid w:val="00C14860"/>
    <w:rsid w:val="00C1496A"/>
    <w:rsid w:val="00C15782"/>
    <w:rsid w:val="00C20ABD"/>
    <w:rsid w:val="00C20C06"/>
    <w:rsid w:val="00C20C82"/>
    <w:rsid w:val="00C21B70"/>
    <w:rsid w:val="00C2214C"/>
    <w:rsid w:val="00C2298B"/>
    <w:rsid w:val="00C24211"/>
    <w:rsid w:val="00C25D23"/>
    <w:rsid w:val="00C27C5A"/>
    <w:rsid w:val="00C30764"/>
    <w:rsid w:val="00C31DE9"/>
    <w:rsid w:val="00C33079"/>
    <w:rsid w:val="00C35D49"/>
    <w:rsid w:val="00C374F4"/>
    <w:rsid w:val="00C37BA8"/>
    <w:rsid w:val="00C42AC1"/>
    <w:rsid w:val="00C437C4"/>
    <w:rsid w:val="00C45231"/>
    <w:rsid w:val="00C46CD7"/>
    <w:rsid w:val="00C5060C"/>
    <w:rsid w:val="00C51C4E"/>
    <w:rsid w:val="00C52631"/>
    <w:rsid w:val="00C60C3E"/>
    <w:rsid w:val="00C61C4B"/>
    <w:rsid w:val="00C61FE0"/>
    <w:rsid w:val="00C641EC"/>
    <w:rsid w:val="00C64FFC"/>
    <w:rsid w:val="00C65826"/>
    <w:rsid w:val="00C66C7E"/>
    <w:rsid w:val="00C6753F"/>
    <w:rsid w:val="00C6758E"/>
    <w:rsid w:val="00C70BCE"/>
    <w:rsid w:val="00C70FAD"/>
    <w:rsid w:val="00C722B8"/>
    <w:rsid w:val="00C72833"/>
    <w:rsid w:val="00C80D92"/>
    <w:rsid w:val="00C80F1D"/>
    <w:rsid w:val="00C827E2"/>
    <w:rsid w:val="00C8581B"/>
    <w:rsid w:val="00C85B31"/>
    <w:rsid w:val="00C93705"/>
    <w:rsid w:val="00C93F40"/>
    <w:rsid w:val="00CA3D0C"/>
    <w:rsid w:val="00CA457F"/>
    <w:rsid w:val="00CA473D"/>
    <w:rsid w:val="00CA4CE0"/>
    <w:rsid w:val="00CA5380"/>
    <w:rsid w:val="00CA769A"/>
    <w:rsid w:val="00CA7D2A"/>
    <w:rsid w:val="00CB0C54"/>
    <w:rsid w:val="00CB2478"/>
    <w:rsid w:val="00CB38ED"/>
    <w:rsid w:val="00CC03CC"/>
    <w:rsid w:val="00CC6F3F"/>
    <w:rsid w:val="00CC78EF"/>
    <w:rsid w:val="00CD0118"/>
    <w:rsid w:val="00CD1250"/>
    <w:rsid w:val="00CD3F97"/>
    <w:rsid w:val="00CD5ADC"/>
    <w:rsid w:val="00CD5EF9"/>
    <w:rsid w:val="00CD65E4"/>
    <w:rsid w:val="00CD7B74"/>
    <w:rsid w:val="00CE4E16"/>
    <w:rsid w:val="00CF1DB1"/>
    <w:rsid w:val="00CF2787"/>
    <w:rsid w:val="00CF2DD0"/>
    <w:rsid w:val="00CF2EFC"/>
    <w:rsid w:val="00CF439F"/>
    <w:rsid w:val="00D02A6F"/>
    <w:rsid w:val="00D03C04"/>
    <w:rsid w:val="00D03C91"/>
    <w:rsid w:val="00D04CE1"/>
    <w:rsid w:val="00D05052"/>
    <w:rsid w:val="00D0771B"/>
    <w:rsid w:val="00D07765"/>
    <w:rsid w:val="00D13F1E"/>
    <w:rsid w:val="00D149BB"/>
    <w:rsid w:val="00D15629"/>
    <w:rsid w:val="00D16E2D"/>
    <w:rsid w:val="00D20565"/>
    <w:rsid w:val="00D22076"/>
    <w:rsid w:val="00D225F9"/>
    <w:rsid w:val="00D30B6C"/>
    <w:rsid w:val="00D31383"/>
    <w:rsid w:val="00D34E1D"/>
    <w:rsid w:val="00D40A40"/>
    <w:rsid w:val="00D420D7"/>
    <w:rsid w:val="00D44497"/>
    <w:rsid w:val="00D46BB9"/>
    <w:rsid w:val="00D50D1A"/>
    <w:rsid w:val="00D52E55"/>
    <w:rsid w:val="00D5483C"/>
    <w:rsid w:val="00D55C6C"/>
    <w:rsid w:val="00D568C0"/>
    <w:rsid w:val="00D5694C"/>
    <w:rsid w:val="00D57972"/>
    <w:rsid w:val="00D57B0E"/>
    <w:rsid w:val="00D6040A"/>
    <w:rsid w:val="00D610DB"/>
    <w:rsid w:val="00D61F8C"/>
    <w:rsid w:val="00D63052"/>
    <w:rsid w:val="00D635EE"/>
    <w:rsid w:val="00D64265"/>
    <w:rsid w:val="00D66742"/>
    <w:rsid w:val="00D675A9"/>
    <w:rsid w:val="00D67C7F"/>
    <w:rsid w:val="00D67CF5"/>
    <w:rsid w:val="00D71888"/>
    <w:rsid w:val="00D72296"/>
    <w:rsid w:val="00D723DA"/>
    <w:rsid w:val="00D738D6"/>
    <w:rsid w:val="00D755EB"/>
    <w:rsid w:val="00D76048"/>
    <w:rsid w:val="00D775CB"/>
    <w:rsid w:val="00D77C67"/>
    <w:rsid w:val="00D86DF9"/>
    <w:rsid w:val="00D86F7B"/>
    <w:rsid w:val="00D87E00"/>
    <w:rsid w:val="00D9134D"/>
    <w:rsid w:val="00D91F57"/>
    <w:rsid w:val="00D956AF"/>
    <w:rsid w:val="00D977F4"/>
    <w:rsid w:val="00D97D44"/>
    <w:rsid w:val="00DA0DC1"/>
    <w:rsid w:val="00DA1CCA"/>
    <w:rsid w:val="00DA1F73"/>
    <w:rsid w:val="00DA3CD3"/>
    <w:rsid w:val="00DA3E88"/>
    <w:rsid w:val="00DA5282"/>
    <w:rsid w:val="00DA7A03"/>
    <w:rsid w:val="00DB1818"/>
    <w:rsid w:val="00DB1829"/>
    <w:rsid w:val="00DB2396"/>
    <w:rsid w:val="00DB5938"/>
    <w:rsid w:val="00DC309B"/>
    <w:rsid w:val="00DC4DA2"/>
    <w:rsid w:val="00DD13F6"/>
    <w:rsid w:val="00DD4C17"/>
    <w:rsid w:val="00DD564F"/>
    <w:rsid w:val="00DD6EB2"/>
    <w:rsid w:val="00DD707B"/>
    <w:rsid w:val="00DD74A5"/>
    <w:rsid w:val="00DE0AB6"/>
    <w:rsid w:val="00DE6196"/>
    <w:rsid w:val="00DE6CCA"/>
    <w:rsid w:val="00DE78C8"/>
    <w:rsid w:val="00DF0333"/>
    <w:rsid w:val="00DF0D89"/>
    <w:rsid w:val="00DF1F79"/>
    <w:rsid w:val="00DF2B1F"/>
    <w:rsid w:val="00DF3727"/>
    <w:rsid w:val="00DF48B7"/>
    <w:rsid w:val="00DF4C8A"/>
    <w:rsid w:val="00DF4F03"/>
    <w:rsid w:val="00DF6207"/>
    <w:rsid w:val="00DF62CD"/>
    <w:rsid w:val="00DF6384"/>
    <w:rsid w:val="00E01A74"/>
    <w:rsid w:val="00E04DD5"/>
    <w:rsid w:val="00E0731A"/>
    <w:rsid w:val="00E1046B"/>
    <w:rsid w:val="00E141CD"/>
    <w:rsid w:val="00E16509"/>
    <w:rsid w:val="00E16FE7"/>
    <w:rsid w:val="00E17770"/>
    <w:rsid w:val="00E209EA"/>
    <w:rsid w:val="00E23D95"/>
    <w:rsid w:val="00E24769"/>
    <w:rsid w:val="00E25AD7"/>
    <w:rsid w:val="00E25BA2"/>
    <w:rsid w:val="00E27420"/>
    <w:rsid w:val="00E30479"/>
    <w:rsid w:val="00E334F7"/>
    <w:rsid w:val="00E35671"/>
    <w:rsid w:val="00E423D9"/>
    <w:rsid w:val="00E430BF"/>
    <w:rsid w:val="00E44582"/>
    <w:rsid w:val="00E45F29"/>
    <w:rsid w:val="00E46665"/>
    <w:rsid w:val="00E46B98"/>
    <w:rsid w:val="00E46C8B"/>
    <w:rsid w:val="00E54B7B"/>
    <w:rsid w:val="00E56679"/>
    <w:rsid w:val="00E5734F"/>
    <w:rsid w:val="00E5765C"/>
    <w:rsid w:val="00E60E68"/>
    <w:rsid w:val="00E612ED"/>
    <w:rsid w:val="00E644D7"/>
    <w:rsid w:val="00E66488"/>
    <w:rsid w:val="00E67E59"/>
    <w:rsid w:val="00E70207"/>
    <w:rsid w:val="00E7103E"/>
    <w:rsid w:val="00E77645"/>
    <w:rsid w:val="00E7776C"/>
    <w:rsid w:val="00E820EE"/>
    <w:rsid w:val="00E83BD8"/>
    <w:rsid w:val="00E910D0"/>
    <w:rsid w:val="00E91286"/>
    <w:rsid w:val="00E92197"/>
    <w:rsid w:val="00E925C0"/>
    <w:rsid w:val="00E94EE4"/>
    <w:rsid w:val="00E953DE"/>
    <w:rsid w:val="00EA0D09"/>
    <w:rsid w:val="00EA15B0"/>
    <w:rsid w:val="00EA1871"/>
    <w:rsid w:val="00EA5EA7"/>
    <w:rsid w:val="00EA7996"/>
    <w:rsid w:val="00EB269B"/>
    <w:rsid w:val="00EB387E"/>
    <w:rsid w:val="00EB7487"/>
    <w:rsid w:val="00EC0CAB"/>
    <w:rsid w:val="00EC4A25"/>
    <w:rsid w:val="00EC6D9E"/>
    <w:rsid w:val="00ED145A"/>
    <w:rsid w:val="00ED495F"/>
    <w:rsid w:val="00ED6F2F"/>
    <w:rsid w:val="00EE68E3"/>
    <w:rsid w:val="00EE6F73"/>
    <w:rsid w:val="00EE7722"/>
    <w:rsid w:val="00EF350B"/>
    <w:rsid w:val="00EF3651"/>
    <w:rsid w:val="00EF6ED4"/>
    <w:rsid w:val="00F025A2"/>
    <w:rsid w:val="00F04712"/>
    <w:rsid w:val="00F118C6"/>
    <w:rsid w:val="00F13360"/>
    <w:rsid w:val="00F14DDC"/>
    <w:rsid w:val="00F160CC"/>
    <w:rsid w:val="00F20C9E"/>
    <w:rsid w:val="00F22582"/>
    <w:rsid w:val="00F22EC7"/>
    <w:rsid w:val="00F230AA"/>
    <w:rsid w:val="00F25815"/>
    <w:rsid w:val="00F26705"/>
    <w:rsid w:val="00F2761C"/>
    <w:rsid w:val="00F276B6"/>
    <w:rsid w:val="00F27EB5"/>
    <w:rsid w:val="00F325C8"/>
    <w:rsid w:val="00F329A5"/>
    <w:rsid w:val="00F35E6A"/>
    <w:rsid w:val="00F40E70"/>
    <w:rsid w:val="00F43F63"/>
    <w:rsid w:val="00F44E0E"/>
    <w:rsid w:val="00F44EDA"/>
    <w:rsid w:val="00F45879"/>
    <w:rsid w:val="00F5238C"/>
    <w:rsid w:val="00F54B39"/>
    <w:rsid w:val="00F55A80"/>
    <w:rsid w:val="00F5764D"/>
    <w:rsid w:val="00F60156"/>
    <w:rsid w:val="00F653B8"/>
    <w:rsid w:val="00F65DC9"/>
    <w:rsid w:val="00F66F2C"/>
    <w:rsid w:val="00F70AA6"/>
    <w:rsid w:val="00F70AFF"/>
    <w:rsid w:val="00F72078"/>
    <w:rsid w:val="00F75DA4"/>
    <w:rsid w:val="00F80BAF"/>
    <w:rsid w:val="00F8175B"/>
    <w:rsid w:val="00F82D53"/>
    <w:rsid w:val="00F86652"/>
    <w:rsid w:val="00F86EBD"/>
    <w:rsid w:val="00F9008D"/>
    <w:rsid w:val="00F9030F"/>
    <w:rsid w:val="00F90DA5"/>
    <w:rsid w:val="00F9183C"/>
    <w:rsid w:val="00F9199B"/>
    <w:rsid w:val="00F92707"/>
    <w:rsid w:val="00F92F2D"/>
    <w:rsid w:val="00FA04EA"/>
    <w:rsid w:val="00FA0896"/>
    <w:rsid w:val="00FA1266"/>
    <w:rsid w:val="00FA1B11"/>
    <w:rsid w:val="00FA2926"/>
    <w:rsid w:val="00FA4234"/>
    <w:rsid w:val="00FA4501"/>
    <w:rsid w:val="00FA5E6D"/>
    <w:rsid w:val="00FA5FFC"/>
    <w:rsid w:val="00FA70A0"/>
    <w:rsid w:val="00FA73C2"/>
    <w:rsid w:val="00FB0E7F"/>
    <w:rsid w:val="00FB3951"/>
    <w:rsid w:val="00FB4734"/>
    <w:rsid w:val="00FB6EFB"/>
    <w:rsid w:val="00FC1192"/>
    <w:rsid w:val="00FC3AF7"/>
    <w:rsid w:val="00FC41C2"/>
    <w:rsid w:val="00FC4A84"/>
    <w:rsid w:val="00FD136B"/>
    <w:rsid w:val="00FD38C8"/>
    <w:rsid w:val="00FD4252"/>
    <w:rsid w:val="00FD57E2"/>
    <w:rsid w:val="00FD58BE"/>
    <w:rsid w:val="00FD6FAB"/>
    <w:rsid w:val="00FD7AC5"/>
    <w:rsid w:val="00FE0E1E"/>
    <w:rsid w:val="00FE1B43"/>
    <w:rsid w:val="00FE1EC0"/>
    <w:rsid w:val="00FE2C33"/>
    <w:rsid w:val="00FE4212"/>
    <w:rsid w:val="00FE4D31"/>
    <w:rsid w:val="00FE75ED"/>
    <w:rsid w:val="00FF3CEC"/>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6"/>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42"/>
      </w:numPr>
      <w:contextualSpacing/>
    </w:pPr>
  </w:style>
  <w:style w:type="paragraph" w:styleId="ListBullet3">
    <w:name w:val="List Bullet 3"/>
    <w:basedOn w:val="Normal"/>
    <w:rsid w:val="00ED495F"/>
    <w:pPr>
      <w:numPr>
        <w:numId w:val="43"/>
      </w:numPr>
      <w:contextualSpacing/>
    </w:pPr>
  </w:style>
  <w:style w:type="paragraph" w:styleId="ListBullet4">
    <w:name w:val="List Bullet 4"/>
    <w:basedOn w:val="Normal"/>
    <w:rsid w:val="00ED495F"/>
    <w:pPr>
      <w:numPr>
        <w:numId w:val="44"/>
      </w:numPr>
      <w:contextualSpacing/>
    </w:pPr>
  </w:style>
  <w:style w:type="paragraph" w:styleId="ListBullet5">
    <w:name w:val="List Bullet 5"/>
    <w:basedOn w:val="Normal"/>
    <w:rsid w:val="00ED495F"/>
    <w:pPr>
      <w:numPr>
        <w:numId w:val="4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46"/>
      </w:numPr>
      <w:contextualSpacing/>
    </w:pPr>
  </w:style>
  <w:style w:type="paragraph" w:styleId="ListNumber3">
    <w:name w:val="List Number 3"/>
    <w:basedOn w:val="Normal"/>
    <w:rsid w:val="00ED495F"/>
    <w:pPr>
      <w:numPr>
        <w:numId w:val="47"/>
      </w:numPr>
      <w:contextualSpacing/>
    </w:pPr>
  </w:style>
  <w:style w:type="paragraph" w:styleId="ListNumber4">
    <w:name w:val="List Number 4"/>
    <w:basedOn w:val="Normal"/>
    <w:rsid w:val="00ED495F"/>
    <w:pPr>
      <w:numPr>
        <w:numId w:val="48"/>
      </w:numPr>
      <w:contextualSpacing/>
    </w:pPr>
  </w:style>
  <w:style w:type="paragraph" w:styleId="ListNumber5">
    <w:name w:val="List Number 5"/>
    <w:basedOn w:val="Normal"/>
    <w:rsid w:val="00ED495F"/>
    <w:pPr>
      <w:numPr>
        <w:numId w:val="4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841C29"/>
    <w:rPr>
      <w:rFonts w:eastAsia="Times New Roman"/>
    </w:rPr>
  </w:style>
  <w:style w:type="character" w:styleId="CommentReference">
    <w:name w:val="annotation reference"/>
    <w:basedOn w:val="DefaultParagraphFont"/>
    <w:rsid w:val="0072665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59" TargetMode="External"/><Relationship Id="rId21" Type="http://schemas.openxmlformats.org/officeDocument/2006/relationships/image" Target="media/image8.emf"/><Relationship Id="rId42" Type="http://schemas.openxmlformats.org/officeDocument/2006/relationships/oleObject" Target="embeddings/Microsoft_Visio_2003-2010_Drawing9.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18.vsd"/><Relationship Id="rId84" Type="http://schemas.openxmlformats.org/officeDocument/2006/relationships/package" Target="embeddings/Microsoft_Visio_Drawing17.vsdx"/><Relationship Id="rId89" Type="http://schemas.openxmlformats.org/officeDocument/2006/relationships/image" Target="media/image42.emf"/><Relationship Id="rId112" Type="http://schemas.openxmlformats.org/officeDocument/2006/relationships/hyperlink" Target="https://portal.3gpp.org/ngppapp/CreateTdoc.aspx?mode=view&amp;contributionUid=CP-210040" TargetMode="External"/><Relationship Id="rId133" Type="http://schemas.openxmlformats.org/officeDocument/2006/relationships/hyperlink" Target="https://portal.3gpp.org/ngppapp/CreateTdoc.aspx?mode=view&amp;contributionUid=CP-220023" TargetMode="External"/><Relationship Id="rId138" Type="http://schemas.openxmlformats.org/officeDocument/2006/relationships/hyperlink" Target="https://portal.3gpp.org/ngppapp/CreateTdoc.aspx?mode=view&amp;contributionUid=CP-220051" TargetMode="External"/><Relationship Id="rId154" Type="http://schemas.openxmlformats.org/officeDocument/2006/relationships/hyperlink" Target="https://portal.3gpp.org/ngppapp/CreateTdoc.aspx?mode=view&amp;contributionUid=CP-220065" TargetMode="External"/><Relationship Id="rId159" Type="http://schemas.openxmlformats.org/officeDocument/2006/relationships/hyperlink" Target="https://portal.3gpp.org/ngppapp/CreateTdoc.aspx?mode=view&amp;contributionUid=CP-220079" TargetMode="External"/><Relationship Id="rId175" Type="http://schemas.openxmlformats.org/officeDocument/2006/relationships/hyperlink" Target="https://portal.3gpp.org/ngppapp/CreateTdoc.aspx?mode=view&amp;contributionUid=CP-221045" TargetMode="External"/><Relationship Id="rId170" Type="http://schemas.openxmlformats.org/officeDocument/2006/relationships/hyperlink" Target="https://portal.3gpp.org/ngppapp/CreateTdoc.aspx?mode=view&amp;contributionUid=CP-221043" TargetMode="External"/><Relationship Id="rId191" Type="http://schemas.openxmlformats.org/officeDocument/2006/relationships/hyperlink" Target="https://portal.3gpp.org/ngppapp/CreateTdoc.aspx?mode=view&amp;contributionUid=CP-221068" TargetMode="External"/><Relationship Id="rId196" Type="http://schemas.openxmlformats.org/officeDocument/2006/relationships/theme" Target="theme/theme1.xml"/><Relationship Id="rId16" Type="http://schemas.openxmlformats.org/officeDocument/2006/relationships/oleObject" Target="embeddings/Microsoft_Visio_2003-2010_Drawing1.vsd"/><Relationship Id="rId107" Type="http://schemas.openxmlformats.org/officeDocument/2006/relationships/hyperlink" Target="https://portal.3gpp.org/ngppapp/CreateTdoc.aspx?mode=view&amp;contributionUid=CP-210030" TargetMode="External"/><Relationship Id="rId11" Type="http://schemas.openxmlformats.org/officeDocument/2006/relationships/image" Target="media/image3.emf"/><Relationship Id="rId32" Type="http://schemas.openxmlformats.org/officeDocument/2006/relationships/oleObject" Target="embeddings/Microsoft_Visio_2003-2010_Drawing4.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15.vsd"/><Relationship Id="rId74" Type="http://schemas.openxmlformats.org/officeDocument/2006/relationships/package" Target="embeddings/Microsoft_Visio_Drawing12.vsdx"/><Relationship Id="rId79" Type="http://schemas.openxmlformats.org/officeDocument/2006/relationships/image" Target="media/image37.emf"/><Relationship Id="rId102" Type="http://schemas.openxmlformats.org/officeDocument/2006/relationships/package" Target="embeddings/Microsoft_Visio_Drawing25.vsdx"/><Relationship Id="rId123" Type="http://schemas.openxmlformats.org/officeDocument/2006/relationships/hyperlink" Target="https://portal.3gpp.org/ngppapp/CreateTdoc.aspx?mode=view&amp;contributionUid=CP-210043" TargetMode="External"/><Relationship Id="rId128" Type="http://schemas.openxmlformats.org/officeDocument/2006/relationships/hyperlink" Target="https://portal.3gpp.org/ngppapp/CreateTdoc.aspx?mode=view&amp;contributionUid=CP-210030" TargetMode="External"/><Relationship Id="rId144" Type="http://schemas.openxmlformats.org/officeDocument/2006/relationships/hyperlink" Target="https://portal.3gpp.org/ngppapp/CreateTdoc.aspx?mode=view&amp;contributionUid=CP-220049" TargetMode="External"/><Relationship Id="rId149" Type="http://schemas.openxmlformats.org/officeDocument/2006/relationships/hyperlink" Target="https://portal.3gpp.org/ngppapp/CreateTdoc.aspx?mode=view&amp;contributionUid=CP-220024" TargetMode="External"/><Relationship Id="rId5" Type="http://schemas.openxmlformats.org/officeDocument/2006/relationships/settings" Target="settings.xml"/><Relationship Id="rId90" Type="http://schemas.openxmlformats.org/officeDocument/2006/relationships/package" Target="embeddings/Microsoft_Visio_Drawing20.vsdx"/><Relationship Id="rId95" Type="http://schemas.openxmlformats.org/officeDocument/2006/relationships/image" Target="media/image45.emf"/><Relationship Id="rId160" Type="http://schemas.openxmlformats.org/officeDocument/2006/relationships/hyperlink" Target="https://portal.3gpp.org/ngppapp/CreateTdoc.aspx?mode=view&amp;contributionUid=CP-220049" TargetMode="External"/><Relationship Id="rId165" Type="http://schemas.openxmlformats.org/officeDocument/2006/relationships/hyperlink" Target="https://portal.3gpp.org/ngppapp/CreateTdoc.aspx?mode=view&amp;contributionUid=CP-221043" TargetMode="External"/><Relationship Id="rId181" Type="http://schemas.openxmlformats.org/officeDocument/2006/relationships/hyperlink" Target="https://portal.3gpp.org/ngppapp/CreateTdoc.aspx?mode=view&amp;contributionUid=CP-221024" TargetMode="External"/><Relationship Id="rId186" Type="http://schemas.openxmlformats.org/officeDocument/2006/relationships/hyperlink" Target="https://portal.3gpp.org/ngppapp/CreateTdoc.aspx?mode=view&amp;contributionUid=CP-221068" TargetMode="External"/><Relationship Id="rId22" Type="http://schemas.openxmlformats.org/officeDocument/2006/relationships/package" Target="embeddings/Microsoft_Visio_Drawing3.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2.vsd"/><Relationship Id="rId64" Type="http://schemas.openxmlformats.org/officeDocument/2006/relationships/package" Target="embeddings/Microsoft_Visio_Drawing9.vsdx"/><Relationship Id="rId69" Type="http://schemas.openxmlformats.org/officeDocument/2006/relationships/image" Target="media/image32.emf"/><Relationship Id="rId113" Type="http://schemas.openxmlformats.org/officeDocument/2006/relationships/hyperlink" Target="https://portal.3gpp.org/ngppapp/CreateTdoc.aspx?mode=view&amp;contributionUid=CP-210037" TargetMode="External"/><Relationship Id="rId118" Type="http://schemas.openxmlformats.org/officeDocument/2006/relationships/hyperlink" Target="https://portal.3gpp.org/ngppapp/CreateTdoc.aspx?mode=view&amp;contributionUid=CP-210059" TargetMode="External"/><Relationship Id="rId134" Type="http://schemas.openxmlformats.org/officeDocument/2006/relationships/hyperlink" Target="https://portal.3gpp.org/ngppapp/CreateTdoc.aspx?mode=view&amp;contributionUid=CP-220072" TargetMode="External"/><Relationship Id="rId139" Type="http://schemas.openxmlformats.org/officeDocument/2006/relationships/hyperlink" Target="https://portal.3gpp.org/ngppapp/CreateTdoc.aspx?mode=view&amp;contributionUid=CP-220035" TargetMode="External"/><Relationship Id="rId80" Type="http://schemas.openxmlformats.org/officeDocument/2006/relationships/package" Target="embeddings/Microsoft_Visio_Drawing15.vsdx"/><Relationship Id="rId85" Type="http://schemas.openxmlformats.org/officeDocument/2006/relationships/image" Target="media/image40.emf"/><Relationship Id="rId150" Type="http://schemas.openxmlformats.org/officeDocument/2006/relationships/hyperlink" Target="https://portal.3gpp.org/ngppapp/CreateTdoc.aspx?mode=view&amp;contributionUid=CP-220025" TargetMode="External"/><Relationship Id="rId155" Type="http://schemas.openxmlformats.org/officeDocument/2006/relationships/hyperlink" Target="https://portal.3gpp.org/ngppapp/CreateTdoc.aspx?mode=view&amp;contributionUid=CP-220084" TargetMode="External"/><Relationship Id="rId171" Type="http://schemas.openxmlformats.org/officeDocument/2006/relationships/hyperlink" Target="https://portal.3gpp.org/ngppapp/CreateTdoc.aspx?mode=view&amp;contributionUid=CP-221027" TargetMode="External"/><Relationship Id="rId176" Type="http://schemas.openxmlformats.org/officeDocument/2006/relationships/hyperlink" Target="https://portal.3gpp.org/ngppapp/CreateTdoc.aspx?mode=view&amp;contributionUid=CP-221045" TargetMode="External"/><Relationship Id="rId192" Type="http://schemas.openxmlformats.org/officeDocument/2006/relationships/hyperlink" Target="https://portal.3gpp.org/ngppapp/CreateTdoc.aspx?mode=view&amp;contributionUid=CP-221051" TargetMode="Externa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7.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hyperlink" Target="https://portal.3gpp.org/ngppapp/CreateTdoc.aspx?mode=view&amp;contributionUid=CP-210021" TargetMode="External"/><Relationship Id="rId124" Type="http://schemas.openxmlformats.org/officeDocument/2006/relationships/hyperlink" Target="https://portal.3gpp.org/ngppapp/CreateTdoc.aspx?mode=view&amp;contributionUid=CP-210059" TargetMode="External"/><Relationship Id="rId129" Type="http://schemas.openxmlformats.org/officeDocument/2006/relationships/hyperlink" Target="https://portal.3gpp.org/ngppapp/CreateTdoc.aspx?mode=view&amp;contributionUid=CP-210046" TargetMode="External"/><Relationship Id="rId54" Type="http://schemas.openxmlformats.org/officeDocument/2006/relationships/oleObject" Target="embeddings/Microsoft_Visio_2003-2010_Drawing13.vsd"/><Relationship Id="rId70" Type="http://schemas.openxmlformats.org/officeDocument/2006/relationships/package" Target="embeddings/Microsoft_Visio_Drawing10.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22.vsdx"/><Relationship Id="rId140" Type="http://schemas.openxmlformats.org/officeDocument/2006/relationships/hyperlink" Target="https://portal.3gpp.org/ngppapp/CreateTdoc.aspx?mode=view&amp;contributionUid=CP-220048" TargetMode="External"/><Relationship Id="rId145" Type="http://schemas.openxmlformats.org/officeDocument/2006/relationships/hyperlink" Target="https://portal.3gpp.org/ngppapp/CreateTdoc.aspx?mode=view&amp;contributionUid=CP-220035" TargetMode="External"/><Relationship Id="rId161" Type="http://schemas.openxmlformats.org/officeDocument/2006/relationships/hyperlink" Target="https://portal.3gpp.org/ngppapp/CreateTdoc.aspx?mode=view&amp;contributionUid=CP-220025" TargetMode="External"/><Relationship Id="rId166" Type="http://schemas.openxmlformats.org/officeDocument/2006/relationships/hyperlink" Target="https://portal.3gpp.org/ngppapp/CreateTdoc.aspx?mode=view&amp;contributionUid=CP-221023" TargetMode="External"/><Relationship Id="rId182" Type="http://schemas.openxmlformats.org/officeDocument/2006/relationships/hyperlink" Target="https://portal.3gpp.org/ngppapp/CreateTdoc.aspx?mode=view&amp;contributionUid=CP-221024" TargetMode="External"/><Relationship Id="rId187" Type="http://schemas.openxmlformats.org/officeDocument/2006/relationships/hyperlink" Target="https://portal.3gpp.org/ngppapp/CreateTdoc.aspx?mode=view&amp;contributionUid=CP-221024"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hyperlink" Target="https://portal.3gpp.org/ngppapp/CreateTdoc.aspx?mode=view&amp;contributionUid=CP-210037" TargetMode="External"/><Relationship Id="rId119" Type="http://schemas.openxmlformats.org/officeDocument/2006/relationships/hyperlink" Target="https://portal.3gpp.org/ngppapp/CreateTdoc.aspx?mode=view&amp;contributionUid=CP-210049" TargetMode="External"/><Relationship Id="rId44" Type="http://schemas.openxmlformats.org/officeDocument/2006/relationships/oleObject" Target="embeddings/Microsoft_Visio_2003-2010_Drawing10.vsd"/><Relationship Id="rId60" Type="http://schemas.openxmlformats.org/officeDocument/2006/relationships/oleObject" Target="embeddings/Microsoft_Visio_2003-2010_Drawing16.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18.vsdx"/><Relationship Id="rId130" Type="http://schemas.openxmlformats.org/officeDocument/2006/relationships/hyperlink" Target="https://portal.3gpp.org/ngppapp/CreateTdoc.aspx?mode=view&amp;contributionUid=CP-210048" TargetMode="External"/><Relationship Id="rId135" Type="http://schemas.openxmlformats.org/officeDocument/2006/relationships/hyperlink" Target="https://portal.3gpp.org/ngppapp/CreateTdoc.aspx?mode=view&amp;contributionUid=CP-220081" TargetMode="External"/><Relationship Id="rId151" Type="http://schemas.openxmlformats.org/officeDocument/2006/relationships/hyperlink" Target="https://portal.3gpp.org/ngppapp/CreateTdoc.aspx?mode=view&amp;contributionUid=CP-220035" TargetMode="External"/><Relationship Id="rId156" Type="http://schemas.openxmlformats.org/officeDocument/2006/relationships/hyperlink" Target="https://portal.3gpp.org/ngppapp/CreateTdoc.aspx?mode=view&amp;contributionUid=CP-220081" TargetMode="External"/><Relationship Id="rId177" Type="http://schemas.openxmlformats.org/officeDocument/2006/relationships/hyperlink" Target="https://portal.3gpp.org/ngppapp/CreateTdoc.aspx?mode=view&amp;contributionUid=CP-221024" TargetMode="External"/><Relationship Id="rId172" Type="http://schemas.openxmlformats.org/officeDocument/2006/relationships/hyperlink" Target="https://portal.3gpp.org/ngppapp/CreateTdoc.aspx?mode=view&amp;contributionUid=CP-221023" TargetMode="External"/><Relationship Id="rId193"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package" Target="embeddings/Microsoft_Visio_Drawing1.vsdx"/><Relationship Id="rId39" Type="http://schemas.openxmlformats.org/officeDocument/2006/relationships/image" Target="media/image17.emf"/><Relationship Id="rId109" Type="http://schemas.openxmlformats.org/officeDocument/2006/relationships/hyperlink" Target="https://portal.3gpp.org/ngppapp/CreateTdoc.aspx?mode=view&amp;contributionUid=CP-210049" TargetMode="External"/><Relationship Id="rId34" Type="http://schemas.openxmlformats.org/officeDocument/2006/relationships/oleObject" Target="embeddings/Microsoft_Visio_2003-2010_Drawing5.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13.vsdx"/><Relationship Id="rId97" Type="http://schemas.openxmlformats.org/officeDocument/2006/relationships/image" Target="media/image46.emf"/><Relationship Id="rId104" Type="http://schemas.openxmlformats.org/officeDocument/2006/relationships/oleObject" Target="embeddings/Microsoft_Visio_2003-2010_Drawing20.vsd"/><Relationship Id="rId120" Type="http://schemas.openxmlformats.org/officeDocument/2006/relationships/hyperlink" Target="https://portal.3gpp.org/ngppapp/CreateTdoc.aspx?mode=view&amp;contributionUid=CP-210041" TargetMode="External"/><Relationship Id="rId125" Type="http://schemas.openxmlformats.org/officeDocument/2006/relationships/hyperlink" Target="https://portal.3gpp.org/ngppapp/CreateTdoc.aspx?mode=view&amp;contributionUid=CP-210048" TargetMode="External"/><Relationship Id="rId141" Type="http://schemas.openxmlformats.org/officeDocument/2006/relationships/hyperlink" Target="https://portal.3gpp.org/ngppapp/CreateTdoc.aspx?mode=view&amp;contributionUid=CP-220055" TargetMode="External"/><Relationship Id="rId146" Type="http://schemas.openxmlformats.org/officeDocument/2006/relationships/hyperlink" Target="https://portal.3gpp.org/ngppapp/CreateTdoc.aspx?mode=view&amp;contributionUid=CP-220035" TargetMode="External"/><Relationship Id="rId167" Type="http://schemas.openxmlformats.org/officeDocument/2006/relationships/hyperlink" Target="https://portal.3gpp.org/ngppapp/CreateTdoc.aspx?mode=view&amp;contributionUid=CP-221023" TargetMode="External"/><Relationship Id="rId188" Type="http://schemas.openxmlformats.org/officeDocument/2006/relationships/hyperlink" Target="https://portal.3gpp.org/ngppapp/CreateTdoc.aspx?mode=view&amp;contributionUid=CP-221024"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1.vsdx"/><Relationship Id="rId162" Type="http://schemas.openxmlformats.org/officeDocument/2006/relationships/hyperlink" Target="https://portal.3gpp.org/ngppapp/CreateTdoc.aspx?mode=view&amp;contributionUid=CP-220044" TargetMode="External"/><Relationship Id="rId183" Type="http://schemas.openxmlformats.org/officeDocument/2006/relationships/hyperlink" Target="https://portal.3gpp.org/ngppapp/CreateTdoc.aspx?mode=view&amp;contributionUid=CP-221061"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8.vsd"/><Relationship Id="rId45" Type="http://schemas.openxmlformats.org/officeDocument/2006/relationships/image" Target="media/image20.emf"/><Relationship Id="rId66" Type="http://schemas.openxmlformats.org/officeDocument/2006/relationships/oleObject" Target="embeddings/Microsoft_Visio_2003-2010_Drawing17.vsd"/><Relationship Id="rId87" Type="http://schemas.openxmlformats.org/officeDocument/2006/relationships/image" Target="media/image41.emf"/><Relationship Id="rId110" Type="http://schemas.openxmlformats.org/officeDocument/2006/relationships/hyperlink" Target="https://portal.3gpp.org/ngppapp/CreateTdoc.aspx?mode=view&amp;contributionUid=CP-210049" TargetMode="External"/><Relationship Id="rId115" Type="http://schemas.openxmlformats.org/officeDocument/2006/relationships/hyperlink" Target="https://portal.3gpp.org/ngppapp/CreateTdoc.aspx?mode=view&amp;contributionUid=CP-210043" TargetMode="External"/><Relationship Id="rId131" Type="http://schemas.openxmlformats.org/officeDocument/2006/relationships/hyperlink" Target="https://portal.3gpp.org/ngppapp/CreateTdoc.aspx?mode=view&amp;contributionUid=CP-210046" TargetMode="External"/><Relationship Id="rId136" Type="http://schemas.openxmlformats.org/officeDocument/2006/relationships/hyperlink" Target="https://portal.3gpp.org/ngppapp/CreateTdoc.aspx?mode=view&amp;contributionUid=CP-220084" TargetMode="External"/><Relationship Id="rId157" Type="http://schemas.openxmlformats.org/officeDocument/2006/relationships/hyperlink" Target="https://portal.3gpp.org/ngppapp/CreateTdoc.aspx?mode=view&amp;contributionUid=CP-220025" TargetMode="External"/><Relationship Id="rId178" Type="http://schemas.openxmlformats.org/officeDocument/2006/relationships/hyperlink" Target="https://portal.3gpp.org/ngppapp/CreateTdoc.aspx?mode=view&amp;contributionUid=CP-221024" TargetMode="External"/><Relationship Id="rId61" Type="http://schemas.openxmlformats.org/officeDocument/2006/relationships/image" Target="media/image28.emf"/><Relationship Id="rId82" Type="http://schemas.openxmlformats.org/officeDocument/2006/relationships/package" Target="embeddings/Microsoft_Visio_Drawing16.vsdx"/><Relationship Id="rId152" Type="http://schemas.openxmlformats.org/officeDocument/2006/relationships/hyperlink" Target="https://portal.3gpp.org/ngppapp/CreateTdoc.aspx?mode=view&amp;contributionUid=CP-220035" TargetMode="External"/><Relationship Id="rId173" Type="http://schemas.openxmlformats.org/officeDocument/2006/relationships/hyperlink" Target="https://portal.3gpp.org/ngppapp/CreateTdoc.aspx?mode=view&amp;contributionUid=CP-221039" TargetMode="External"/><Relationship Id="rId194"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oleObject" Target="embeddings/Microsoft_Visio_2003-2010_Drawing14.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image" Target="media/image50.emf"/><Relationship Id="rId126" Type="http://schemas.openxmlformats.org/officeDocument/2006/relationships/hyperlink" Target="https://portal.3gpp.org/ngppapp/CreateTdoc.aspx?mode=view&amp;contributionUid=CP-210048" TargetMode="External"/><Relationship Id="rId147" Type="http://schemas.openxmlformats.org/officeDocument/2006/relationships/hyperlink" Target="https://portal.3gpp.org/ngppapp/CreateTdoc.aspx?mode=view&amp;contributionUid=CP-220035" TargetMode="External"/><Relationship Id="rId168" Type="http://schemas.openxmlformats.org/officeDocument/2006/relationships/hyperlink" Target="https://portal.3gpp.org/ngppapp/CreateTdoc.aspx?mode=view&amp;contributionUid=CP-221023"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hyperlink" Target="https://portal.3gpp.org/ngppapp/CreateTdoc.aspx?mode=view&amp;contributionUid=CP-210030" TargetMode="External"/><Relationship Id="rId142" Type="http://schemas.openxmlformats.org/officeDocument/2006/relationships/hyperlink" Target="https://portal.3gpp.org/ngppapp/CreateTdoc.aspx?mode=view&amp;contributionUid=CP-220049" TargetMode="External"/><Relationship Id="rId163" Type="http://schemas.openxmlformats.org/officeDocument/2006/relationships/hyperlink" Target="https://portal.3gpp.org/ngppapp/CreateTdoc.aspx?mode=view&amp;contributionUid=CP-220081" TargetMode="External"/><Relationship Id="rId184" Type="http://schemas.openxmlformats.org/officeDocument/2006/relationships/hyperlink" Target="https://portal.3gpp.org/ngppapp/CreateTdoc.aspx?mode=view&amp;contributionUid=CP-221061" TargetMode="External"/><Relationship Id="rId189" Type="http://schemas.openxmlformats.org/officeDocument/2006/relationships/hyperlink" Target="https://portal.3gpp.org/ngppapp/CreateTdoc.aspx?mode=view&amp;contributionUid=CP-22102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1.vsd"/><Relationship Id="rId67" Type="http://schemas.openxmlformats.org/officeDocument/2006/relationships/image" Target="media/image31.emf"/><Relationship Id="rId116" Type="http://schemas.openxmlformats.org/officeDocument/2006/relationships/hyperlink" Target="https://portal.3gpp.org/ngppapp/CreateTdoc.aspx?mode=view&amp;contributionUid=CP-210043" TargetMode="External"/><Relationship Id="rId137" Type="http://schemas.openxmlformats.org/officeDocument/2006/relationships/hyperlink" Target="https://portal.3gpp.org/ngppapp/CreateTdoc.aspx?mode=view&amp;contributionUid=CP-220034" TargetMode="External"/><Relationship Id="rId158" Type="http://schemas.openxmlformats.org/officeDocument/2006/relationships/hyperlink" Target="https://portal.3gpp.org/ngppapp/CreateTdoc.aspx?mode=view&amp;contributionUid=CP-220076" TargetMode="External"/><Relationship Id="rId20" Type="http://schemas.openxmlformats.org/officeDocument/2006/relationships/package" Target="embeddings/Microsoft_Visio_Drawing2.vsdx"/><Relationship Id="rId41" Type="http://schemas.openxmlformats.org/officeDocument/2006/relationships/image" Target="media/image18.emf"/><Relationship Id="rId62" Type="http://schemas.openxmlformats.org/officeDocument/2006/relationships/package" Target="embeddings/Microsoft_Visio_Drawing8.vsdx"/><Relationship Id="rId83" Type="http://schemas.openxmlformats.org/officeDocument/2006/relationships/image" Target="media/image39.emf"/><Relationship Id="rId88" Type="http://schemas.openxmlformats.org/officeDocument/2006/relationships/package" Target="embeddings/Microsoft_Visio_Drawing19.vsdx"/><Relationship Id="rId111" Type="http://schemas.openxmlformats.org/officeDocument/2006/relationships/hyperlink" Target="https://portal.3gpp.org/ngppapp/CreateTdoc.aspx?mode=view&amp;contributionUid=CP-210049" TargetMode="External"/><Relationship Id="rId132" Type="http://schemas.openxmlformats.org/officeDocument/2006/relationships/hyperlink" Target="https://portal.3gpp.org/ngppapp/CreateTdoc.aspx?mode=view&amp;contributionUid=CP-210029" TargetMode="External"/><Relationship Id="rId153" Type="http://schemas.openxmlformats.org/officeDocument/2006/relationships/hyperlink" Target="https://portal.3gpp.org/ngppapp/CreateTdoc.aspx?mode=view&amp;contributionUid=CP-22003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24" TargetMode="External"/><Relationship Id="rId195" Type="http://schemas.openxmlformats.org/officeDocument/2006/relationships/fontTable" Target="fontTable.xml"/><Relationship Id="rId190" Type="http://schemas.openxmlformats.org/officeDocument/2006/relationships/hyperlink" Target="https://portal.3gpp.org/ngppapp/CreateTdoc.aspx?mode=view&amp;contributionUid=CP-221033" TargetMode="External"/><Relationship Id="rId15" Type="http://schemas.openxmlformats.org/officeDocument/2006/relationships/image" Target="media/image5.emf"/><Relationship Id="rId36" Type="http://schemas.openxmlformats.org/officeDocument/2006/relationships/oleObject" Target="embeddings/Microsoft_Visio_2003-2010_Drawing6.vsd"/><Relationship Id="rId57" Type="http://schemas.openxmlformats.org/officeDocument/2006/relationships/image" Target="media/image26.emf"/><Relationship Id="rId106" Type="http://schemas.openxmlformats.org/officeDocument/2006/relationships/oleObject" Target="embeddings/Microsoft_Visio_2003-2010_Drawing21.vsd"/><Relationship Id="rId127" Type="http://schemas.openxmlformats.org/officeDocument/2006/relationships/hyperlink" Target="https://portal.3gpp.org/ngppapp/CreateTdoc.aspx?mode=view&amp;contributionUid=CP-210021" TargetMode="Externa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7.vsdx"/><Relationship Id="rId73" Type="http://schemas.openxmlformats.org/officeDocument/2006/relationships/image" Target="media/image34.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1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hyperlink" Target="https://portal.3gpp.org/ngppapp/CreateTdoc.aspx?mode=view&amp;contributionUid=CP-210043" TargetMode="External"/><Relationship Id="rId143" Type="http://schemas.openxmlformats.org/officeDocument/2006/relationships/hyperlink" Target="https://portal.3gpp.org/ngppapp/CreateTdoc.aspx?mode=view&amp;contributionUid=CP-220049" TargetMode="External"/><Relationship Id="rId148" Type="http://schemas.openxmlformats.org/officeDocument/2006/relationships/hyperlink" Target="https://portal.3gpp.org/ngppapp/CreateTdoc.aspx?mode=view&amp;contributionUid=CP-220024" TargetMode="External"/><Relationship Id="rId164" Type="http://schemas.openxmlformats.org/officeDocument/2006/relationships/hyperlink" Target="https://portal.3gpp.org/ngppapp/CreateTdoc.aspx?mode=view&amp;contributionUid=CP-220066" TargetMode="External"/><Relationship Id="rId169" Type="http://schemas.openxmlformats.org/officeDocument/2006/relationships/hyperlink" Target="https://portal.3gpp.org/ngppapp/CreateTdoc.aspx?mode=view&amp;contributionUid=CP-221024" TargetMode="External"/><Relationship Id="rId185" Type="http://schemas.openxmlformats.org/officeDocument/2006/relationships/hyperlink" Target="https://portal.3gpp.org/ngppapp/CreateTdoc.aspx?mode=view&amp;contributionUid=CP-221033"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21024" TargetMode="External"/><Relationship Id="rId26"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138019</Words>
  <Characters>865383</Characters>
  <Application>Microsoft Office Word</Application>
  <DocSecurity>0</DocSecurity>
  <Lines>39335</Lines>
  <Paragraphs>32367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971035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17)</dc:subject>
  <dc:creator>Kimmo Kymalainen MCC</dc:creator>
  <cp:keywords/>
  <dc:description/>
  <cp:lastModifiedBy>MCC</cp:lastModifiedBy>
  <cp:revision>9</cp:revision>
  <cp:lastPrinted>2019-02-25T14:05:00Z</cp:lastPrinted>
  <dcterms:created xsi:type="dcterms:W3CDTF">2024-06-04T07:54:00Z</dcterms:created>
  <dcterms:modified xsi:type="dcterms:W3CDTF">2024-06-22T08:50:00Z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e5883e6aa47778d83e9149b601da25ce2aba03b589c269c218bd6ed72e018101</vt:lpwstr>
  </property>
</Properties>
</file>