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DC0ABC" w14:textId="4394DE1F"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00FD3528" w:rsidRPr="00A5463E">
        <w:t>V</w:t>
      </w:r>
      <w:r w:rsidR="00FD3528">
        <w:t>17</w:t>
      </w:r>
      <w:r w:rsidR="004F313B">
        <w:t>.</w:t>
      </w:r>
      <w:r w:rsidR="00172184">
        <w:t>2</w:t>
      </w:r>
      <w:r w:rsidR="004F313B">
        <w:t xml:space="preserve">.0 </w:t>
      </w:r>
      <w:r w:rsidRPr="00A5463E">
        <w:rPr>
          <w:sz w:val="32"/>
        </w:rPr>
        <w:t>(</w:t>
      </w:r>
      <w:r w:rsidR="0077694F" w:rsidRPr="00A5463E">
        <w:rPr>
          <w:sz w:val="32"/>
        </w:rPr>
        <w:t>20</w:t>
      </w:r>
      <w:r w:rsidR="0077694F">
        <w:rPr>
          <w:sz w:val="32"/>
        </w:rPr>
        <w:t>2</w:t>
      </w:r>
      <w:r w:rsidR="00172184">
        <w:rPr>
          <w:sz w:val="32"/>
        </w:rPr>
        <w:t>2</w:t>
      </w:r>
      <w:r w:rsidRPr="00A5463E">
        <w:rPr>
          <w:sz w:val="32"/>
        </w:rPr>
        <w:t>-</w:t>
      </w:r>
      <w:r w:rsidR="00172184">
        <w:rPr>
          <w:sz w:val="32"/>
        </w:rPr>
        <w:t>03</w:t>
      </w:r>
      <w:r w:rsidRPr="00A5463E">
        <w:rPr>
          <w:sz w:val="32"/>
        </w:rPr>
        <w:t>)</w:t>
      </w:r>
    </w:p>
    <w:p w14:paraId="6D949148" w14:textId="77777777" w:rsidR="00080512" w:rsidRPr="00A5463E" w:rsidRDefault="00080512">
      <w:pPr>
        <w:pStyle w:val="ZB"/>
        <w:framePr w:wrap="notBeside"/>
      </w:pPr>
      <w:r w:rsidRPr="00A5463E">
        <w:t>Technical Specification</w:t>
      </w:r>
    </w:p>
    <w:p w14:paraId="77965FD4" w14:textId="77777777" w:rsidR="00080512" w:rsidRPr="00A5463E" w:rsidRDefault="00080512">
      <w:pPr>
        <w:pStyle w:val="ZT"/>
        <w:framePr w:wrap="notBeside"/>
      </w:pPr>
      <w:r w:rsidRPr="00A5463E">
        <w:t>3rd Generation Partnership Project;</w:t>
      </w:r>
    </w:p>
    <w:p w14:paraId="5EE73EC7"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68602E62" w14:textId="77777777" w:rsidR="00080512" w:rsidRPr="00A5463E" w:rsidRDefault="00D70409">
      <w:pPr>
        <w:pStyle w:val="ZT"/>
        <w:framePr w:wrap="notBeside"/>
      </w:pPr>
      <w:r w:rsidRPr="00A5463E">
        <w:t>Mission Critical Video (MCVideo) media plane control</w:t>
      </w:r>
      <w:r w:rsidR="00080512" w:rsidRPr="00A5463E">
        <w:t>;</w:t>
      </w:r>
    </w:p>
    <w:p w14:paraId="4CE05A7D" w14:textId="77777777" w:rsidR="00080512" w:rsidRPr="00A5463E" w:rsidRDefault="00D70409">
      <w:pPr>
        <w:pStyle w:val="ZT"/>
        <w:framePr w:wrap="notBeside"/>
      </w:pPr>
      <w:r w:rsidRPr="00A5463E">
        <w:t>Protocol specification</w:t>
      </w:r>
    </w:p>
    <w:p w14:paraId="55FC5509" w14:textId="77777777" w:rsidR="00080512" w:rsidRPr="00A5463E" w:rsidRDefault="00FC1192">
      <w:pPr>
        <w:pStyle w:val="ZT"/>
        <w:framePr w:wrap="notBeside"/>
        <w:rPr>
          <w:i/>
          <w:sz w:val="28"/>
        </w:rPr>
      </w:pPr>
      <w:r w:rsidRPr="00A5463E">
        <w:t>(</w:t>
      </w:r>
      <w:r w:rsidRPr="00A5463E">
        <w:rPr>
          <w:rStyle w:val="ZGSM"/>
        </w:rPr>
        <w:t xml:space="preserve">Release </w:t>
      </w:r>
      <w:r w:rsidR="00FD3528" w:rsidRPr="00A5463E">
        <w:rPr>
          <w:rStyle w:val="ZGSM"/>
        </w:rPr>
        <w:t>1</w:t>
      </w:r>
      <w:r w:rsidR="00FD3528">
        <w:rPr>
          <w:rStyle w:val="ZGSM"/>
        </w:rPr>
        <w:t>7</w:t>
      </w:r>
      <w:r w:rsidRPr="00A5463E">
        <w:t>)</w:t>
      </w:r>
    </w:p>
    <w:p w14:paraId="4C571C20" w14:textId="77777777" w:rsidR="00FC1192" w:rsidRPr="00A5463E" w:rsidRDefault="00FC1192" w:rsidP="00FC1192">
      <w:pPr>
        <w:pStyle w:val="ZU"/>
        <w:framePr w:h="4929" w:hRule="exact" w:wrap="notBeside"/>
        <w:tabs>
          <w:tab w:val="right" w:pos="10206"/>
        </w:tabs>
        <w:jc w:val="left"/>
      </w:pPr>
    </w:p>
    <w:p w14:paraId="44DEDA02" w14:textId="77777777" w:rsidR="00391F2A" w:rsidRPr="00235394" w:rsidRDefault="00BA1F7C" w:rsidP="00391F2A">
      <w:pPr>
        <w:pStyle w:val="ZU"/>
        <w:framePr w:h="4929" w:hRule="exact" w:wrap="notBeside"/>
        <w:tabs>
          <w:tab w:val="right" w:pos="10206"/>
        </w:tabs>
        <w:jc w:val="left"/>
      </w:pPr>
      <w:r>
        <w:rPr>
          <w:i/>
        </w:rPr>
        <w:pict w14:anchorId="72A96D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5.65pt">
            <v:imagedata r:id="rId11" o:title="5G-logo_175px"/>
          </v:shape>
        </w:pict>
      </w:r>
      <w:r w:rsidR="00391F2A" w:rsidRPr="00235394">
        <w:rPr>
          <w:color w:val="0000FF"/>
        </w:rPr>
        <w:tab/>
      </w:r>
      <w:r>
        <w:pict w14:anchorId="68D186D8">
          <v:shape id="_x0000_i1026" type="#_x0000_t75" style="width:127.4pt;height:75.15pt">
            <v:imagedata r:id="rId12" o:title="3GPP-logo_web"/>
          </v:shape>
        </w:pict>
      </w:r>
    </w:p>
    <w:p w14:paraId="345E4529" w14:textId="77777777" w:rsidR="00080512" w:rsidRPr="00A5463E" w:rsidRDefault="00080512">
      <w:pPr>
        <w:pStyle w:val="ZU"/>
        <w:framePr w:h="4929" w:hRule="exact" w:wrap="notBeside"/>
        <w:tabs>
          <w:tab w:val="right" w:pos="10206"/>
        </w:tabs>
        <w:jc w:val="left"/>
      </w:pPr>
    </w:p>
    <w:p w14:paraId="1F9005D8"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733D0209" w14:textId="77777777" w:rsidR="00080512" w:rsidRPr="00A5463E" w:rsidRDefault="00080512">
      <w:pPr>
        <w:pStyle w:val="ZV"/>
        <w:framePr w:wrap="notBeside"/>
      </w:pPr>
    </w:p>
    <w:p w14:paraId="068419EB" w14:textId="77777777" w:rsidR="00080512" w:rsidRPr="00A5463E" w:rsidRDefault="00080512"/>
    <w:bookmarkEnd w:id="0"/>
    <w:p w14:paraId="14E30F96"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65D99E58" w14:textId="77777777" w:rsidR="00614FDF" w:rsidRPr="00A5463E" w:rsidRDefault="00614FDF" w:rsidP="00614FDF">
      <w:pPr>
        <w:pStyle w:val="Guidance"/>
      </w:pPr>
      <w:bookmarkStart w:id="1" w:name="page2"/>
    </w:p>
    <w:p w14:paraId="689C804A" w14:textId="77777777" w:rsidR="00080512" w:rsidRPr="00A5463E" w:rsidRDefault="00080512"/>
    <w:p w14:paraId="56F28D6B"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32282959"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49C70F40" w14:textId="77777777" w:rsidR="00080512" w:rsidRPr="00A5463E" w:rsidRDefault="00080512">
      <w:pPr>
        <w:pStyle w:val="Guidance"/>
      </w:pPr>
    </w:p>
    <w:p w14:paraId="74A0F4DF" w14:textId="77777777" w:rsidR="00080512" w:rsidRPr="00A5463E" w:rsidRDefault="00080512"/>
    <w:p w14:paraId="5DDEFB0F"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4E524597"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45449536" w14:textId="77777777" w:rsidR="00080512" w:rsidRPr="00A5463E" w:rsidRDefault="00080512">
      <w:pPr>
        <w:pStyle w:val="FP"/>
        <w:framePr w:wrap="notBeside" w:hAnchor="margin" w:yAlign="center"/>
        <w:ind w:left="2835" w:right="2835"/>
        <w:jc w:val="center"/>
        <w:rPr>
          <w:rFonts w:ascii="Arial" w:hAnsi="Arial"/>
          <w:sz w:val="18"/>
        </w:rPr>
      </w:pPr>
    </w:p>
    <w:p w14:paraId="731D0CE9"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3C852DBF"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5C38CFD4"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0A89D0E2"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641F31E9"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1BCAA03F"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47725A3E" w14:textId="77777777" w:rsidR="00080512" w:rsidRPr="00A5463E" w:rsidRDefault="00080512"/>
    <w:p w14:paraId="08FCCFB3"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65B8AAF7"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7883B49F" w14:textId="77777777" w:rsidR="00080512" w:rsidRPr="00A5463E" w:rsidRDefault="00080512" w:rsidP="00FA1266">
      <w:pPr>
        <w:pStyle w:val="FP"/>
        <w:framePr w:h="3057" w:hRule="exact" w:wrap="notBeside" w:vAnchor="page" w:hAnchor="margin" w:y="12605"/>
        <w:jc w:val="center"/>
        <w:rPr>
          <w:noProof/>
        </w:rPr>
      </w:pPr>
    </w:p>
    <w:p w14:paraId="6FB5315E" w14:textId="244A59E5"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r w:rsidR="0077694F" w:rsidRPr="00A5463E">
        <w:rPr>
          <w:noProof/>
          <w:sz w:val="18"/>
        </w:rPr>
        <w:t>20</w:t>
      </w:r>
      <w:r w:rsidR="0077694F">
        <w:rPr>
          <w:noProof/>
          <w:sz w:val="18"/>
        </w:rPr>
        <w:t>2</w:t>
      </w:r>
      <w:r w:rsidR="00172184">
        <w:rPr>
          <w:noProof/>
          <w:sz w:val="18"/>
        </w:rPr>
        <w:t>2</w:t>
      </w:r>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2" w:name="copyrightaddon"/>
      <w:bookmarkEnd w:id="2"/>
    </w:p>
    <w:p w14:paraId="1533DBDC"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01865261" w14:textId="77777777" w:rsidR="00FC1192" w:rsidRPr="00A5463E" w:rsidRDefault="00FC1192" w:rsidP="00FA1266">
      <w:pPr>
        <w:pStyle w:val="FP"/>
        <w:framePr w:h="3057" w:hRule="exact" w:wrap="notBeside" w:vAnchor="page" w:hAnchor="margin" w:y="12605"/>
        <w:rPr>
          <w:noProof/>
          <w:sz w:val="18"/>
        </w:rPr>
      </w:pPr>
    </w:p>
    <w:p w14:paraId="19130358"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097411FA"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44E25BFB"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1"/>
    <w:p w14:paraId="3AEF7833" w14:textId="77777777" w:rsidR="00080512" w:rsidRPr="00A5463E" w:rsidRDefault="00080512">
      <w:pPr>
        <w:pStyle w:val="TT"/>
      </w:pPr>
      <w:r w:rsidRPr="00A5463E">
        <w:br w:type="page"/>
      </w:r>
      <w:r w:rsidRPr="00A5463E">
        <w:lastRenderedPageBreak/>
        <w:t>Contents</w:t>
      </w:r>
    </w:p>
    <w:p w14:paraId="5D810DB1" w14:textId="67BA8E80" w:rsidR="00BA1F7C" w:rsidRPr="00741122" w:rsidRDefault="00EF55AB">
      <w:pPr>
        <w:pStyle w:val="TOC1"/>
        <w:rPr>
          <w:rFonts w:ascii="Calibri" w:hAnsi="Calibri"/>
          <w:szCs w:val="22"/>
          <w:lang w:eastAsia="en-GB"/>
        </w:rPr>
      </w:pPr>
      <w:r>
        <w:fldChar w:fldCharType="begin" w:fldLock="1"/>
      </w:r>
      <w:r>
        <w:instrText xml:space="preserve"> TOC \o "1-9" </w:instrText>
      </w:r>
      <w:r>
        <w:fldChar w:fldCharType="separate"/>
      </w:r>
      <w:r w:rsidR="00BA1F7C">
        <w:t>Foreword</w:t>
      </w:r>
      <w:r w:rsidR="00BA1F7C">
        <w:tab/>
      </w:r>
      <w:r w:rsidR="00BA1F7C">
        <w:fldChar w:fldCharType="begin" w:fldLock="1"/>
      </w:r>
      <w:r w:rsidR="00BA1F7C">
        <w:instrText xml:space="preserve"> PAGEREF _Toc99173782 \h </w:instrText>
      </w:r>
      <w:r w:rsidR="00BA1F7C">
        <w:fldChar w:fldCharType="separate"/>
      </w:r>
      <w:r w:rsidR="00BA1F7C">
        <w:t>15</w:t>
      </w:r>
      <w:r w:rsidR="00BA1F7C">
        <w:fldChar w:fldCharType="end"/>
      </w:r>
    </w:p>
    <w:p w14:paraId="3AF7273A" w14:textId="2ED2D9CB" w:rsidR="00BA1F7C" w:rsidRPr="00741122" w:rsidRDefault="00BA1F7C">
      <w:pPr>
        <w:pStyle w:val="TOC1"/>
        <w:rPr>
          <w:rFonts w:ascii="Calibri" w:hAnsi="Calibri"/>
          <w:szCs w:val="22"/>
          <w:lang w:eastAsia="en-GB"/>
        </w:rPr>
      </w:pPr>
      <w:r>
        <w:t>1</w:t>
      </w:r>
      <w:r w:rsidRPr="00741122">
        <w:rPr>
          <w:rFonts w:ascii="Calibri" w:hAnsi="Calibri"/>
          <w:szCs w:val="22"/>
          <w:lang w:eastAsia="en-GB"/>
        </w:rPr>
        <w:tab/>
      </w:r>
      <w:r>
        <w:t>Scope</w:t>
      </w:r>
      <w:r>
        <w:tab/>
      </w:r>
      <w:r>
        <w:fldChar w:fldCharType="begin" w:fldLock="1"/>
      </w:r>
      <w:r>
        <w:instrText xml:space="preserve"> PAGEREF _Toc99173783 \h </w:instrText>
      </w:r>
      <w:r>
        <w:fldChar w:fldCharType="separate"/>
      </w:r>
      <w:r>
        <w:t>16</w:t>
      </w:r>
      <w:r>
        <w:fldChar w:fldCharType="end"/>
      </w:r>
    </w:p>
    <w:p w14:paraId="36A8B370" w14:textId="3731A853" w:rsidR="00BA1F7C" w:rsidRPr="00741122" w:rsidRDefault="00BA1F7C">
      <w:pPr>
        <w:pStyle w:val="TOC1"/>
        <w:rPr>
          <w:rFonts w:ascii="Calibri" w:hAnsi="Calibri"/>
          <w:szCs w:val="22"/>
          <w:lang w:eastAsia="en-GB"/>
        </w:rPr>
      </w:pPr>
      <w:r>
        <w:t>2</w:t>
      </w:r>
      <w:r w:rsidRPr="00741122">
        <w:rPr>
          <w:rFonts w:ascii="Calibri" w:hAnsi="Calibri"/>
          <w:szCs w:val="22"/>
          <w:lang w:eastAsia="en-GB"/>
        </w:rPr>
        <w:tab/>
      </w:r>
      <w:r>
        <w:t>References</w:t>
      </w:r>
      <w:r>
        <w:tab/>
      </w:r>
      <w:r>
        <w:fldChar w:fldCharType="begin" w:fldLock="1"/>
      </w:r>
      <w:r>
        <w:instrText xml:space="preserve"> PAGEREF _Toc99173784 \h </w:instrText>
      </w:r>
      <w:r>
        <w:fldChar w:fldCharType="separate"/>
      </w:r>
      <w:r>
        <w:t>16</w:t>
      </w:r>
      <w:r>
        <w:fldChar w:fldCharType="end"/>
      </w:r>
    </w:p>
    <w:p w14:paraId="00F8A197" w14:textId="0B48CE6E" w:rsidR="00BA1F7C" w:rsidRPr="00741122" w:rsidRDefault="00BA1F7C">
      <w:pPr>
        <w:pStyle w:val="TOC1"/>
        <w:rPr>
          <w:rFonts w:ascii="Calibri" w:hAnsi="Calibri"/>
          <w:szCs w:val="22"/>
          <w:lang w:eastAsia="en-GB"/>
        </w:rPr>
      </w:pPr>
      <w:r>
        <w:t>3</w:t>
      </w:r>
      <w:r w:rsidRPr="00741122">
        <w:rPr>
          <w:rFonts w:ascii="Calibri" w:hAnsi="Calibri"/>
          <w:szCs w:val="22"/>
          <w:lang w:eastAsia="en-GB"/>
        </w:rPr>
        <w:tab/>
      </w:r>
      <w:r>
        <w:t>Definitions, symbols and abbreviations</w:t>
      </w:r>
      <w:r>
        <w:tab/>
      </w:r>
      <w:r>
        <w:fldChar w:fldCharType="begin" w:fldLock="1"/>
      </w:r>
      <w:r>
        <w:instrText xml:space="preserve"> PAGEREF _Toc99173785 \h </w:instrText>
      </w:r>
      <w:r>
        <w:fldChar w:fldCharType="separate"/>
      </w:r>
      <w:r>
        <w:t>17</w:t>
      </w:r>
      <w:r>
        <w:fldChar w:fldCharType="end"/>
      </w:r>
    </w:p>
    <w:p w14:paraId="5D5BBF6C" w14:textId="2E496AEC" w:rsidR="00BA1F7C" w:rsidRPr="00741122" w:rsidRDefault="00BA1F7C">
      <w:pPr>
        <w:pStyle w:val="TOC2"/>
        <w:rPr>
          <w:rFonts w:ascii="Calibri" w:hAnsi="Calibri"/>
          <w:sz w:val="22"/>
          <w:szCs w:val="22"/>
          <w:lang w:eastAsia="en-GB"/>
        </w:rPr>
      </w:pPr>
      <w:r>
        <w:t>3.1</w:t>
      </w:r>
      <w:r w:rsidRPr="00741122">
        <w:rPr>
          <w:rFonts w:ascii="Calibri" w:hAnsi="Calibri"/>
          <w:sz w:val="22"/>
          <w:szCs w:val="22"/>
          <w:lang w:eastAsia="en-GB"/>
        </w:rPr>
        <w:tab/>
      </w:r>
      <w:r>
        <w:t>Definitions</w:t>
      </w:r>
      <w:r>
        <w:tab/>
      </w:r>
      <w:r>
        <w:fldChar w:fldCharType="begin" w:fldLock="1"/>
      </w:r>
      <w:r>
        <w:instrText xml:space="preserve"> PAGEREF _Toc99173786 \h </w:instrText>
      </w:r>
      <w:r>
        <w:fldChar w:fldCharType="separate"/>
      </w:r>
      <w:r>
        <w:t>17</w:t>
      </w:r>
      <w:r>
        <w:fldChar w:fldCharType="end"/>
      </w:r>
    </w:p>
    <w:p w14:paraId="23CB7A76" w14:textId="6709DAEA" w:rsidR="00BA1F7C" w:rsidRPr="00741122" w:rsidRDefault="00BA1F7C">
      <w:pPr>
        <w:pStyle w:val="TOC2"/>
        <w:rPr>
          <w:rFonts w:ascii="Calibri" w:hAnsi="Calibri"/>
          <w:sz w:val="22"/>
          <w:szCs w:val="22"/>
          <w:lang w:eastAsia="en-GB"/>
        </w:rPr>
      </w:pPr>
      <w:r>
        <w:t>3.2</w:t>
      </w:r>
      <w:r w:rsidRPr="00741122">
        <w:rPr>
          <w:rFonts w:ascii="Calibri" w:hAnsi="Calibri"/>
          <w:sz w:val="22"/>
          <w:szCs w:val="22"/>
          <w:lang w:eastAsia="en-GB"/>
        </w:rPr>
        <w:tab/>
      </w:r>
      <w:r>
        <w:t>Symbols</w:t>
      </w:r>
      <w:r>
        <w:tab/>
      </w:r>
      <w:r>
        <w:fldChar w:fldCharType="begin" w:fldLock="1"/>
      </w:r>
      <w:r>
        <w:instrText xml:space="preserve"> PAGEREF _Toc99173787 \h </w:instrText>
      </w:r>
      <w:r>
        <w:fldChar w:fldCharType="separate"/>
      </w:r>
      <w:r>
        <w:t>18</w:t>
      </w:r>
      <w:r>
        <w:fldChar w:fldCharType="end"/>
      </w:r>
    </w:p>
    <w:p w14:paraId="5025D935" w14:textId="7E6E7056" w:rsidR="00BA1F7C" w:rsidRPr="00741122" w:rsidRDefault="00BA1F7C">
      <w:pPr>
        <w:pStyle w:val="TOC2"/>
        <w:rPr>
          <w:rFonts w:ascii="Calibri" w:hAnsi="Calibri"/>
          <w:sz w:val="22"/>
          <w:szCs w:val="22"/>
          <w:lang w:eastAsia="en-GB"/>
        </w:rPr>
      </w:pPr>
      <w:r>
        <w:t>3.3</w:t>
      </w:r>
      <w:r w:rsidRPr="00741122">
        <w:rPr>
          <w:rFonts w:ascii="Calibri" w:hAnsi="Calibri"/>
          <w:sz w:val="22"/>
          <w:szCs w:val="22"/>
          <w:lang w:eastAsia="en-GB"/>
        </w:rPr>
        <w:tab/>
      </w:r>
      <w:r>
        <w:t>Abbreviations</w:t>
      </w:r>
      <w:r>
        <w:tab/>
      </w:r>
      <w:r>
        <w:fldChar w:fldCharType="begin" w:fldLock="1"/>
      </w:r>
      <w:r>
        <w:instrText xml:space="preserve"> PAGEREF _Toc99173788 \h </w:instrText>
      </w:r>
      <w:r>
        <w:fldChar w:fldCharType="separate"/>
      </w:r>
      <w:r>
        <w:t>18</w:t>
      </w:r>
      <w:r>
        <w:fldChar w:fldCharType="end"/>
      </w:r>
    </w:p>
    <w:p w14:paraId="570AA603" w14:textId="1B278660" w:rsidR="00BA1F7C" w:rsidRPr="00741122" w:rsidRDefault="00BA1F7C">
      <w:pPr>
        <w:pStyle w:val="TOC1"/>
        <w:rPr>
          <w:rFonts w:ascii="Calibri" w:hAnsi="Calibri"/>
          <w:szCs w:val="22"/>
          <w:lang w:eastAsia="en-GB"/>
        </w:rPr>
      </w:pPr>
      <w:r>
        <w:t>4</w:t>
      </w:r>
      <w:r w:rsidRPr="00741122">
        <w:rPr>
          <w:rFonts w:ascii="Calibri" w:hAnsi="Calibri"/>
          <w:szCs w:val="22"/>
          <w:lang w:eastAsia="en-GB"/>
        </w:rPr>
        <w:tab/>
      </w:r>
      <w:r>
        <w:t>General</w:t>
      </w:r>
      <w:r>
        <w:tab/>
      </w:r>
      <w:r>
        <w:fldChar w:fldCharType="begin" w:fldLock="1"/>
      </w:r>
      <w:r>
        <w:instrText xml:space="preserve"> PAGEREF _Toc99173789 \h </w:instrText>
      </w:r>
      <w:r>
        <w:fldChar w:fldCharType="separate"/>
      </w:r>
      <w:r>
        <w:t>18</w:t>
      </w:r>
      <w:r>
        <w:fldChar w:fldCharType="end"/>
      </w:r>
    </w:p>
    <w:p w14:paraId="4E8FA02C" w14:textId="4DA522F8" w:rsidR="00BA1F7C" w:rsidRPr="00741122" w:rsidRDefault="00BA1F7C">
      <w:pPr>
        <w:pStyle w:val="TOC2"/>
        <w:rPr>
          <w:rFonts w:ascii="Calibri" w:hAnsi="Calibri"/>
          <w:sz w:val="22"/>
          <w:szCs w:val="22"/>
          <w:lang w:eastAsia="en-GB"/>
        </w:rPr>
      </w:pPr>
      <w:r>
        <w:t>4.1</w:t>
      </w:r>
      <w:r w:rsidRPr="00741122">
        <w:rPr>
          <w:rFonts w:ascii="Calibri" w:hAnsi="Calibri"/>
          <w:sz w:val="22"/>
          <w:szCs w:val="22"/>
          <w:lang w:eastAsia="en-GB"/>
        </w:rPr>
        <w:tab/>
      </w:r>
      <w:r>
        <w:t>MCVideo media plane overview</w:t>
      </w:r>
      <w:r>
        <w:tab/>
      </w:r>
      <w:r>
        <w:fldChar w:fldCharType="begin" w:fldLock="1"/>
      </w:r>
      <w:r>
        <w:instrText xml:space="preserve"> PAGEREF _Toc99173790 \h </w:instrText>
      </w:r>
      <w:r>
        <w:fldChar w:fldCharType="separate"/>
      </w:r>
      <w:r>
        <w:t>18</w:t>
      </w:r>
      <w:r>
        <w:fldChar w:fldCharType="end"/>
      </w:r>
    </w:p>
    <w:p w14:paraId="7700A514" w14:textId="6DC00D5D" w:rsidR="00BA1F7C" w:rsidRPr="00741122" w:rsidRDefault="00BA1F7C">
      <w:pPr>
        <w:pStyle w:val="TOC3"/>
        <w:rPr>
          <w:rFonts w:ascii="Calibri" w:hAnsi="Calibri"/>
          <w:sz w:val="22"/>
          <w:szCs w:val="22"/>
          <w:lang w:eastAsia="en-GB"/>
        </w:rPr>
      </w:pPr>
      <w:r>
        <w:t>4.1.1</w:t>
      </w:r>
      <w:r w:rsidRPr="00741122">
        <w:rPr>
          <w:rFonts w:ascii="Calibri" w:hAnsi="Calibri"/>
          <w:sz w:val="22"/>
          <w:szCs w:val="22"/>
          <w:lang w:eastAsia="en-GB"/>
        </w:rPr>
        <w:tab/>
      </w:r>
      <w:r>
        <w:t>Transmission Control</w:t>
      </w:r>
      <w:r>
        <w:tab/>
      </w:r>
      <w:r>
        <w:fldChar w:fldCharType="begin" w:fldLock="1"/>
      </w:r>
      <w:r>
        <w:instrText xml:space="preserve"> PAGEREF _Toc99173791 \h </w:instrText>
      </w:r>
      <w:r>
        <w:fldChar w:fldCharType="separate"/>
      </w:r>
      <w:r>
        <w:t>18</w:t>
      </w:r>
      <w:r>
        <w:fldChar w:fldCharType="end"/>
      </w:r>
    </w:p>
    <w:p w14:paraId="6EC9DC16" w14:textId="7E40EF7D" w:rsidR="00BA1F7C" w:rsidRPr="00741122" w:rsidRDefault="00BA1F7C">
      <w:pPr>
        <w:pStyle w:val="TOC4"/>
        <w:rPr>
          <w:rFonts w:ascii="Calibri" w:hAnsi="Calibri"/>
          <w:sz w:val="22"/>
          <w:szCs w:val="22"/>
          <w:lang w:eastAsia="en-GB"/>
        </w:rPr>
      </w:pPr>
      <w:r>
        <w:t>4.1.1.1</w:t>
      </w:r>
      <w:r w:rsidRPr="00741122">
        <w:rPr>
          <w:rFonts w:ascii="Calibri" w:hAnsi="Calibri"/>
          <w:sz w:val="22"/>
          <w:szCs w:val="22"/>
          <w:lang w:eastAsia="en-GB"/>
        </w:rPr>
        <w:tab/>
      </w:r>
      <w:r>
        <w:t>General</w:t>
      </w:r>
      <w:r>
        <w:tab/>
      </w:r>
      <w:r>
        <w:fldChar w:fldCharType="begin" w:fldLock="1"/>
      </w:r>
      <w:r>
        <w:instrText xml:space="preserve"> PAGEREF _Toc99173792 \h </w:instrText>
      </w:r>
      <w:r>
        <w:fldChar w:fldCharType="separate"/>
      </w:r>
      <w:r>
        <w:t>18</w:t>
      </w:r>
      <w:r>
        <w:fldChar w:fldCharType="end"/>
      </w:r>
    </w:p>
    <w:p w14:paraId="510D2084" w14:textId="5F6B018C" w:rsidR="00BA1F7C" w:rsidRPr="00741122" w:rsidRDefault="00BA1F7C">
      <w:pPr>
        <w:pStyle w:val="TOC4"/>
        <w:rPr>
          <w:rFonts w:ascii="Calibri" w:hAnsi="Calibri"/>
          <w:sz w:val="22"/>
          <w:szCs w:val="22"/>
          <w:lang w:eastAsia="en-GB"/>
        </w:rPr>
      </w:pPr>
      <w:r>
        <w:t>4.1.1.2</w:t>
      </w:r>
      <w:r w:rsidRPr="00741122">
        <w:rPr>
          <w:rFonts w:ascii="Calibri" w:hAnsi="Calibri"/>
          <w:sz w:val="22"/>
          <w:szCs w:val="22"/>
          <w:lang w:eastAsia="en-GB"/>
        </w:rPr>
        <w:tab/>
      </w:r>
      <w:r>
        <w:t>On-network transmission and reception control</w:t>
      </w:r>
      <w:r>
        <w:tab/>
      </w:r>
      <w:r>
        <w:fldChar w:fldCharType="begin" w:fldLock="1"/>
      </w:r>
      <w:r>
        <w:instrText xml:space="preserve"> PAGEREF _Toc99173793 \h </w:instrText>
      </w:r>
      <w:r>
        <w:fldChar w:fldCharType="separate"/>
      </w:r>
      <w:r>
        <w:t>19</w:t>
      </w:r>
      <w:r>
        <w:fldChar w:fldCharType="end"/>
      </w:r>
    </w:p>
    <w:p w14:paraId="7FA550C6" w14:textId="048391C7" w:rsidR="00BA1F7C" w:rsidRPr="00741122" w:rsidRDefault="00BA1F7C">
      <w:pPr>
        <w:pStyle w:val="TOC4"/>
        <w:rPr>
          <w:rFonts w:ascii="Calibri" w:hAnsi="Calibri"/>
          <w:sz w:val="22"/>
          <w:szCs w:val="22"/>
          <w:lang w:eastAsia="en-GB"/>
        </w:rPr>
      </w:pPr>
      <w:r>
        <w:t>4.1.1.3</w:t>
      </w:r>
      <w:r w:rsidRPr="00741122">
        <w:rPr>
          <w:rFonts w:ascii="Calibri" w:hAnsi="Calibri"/>
          <w:sz w:val="22"/>
          <w:szCs w:val="22"/>
          <w:lang w:eastAsia="en-GB"/>
        </w:rPr>
        <w:tab/>
      </w:r>
      <w:r>
        <w:t>Off-network transmission control</w:t>
      </w:r>
      <w:r>
        <w:tab/>
      </w:r>
      <w:r>
        <w:fldChar w:fldCharType="begin" w:fldLock="1"/>
      </w:r>
      <w:r>
        <w:instrText xml:space="preserve"> PAGEREF _Toc99173794 \h </w:instrText>
      </w:r>
      <w:r>
        <w:fldChar w:fldCharType="separate"/>
      </w:r>
      <w:r>
        <w:t>20</w:t>
      </w:r>
      <w:r>
        <w:fldChar w:fldCharType="end"/>
      </w:r>
    </w:p>
    <w:p w14:paraId="0418C08F" w14:textId="52079F38" w:rsidR="00BA1F7C" w:rsidRPr="00741122" w:rsidRDefault="00BA1F7C">
      <w:pPr>
        <w:pStyle w:val="TOC4"/>
        <w:rPr>
          <w:rFonts w:ascii="Calibri" w:hAnsi="Calibri"/>
          <w:sz w:val="22"/>
          <w:szCs w:val="22"/>
          <w:lang w:eastAsia="en-GB"/>
        </w:rPr>
      </w:pPr>
      <w:r>
        <w:t>4.1.1.4</w:t>
      </w:r>
      <w:r w:rsidRPr="00741122">
        <w:rPr>
          <w:rFonts w:ascii="Calibri" w:hAnsi="Calibri"/>
          <w:sz w:val="22"/>
          <w:szCs w:val="22"/>
          <w:lang w:eastAsia="en-GB"/>
        </w:rPr>
        <w:tab/>
      </w:r>
      <w:r>
        <w:t>Determine on-network effective priority</w:t>
      </w:r>
      <w:r>
        <w:tab/>
      </w:r>
      <w:r>
        <w:fldChar w:fldCharType="begin" w:fldLock="1"/>
      </w:r>
      <w:r>
        <w:instrText xml:space="preserve"> PAGEREF _Toc99173795 \h </w:instrText>
      </w:r>
      <w:r>
        <w:fldChar w:fldCharType="separate"/>
      </w:r>
      <w:r>
        <w:t>21</w:t>
      </w:r>
      <w:r>
        <w:fldChar w:fldCharType="end"/>
      </w:r>
    </w:p>
    <w:p w14:paraId="449FCE8B" w14:textId="1A27B018" w:rsidR="00BA1F7C" w:rsidRPr="00741122" w:rsidRDefault="00BA1F7C">
      <w:pPr>
        <w:pStyle w:val="TOC4"/>
        <w:rPr>
          <w:rFonts w:ascii="Calibri" w:hAnsi="Calibri"/>
          <w:sz w:val="22"/>
          <w:szCs w:val="22"/>
          <w:lang w:eastAsia="en-GB"/>
        </w:rPr>
      </w:pPr>
      <w:r w:rsidRPr="00BA1F7C">
        <w:t>4.1.1.5</w:t>
      </w:r>
      <w:r w:rsidRPr="00741122">
        <w:rPr>
          <w:rFonts w:ascii="Calibri" w:hAnsi="Calibri"/>
          <w:sz w:val="22"/>
          <w:szCs w:val="22"/>
          <w:lang w:eastAsia="en-GB"/>
        </w:rPr>
        <w:tab/>
      </w:r>
      <w:r w:rsidRPr="001B2AE7">
        <w:rPr>
          <w:lang w:val="en-IN"/>
        </w:rPr>
        <w:t>Determine off-network effective priority</w:t>
      </w:r>
      <w:r>
        <w:tab/>
      </w:r>
      <w:r>
        <w:fldChar w:fldCharType="begin" w:fldLock="1"/>
      </w:r>
      <w:r>
        <w:instrText xml:space="preserve"> PAGEREF _Toc99173796 \h </w:instrText>
      </w:r>
      <w:r>
        <w:fldChar w:fldCharType="separate"/>
      </w:r>
      <w:r>
        <w:t>21</w:t>
      </w:r>
      <w:r>
        <w:fldChar w:fldCharType="end"/>
      </w:r>
    </w:p>
    <w:p w14:paraId="41C384DC" w14:textId="405728BA" w:rsidR="00BA1F7C" w:rsidRPr="00741122" w:rsidRDefault="00BA1F7C">
      <w:pPr>
        <w:pStyle w:val="TOC3"/>
        <w:rPr>
          <w:rFonts w:ascii="Calibri" w:hAnsi="Calibri"/>
          <w:sz w:val="22"/>
          <w:szCs w:val="22"/>
          <w:lang w:eastAsia="en-GB"/>
        </w:rPr>
      </w:pPr>
      <w:r>
        <w:t>4.1.2</w:t>
      </w:r>
      <w:r w:rsidRPr="00741122">
        <w:rPr>
          <w:rFonts w:ascii="Calibri" w:hAnsi="Calibri"/>
          <w:sz w:val="22"/>
          <w:szCs w:val="22"/>
          <w:lang w:eastAsia="en-GB"/>
        </w:rPr>
        <w:tab/>
      </w:r>
      <w:r>
        <w:t>MBMS subchannel control</w:t>
      </w:r>
      <w:r>
        <w:tab/>
      </w:r>
      <w:r>
        <w:fldChar w:fldCharType="begin" w:fldLock="1"/>
      </w:r>
      <w:r>
        <w:instrText xml:space="preserve"> PAGEREF _Toc99173797 \h </w:instrText>
      </w:r>
      <w:r>
        <w:fldChar w:fldCharType="separate"/>
      </w:r>
      <w:r>
        <w:t>22</w:t>
      </w:r>
      <w:r>
        <w:fldChar w:fldCharType="end"/>
      </w:r>
    </w:p>
    <w:p w14:paraId="04CCC803" w14:textId="54F3A0F8" w:rsidR="00BA1F7C" w:rsidRPr="00741122" w:rsidRDefault="00BA1F7C">
      <w:pPr>
        <w:pStyle w:val="TOC4"/>
        <w:rPr>
          <w:rFonts w:ascii="Calibri" w:hAnsi="Calibri"/>
          <w:sz w:val="22"/>
          <w:szCs w:val="22"/>
          <w:lang w:eastAsia="en-GB"/>
        </w:rPr>
      </w:pPr>
      <w:r>
        <w:t>4.1.2.1</w:t>
      </w:r>
      <w:r w:rsidRPr="00741122">
        <w:rPr>
          <w:rFonts w:ascii="Calibri" w:hAnsi="Calibri"/>
          <w:sz w:val="22"/>
          <w:szCs w:val="22"/>
          <w:lang w:eastAsia="en-GB"/>
        </w:rPr>
        <w:tab/>
      </w:r>
      <w:r>
        <w:t>General</w:t>
      </w:r>
      <w:r>
        <w:tab/>
      </w:r>
      <w:r>
        <w:fldChar w:fldCharType="begin" w:fldLock="1"/>
      </w:r>
      <w:r>
        <w:instrText xml:space="preserve"> PAGEREF _Toc99173798 \h </w:instrText>
      </w:r>
      <w:r>
        <w:fldChar w:fldCharType="separate"/>
      </w:r>
      <w:r>
        <w:t>22</w:t>
      </w:r>
      <w:r>
        <w:fldChar w:fldCharType="end"/>
      </w:r>
    </w:p>
    <w:p w14:paraId="3F21D7A2" w14:textId="10E91715" w:rsidR="00BA1F7C" w:rsidRPr="00741122" w:rsidRDefault="00BA1F7C">
      <w:pPr>
        <w:pStyle w:val="TOC4"/>
        <w:rPr>
          <w:rFonts w:ascii="Calibri" w:hAnsi="Calibri"/>
          <w:sz w:val="22"/>
          <w:szCs w:val="22"/>
          <w:lang w:eastAsia="en-GB"/>
        </w:rPr>
      </w:pPr>
      <w:r>
        <w:t>4.1.2.2</w:t>
      </w:r>
      <w:r w:rsidRPr="00741122">
        <w:rPr>
          <w:rFonts w:ascii="Calibri" w:hAnsi="Calibri"/>
          <w:sz w:val="22"/>
          <w:szCs w:val="22"/>
          <w:lang w:eastAsia="en-GB"/>
        </w:rPr>
        <w:tab/>
      </w:r>
      <w:r>
        <w:t>Start of a MCVideo transmission</w:t>
      </w:r>
      <w:r>
        <w:tab/>
      </w:r>
      <w:r>
        <w:fldChar w:fldCharType="begin" w:fldLock="1"/>
      </w:r>
      <w:r>
        <w:instrText xml:space="preserve"> PAGEREF _Toc99173799 \h </w:instrText>
      </w:r>
      <w:r>
        <w:fldChar w:fldCharType="separate"/>
      </w:r>
      <w:r>
        <w:t>22</w:t>
      </w:r>
      <w:r>
        <w:fldChar w:fldCharType="end"/>
      </w:r>
    </w:p>
    <w:p w14:paraId="105A32B4" w14:textId="47EBE2C2" w:rsidR="00BA1F7C" w:rsidRPr="00741122" w:rsidRDefault="00BA1F7C">
      <w:pPr>
        <w:pStyle w:val="TOC4"/>
        <w:rPr>
          <w:rFonts w:ascii="Calibri" w:hAnsi="Calibri"/>
          <w:sz w:val="22"/>
          <w:szCs w:val="22"/>
          <w:lang w:eastAsia="en-GB"/>
        </w:rPr>
      </w:pPr>
      <w:r>
        <w:t>4.1.2.3</w:t>
      </w:r>
      <w:r w:rsidRPr="00741122">
        <w:rPr>
          <w:rFonts w:ascii="Calibri" w:hAnsi="Calibri"/>
          <w:sz w:val="22"/>
          <w:szCs w:val="22"/>
          <w:lang w:eastAsia="en-GB"/>
        </w:rPr>
        <w:tab/>
      </w:r>
      <w:r>
        <w:t>During a media transmission</w:t>
      </w:r>
      <w:r>
        <w:tab/>
      </w:r>
      <w:r>
        <w:fldChar w:fldCharType="begin" w:fldLock="1"/>
      </w:r>
      <w:r>
        <w:instrText xml:space="preserve"> PAGEREF _Toc99173800 \h </w:instrText>
      </w:r>
      <w:r>
        <w:fldChar w:fldCharType="separate"/>
      </w:r>
      <w:r>
        <w:t>22</w:t>
      </w:r>
      <w:r>
        <w:fldChar w:fldCharType="end"/>
      </w:r>
    </w:p>
    <w:p w14:paraId="6F57D67D" w14:textId="417F6EDE" w:rsidR="00BA1F7C" w:rsidRPr="00741122" w:rsidRDefault="00BA1F7C">
      <w:pPr>
        <w:pStyle w:val="TOC4"/>
        <w:rPr>
          <w:rFonts w:ascii="Calibri" w:hAnsi="Calibri"/>
          <w:sz w:val="22"/>
          <w:szCs w:val="22"/>
          <w:lang w:eastAsia="en-GB"/>
        </w:rPr>
      </w:pPr>
      <w:r>
        <w:t>4.1.2.4</w:t>
      </w:r>
      <w:r w:rsidRPr="00741122">
        <w:rPr>
          <w:rFonts w:ascii="Calibri" w:hAnsi="Calibri"/>
          <w:sz w:val="22"/>
          <w:szCs w:val="22"/>
          <w:lang w:eastAsia="en-GB"/>
        </w:rPr>
        <w:tab/>
      </w:r>
      <w:r>
        <w:t>Ending the transmission</w:t>
      </w:r>
      <w:r>
        <w:tab/>
      </w:r>
      <w:r>
        <w:fldChar w:fldCharType="begin" w:fldLock="1"/>
      </w:r>
      <w:r>
        <w:instrText xml:space="preserve"> PAGEREF _Toc99173801 \h </w:instrText>
      </w:r>
      <w:r>
        <w:fldChar w:fldCharType="separate"/>
      </w:r>
      <w:r>
        <w:t>23</w:t>
      </w:r>
      <w:r>
        <w:fldChar w:fldCharType="end"/>
      </w:r>
    </w:p>
    <w:p w14:paraId="17CC74F8" w14:textId="5FBA77B3" w:rsidR="00BA1F7C" w:rsidRPr="00741122" w:rsidRDefault="00BA1F7C">
      <w:pPr>
        <w:pStyle w:val="TOC4"/>
        <w:rPr>
          <w:rFonts w:ascii="Calibri" w:hAnsi="Calibri"/>
          <w:sz w:val="22"/>
          <w:szCs w:val="22"/>
          <w:lang w:eastAsia="en-GB"/>
        </w:rPr>
      </w:pPr>
      <w:r>
        <w:t>4.1.2.</w:t>
      </w:r>
      <w:r w:rsidRPr="001B2AE7">
        <w:t>5</w:t>
      </w:r>
      <w:r w:rsidRPr="00741122">
        <w:rPr>
          <w:rFonts w:ascii="Calibri" w:hAnsi="Calibri"/>
          <w:sz w:val="22"/>
          <w:szCs w:val="22"/>
          <w:lang w:eastAsia="en-GB"/>
        </w:rPr>
        <w:tab/>
      </w:r>
      <w:r>
        <w:t>MBMS bearer announcement over an MBMS bearer</w:t>
      </w:r>
      <w:r>
        <w:tab/>
      </w:r>
      <w:r>
        <w:fldChar w:fldCharType="begin" w:fldLock="1"/>
      </w:r>
      <w:r>
        <w:instrText xml:space="preserve"> PAGEREF _Toc99173802 \h </w:instrText>
      </w:r>
      <w:r>
        <w:fldChar w:fldCharType="separate"/>
      </w:r>
      <w:r>
        <w:t>23</w:t>
      </w:r>
      <w:r>
        <w:fldChar w:fldCharType="end"/>
      </w:r>
    </w:p>
    <w:p w14:paraId="19B015CE" w14:textId="0852AD92" w:rsidR="00BA1F7C" w:rsidRPr="00741122" w:rsidRDefault="00BA1F7C">
      <w:pPr>
        <w:pStyle w:val="TOC2"/>
        <w:rPr>
          <w:rFonts w:ascii="Calibri" w:hAnsi="Calibri"/>
          <w:sz w:val="22"/>
          <w:szCs w:val="22"/>
          <w:lang w:eastAsia="en-GB"/>
        </w:rPr>
      </w:pPr>
      <w:r>
        <w:t>4.2</w:t>
      </w:r>
      <w:r w:rsidRPr="00741122">
        <w:rPr>
          <w:rFonts w:ascii="Calibri" w:hAnsi="Calibri"/>
          <w:sz w:val="22"/>
          <w:szCs w:val="22"/>
          <w:lang w:eastAsia="en-GB"/>
        </w:rPr>
        <w:tab/>
      </w:r>
      <w:r>
        <w:t>Internal structure of media plane control entities</w:t>
      </w:r>
      <w:r>
        <w:tab/>
      </w:r>
      <w:r>
        <w:fldChar w:fldCharType="begin" w:fldLock="1"/>
      </w:r>
      <w:r>
        <w:instrText xml:space="preserve"> PAGEREF _Toc99173803 \h </w:instrText>
      </w:r>
      <w:r>
        <w:fldChar w:fldCharType="separate"/>
      </w:r>
      <w:r>
        <w:t>23</w:t>
      </w:r>
      <w:r>
        <w:fldChar w:fldCharType="end"/>
      </w:r>
    </w:p>
    <w:p w14:paraId="13412CCC" w14:textId="45FE5F36" w:rsidR="00BA1F7C" w:rsidRPr="00741122" w:rsidRDefault="00BA1F7C">
      <w:pPr>
        <w:pStyle w:val="TOC3"/>
        <w:rPr>
          <w:rFonts w:ascii="Calibri" w:hAnsi="Calibri"/>
          <w:sz w:val="22"/>
          <w:szCs w:val="22"/>
          <w:lang w:eastAsia="en-GB"/>
        </w:rPr>
      </w:pPr>
      <w:r>
        <w:t>4.2.1</w:t>
      </w:r>
      <w:r w:rsidRPr="00741122">
        <w:rPr>
          <w:rFonts w:ascii="Calibri" w:hAnsi="Calibri"/>
          <w:sz w:val="22"/>
          <w:szCs w:val="22"/>
          <w:lang w:eastAsia="en-GB"/>
        </w:rPr>
        <w:tab/>
      </w:r>
      <w:r>
        <w:t>Controlling MCVideo function</w:t>
      </w:r>
      <w:r>
        <w:tab/>
      </w:r>
      <w:r>
        <w:fldChar w:fldCharType="begin" w:fldLock="1"/>
      </w:r>
      <w:r>
        <w:instrText xml:space="preserve"> PAGEREF _Toc99173804 \h </w:instrText>
      </w:r>
      <w:r>
        <w:fldChar w:fldCharType="separate"/>
      </w:r>
      <w:r>
        <w:t>23</w:t>
      </w:r>
      <w:r>
        <w:fldChar w:fldCharType="end"/>
      </w:r>
    </w:p>
    <w:p w14:paraId="466040FC" w14:textId="6648991F" w:rsidR="00BA1F7C" w:rsidRPr="00741122" w:rsidRDefault="00BA1F7C">
      <w:pPr>
        <w:pStyle w:val="TOC3"/>
        <w:rPr>
          <w:rFonts w:ascii="Calibri" w:hAnsi="Calibri"/>
          <w:sz w:val="22"/>
          <w:szCs w:val="22"/>
          <w:lang w:eastAsia="en-GB"/>
        </w:rPr>
      </w:pPr>
      <w:r>
        <w:t>4.2.2</w:t>
      </w:r>
      <w:r w:rsidRPr="00741122">
        <w:rPr>
          <w:rFonts w:ascii="Calibri" w:hAnsi="Calibri"/>
          <w:sz w:val="22"/>
          <w:szCs w:val="22"/>
          <w:lang w:eastAsia="en-GB"/>
        </w:rPr>
        <w:tab/>
      </w:r>
      <w:r>
        <w:t>MCVideo client</w:t>
      </w:r>
      <w:r>
        <w:tab/>
      </w:r>
      <w:r>
        <w:fldChar w:fldCharType="begin" w:fldLock="1"/>
      </w:r>
      <w:r>
        <w:instrText xml:space="preserve"> PAGEREF _Toc99173805 \h </w:instrText>
      </w:r>
      <w:r>
        <w:fldChar w:fldCharType="separate"/>
      </w:r>
      <w:r>
        <w:t>25</w:t>
      </w:r>
      <w:r>
        <w:fldChar w:fldCharType="end"/>
      </w:r>
    </w:p>
    <w:p w14:paraId="75A9EA32" w14:textId="0A1B2333" w:rsidR="00BA1F7C" w:rsidRPr="00741122" w:rsidRDefault="00BA1F7C">
      <w:pPr>
        <w:pStyle w:val="TOC3"/>
        <w:rPr>
          <w:rFonts w:ascii="Calibri" w:hAnsi="Calibri"/>
          <w:sz w:val="22"/>
          <w:szCs w:val="22"/>
          <w:lang w:eastAsia="en-GB"/>
        </w:rPr>
      </w:pPr>
      <w:r>
        <w:t>4.2.3</w:t>
      </w:r>
      <w:r w:rsidRPr="00741122">
        <w:rPr>
          <w:rFonts w:ascii="Calibri" w:hAnsi="Calibri"/>
          <w:sz w:val="22"/>
          <w:szCs w:val="22"/>
          <w:lang w:eastAsia="en-GB"/>
        </w:rPr>
        <w:tab/>
      </w:r>
      <w:r>
        <w:t>Participating MCVideo function</w:t>
      </w:r>
      <w:r>
        <w:tab/>
      </w:r>
      <w:r>
        <w:fldChar w:fldCharType="begin" w:fldLock="1"/>
      </w:r>
      <w:r>
        <w:instrText xml:space="preserve"> PAGEREF _Toc99173806 \h </w:instrText>
      </w:r>
      <w:r>
        <w:fldChar w:fldCharType="separate"/>
      </w:r>
      <w:r>
        <w:t>27</w:t>
      </w:r>
      <w:r>
        <w:fldChar w:fldCharType="end"/>
      </w:r>
    </w:p>
    <w:p w14:paraId="128A7A86" w14:textId="27880027" w:rsidR="00BA1F7C" w:rsidRPr="00741122" w:rsidRDefault="00BA1F7C">
      <w:pPr>
        <w:pStyle w:val="TOC4"/>
        <w:rPr>
          <w:rFonts w:ascii="Calibri" w:hAnsi="Calibri"/>
          <w:sz w:val="22"/>
          <w:szCs w:val="22"/>
          <w:lang w:eastAsia="en-GB"/>
        </w:rPr>
      </w:pPr>
      <w:r>
        <w:t>4.2.3.1</w:t>
      </w:r>
      <w:r w:rsidRPr="00741122">
        <w:rPr>
          <w:rFonts w:ascii="Calibri" w:hAnsi="Calibri"/>
          <w:sz w:val="22"/>
          <w:szCs w:val="22"/>
          <w:lang w:eastAsia="en-GB"/>
        </w:rPr>
        <w:tab/>
      </w:r>
      <w:r>
        <w:t>General</w:t>
      </w:r>
      <w:r>
        <w:tab/>
      </w:r>
      <w:r>
        <w:fldChar w:fldCharType="begin" w:fldLock="1"/>
      </w:r>
      <w:r>
        <w:instrText xml:space="preserve"> PAGEREF _Toc99173807 \h </w:instrText>
      </w:r>
      <w:r>
        <w:fldChar w:fldCharType="separate"/>
      </w:r>
      <w:r>
        <w:t>27</w:t>
      </w:r>
      <w:r>
        <w:fldChar w:fldCharType="end"/>
      </w:r>
    </w:p>
    <w:p w14:paraId="658B31FB" w14:textId="7778C5D0" w:rsidR="00BA1F7C" w:rsidRPr="00741122" w:rsidRDefault="00BA1F7C">
      <w:pPr>
        <w:pStyle w:val="TOC4"/>
        <w:rPr>
          <w:rFonts w:ascii="Calibri" w:hAnsi="Calibri"/>
          <w:sz w:val="22"/>
          <w:szCs w:val="22"/>
          <w:lang w:eastAsia="en-GB"/>
        </w:rPr>
      </w:pPr>
      <w:r>
        <w:t>4.2.3.2</w:t>
      </w:r>
      <w:r w:rsidRPr="00741122">
        <w:rPr>
          <w:rFonts w:ascii="Calibri" w:hAnsi="Calibri"/>
          <w:sz w:val="22"/>
          <w:szCs w:val="22"/>
          <w:lang w:eastAsia="en-GB"/>
        </w:rPr>
        <w:tab/>
      </w:r>
      <w:r>
        <w:t>Internal structure of the participating MCVideo function</w:t>
      </w:r>
      <w:r>
        <w:tab/>
      </w:r>
      <w:r>
        <w:fldChar w:fldCharType="begin" w:fldLock="1"/>
      </w:r>
      <w:r>
        <w:instrText xml:space="preserve"> PAGEREF _Toc99173808 \h </w:instrText>
      </w:r>
      <w:r>
        <w:fldChar w:fldCharType="separate"/>
      </w:r>
      <w:r>
        <w:t>27</w:t>
      </w:r>
      <w:r>
        <w:fldChar w:fldCharType="end"/>
      </w:r>
    </w:p>
    <w:p w14:paraId="28095914" w14:textId="1A7D0AAA" w:rsidR="00BA1F7C" w:rsidRPr="00741122" w:rsidRDefault="00BA1F7C">
      <w:pPr>
        <w:pStyle w:val="TOC4"/>
        <w:rPr>
          <w:rFonts w:ascii="Calibri" w:hAnsi="Calibri"/>
          <w:sz w:val="22"/>
          <w:szCs w:val="22"/>
          <w:lang w:eastAsia="en-GB"/>
        </w:rPr>
      </w:pPr>
      <w:r>
        <w:t>4.2.3.3</w:t>
      </w:r>
      <w:r w:rsidRPr="00741122">
        <w:rPr>
          <w:rFonts w:ascii="Calibri" w:hAnsi="Calibri"/>
          <w:sz w:val="22"/>
          <w:szCs w:val="22"/>
          <w:lang w:eastAsia="en-GB"/>
        </w:rPr>
        <w:tab/>
      </w:r>
      <w:r>
        <w:t>The roles of the participating MCVideo function</w:t>
      </w:r>
      <w:r>
        <w:tab/>
      </w:r>
      <w:r>
        <w:fldChar w:fldCharType="begin" w:fldLock="1"/>
      </w:r>
      <w:r>
        <w:instrText xml:space="preserve"> PAGEREF _Toc99173809 \h </w:instrText>
      </w:r>
      <w:r>
        <w:fldChar w:fldCharType="separate"/>
      </w:r>
      <w:r>
        <w:t>28</w:t>
      </w:r>
      <w:r>
        <w:fldChar w:fldCharType="end"/>
      </w:r>
    </w:p>
    <w:p w14:paraId="09AB2784" w14:textId="74EDC6CC" w:rsidR="00BA1F7C" w:rsidRPr="00741122" w:rsidRDefault="00BA1F7C">
      <w:pPr>
        <w:pStyle w:val="TOC5"/>
        <w:rPr>
          <w:rFonts w:ascii="Calibri" w:hAnsi="Calibri"/>
          <w:sz w:val="22"/>
          <w:szCs w:val="22"/>
          <w:lang w:eastAsia="en-GB"/>
        </w:rPr>
      </w:pPr>
      <w:r>
        <w:t>4.2.3.3.1</w:t>
      </w:r>
      <w:r w:rsidRPr="00741122">
        <w:rPr>
          <w:rFonts w:ascii="Calibri" w:hAnsi="Calibri"/>
          <w:sz w:val="22"/>
          <w:szCs w:val="22"/>
          <w:lang w:eastAsia="en-GB"/>
        </w:rPr>
        <w:tab/>
      </w:r>
      <w:r>
        <w:t>For the transmission control procedures</w:t>
      </w:r>
      <w:r>
        <w:tab/>
      </w:r>
      <w:r>
        <w:fldChar w:fldCharType="begin" w:fldLock="1"/>
      </w:r>
      <w:r>
        <w:instrText xml:space="preserve"> PAGEREF _Toc99173810 \h </w:instrText>
      </w:r>
      <w:r>
        <w:fldChar w:fldCharType="separate"/>
      </w:r>
      <w:r>
        <w:t>28</w:t>
      </w:r>
      <w:r>
        <w:fldChar w:fldCharType="end"/>
      </w:r>
    </w:p>
    <w:p w14:paraId="06179EDD" w14:textId="3F288DB5" w:rsidR="00BA1F7C" w:rsidRPr="00741122" w:rsidRDefault="00BA1F7C">
      <w:pPr>
        <w:pStyle w:val="TOC5"/>
        <w:rPr>
          <w:rFonts w:ascii="Calibri" w:hAnsi="Calibri"/>
          <w:sz w:val="22"/>
          <w:szCs w:val="22"/>
          <w:lang w:eastAsia="en-GB"/>
        </w:rPr>
      </w:pPr>
      <w:r>
        <w:t>4.2.3.3.2</w:t>
      </w:r>
      <w:r w:rsidRPr="00741122">
        <w:rPr>
          <w:rFonts w:ascii="Calibri" w:hAnsi="Calibri"/>
          <w:sz w:val="22"/>
          <w:szCs w:val="22"/>
          <w:lang w:eastAsia="en-GB"/>
        </w:rPr>
        <w:tab/>
      </w:r>
      <w:r>
        <w:t>For the use of MBMS bearer procedures</w:t>
      </w:r>
      <w:r>
        <w:tab/>
      </w:r>
      <w:r>
        <w:fldChar w:fldCharType="begin" w:fldLock="1"/>
      </w:r>
      <w:r>
        <w:instrText xml:space="preserve"> PAGEREF _Toc99173811 \h </w:instrText>
      </w:r>
      <w:r>
        <w:fldChar w:fldCharType="separate"/>
      </w:r>
      <w:r>
        <w:t>28</w:t>
      </w:r>
      <w:r>
        <w:fldChar w:fldCharType="end"/>
      </w:r>
    </w:p>
    <w:p w14:paraId="533648B2" w14:textId="65C6933C" w:rsidR="00BA1F7C" w:rsidRPr="00741122" w:rsidRDefault="00BA1F7C">
      <w:pPr>
        <w:pStyle w:val="TOC3"/>
        <w:rPr>
          <w:rFonts w:ascii="Calibri" w:hAnsi="Calibri"/>
          <w:sz w:val="22"/>
          <w:szCs w:val="22"/>
          <w:lang w:eastAsia="en-GB"/>
        </w:rPr>
      </w:pPr>
      <w:r>
        <w:t>4.2.4</w:t>
      </w:r>
      <w:r w:rsidRPr="00741122">
        <w:rPr>
          <w:rFonts w:ascii="Calibri" w:hAnsi="Calibri"/>
          <w:sz w:val="22"/>
          <w:szCs w:val="22"/>
          <w:lang w:eastAsia="en-GB"/>
        </w:rPr>
        <w:tab/>
      </w:r>
      <w:r>
        <w:t>Non-controlling MCVideo function of an MCVideo group</w:t>
      </w:r>
      <w:r>
        <w:tab/>
      </w:r>
      <w:r>
        <w:fldChar w:fldCharType="begin" w:fldLock="1"/>
      </w:r>
      <w:r>
        <w:instrText xml:space="preserve"> PAGEREF _Toc99173812 \h </w:instrText>
      </w:r>
      <w:r>
        <w:fldChar w:fldCharType="separate"/>
      </w:r>
      <w:r>
        <w:t>28</w:t>
      </w:r>
      <w:r>
        <w:fldChar w:fldCharType="end"/>
      </w:r>
    </w:p>
    <w:p w14:paraId="648FA848" w14:textId="0FDC7DFB" w:rsidR="00BA1F7C" w:rsidRPr="00741122" w:rsidRDefault="00BA1F7C">
      <w:pPr>
        <w:pStyle w:val="TOC2"/>
        <w:rPr>
          <w:rFonts w:ascii="Calibri" w:hAnsi="Calibri"/>
          <w:sz w:val="22"/>
          <w:szCs w:val="22"/>
          <w:lang w:eastAsia="en-GB"/>
        </w:rPr>
      </w:pPr>
      <w:r>
        <w:t>4.3</w:t>
      </w:r>
      <w:r w:rsidRPr="00741122">
        <w:rPr>
          <w:rFonts w:ascii="Calibri" w:hAnsi="Calibri"/>
          <w:sz w:val="22"/>
          <w:szCs w:val="22"/>
          <w:lang w:eastAsia="en-GB"/>
        </w:rPr>
        <w:tab/>
      </w:r>
      <w:r>
        <w:t>The media plane control channel</w:t>
      </w:r>
      <w:r>
        <w:tab/>
      </w:r>
      <w:r>
        <w:fldChar w:fldCharType="begin" w:fldLock="1"/>
      </w:r>
      <w:r>
        <w:instrText xml:space="preserve"> PAGEREF _Toc99173813 \h </w:instrText>
      </w:r>
      <w:r>
        <w:fldChar w:fldCharType="separate"/>
      </w:r>
      <w:r>
        <w:t>30</w:t>
      </w:r>
      <w:r>
        <w:fldChar w:fldCharType="end"/>
      </w:r>
    </w:p>
    <w:p w14:paraId="7637C744" w14:textId="668CBF12" w:rsidR="00BA1F7C" w:rsidRPr="00741122" w:rsidRDefault="00BA1F7C">
      <w:pPr>
        <w:pStyle w:val="TOC3"/>
        <w:rPr>
          <w:rFonts w:ascii="Calibri" w:hAnsi="Calibri"/>
          <w:sz w:val="22"/>
          <w:szCs w:val="22"/>
          <w:lang w:eastAsia="en-GB"/>
        </w:rPr>
      </w:pPr>
      <w:r>
        <w:t>4.3.1</w:t>
      </w:r>
      <w:r w:rsidRPr="00741122">
        <w:rPr>
          <w:rFonts w:ascii="Calibri" w:hAnsi="Calibri"/>
          <w:sz w:val="22"/>
          <w:szCs w:val="22"/>
          <w:lang w:eastAsia="en-GB"/>
        </w:rPr>
        <w:tab/>
      </w:r>
      <w:r>
        <w:t>General</w:t>
      </w:r>
      <w:r>
        <w:tab/>
      </w:r>
      <w:r>
        <w:fldChar w:fldCharType="begin" w:fldLock="1"/>
      </w:r>
      <w:r>
        <w:instrText xml:space="preserve"> PAGEREF _Toc99173814 \h </w:instrText>
      </w:r>
      <w:r>
        <w:fldChar w:fldCharType="separate"/>
      </w:r>
      <w:r>
        <w:t>30</w:t>
      </w:r>
      <w:r>
        <w:fldChar w:fldCharType="end"/>
      </w:r>
    </w:p>
    <w:p w14:paraId="54E4783C" w14:textId="24E3E766" w:rsidR="00BA1F7C" w:rsidRPr="00741122" w:rsidRDefault="00BA1F7C">
      <w:pPr>
        <w:pStyle w:val="TOC3"/>
        <w:rPr>
          <w:rFonts w:ascii="Calibri" w:hAnsi="Calibri"/>
          <w:sz w:val="22"/>
          <w:szCs w:val="22"/>
          <w:lang w:eastAsia="en-GB"/>
        </w:rPr>
      </w:pPr>
      <w:r>
        <w:t>4.3.2</w:t>
      </w:r>
      <w:r w:rsidRPr="00741122">
        <w:rPr>
          <w:rFonts w:ascii="Calibri" w:hAnsi="Calibri"/>
          <w:sz w:val="22"/>
          <w:szCs w:val="22"/>
          <w:lang w:eastAsia="en-GB"/>
        </w:rPr>
        <w:tab/>
      </w:r>
      <w:r>
        <w:t>Control channel realization</w:t>
      </w:r>
      <w:r>
        <w:tab/>
      </w:r>
      <w:r>
        <w:fldChar w:fldCharType="begin" w:fldLock="1"/>
      </w:r>
      <w:r>
        <w:instrText xml:space="preserve"> PAGEREF _Toc99173815 \h </w:instrText>
      </w:r>
      <w:r>
        <w:fldChar w:fldCharType="separate"/>
      </w:r>
      <w:r>
        <w:t>30</w:t>
      </w:r>
      <w:r>
        <w:fldChar w:fldCharType="end"/>
      </w:r>
    </w:p>
    <w:p w14:paraId="5BE56B70" w14:textId="600F7554" w:rsidR="00BA1F7C" w:rsidRPr="00741122" w:rsidRDefault="00BA1F7C">
      <w:pPr>
        <w:pStyle w:val="TOC3"/>
        <w:rPr>
          <w:rFonts w:ascii="Calibri" w:hAnsi="Calibri"/>
          <w:sz w:val="22"/>
          <w:szCs w:val="22"/>
          <w:lang w:eastAsia="en-GB"/>
        </w:rPr>
      </w:pPr>
      <w:r>
        <w:t>4.3.3</w:t>
      </w:r>
      <w:r w:rsidRPr="00741122">
        <w:rPr>
          <w:rFonts w:ascii="Calibri" w:hAnsi="Calibri"/>
          <w:sz w:val="22"/>
          <w:szCs w:val="22"/>
          <w:lang w:eastAsia="en-GB"/>
        </w:rPr>
        <w:tab/>
      </w:r>
      <w:r>
        <w:t>Establishing a media plane control channel</w:t>
      </w:r>
      <w:r>
        <w:tab/>
      </w:r>
      <w:r>
        <w:fldChar w:fldCharType="begin" w:fldLock="1"/>
      </w:r>
      <w:r>
        <w:instrText xml:space="preserve"> PAGEREF _Toc99173816 \h </w:instrText>
      </w:r>
      <w:r>
        <w:fldChar w:fldCharType="separate"/>
      </w:r>
      <w:r>
        <w:t>30</w:t>
      </w:r>
      <w:r>
        <w:fldChar w:fldCharType="end"/>
      </w:r>
    </w:p>
    <w:p w14:paraId="0B579922" w14:textId="6BDDB0A4" w:rsidR="00BA1F7C" w:rsidRPr="00741122" w:rsidRDefault="00BA1F7C">
      <w:pPr>
        <w:pStyle w:val="TOC4"/>
        <w:rPr>
          <w:rFonts w:ascii="Calibri" w:hAnsi="Calibri"/>
          <w:sz w:val="22"/>
          <w:szCs w:val="22"/>
          <w:lang w:eastAsia="en-GB"/>
        </w:rPr>
      </w:pPr>
      <w:r>
        <w:t>4.3.3.1</w:t>
      </w:r>
      <w:r w:rsidRPr="00741122">
        <w:rPr>
          <w:rFonts w:ascii="Calibri" w:hAnsi="Calibri"/>
          <w:sz w:val="22"/>
          <w:szCs w:val="22"/>
          <w:lang w:eastAsia="en-GB"/>
        </w:rPr>
        <w:tab/>
      </w:r>
      <w:r>
        <w:t>General</w:t>
      </w:r>
      <w:r>
        <w:tab/>
      </w:r>
      <w:r>
        <w:fldChar w:fldCharType="begin" w:fldLock="1"/>
      </w:r>
      <w:r>
        <w:instrText xml:space="preserve"> PAGEREF _Toc99173817 \h </w:instrText>
      </w:r>
      <w:r>
        <w:fldChar w:fldCharType="separate"/>
      </w:r>
      <w:r>
        <w:t>30</w:t>
      </w:r>
      <w:r>
        <w:fldChar w:fldCharType="end"/>
      </w:r>
    </w:p>
    <w:p w14:paraId="3A9A60FA" w14:textId="74B287C7" w:rsidR="00BA1F7C" w:rsidRPr="00741122" w:rsidRDefault="00BA1F7C">
      <w:pPr>
        <w:pStyle w:val="TOC1"/>
        <w:rPr>
          <w:rFonts w:ascii="Calibri" w:hAnsi="Calibri"/>
          <w:szCs w:val="22"/>
          <w:lang w:eastAsia="en-GB"/>
        </w:rPr>
      </w:pPr>
      <w:r>
        <w:t>5</w:t>
      </w:r>
      <w:r w:rsidRPr="00741122">
        <w:rPr>
          <w:rFonts w:ascii="Calibri" w:hAnsi="Calibri"/>
          <w:szCs w:val="22"/>
          <w:lang w:eastAsia="en-GB"/>
        </w:rPr>
        <w:tab/>
      </w:r>
      <w:r>
        <w:t>Functional entities</w:t>
      </w:r>
      <w:r>
        <w:tab/>
      </w:r>
      <w:r>
        <w:fldChar w:fldCharType="begin" w:fldLock="1"/>
      </w:r>
      <w:r>
        <w:instrText xml:space="preserve"> PAGEREF _Toc99173818 \h </w:instrText>
      </w:r>
      <w:r>
        <w:fldChar w:fldCharType="separate"/>
      </w:r>
      <w:r>
        <w:t>31</w:t>
      </w:r>
      <w:r>
        <w:fldChar w:fldCharType="end"/>
      </w:r>
    </w:p>
    <w:p w14:paraId="4F87366E" w14:textId="01CFEA45" w:rsidR="00BA1F7C" w:rsidRPr="00741122" w:rsidRDefault="00BA1F7C">
      <w:pPr>
        <w:pStyle w:val="TOC2"/>
        <w:rPr>
          <w:rFonts w:ascii="Calibri" w:hAnsi="Calibri"/>
          <w:sz w:val="22"/>
          <w:szCs w:val="22"/>
          <w:lang w:eastAsia="en-GB"/>
        </w:rPr>
      </w:pPr>
      <w:r>
        <w:t>5.1</w:t>
      </w:r>
      <w:r w:rsidRPr="00741122">
        <w:rPr>
          <w:rFonts w:ascii="Calibri" w:hAnsi="Calibri"/>
          <w:sz w:val="22"/>
          <w:szCs w:val="22"/>
          <w:lang w:eastAsia="en-GB"/>
        </w:rPr>
        <w:tab/>
      </w:r>
      <w:r>
        <w:t>General</w:t>
      </w:r>
      <w:r>
        <w:tab/>
      </w:r>
      <w:r>
        <w:fldChar w:fldCharType="begin" w:fldLock="1"/>
      </w:r>
      <w:r>
        <w:instrText xml:space="preserve"> PAGEREF _Toc99173819 \h </w:instrText>
      </w:r>
      <w:r>
        <w:fldChar w:fldCharType="separate"/>
      </w:r>
      <w:r>
        <w:t>31</w:t>
      </w:r>
      <w:r>
        <w:fldChar w:fldCharType="end"/>
      </w:r>
    </w:p>
    <w:p w14:paraId="113FEB1D" w14:textId="1C660A9E" w:rsidR="00BA1F7C" w:rsidRPr="00741122" w:rsidRDefault="00BA1F7C">
      <w:pPr>
        <w:pStyle w:val="TOC2"/>
        <w:rPr>
          <w:rFonts w:ascii="Calibri" w:hAnsi="Calibri"/>
          <w:sz w:val="22"/>
          <w:szCs w:val="22"/>
          <w:lang w:eastAsia="en-GB"/>
        </w:rPr>
      </w:pPr>
      <w:r>
        <w:t>5.2</w:t>
      </w:r>
      <w:r w:rsidRPr="00741122">
        <w:rPr>
          <w:rFonts w:ascii="Calibri" w:hAnsi="Calibri"/>
          <w:sz w:val="22"/>
          <w:szCs w:val="22"/>
          <w:lang w:eastAsia="en-GB"/>
        </w:rPr>
        <w:tab/>
      </w:r>
      <w:r>
        <w:t>MCVideo client</w:t>
      </w:r>
      <w:r>
        <w:tab/>
      </w:r>
      <w:r>
        <w:fldChar w:fldCharType="begin" w:fldLock="1"/>
      </w:r>
      <w:r>
        <w:instrText xml:space="preserve"> PAGEREF _Toc99173820 \h </w:instrText>
      </w:r>
      <w:r>
        <w:fldChar w:fldCharType="separate"/>
      </w:r>
      <w:r>
        <w:t>31</w:t>
      </w:r>
      <w:r>
        <w:fldChar w:fldCharType="end"/>
      </w:r>
    </w:p>
    <w:p w14:paraId="5C2B6025" w14:textId="52FA05FD" w:rsidR="00BA1F7C" w:rsidRPr="00741122" w:rsidRDefault="00BA1F7C">
      <w:pPr>
        <w:pStyle w:val="TOC3"/>
        <w:rPr>
          <w:rFonts w:ascii="Calibri" w:hAnsi="Calibri"/>
          <w:sz w:val="22"/>
          <w:szCs w:val="22"/>
          <w:lang w:eastAsia="en-GB"/>
        </w:rPr>
      </w:pPr>
      <w:r>
        <w:t>5.2.1</w:t>
      </w:r>
      <w:r w:rsidRPr="00741122">
        <w:rPr>
          <w:rFonts w:ascii="Calibri" w:hAnsi="Calibri"/>
          <w:sz w:val="22"/>
          <w:szCs w:val="22"/>
          <w:lang w:eastAsia="en-GB"/>
        </w:rPr>
        <w:tab/>
      </w:r>
      <w:r>
        <w:t>Introduction</w:t>
      </w:r>
      <w:r>
        <w:tab/>
      </w:r>
      <w:r>
        <w:fldChar w:fldCharType="begin" w:fldLock="1"/>
      </w:r>
      <w:r>
        <w:instrText xml:space="preserve"> PAGEREF _Toc99173821 \h </w:instrText>
      </w:r>
      <w:r>
        <w:fldChar w:fldCharType="separate"/>
      </w:r>
      <w:r>
        <w:t>31</w:t>
      </w:r>
      <w:r>
        <w:fldChar w:fldCharType="end"/>
      </w:r>
    </w:p>
    <w:p w14:paraId="07145685" w14:textId="7B7266BF" w:rsidR="00BA1F7C" w:rsidRPr="00741122" w:rsidRDefault="00BA1F7C">
      <w:pPr>
        <w:pStyle w:val="TOC3"/>
        <w:rPr>
          <w:rFonts w:ascii="Calibri" w:hAnsi="Calibri"/>
          <w:sz w:val="22"/>
          <w:szCs w:val="22"/>
          <w:lang w:eastAsia="en-GB"/>
        </w:rPr>
      </w:pPr>
      <w:r>
        <w:t>5.2.2</w:t>
      </w:r>
      <w:r w:rsidRPr="00741122">
        <w:rPr>
          <w:rFonts w:ascii="Calibri" w:hAnsi="Calibri"/>
          <w:sz w:val="22"/>
          <w:szCs w:val="22"/>
          <w:lang w:eastAsia="en-GB"/>
        </w:rPr>
        <w:tab/>
      </w:r>
      <w:r>
        <w:t>Transmission participant in on-network mode</w:t>
      </w:r>
      <w:r>
        <w:tab/>
      </w:r>
      <w:r>
        <w:fldChar w:fldCharType="begin" w:fldLock="1"/>
      </w:r>
      <w:r>
        <w:instrText xml:space="preserve"> PAGEREF _Toc99173822 \h </w:instrText>
      </w:r>
      <w:r>
        <w:fldChar w:fldCharType="separate"/>
      </w:r>
      <w:r>
        <w:t>32</w:t>
      </w:r>
      <w:r>
        <w:fldChar w:fldCharType="end"/>
      </w:r>
    </w:p>
    <w:p w14:paraId="3247CF16" w14:textId="28920BD8" w:rsidR="00BA1F7C" w:rsidRPr="00741122" w:rsidRDefault="00BA1F7C">
      <w:pPr>
        <w:pStyle w:val="TOC3"/>
        <w:rPr>
          <w:rFonts w:ascii="Calibri" w:hAnsi="Calibri"/>
          <w:sz w:val="22"/>
          <w:szCs w:val="22"/>
          <w:lang w:eastAsia="en-GB"/>
        </w:rPr>
      </w:pPr>
      <w:r>
        <w:t>5.2.3</w:t>
      </w:r>
      <w:r w:rsidRPr="00741122">
        <w:rPr>
          <w:rFonts w:ascii="Calibri" w:hAnsi="Calibri"/>
          <w:sz w:val="22"/>
          <w:szCs w:val="22"/>
          <w:lang w:eastAsia="en-GB"/>
        </w:rPr>
        <w:tab/>
      </w:r>
      <w:r>
        <w:t>Transmission participant in off-network mode</w:t>
      </w:r>
      <w:r>
        <w:tab/>
      </w:r>
      <w:r>
        <w:fldChar w:fldCharType="begin" w:fldLock="1"/>
      </w:r>
      <w:r>
        <w:instrText xml:space="preserve"> PAGEREF _Toc99173823 \h </w:instrText>
      </w:r>
      <w:r>
        <w:fldChar w:fldCharType="separate"/>
      </w:r>
      <w:r>
        <w:t>32</w:t>
      </w:r>
      <w:r>
        <w:fldChar w:fldCharType="end"/>
      </w:r>
    </w:p>
    <w:p w14:paraId="07E03D43" w14:textId="2F28EA09" w:rsidR="00BA1F7C" w:rsidRPr="00741122" w:rsidRDefault="00BA1F7C">
      <w:pPr>
        <w:pStyle w:val="TOC2"/>
        <w:rPr>
          <w:rFonts w:ascii="Calibri" w:hAnsi="Calibri"/>
          <w:sz w:val="22"/>
          <w:szCs w:val="22"/>
          <w:lang w:eastAsia="en-GB"/>
        </w:rPr>
      </w:pPr>
      <w:r>
        <w:t>5.3</w:t>
      </w:r>
      <w:r w:rsidRPr="00741122">
        <w:rPr>
          <w:rFonts w:ascii="Calibri" w:hAnsi="Calibri"/>
          <w:sz w:val="22"/>
          <w:szCs w:val="22"/>
          <w:lang w:eastAsia="en-GB"/>
        </w:rPr>
        <w:tab/>
      </w:r>
      <w:r>
        <w:t>Controlling MCVideo function</w:t>
      </w:r>
      <w:r>
        <w:tab/>
      </w:r>
      <w:r>
        <w:fldChar w:fldCharType="begin" w:fldLock="1"/>
      </w:r>
      <w:r>
        <w:instrText xml:space="preserve"> PAGEREF _Toc99173824 \h </w:instrText>
      </w:r>
      <w:r>
        <w:fldChar w:fldCharType="separate"/>
      </w:r>
      <w:r>
        <w:t>32</w:t>
      </w:r>
      <w:r>
        <w:fldChar w:fldCharType="end"/>
      </w:r>
    </w:p>
    <w:p w14:paraId="409AE4A5" w14:textId="68907083" w:rsidR="00BA1F7C" w:rsidRPr="00741122" w:rsidRDefault="00BA1F7C">
      <w:pPr>
        <w:pStyle w:val="TOC2"/>
        <w:rPr>
          <w:rFonts w:ascii="Calibri" w:hAnsi="Calibri"/>
          <w:sz w:val="22"/>
          <w:szCs w:val="22"/>
          <w:lang w:eastAsia="en-GB"/>
        </w:rPr>
      </w:pPr>
      <w:r>
        <w:t>5.4</w:t>
      </w:r>
      <w:r w:rsidRPr="00741122">
        <w:rPr>
          <w:rFonts w:ascii="Calibri" w:hAnsi="Calibri"/>
          <w:sz w:val="22"/>
          <w:szCs w:val="22"/>
          <w:lang w:eastAsia="en-GB"/>
        </w:rPr>
        <w:tab/>
      </w:r>
      <w:r>
        <w:t>Participating MCVideo function</w:t>
      </w:r>
      <w:r>
        <w:tab/>
      </w:r>
      <w:r>
        <w:fldChar w:fldCharType="begin" w:fldLock="1"/>
      </w:r>
      <w:r>
        <w:instrText xml:space="preserve"> PAGEREF _Toc99173825 \h </w:instrText>
      </w:r>
      <w:r>
        <w:fldChar w:fldCharType="separate"/>
      </w:r>
      <w:r>
        <w:t>33</w:t>
      </w:r>
      <w:r>
        <w:fldChar w:fldCharType="end"/>
      </w:r>
    </w:p>
    <w:p w14:paraId="1142555A" w14:textId="7C82F95D" w:rsidR="00BA1F7C" w:rsidRPr="00741122" w:rsidRDefault="00BA1F7C">
      <w:pPr>
        <w:pStyle w:val="TOC1"/>
        <w:rPr>
          <w:rFonts w:ascii="Calibri" w:hAnsi="Calibri"/>
          <w:szCs w:val="22"/>
          <w:lang w:eastAsia="en-GB"/>
        </w:rPr>
      </w:pPr>
      <w:r>
        <w:t>6</w:t>
      </w:r>
      <w:r w:rsidRPr="00741122">
        <w:rPr>
          <w:rFonts w:ascii="Calibri" w:hAnsi="Calibri"/>
          <w:szCs w:val="22"/>
          <w:lang w:eastAsia="en-GB"/>
        </w:rPr>
        <w:tab/>
      </w:r>
      <w:r>
        <w:t>On-network transmission control</w:t>
      </w:r>
      <w:r>
        <w:tab/>
      </w:r>
      <w:r>
        <w:fldChar w:fldCharType="begin" w:fldLock="1"/>
      </w:r>
      <w:r>
        <w:instrText xml:space="preserve"> PAGEREF _Toc99173826 \h </w:instrText>
      </w:r>
      <w:r>
        <w:fldChar w:fldCharType="separate"/>
      </w:r>
      <w:r>
        <w:t>33</w:t>
      </w:r>
      <w:r>
        <w:fldChar w:fldCharType="end"/>
      </w:r>
    </w:p>
    <w:p w14:paraId="38D11525" w14:textId="6391683F" w:rsidR="00BA1F7C" w:rsidRPr="00741122" w:rsidRDefault="00BA1F7C">
      <w:pPr>
        <w:pStyle w:val="TOC2"/>
        <w:rPr>
          <w:rFonts w:ascii="Calibri" w:hAnsi="Calibri"/>
          <w:sz w:val="22"/>
          <w:szCs w:val="22"/>
          <w:lang w:eastAsia="en-GB"/>
        </w:rPr>
      </w:pPr>
      <w:r>
        <w:t>6.1</w:t>
      </w:r>
      <w:r w:rsidRPr="00741122">
        <w:rPr>
          <w:rFonts w:ascii="Calibri" w:hAnsi="Calibri"/>
          <w:sz w:val="22"/>
          <w:szCs w:val="22"/>
          <w:lang w:eastAsia="en-GB"/>
        </w:rPr>
        <w:tab/>
      </w:r>
      <w:r>
        <w:t>General</w:t>
      </w:r>
      <w:r>
        <w:tab/>
      </w:r>
      <w:r>
        <w:fldChar w:fldCharType="begin" w:fldLock="1"/>
      </w:r>
      <w:r>
        <w:instrText xml:space="preserve"> PAGEREF _Toc99173827 \h </w:instrText>
      </w:r>
      <w:r>
        <w:fldChar w:fldCharType="separate"/>
      </w:r>
      <w:r>
        <w:t>33</w:t>
      </w:r>
      <w:r>
        <w:fldChar w:fldCharType="end"/>
      </w:r>
    </w:p>
    <w:p w14:paraId="4824EFCD" w14:textId="608B6C7E" w:rsidR="00BA1F7C" w:rsidRPr="00741122" w:rsidRDefault="00BA1F7C">
      <w:pPr>
        <w:pStyle w:val="TOC2"/>
        <w:rPr>
          <w:rFonts w:ascii="Calibri" w:hAnsi="Calibri"/>
          <w:sz w:val="22"/>
          <w:szCs w:val="22"/>
          <w:lang w:eastAsia="en-GB"/>
        </w:rPr>
      </w:pPr>
      <w:r>
        <w:t>6.2</w:t>
      </w:r>
      <w:r w:rsidRPr="00741122">
        <w:rPr>
          <w:rFonts w:ascii="Calibri" w:hAnsi="Calibri"/>
          <w:sz w:val="22"/>
          <w:szCs w:val="22"/>
          <w:lang w:eastAsia="en-GB"/>
        </w:rPr>
        <w:tab/>
      </w:r>
      <w:r>
        <w:t>Transmission participant procedures</w:t>
      </w:r>
      <w:r>
        <w:tab/>
      </w:r>
      <w:r>
        <w:fldChar w:fldCharType="begin" w:fldLock="1"/>
      </w:r>
      <w:r>
        <w:instrText xml:space="preserve"> PAGEREF _Toc99173828 \h </w:instrText>
      </w:r>
      <w:r>
        <w:fldChar w:fldCharType="separate"/>
      </w:r>
      <w:r>
        <w:t>33</w:t>
      </w:r>
      <w:r>
        <w:fldChar w:fldCharType="end"/>
      </w:r>
    </w:p>
    <w:p w14:paraId="4C1070A0" w14:textId="00C10300" w:rsidR="00BA1F7C" w:rsidRPr="00741122" w:rsidRDefault="00BA1F7C">
      <w:pPr>
        <w:pStyle w:val="TOC3"/>
        <w:rPr>
          <w:rFonts w:ascii="Calibri" w:hAnsi="Calibri"/>
          <w:sz w:val="22"/>
          <w:szCs w:val="22"/>
          <w:lang w:eastAsia="en-GB"/>
        </w:rPr>
      </w:pPr>
      <w:r>
        <w:t>6.2.1</w:t>
      </w:r>
      <w:r w:rsidRPr="00741122">
        <w:rPr>
          <w:rFonts w:ascii="Calibri" w:hAnsi="Calibri"/>
          <w:sz w:val="22"/>
          <w:szCs w:val="22"/>
          <w:lang w:eastAsia="en-GB"/>
        </w:rPr>
        <w:tab/>
      </w:r>
      <w:r>
        <w:t>Transmission participant procedures at MCVideo session initialization</w:t>
      </w:r>
      <w:r>
        <w:tab/>
      </w:r>
      <w:r>
        <w:fldChar w:fldCharType="begin" w:fldLock="1"/>
      </w:r>
      <w:r>
        <w:instrText xml:space="preserve"> PAGEREF _Toc99173829 \h </w:instrText>
      </w:r>
      <w:r>
        <w:fldChar w:fldCharType="separate"/>
      </w:r>
      <w:r>
        <w:t>33</w:t>
      </w:r>
      <w:r>
        <w:fldChar w:fldCharType="end"/>
      </w:r>
    </w:p>
    <w:p w14:paraId="2DBD8C35" w14:textId="74BE0F39" w:rsidR="00BA1F7C" w:rsidRPr="00741122" w:rsidRDefault="00BA1F7C">
      <w:pPr>
        <w:pStyle w:val="TOC3"/>
        <w:rPr>
          <w:rFonts w:ascii="Calibri" w:hAnsi="Calibri"/>
          <w:sz w:val="22"/>
          <w:szCs w:val="22"/>
          <w:lang w:eastAsia="en-GB"/>
        </w:rPr>
      </w:pPr>
      <w:r>
        <w:t>6.2.2</w:t>
      </w:r>
      <w:r w:rsidRPr="00741122">
        <w:rPr>
          <w:rFonts w:ascii="Calibri" w:hAnsi="Calibri"/>
          <w:sz w:val="22"/>
          <w:szCs w:val="22"/>
          <w:lang w:eastAsia="en-GB"/>
        </w:rPr>
        <w:tab/>
      </w:r>
      <w:r>
        <w:t>Transmission participant procedures at MCVideo call release</w:t>
      </w:r>
      <w:r>
        <w:tab/>
      </w:r>
      <w:r>
        <w:fldChar w:fldCharType="begin" w:fldLock="1"/>
      </w:r>
      <w:r>
        <w:instrText xml:space="preserve"> PAGEREF _Toc99173830 \h </w:instrText>
      </w:r>
      <w:r>
        <w:fldChar w:fldCharType="separate"/>
      </w:r>
      <w:r>
        <w:t>34</w:t>
      </w:r>
      <w:r>
        <w:fldChar w:fldCharType="end"/>
      </w:r>
    </w:p>
    <w:p w14:paraId="5BB89E2D" w14:textId="763535A0" w:rsidR="00BA1F7C" w:rsidRPr="00741122" w:rsidRDefault="00BA1F7C">
      <w:pPr>
        <w:pStyle w:val="TOC3"/>
        <w:rPr>
          <w:rFonts w:ascii="Calibri" w:hAnsi="Calibri"/>
          <w:sz w:val="22"/>
          <w:szCs w:val="22"/>
          <w:lang w:eastAsia="en-GB"/>
        </w:rPr>
      </w:pPr>
      <w:r>
        <w:t>6.2.3</w:t>
      </w:r>
      <w:r w:rsidRPr="00741122">
        <w:rPr>
          <w:rFonts w:ascii="Calibri" w:hAnsi="Calibri"/>
          <w:sz w:val="22"/>
          <w:szCs w:val="22"/>
          <w:lang w:eastAsia="en-GB"/>
        </w:rPr>
        <w:tab/>
      </w:r>
      <w:r>
        <w:t>Transmission participant procedures at MCVideo call modification</w:t>
      </w:r>
      <w:r>
        <w:tab/>
      </w:r>
      <w:r>
        <w:fldChar w:fldCharType="begin" w:fldLock="1"/>
      </w:r>
      <w:r>
        <w:instrText xml:space="preserve"> PAGEREF _Toc99173831 \h </w:instrText>
      </w:r>
      <w:r>
        <w:fldChar w:fldCharType="separate"/>
      </w:r>
      <w:r>
        <w:t>34</w:t>
      </w:r>
      <w:r>
        <w:fldChar w:fldCharType="end"/>
      </w:r>
    </w:p>
    <w:p w14:paraId="549904C8" w14:textId="53026C26" w:rsidR="00BA1F7C" w:rsidRPr="00741122" w:rsidRDefault="00BA1F7C">
      <w:pPr>
        <w:pStyle w:val="TOC3"/>
        <w:rPr>
          <w:rFonts w:ascii="Calibri" w:hAnsi="Calibri"/>
          <w:sz w:val="22"/>
          <w:szCs w:val="22"/>
          <w:lang w:eastAsia="en-GB"/>
        </w:rPr>
      </w:pPr>
      <w:r>
        <w:t>6.2.4</w:t>
      </w:r>
      <w:r w:rsidRPr="00741122">
        <w:rPr>
          <w:rFonts w:ascii="Calibri" w:hAnsi="Calibri"/>
          <w:sz w:val="22"/>
          <w:szCs w:val="22"/>
          <w:lang w:eastAsia="en-GB"/>
        </w:rPr>
        <w:tab/>
      </w:r>
      <w:r>
        <w:t>Transmission participant state transition diagram for basic transmission control operation</w:t>
      </w:r>
      <w:r>
        <w:tab/>
      </w:r>
      <w:r>
        <w:fldChar w:fldCharType="begin" w:fldLock="1"/>
      </w:r>
      <w:r>
        <w:instrText xml:space="preserve"> PAGEREF _Toc99173832 \h </w:instrText>
      </w:r>
      <w:r>
        <w:fldChar w:fldCharType="separate"/>
      </w:r>
      <w:r>
        <w:t>34</w:t>
      </w:r>
      <w:r>
        <w:fldChar w:fldCharType="end"/>
      </w:r>
    </w:p>
    <w:p w14:paraId="0D593DBB" w14:textId="5BDBB91C" w:rsidR="00BA1F7C" w:rsidRPr="00741122" w:rsidRDefault="00BA1F7C">
      <w:pPr>
        <w:pStyle w:val="TOC4"/>
        <w:rPr>
          <w:rFonts w:ascii="Calibri" w:hAnsi="Calibri"/>
          <w:sz w:val="22"/>
          <w:szCs w:val="22"/>
          <w:lang w:eastAsia="en-GB"/>
        </w:rPr>
      </w:pPr>
      <w:r>
        <w:t>6.2.4.1</w:t>
      </w:r>
      <w:r w:rsidRPr="00741122">
        <w:rPr>
          <w:rFonts w:ascii="Calibri" w:hAnsi="Calibri"/>
          <w:sz w:val="22"/>
          <w:szCs w:val="22"/>
          <w:lang w:eastAsia="en-GB"/>
        </w:rPr>
        <w:tab/>
      </w:r>
      <w:r>
        <w:t>General</w:t>
      </w:r>
      <w:r>
        <w:tab/>
      </w:r>
      <w:r>
        <w:fldChar w:fldCharType="begin" w:fldLock="1"/>
      </w:r>
      <w:r>
        <w:instrText xml:space="preserve"> PAGEREF _Toc99173833 \h </w:instrText>
      </w:r>
      <w:r>
        <w:fldChar w:fldCharType="separate"/>
      </w:r>
      <w:r>
        <w:t>34</w:t>
      </w:r>
      <w:r>
        <w:fldChar w:fldCharType="end"/>
      </w:r>
    </w:p>
    <w:p w14:paraId="33A1F6F1" w14:textId="633D5F89" w:rsidR="00BA1F7C" w:rsidRPr="00741122" w:rsidRDefault="00BA1F7C">
      <w:pPr>
        <w:pStyle w:val="TOC4"/>
        <w:rPr>
          <w:rFonts w:ascii="Calibri" w:hAnsi="Calibri"/>
          <w:sz w:val="22"/>
          <w:szCs w:val="22"/>
          <w:lang w:eastAsia="en-GB"/>
        </w:rPr>
      </w:pPr>
      <w:r>
        <w:t>6.2.4.2</w:t>
      </w:r>
      <w:r w:rsidRPr="00741122">
        <w:rPr>
          <w:rFonts w:ascii="Calibri" w:hAnsi="Calibri"/>
          <w:sz w:val="22"/>
          <w:szCs w:val="22"/>
          <w:lang w:eastAsia="en-GB"/>
        </w:rPr>
        <w:tab/>
      </w:r>
      <w:r>
        <w:t>State: 'Start-stop'</w:t>
      </w:r>
      <w:r>
        <w:tab/>
      </w:r>
      <w:r>
        <w:fldChar w:fldCharType="begin" w:fldLock="1"/>
      </w:r>
      <w:r>
        <w:instrText xml:space="preserve"> PAGEREF _Toc99173834 \h </w:instrText>
      </w:r>
      <w:r>
        <w:fldChar w:fldCharType="separate"/>
      </w:r>
      <w:r>
        <w:t>35</w:t>
      </w:r>
      <w:r>
        <w:fldChar w:fldCharType="end"/>
      </w:r>
    </w:p>
    <w:p w14:paraId="678B4461" w14:textId="7B697BE4" w:rsidR="00BA1F7C" w:rsidRPr="00741122" w:rsidRDefault="00BA1F7C">
      <w:pPr>
        <w:pStyle w:val="TOC5"/>
        <w:rPr>
          <w:rFonts w:ascii="Calibri" w:hAnsi="Calibri"/>
          <w:sz w:val="22"/>
          <w:szCs w:val="22"/>
          <w:lang w:eastAsia="en-GB"/>
        </w:rPr>
      </w:pPr>
      <w:r>
        <w:lastRenderedPageBreak/>
        <w:t>6.2.4.2.1</w:t>
      </w:r>
      <w:r w:rsidRPr="00741122">
        <w:rPr>
          <w:rFonts w:ascii="Calibri" w:hAnsi="Calibri"/>
          <w:sz w:val="22"/>
          <w:szCs w:val="22"/>
          <w:lang w:eastAsia="en-GB"/>
        </w:rPr>
        <w:tab/>
      </w:r>
      <w:r>
        <w:t>General</w:t>
      </w:r>
      <w:r>
        <w:tab/>
      </w:r>
      <w:r>
        <w:fldChar w:fldCharType="begin" w:fldLock="1"/>
      </w:r>
      <w:r>
        <w:instrText xml:space="preserve"> PAGEREF _Toc99173835 \h </w:instrText>
      </w:r>
      <w:r>
        <w:fldChar w:fldCharType="separate"/>
      </w:r>
      <w:r>
        <w:t>35</w:t>
      </w:r>
      <w:r>
        <w:fldChar w:fldCharType="end"/>
      </w:r>
    </w:p>
    <w:p w14:paraId="64CB2C5B" w14:textId="2780D68C" w:rsidR="00BA1F7C" w:rsidRPr="00741122" w:rsidRDefault="00BA1F7C">
      <w:pPr>
        <w:pStyle w:val="TOC5"/>
        <w:rPr>
          <w:rFonts w:ascii="Calibri" w:hAnsi="Calibri"/>
          <w:sz w:val="22"/>
          <w:szCs w:val="22"/>
          <w:lang w:eastAsia="en-GB"/>
        </w:rPr>
      </w:pPr>
      <w:r>
        <w:t>6.2.4.2.2</w:t>
      </w:r>
      <w:r w:rsidRPr="00741122">
        <w:rPr>
          <w:rFonts w:ascii="Calibri" w:hAnsi="Calibri"/>
          <w:sz w:val="22"/>
          <w:szCs w:val="22"/>
          <w:lang w:eastAsia="en-GB"/>
        </w:rPr>
        <w:tab/>
      </w:r>
      <w:r>
        <w:t>MCVideo call initiated, originating MCVideo user</w:t>
      </w:r>
      <w:r>
        <w:tab/>
      </w:r>
      <w:r>
        <w:fldChar w:fldCharType="begin" w:fldLock="1"/>
      </w:r>
      <w:r>
        <w:instrText xml:space="preserve"> PAGEREF _Toc99173836 \h </w:instrText>
      </w:r>
      <w:r>
        <w:fldChar w:fldCharType="separate"/>
      </w:r>
      <w:r>
        <w:t>36</w:t>
      </w:r>
      <w:r>
        <w:fldChar w:fldCharType="end"/>
      </w:r>
    </w:p>
    <w:p w14:paraId="61718735" w14:textId="49866D56" w:rsidR="00BA1F7C" w:rsidRPr="00741122" w:rsidRDefault="00BA1F7C">
      <w:pPr>
        <w:pStyle w:val="TOC5"/>
        <w:rPr>
          <w:rFonts w:ascii="Calibri" w:hAnsi="Calibri"/>
          <w:sz w:val="22"/>
          <w:szCs w:val="22"/>
          <w:lang w:eastAsia="en-GB"/>
        </w:rPr>
      </w:pPr>
      <w:r>
        <w:t>6.2.4.2.3</w:t>
      </w:r>
      <w:r w:rsidRPr="00741122">
        <w:rPr>
          <w:rFonts w:ascii="Calibri" w:hAnsi="Calibri"/>
          <w:sz w:val="22"/>
          <w:szCs w:val="22"/>
          <w:lang w:eastAsia="en-GB"/>
        </w:rPr>
        <w:tab/>
      </w:r>
      <w:r>
        <w:t>MCVideo call established, terminating MCVideo user</w:t>
      </w:r>
      <w:r>
        <w:tab/>
      </w:r>
      <w:r>
        <w:fldChar w:fldCharType="begin" w:fldLock="1"/>
      </w:r>
      <w:r>
        <w:instrText xml:space="preserve"> PAGEREF _Toc99173837 \h </w:instrText>
      </w:r>
      <w:r>
        <w:fldChar w:fldCharType="separate"/>
      </w:r>
      <w:r>
        <w:t>36</w:t>
      </w:r>
      <w:r>
        <w:fldChar w:fldCharType="end"/>
      </w:r>
    </w:p>
    <w:p w14:paraId="5B5CE886" w14:textId="394C393F" w:rsidR="00BA1F7C" w:rsidRPr="00741122" w:rsidRDefault="00BA1F7C">
      <w:pPr>
        <w:pStyle w:val="TOC4"/>
        <w:rPr>
          <w:rFonts w:ascii="Calibri" w:hAnsi="Calibri"/>
          <w:sz w:val="22"/>
          <w:szCs w:val="22"/>
          <w:lang w:eastAsia="en-GB"/>
        </w:rPr>
      </w:pPr>
      <w:r>
        <w:t>6.2.4.3</w:t>
      </w:r>
      <w:r w:rsidRPr="00741122">
        <w:rPr>
          <w:rFonts w:ascii="Calibri" w:hAnsi="Calibri"/>
          <w:sz w:val="22"/>
          <w:szCs w:val="22"/>
          <w:lang w:eastAsia="en-GB"/>
        </w:rPr>
        <w:tab/>
      </w:r>
      <w:r>
        <w:t>State: 'U: has no permission to transmit'</w:t>
      </w:r>
      <w:r>
        <w:tab/>
      </w:r>
      <w:r>
        <w:fldChar w:fldCharType="begin" w:fldLock="1"/>
      </w:r>
      <w:r>
        <w:instrText xml:space="preserve"> PAGEREF _Toc99173838 \h </w:instrText>
      </w:r>
      <w:r>
        <w:fldChar w:fldCharType="separate"/>
      </w:r>
      <w:r>
        <w:t>36</w:t>
      </w:r>
      <w:r>
        <w:fldChar w:fldCharType="end"/>
      </w:r>
    </w:p>
    <w:p w14:paraId="16514894" w14:textId="5F12E33E" w:rsidR="00BA1F7C" w:rsidRPr="00741122" w:rsidRDefault="00BA1F7C">
      <w:pPr>
        <w:pStyle w:val="TOC5"/>
        <w:rPr>
          <w:rFonts w:ascii="Calibri" w:hAnsi="Calibri"/>
          <w:sz w:val="22"/>
          <w:szCs w:val="22"/>
          <w:lang w:eastAsia="en-GB"/>
        </w:rPr>
      </w:pPr>
      <w:r>
        <w:t>6.2.4.3.1</w:t>
      </w:r>
      <w:r w:rsidRPr="00741122">
        <w:rPr>
          <w:rFonts w:ascii="Calibri" w:hAnsi="Calibri"/>
          <w:sz w:val="22"/>
          <w:szCs w:val="22"/>
          <w:lang w:eastAsia="en-GB"/>
        </w:rPr>
        <w:tab/>
      </w:r>
      <w:r>
        <w:t>General</w:t>
      </w:r>
      <w:r>
        <w:tab/>
      </w:r>
      <w:r>
        <w:fldChar w:fldCharType="begin" w:fldLock="1"/>
      </w:r>
      <w:r>
        <w:instrText xml:space="preserve"> PAGEREF _Toc99173839 \h </w:instrText>
      </w:r>
      <w:r>
        <w:fldChar w:fldCharType="separate"/>
      </w:r>
      <w:r>
        <w:t>36</w:t>
      </w:r>
      <w:r>
        <w:fldChar w:fldCharType="end"/>
      </w:r>
    </w:p>
    <w:p w14:paraId="475A1ED2" w14:textId="386B3D7E" w:rsidR="00BA1F7C" w:rsidRPr="00741122" w:rsidRDefault="00BA1F7C">
      <w:pPr>
        <w:pStyle w:val="TOC5"/>
        <w:rPr>
          <w:rFonts w:ascii="Calibri" w:hAnsi="Calibri"/>
          <w:sz w:val="22"/>
          <w:szCs w:val="22"/>
          <w:lang w:eastAsia="en-GB"/>
        </w:rPr>
      </w:pPr>
      <w:r>
        <w:t>6.2.4.3.2</w:t>
      </w:r>
      <w:r w:rsidRPr="00741122">
        <w:rPr>
          <w:rFonts w:ascii="Calibri" w:hAnsi="Calibri"/>
          <w:sz w:val="22"/>
          <w:szCs w:val="22"/>
          <w:lang w:eastAsia="en-GB"/>
        </w:rPr>
        <w:tab/>
      </w:r>
      <w:r>
        <w:t>Send Transmission Request message (Click Transmission send button)</w:t>
      </w:r>
      <w:r>
        <w:tab/>
      </w:r>
      <w:r>
        <w:fldChar w:fldCharType="begin" w:fldLock="1"/>
      </w:r>
      <w:r>
        <w:instrText xml:space="preserve"> PAGEREF _Toc99173840 \h </w:instrText>
      </w:r>
      <w:r>
        <w:fldChar w:fldCharType="separate"/>
      </w:r>
      <w:r>
        <w:t>36</w:t>
      </w:r>
      <w:r>
        <w:fldChar w:fldCharType="end"/>
      </w:r>
    </w:p>
    <w:p w14:paraId="675D3BF3" w14:textId="03F94A13" w:rsidR="00BA1F7C" w:rsidRPr="00741122" w:rsidRDefault="00BA1F7C">
      <w:pPr>
        <w:pStyle w:val="TOC5"/>
        <w:rPr>
          <w:rFonts w:ascii="Calibri" w:hAnsi="Calibri"/>
          <w:sz w:val="22"/>
          <w:szCs w:val="22"/>
          <w:lang w:eastAsia="en-GB"/>
        </w:rPr>
      </w:pPr>
      <w:r>
        <w:t>6.2.4.3.3</w:t>
      </w:r>
      <w:r w:rsidRPr="00741122">
        <w:rPr>
          <w:rFonts w:ascii="Calibri" w:hAnsi="Calibri"/>
          <w:sz w:val="22"/>
          <w:szCs w:val="22"/>
          <w:lang w:eastAsia="en-GB"/>
        </w:rPr>
        <w:tab/>
      </w:r>
      <w:r>
        <w:t>Void</w:t>
      </w:r>
      <w:r>
        <w:tab/>
      </w:r>
      <w:r>
        <w:fldChar w:fldCharType="begin" w:fldLock="1"/>
      </w:r>
      <w:r>
        <w:instrText xml:space="preserve"> PAGEREF _Toc99173841 \h </w:instrText>
      </w:r>
      <w:r>
        <w:fldChar w:fldCharType="separate"/>
      </w:r>
      <w:r>
        <w:t>37</w:t>
      </w:r>
      <w:r>
        <w:fldChar w:fldCharType="end"/>
      </w:r>
    </w:p>
    <w:p w14:paraId="7ED1B510" w14:textId="776A9795" w:rsidR="00BA1F7C" w:rsidRPr="00741122" w:rsidRDefault="00BA1F7C">
      <w:pPr>
        <w:pStyle w:val="TOC5"/>
        <w:rPr>
          <w:rFonts w:ascii="Calibri" w:hAnsi="Calibri"/>
          <w:sz w:val="22"/>
          <w:szCs w:val="22"/>
          <w:lang w:eastAsia="en-GB"/>
        </w:rPr>
      </w:pPr>
      <w:r>
        <w:t>6.2.4.3.4</w:t>
      </w:r>
      <w:r w:rsidRPr="00741122">
        <w:rPr>
          <w:rFonts w:ascii="Calibri" w:hAnsi="Calibri"/>
          <w:sz w:val="22"/>
          <w:szCs w:val="22"/>
          <w:lang w:eastAsia="en-GB"/>
        </w:rPr>
        <w:tab/>
      </w:r>
      <w:r w:rsidRPr="001B2AE7">
        <w:t>Void</w:t>
      </w:r>
      <w:r>
        <w:tab/>
      </w:r>
      <w:r>
        <w:fldChar w:fldCharType="begin" w:fldLock="1"/>
      </w:r>
      <w:r>
        <w:instrText xml:space="preserve"> PAGEREF _Toc99173842 \h </w:instrText>
      </w:r>
      <w:r>
        <w:fldChar w:fldCharType="separate"/>
      </w:r>
      <w:r>
        <w:t>37</w:t>
      </w:r>
      <w:r>
        <w:fldChar w:fldCharType="end"/>
      </w:r>
    </w:p>
    <w:p w14:paraId="4E1C1435" w14:textId="7D948461" w:rsidR="00BA1F7C" w:rsidRPr="00741122" w:rsidRDefault="00BA1F7C">
      <w:pPr>
        <w:pStyle w:val="TOC4"/>
        <w:rPr>
          <w:rFonts w:ascii="Calibri" w:hAnsi="Calibri"/>
          <w:sz w:val="22"/>
          <w:szCs w:val="22"/>
          <w:lang w:eastAsia="en-GB"/>
        </w:rPr>
      </w:pPr>
      <w:r>
        <w:t>6.2.4.4</w:t>
      </w:r>
      <w:r w:rsidRPr="00741122">
        <w:rPr>
          <w:rFonts w:ascii="Calibri" w:hAnsi="Calibri"/>
          <w:sz w:val="22"/>
          <w:szCs w:val="22"/>
          <w:lang w:eastAsia="en-GB"/>
        </w:rPr>
        <w:tab/>
      </w:r>
      <w:r>
        <w:t>State: 'U: pending request to transmit'</w:t>
      </w:r>
      <w:r>
        <w:tab/>
      </w:r>
      <w:r>
        <w:fldChar w:fldCharType="begin" w:fldLock="1"/>
      </w:r>
      <w:r>
        <w:instrText xml:space="preserve"> PAGEREF _Toc99173843 \h </w:instrText>
      </w:r>
      <w:r>
        <w:fldChar w:fldCharType="separate"/>
      </w:r>
      <w:r>
        <w:t>37</w:t>
      </w:r>
      <w:r>
        <w:fldChar w:fldCharType="end"/>
      </w:r>
    </w:p>
    <w:p w14:paraId="26401696" w14:textId="4536B23F" w:rsidR="00BA1F7C" w:rsidRPr="00741122" w:rsidRDefault="00BA1F7C">
      <w:pPr>
        <w:pStyle w:val="TOC5"/>
        <w:rPr>
          <w:rFonts w:ascii="Calibri" w:hAnsi="Calibri"/>
          <w:sz w:val="22"/>
          <w:szCs w:val="22"/>
          <w:lang w:eastAsia="en-GB"/>
        </w:rPr>
      </w:pPr>
      <w:r>
        <w:t>6.2.4.4.1</w:t>
      </w:r>
      <w:r w:rsidRPr="00741122">
        <w:rPr>
          <w:rFonts w:ascii="Calibri" w:hAnsi="Calibri"/>
          <w:sz w:val="22"/>
          <w:szCs w:val="22"/>
          <w:lang w:eastAsia="en-GB"/>
        </w:rPr>
        <w:tab/>
      </w:r>
      <w:r>
        <w:t>General</w:t>
      </w:r>
      <w:r>
        <w:tab/>
      </w:r>
      <w:r>
        <w:fldChar w:fldCharType="begin" w:fldLock="1"/>
      </w:r>
      <w:r>
        <w:instrText xml:space="preserve"> PAGEREF _Toc99173844 \h </w:instrText>
      </w:r>
      <w:r>
        <w:fldChar w:fldCharType="separate"/>
      </w:r>
      <w:r>
        <w:t>37</w:t>
      </w:r>
      <w:r>
        <w:fldChar w:fldCharType="end"/>
      </w:r>
    </w:p>
    <w:p w14:paraId="03AF5076" w14:textId="4B34B5CA" w:rsidR="00BA1F7C" w:rsidRPr="00741122" w:rsidRDefault="00BA1F7C">
      <w:pPr>
        <w:pStyle w:val="TOC5"/>
        <w:rPr>
          <w:rFonts w:ascii="Calibri" w:hAnsi="Calibri"/>
          <w:sz w:val="22"/>
          <w:szCs w:val="22"/>
          <w:lang w:eastAsia="en-GB"/>
        </w:rPr>
      </w:pPr>
      <w:r>
        <w:t>6.2.4.4.2</w:t>
      </w:r>
      <w:r w:rsidRPr="00741122">
        <w:rPr>
          <w:rFonts w:ascii="Calibri" w:hAnsi="Calibri"/>
          <w:sz w:val="22"/>
          <w:szCs w:val="22"/>
          <w:lang w:eastAsia="en-GB"/>
        </w:rPr>
        <w:tab/>
      </w:r>
      <w:r>
        <w:t>Receive Transmission rejected message (R: Transmission rejected)</w:t>
      </w:r>
      <w:r>
        <w:tab/>
      </w:r>
      <w:r>
        <w:fldChar w:fldCharType="begin" w:fldLock="1"/>
      </w:r>
      <w:r>
        <w:instrText xml:space="preserve"> PAGEREF _Toc99173845 \h </w:instrText>
      </w:r>
      <w:r>
        <w:fldChar w:fldCharType="separate"/>
      </w:r>
      <w:r>
        <w:t>37</w:t>
      </w:r>
      <w:r>
        <w:fldChar w:fldCharType="end"/>
      </w:r>
    </w:p>
    <w:p w14:paraId="77AE7BC8" w14:textId="3E1105F3" w:rsidR="00BA1F7C" w:rsidRPr="00741122" w:rsidRDefault="00BA1F7C">
      <w:pPr>
        <w:pStyle w:val="TOC5"/>
        <w:rPr>
          <w:rFonts w:ascii="Calibri" w:hAnsi="Calibri"/>
          <w:sz w:val="22"/>
          <w:szCs w:val="22"/>
          <w:lang w:eastAsia="en-GB"/>
        </w:rPr>
      </w:pPr>
      <w:r>
        <w:t>6.2.4.4.3</w:t>
      </w:r>
      <w:r w:rsidRPr="00741122">
        <w:rPr>
          <w:rFonts w:ascii="Calibri" w:hAnsi="Calibri"/>
          <w:sz w:val="22"/>
          <w:szCs w:val="22"/>
          <w:lang w:eastAsia="en-GB"/>
        </w:rPr>
        <w:tab/>
      </w:r>
      <w:r>
        <w:t>Timer T100 (Transmission request) expired</w:t>
      </w:r>
      <w:r>
        <w:tab/>
      </w:r>
      <w:r>
        <w:fldChar w:fldCharType="begin" w:fldLock="1"/>
      </w:r>
      <w:r>
        <w:instrText xml:space="preserve"> PAGEREF _Toc99173846 \h </w:instrText>
      </w:r>
      <w:r>
        <w:fldChar w:fldCharType="separate"/>
      </w:r>
      <w:r>
        <w:t>37</w:t>
      </w:r>
      <w:r>
        <w:fldChar w:fldCharType="end"/>
      </w:r>
    </w:p>
    <w:p w14:paraId="7BCF9B58" w14:textId="6F446F04" w:rsidR="00BA1F7C" w:rsidRPr="00741122" w:rsidRDefault="00BA1F7C">
      <w:pPr>
        <w:pStyle w:val="TOC5"/>
        <w:rPr>
          <w:rFonts w:ascii="Calibri" w:hAnsi="Calibri"/>
          <w:sz w:val="22"/>
          <w:szCs w:val="22"/>
          <w:lang w:eastAsia="en-GB"/>
        </w:rPr>
      </w:pPr>
      <w:r>
        <w:t>6.2.4.4.4</w:t>
      </w:r>
      <w:r w:rsidRPr="00741122">
        <w:rPr>
          <w:rFonts w:ascii="Calibri" w:hAnsi="Calibri"/>
          <w:sz w:val="22"/>
          <w:szCs w:val="22"/>
          <w:lang w:eastAsia="en-GB"/>
        </w:rPr>
        <w:tab/>
      </w:r>
      <w:r>
        <w:t>Timer T100 (Transmission Request) expired N times</w:t>
      </w:r>
      <w:r>
        <w:tab/>
      </w:r>
      <w:r>
        <w:fldChar w:fldCharType="begin" w:fldLock="1"/>
      </w:r>
      <w:r>
        <w:instrText xml:space="preserve"> PAGEREF _Toc99173847 \h </w:instrText>
      </w:r>
      <w:r>
        <w:fldChar w:fldCharType="separate"/>
      </w:r>
      <w:r>
        <w:t>38</w:t>
      </w:r>
      <w:r>
        <w:fldChar w:fldCharType="end"/>
      </w:r>
    </w:p>
    <w:p w14:paraId="66876A30" w14:textId="24C99570" w:rsidR="00BA1F7C" w:rsidRPr="00741122" w:rsidRDefault="00BA1F7C">
      <w:pPr>
        <w:pStyle w:val="TOC5"/>
        <w:rPr>
          <w:rFonts w:ascii="Calibri" w:hAnsi="Calibri"/>
          <w:sz w:val="22"/>
          <w:szCs w:val="22"/>
          <w:lang w:eastAsia="en-GB"/>
        </w:rPr>
      </w:pPr>
      <w:r>
        <w:t>6.2.4.4.5</w:t>
      </w:r>
      <w:r w:rsidRPr="00741122">
        <w:rPr>
          <w:rFonts w:ascii="Calibri" w:hAnsi="Calibri"/>
          <w:sz w:val="22"/>
          <w:szCs w:val="22"/>
          <w:lang w:eastAsia="en-GB"/>
        </w:rPr>
        <w:tab/>
      </w:r>
      <w:r>
        <w:t>Receive Queue Position Info message (R: Queue Position Info)</w:t>
      </w:r>
      <w:r>
        <w:tab/>
      </w:r>
      <w:r>
        <w:fldChar w:fldCharType="begin" w:fldLock="1"/>
      </w:r>
      <w:r>
        <w:instrText xml:space="preserve"> PAGEREF _Toc99173848 \h </w:instrText>
      </w:r>
      <w:r>
        <w:fldChar w:fldCharType="separate"/>
      </w:r>
      <w:r>
        <w:t>38</w:t>
      </w:r>
      <w:r>
        <w:fldChar w:fldCharType="end"/>
      </w:r>
    </w:p>
    <w:p w14:paraId="7401B0F1" w14:textId="40FFE476" w:rsidR="00BA1F7C" w:rsidRPr="00741122" w:rsidRDefault="00BA1F7C">
      <w:pPr>
        <w:pStyle w:val="TOC5"/>
        <w:rPr>
          <w:rFonts w:ascii="Calibri" w:hAnsi="Calibri"/>
          <w:sz w:val="22"/>
          <w:szCs w:val="22"/>
          <w:lang w:eastAsia="en-GB"/>
        </w:rPr>
      </w:pPr>
      <w:r>
        <w:t>6.2.4.4.6</w:t>
      </w:r>
      <w:r w:rsidRPr="00741122">
        <w:rPr>
          <w:rFonts w:ascii="Calibri" w:hAnsi="Calibri"/>
          <w:sz w:val="22"/>
          <w:szCs w:val="22"/>
          <w:lang w:eastAsia="en-GB"/>
        </w:rPr>
        <w:tab/>
      </w:r>
      <w:r>
        <w:t>Receive Transmission Granted message (R: Transmission Granted)</w:t>
      </w:r>
      <w:r>
        <w:tab/>
      </w:r>
      <w:r>
        <w:fldChar w:fldCharType="begin" w:fldLock="1"/>
      </w:r>
      <w:r>
        <w:instrText xml:space="preserve"> PAGEREF _Toc99173849 \h </w:instrText>
      </w:r>
      <w:r>
        <w:fldChar w:fldCharType="separate"/>
      </w:r>
      <w:r>
        <w:t>38</w:t>
      </w:r>
      <w:r>
        <w:fldChar w:fldCharType="end"/>
      </w:r>
    </w:p>
    <w:p w14:paraId="7FEDF0E7" w14:textId="495068E7" w:rsidR="00BA1F7C" w:rsidRPr="00741122" w:rsidRDefault="00BA1F7C">
      <w:pPr>
        <w:pStyle w:val="TOC5"/>
        <w:rPr>
          <w:rFonts w:ascii="Calibri" w:hAnsi="Calibri"/>
          <w:sz w:val="22"/>
          <w:szCs w:val="22"/>
          <w:lang w:eastAsia="en-GB"/>
        </w:rPr>
      </w:pPr>
      <w:r>
        <w:t>6.2.4.4.7</w:t>
      </w:r>
      <w:r w:rsidRPr="00741122">
        <w:rPr>
          <w:rFonts w:ascii="Calibri" w:hAnsi="Calibri"/>
          <w:sz w:val="22"/>
          <w:szCs w:val="22"/>
          <w:lang w:eastAsia="en-GB"/>
        </w:rPr>
        <w:tab/>
      </w:r>
      <w:r>
        <w:t>Send Transmission end request message (Click Transmission end button)</w:t>
      </w:r>
      <w:r>
        <w:tab/>
      </w:r>
      <w:r>
        <w:fldChar w:fldCharType="begin" w:fldLock="1"/>
      </w:r>
      <w:r>
        <w:instrText xml:space="preserve"> PAGEREF _Toc99173850 \h </w:instrText>
      </w:r>
      <w:r>
        <w:fldChar w:fldCharType="separate"/>
      </w:r>
      <w:r>
        <w:t>38</w:t>
      </w:r>
      <w:r>
        <w:fldChar w:fldCharType="end"/>
      </w:r>
    </w:p>
    <w:p w14:paraId="663FC8B9" w14:textId="0E2D7DC3" w:rsidR="00BA1F7C" w:rsidRPr="00741122" w:rsidRDefault="00BA1F7C">
      <w:pPr>
        <w:pStyle w:val="TOC4"/>
        <w:rPr>
          <w:rFonts w:ascii="Calibri" w:hAnsi="Calibri"/>
          <w:sz w:val="22"/>
          <w:szCs w:val="22"/>
          <w:lang w:eastAsia="en-GB"/>
        </w:rPr>
      </w:pPr>
      <w:r>
        <w:t>6.2.4.5</w:t>
      </w:r>
      <w:r w:rsidRPr="00741122">
        <w:rPr>
          <w:rFonts w:ascii="Calibri" w:hAnsi="Calibri"/>
          <w:sz w:val="22"/>
          <w:szCs w:val="22"/>
          <w:lang w:eastAsia="en-GB"/>
        </w:rPr>
        <w:tab/>
      </w:r>
      <w:r>
        <w:t>State: 'U: has permission to transmit'</w:t>
      </w:r>
      <w:r>
        <w:tab/>
      </w:r>
      <w:r>
        <w:fldChar w:fldCharType="begin" w:fldLock="1"/>
      </w:r>
      <w:r>
        <w:instrText xml:space="preserve"> PAGEREF _Toc99173851 \h </w:instrText>
      </w:r>
      <w:r>
        <w:fldChar w:fldCharType="separate"/>
      </w:r>
      <w:r>
        <w:t>39</w:t>
      </w:r>
      <w:r>
        <w:fldChar w:fldCharType="end"/>
      </w:r>
    </w:p>
    <w:p w14:paraId="38045652" w14:textId="330F7F3C" w:rsidR="00BA1F7C" w:rsidRPr="00741122" w:rsidRDefault="00BA1F7C">
      <w:pPr>
        <w:pStyle w:val="TOC5"/>
        <w:rPr>
          <w:rFonts w:ascii="Calibri" w:hAnsi="Calibri"/>
          <w:sz w:val="22"/>
          <w:szCs w:val="22"/>
          <w:lang w:eastAsia="en-GB"/>
        </w:rPr>
      </w:pPr>
      <w:r>
        <w:t>6.2.4.5.1</w:t>
      </w:r>
      <w:r w:rsidRPr="00741122">
        <w:rPr>
          <w:rFonts w:ascii="Calibri" w:hAnsi="Calibri"/>
          <w:sz w:val="22"/>
          <w:szCs w:val="22"/>
          <w:lang w:eastAsia="en-GB"/>
        </w:rPr>
        <w:tab/>
      </w:r>
      <w:r>
        <w:t>General</w:t>
      </w:r>
      <w:r>
        <w:tab/>
      </w:r>
      <w:r>
        <w:fldChar w:fldCharType="begin" w:fldLock="1"/>
      </w:r>
      <w:r>
        <w:instrText xml:space="preserve"> PAGEREF _Toc99173852 \h </w:instrText>
      </w:r>
      <w:r>
        <w:fldChar w:fldCharType="separate"/>
      </w:r>
      <w:r>
        <w:t>39</w:t>
      </w:r>
      <w:r>
        <w:fldChar w:fldCharType="end"/>
      </w:r>
    </w:p>
    <w:p w14:paraId="19705DF6" w14:textId="564A2122" w:rsidR="00BA1F7C" w:rsidRPr="00741122" w:rsidRDefault="00BA1F7C">
      <w:pPr>
        <w:pStyle w:val="TOC5"/>
        <w:rPr>
          <w:rFonts w:ascii="Calibri" w:hAnsi="Calibri"/>
          <w:sz w:val="22"/>
          <w:szCs w:val="22"/>
          <w:lang w:eastAsia="en-GB"/>
        </w:rPr>
      </w:pPr>
      <w:r>
        <w:t>6.2.4.5.2</w:t>
      </w:r>
      <w:r w:rsidRPr="00741122">
        <w:rPr>
          <w:rFonts w:ascii="Calibri" w:hAnsi="Calibri"/>
          <w:sz w:val="22"/>
          <w:szCs w:val="22"/>
          <w:lang w:eastAsia="en-GB"/>
        </w:rPr>
        <w:tab/>
      </w:r>
      <w:r>
        <w:t>Send RTP media packets (S: RTP media)</w:t>
      </w:r>
      <w:r>
        <w:tab/>
      </w:r>
      <w:r>
        <w:fldChar w:fldCharType="begin" w:fldLock="1"/>
      </w:r>
      <w:r>
        <w:instrText xml:space="preserve"> PAGEREF _Toc99173853 \h </w:instrText>
      </w:r>
      <w:r>
        <w:fldChar w:fldCharType="separate"/>
      </w:r>
      <w:r>
        <w:t>39</w:t>
      </w:r>
      <w:r>
        <w:fldChar w:fldCharType="end"/>
      </w:r>
    </w:p>
    <w:p w14:paraId="06D15580" w14:textId="529B8C2E" w:rsidR="00BA1F7C" w:rsidRPr="00741122" w:rsidRDefault="00BA1F7C">
      <w:pPr>
        <w:pStyle w:val="TOC5"/>
        <w:rPr>
          <w:rFonts w:ascii="Calibri" w:hAnsi="Calibri"/>
          <w:sz w:val="22"/>
          <w:szCs w:val="22"/>
          <w:lang w:eastAsia="en-GB"/>
        </w:rPr>
      </w:pPr>
      <w:r>
        <w:t>6.2.4.5.3</w:t>
      </w:r>
      <w:r w:rsidRPr="00741122">
        <w:rPr>
          <w:rFonts w:ascii="Calibri" w:hAnsi="Calibri"/>
          <w:sz w:val="22"/>
          <w:szCs w:val="22"/>
          <w:lang w:eastAsia="en-GB"/>
        </w:rPr>
        <w:tab/>
      </w:r>
      <w:r>
        <w:t>Send Transmission end request message (Click Transmission end button)</w:t>
      </w:r>
      <w:r>
        <w:tab/>
      </w:r>
      <w:r>
        <w:fldChar w:fldCharType="begin" w:fldLock="1"/>
      </w:r>
      <w:r>
        <w:instrText xml:space="preserve"> PAGEREF _Toc99173854 \h </w:instrText>
      </w:r>
      <w:r>
        <w:fldChar w:fldCharType="separate"/>
      </w:r>
      <w:r>
        <w:t>39</w:t>
      </w:r>
      <w:r>
        <w:fldChar w:fldCharType="end"/>
      </w:r>
    </w:p>
    <w:p w14:paraId="27C9CCA5" w14:textId="2E72B0A1" w:rsidR="00BA1F7C" w:rsidRPr="00741122" w:rsidRDefault="00BA1F7C">
      <w:pPr>
        <w:pStyle w:val="TOC5"/>
        <w:rPr>
          <w:rFonts w:ascii="Calibri" w:hAnsi="Calibri"/>
          <w:sz w:val="22"/>
          <w:szCs w:val="22"/>
          <w:lang w:eastAsia="en-GB"/>
        </w:rPr>
      </w:pPr>
      <w:r>
        <w:t>6.2.4.5.4</w:t>
      </w:r>
      <w:r w:rsidRPr="00741122">
        <w:rPr>
          <w:rFonts w:ascii="Calibri" w:hAnsi="Calibri"/>
          <w:sz w:val="22"/>
          <w:szCs w:val="22"/>
          <w:lang w:eastAsia="en-GB"/>
        </w:rPr>
        <w:tab/>
      </w:r>
      <w:r w:rsidRPr="001B2AE7">
        <w:t>Void</w:t>
      </w:r>
      <w:r>
        <w:tab/>
      </w:r>
      <w:r>
        <w:fldChar w:fldCharType="begin" w:fldLock="1"/>
      </w:r>
      <w:r>
        <w:instrText xml:space="preserve"> PAGEREF _Toc99173855 \h </w:instrText>
      </w:r>
      <w:r>
        <w:fldChar w:fldCharType="separate"/>
      </w:r>
      <w:r>
        <w:t>39</w:t>
      </w:r>
      <w:r>
        <w:fldChar w:fldCharType="end"/>
      </w:r>
    </w:p>
    <w:p w14:paraId="03BC91D0" w14:textId="7791EA00" w:rsidR="00BA1F7C" w:rsidRPr="00741122" w:rsidRDefault="00BA1F7C">
      <w:pPr>
        <w:pStyle w:val="TOC5"/>
        <w:rPr>
          <w:rFonts w:ascii="Calibri" w:hAnsi="Calibri"/>
          <w:sz w:val="22"/>
          <w:szCs w:val="22"/>
          <w:lang w:eastAsia="en-GB"/>
        </w:rPr>
      </w:pPr>
      <w:r>
        <w:t>6.2.4.5.5</w:t>
      </w:r>
      <w:r w:rsidRPr="00741122">
        <w:rPr>
          <w:rFonts w:ascii="Calibri" w:hAnsi="Calibri"/>
          <w:sz w:val="22"/>
          <w:szCs w:val="22"/>
          <w:lang w:eastAsia="en-GB"/>
        </w:rPr>
        <w:tab/>
      </w:r>
      <w:r>
        <w:t>Receive Transmission Revoked message (R: Transmission Revoked)</w:t>
      </w:r>
      <w:r>
        <w:tab/>
      </w:r>
      <w:r>
        <w:fldChar w:fldCharType="begin" w:fldLock="1"/>
      </w:r>
      <w:r>
        <w:instrText xml:space="preserve"> PAGEREF _Toc99173856 \h </w:instrText>
      </w:r>
      <w:r>
        <w:fldChar w:fldCharType="separate"/>
      </w:r>
      <w:r>
        <w:t>39</w:t>
      </w:r>
      <w:r>
        <w:fldChar w:fldCharType="end"/>
      </w:r>
    </w:p>
    <w:p w14:paraId="7432910E" w14:textId="07FFE1BA" w:rsidR="00BA1F7C" w:rsidRPr="00741122" w:rsidRDefault="00BA1F7C">
      <w:pPr>
        <w:pStyle w:val="TOC5"/>
        <w:rPr>
          <w:rFonts w:ascii="Calibri" w:hAnsi="Calibri"/>
          <w:sz w:val="22"/>
          <w:szCs w:val="22"/>
          <w:lang w:eastAsia="en-GB"/>
        </w:rPr>
      </w:pPr>
      <w:r>
        <w:t>6.2.</w:t>
      </w:r>
      <w:r w:rsidRPr="001B2AE7">
        <w:t>4</w:t>
      </w:r>
      <w:r>
        <w:t>.5.6</w:t>
      </w:r>
      <w:r w:rsidRPr="00741122">
        <w:rPr>
          <w:rFonts w:ascii="Calibri" w:hAnsi="Calibri"/>
          <w:sz w:val="22"/>
          <w:szCs w:val="22"/>
          <w:lang w:eastAsia="en-GB"/>
        </w:rPr>
        <w:tab/>
      </w:r>
      <w:r>
        <w:t>Receive Media reception notification message (R: Media Reception notification)</w:t>
      </w:r>
      <w:r>
        <w:tab/>
      </w:r>
      <w:r>
        <w:fldChar w:fldCharType="begin" w:fldLock="1"/>
      </w:r>
      <w:r>
        <w:instrText xml:space="preserve"> PAGEREF _Toc99173857 \h </w:instrText>
      </w:r>
      <w:r>
        <w:fldChar w:fldCharType="separate"/>
      </w:r>
      <w:r>
        <w:t>40</w:t>
      </w:r>
      <w:r>
        <w:fldChar w:fldCharType="end"/>
      </w:r>
    </w:p>
    <w:p w14:paraId="52F3C4A4" w14:textId="2D94A432" w:rsidR="00BA1F7C" w:rsidRPr="00741122" w:rsidRDefault="00BA1F7C">
      <w:pPr>
        <w:pStyle w:val="TOC5"/>
        <w:rPr>
          <w:rFonts w:ascii="Calibri" w:hAnsi="Calibri"/>
          <w:sz w:val="22"/>
          <w:szCs w:val="22"/>
          <w:lang w:eastAsia="en-GB"/>
        </w:rPr>
      </w:pPr>
      <w:r>
        <w:t>6.2.4.5.7</w:t>
      </w:r>
      <w:r w:rsidRPr="00741122">
        <w:rPr>
          <w:rFonts w:ascii="Calibri" w:hAnsi="Calibri"/>
          <w:sz w:val="22"/>
          <w:szCs w:val="22"/>
          <w:lang w:eastAsia="en-GB"/>
        </w:rPr>
        <w:tab/>
      </w:r>
      <w:r>
        <w:t xml:space="preserve">Receive Transmission </w:t>
      </w:r>
      <w:r w:rsidRPr="001B2AE7">
        <w:rPr>
          <w:lang w:val="en-IN"/>
        </w:rPr>
        <w:t>E</w:t>
      </w:r>
      <w:r>
        <w:t xml:space="preserve">nd </w:t>
      </w:r>
      <w:r w:rsidRPr="001B2AE7">
        <w:rPr>
          <w:lang w:val="en-IN"/>
        </w:rPr>
        <w:t>R</w:t>
      </w:r>
      <w:r>
        <w:t xml:space="preserve">quest message (R: Transmission </w:t>
      </w:r>
      <w:r w:rsidRPr="001B2AE7">
        <w:rPr>
          <w:lang w:val="en-IN"/>
        </w:rPr>
        <w:t>E</w:t>
      </w:r>
      <w:r>
        <w:t xml:space="preserve">nd </w:t>
      </w:r>
      <w:r w:rsidRPr="001B2AE7">
        <w:rPr>
          <w:lang w:val="en-IN"/>
        </w:rPr>
        <w:t>R</w:t>
      </w:r>
      <w:r>
        <w:t>equest)</w:t>
      </w:r>
      <w:r>
        <w:tab/>
      </w:r>
      <w:r>
        <w:fldChar w:fldCharType="begin" w:fldLock="1"/>
      </w:r>
      <w:r>
        <w:instrText xml:space="preserve"> PAGEREF _Toc99173858 \h </w:instrText>
      </w:r>
      <w:r>
        <w:fldChar w:fldCharType="separate"/>
      </w:r>
      <w:r>
        <w:t>40</w:t>
      </w:r>
      <w:r>
        <w:fldChar w:fldCharType="end"/>
      </w:r>
    </w:p>
    <w:p w14:paraId="6CCB9979" w14:textId="60125204" w:rsidR="00BA1F7C" w:rsidRPr="00741122" w:rsidRDefault="00BA1F7C">
      <w:pPr>
        <w:pStyle w:val="TOC4"/>
        <w:rPr>
          <w:rFonts w:ascii="Calibri" w:hAnsi="Calibri"/>
          <w:sz w:val="22"/>
          <w:szCs w:val="22"/>
          <w:lang w:eastAsia="en-GB"/>
        </w:rPr>
      </w:pPr>
      <w:r>
        <w:t>6.2.4.6</w:t>
      </w:r>
      <w:r w:rsidRPr="00741122">
        <w:rPr>
          <w:rFonts w:ascii="Calibri" w:hAnsi="Calibri"/>
          <w:sz w:val="22"/>
          <w:szCs w:val="22"/>
          <w:lang w:eastAsia="en-GB"/>
        </w:rPr>
        <w:tab/>
      </w:r>
      <w:r>
        <w:t>State: 'U: pending end of transmission'</w:t>
      </w:r>
      <w:r>
        <w:tab/>
      </w:r>
      <w:r>
        <w:fldChar w:fldCharType="begin" w:fldLock="1"/>
      </w:r>
      <w:r>
        <w:instrText xml:space="preserve"> PAGEREF _Toc99173859 \h </w:instrText>
      </w:r>
      <w:r>
        <w:fldChar w:fldCharType="separate"/>
      </w:r>
      <w:r>
        <w:t>40</w:t>
      </w:r>
      <w:r>
        <w:fldChar w:fldCharType="end"/>
      </w:r>
    </w:p>
    <w:p w14:paraId="59CBA540" w14:textId="02B15F85" w:rsidR="00BA1F7C" w:rsidRPr="00741122" w:rsidRDefault="00BA1F7C">
      <w:pPr>
        <w:pStyle w:val="TOC5"/>
        <w:rPr>
          <w:rFonts w:ascii="Calibri" w:hAnsi="Calibri"/>
          <w:sz w:val="22"/>
          <w:szCs w:val="22"/>
          <w:lang w:eastAsia="en-GB"/>
        </w:rPr>
      </w:pPr>
      <w:r>
        <w:t>6.2.4.6.1</w:t>
      </w:r>
      <w:r w:rsidRPr="00741122">
        <w:rPr>
          <w:rFonts w:ascii="Calibri" w:hAnsi="Calibri"/>
          <w:sz w:val="22"/>
          <w:szCs w:val="22"/>
          <w:lang w:eastAsia="en-GB"/>
        </w:rPr>
        <w:tab/>
      </w:r>
      <w:r>
        <w:t>General</w:t>
      </w:r>
      <w:r>
        <w:tab/>
      </w:r>
      <w:r>
        <w:fldChar w:fldCharType="begin" w:fldLock="1"/>
      </w:r>
      <w:r>
        <w:instrText xml:space="preserve"> PAGEREF _Toc99173860 \h </w:instrText>
      </w:r>
      <w:r>
        <w:fldChar w:fldCharType="separate"/>
      </w:r>
      <w:r>
        <w:t>40</w:t>
      </w:r>
      <w:r>
        <w:fldChar w:fldCharType="end"/>
      </w:r>
    </w:p>
    <w:p w14:paraId="748F7079" w14:textId="3C9C23F7" w:rsidR="00BA1F7C" w:rsidRPr="00741122" w:rsidRDefault="00BA1F7C">
      <w:pPr>
        <w:pStyle w:val="TOC5"/>
        <w:rPr>
          <w:rFonts w:ascii="Calibri" w:hAnsi="Calibri"/>
          <w:sz w:val="22"/>
          <w:szCs w:val="22"/>
          <w:lang w:eastAsia="en-GB"/>
        </w:rPr>
      </w:pPr>
      <w:r>
        <w:t>6.2.4.6.2</w:t>
      </w:r>
      <w:r w:rsidRPr="00741122">
        <w:rPr>
          <w:rFonts w:ascii="Calibri" w:hAnsi="Calibri"/>
          <w:sz w:val="22"/>
          <w:szCs w:val="22"/>
          <w:lang w:eastAsia="en-GB"/>
        </w:rPr>
        <w:tab/>
      </w:r>
      <w:r>
        <w:t>Timer T101 (Transmission End Request) expired</w:t>
      </w:r>
      <w:r>
        <w:tab/>
      </w:r>
      <w:r>
        <w:fldChar w:fldCharType="begin" w:fldLock="1"/>
      </w:r>
      <w:r>
        <w:instrText xml:space="preserve"> PAGEREF _Toc99173861 \h </w:instrText>
      </w:r>
      <w:r>
        <w:fldChar w:fldCharType="separate"/>
      </w:r>
      <w:r>
        <w:t>40</w:t>
      </w:r>
      <w:r>
        <w:fldChar w:fldCharType="end"/>
      </w:r>
    </w:p>
    <w:p w14:paraId="3DDAC532" w14:textId="61A55032" w:rsidR="00BA1F7C" w:rsidRPr="00741122" w:rsidRDefault="00BA1F7C">
      <w:pPr>
        <w:pStyle w:val="TOC5"/>
        <w:rPr>
          <w:rFonts w:ascii="Calibri" w:hAnsi="Calibri"/>
          <w:sz w:val="22"/>
          <w:szCs w:val="22"/>
          <w:lang w:eastAsia="en-GB"/>
        </w:rPr>
      </w:pPr>
      <w:r>
        <w:t>6.2.4.6.3</w:t>
      </w:r>
      <w:r w:rsidRPr="00741122">
        <w:rPr>
          <w:rFonts w:ascii="Calibri" w:hAnsi="Calibri"/>
          <w:sz w:val="22"/>
          <w:szCs w:val="22"/>
          <w:lang w:eastAsia="en-GB"/>
        </w:rPr>
        <w:tab/>
      </w:r>
      <w:r>
        <w:t>Timer T101 (Transmission End Request) expired N times</w:t>
      </w:r>
      <w:r>
        <w:tab/>
      </w:r>
      <w:r>
        <w:fldChar w:fldCharType="begin" w:fldLock="1"/>
      </w:r>
      <w:r>
        <w:instrText xml:space="preserve"> PAGEREF _Toc99173862 \h </w:instrText>
      </w:r>
      <w:r>
        <w:fldChar w:fldCharType="separate"/>
      </w:r>
      <w:r>
        <w:t>40</w:t>
      </w:r>
      <w:r>
        <w:fldChar w:fldCharType="end"/>
      </w:r>
    </w:p>
    <w:p w14:paraId="0CCBF718" w14:textId="3BB89325" w:rsidR="00BA1F7C" w:rsidRPr="00741122" w:rsidRDefault="00BA1F7C">
      <w:pPr>
        <w:pStyle w:val="TOC5"/>
        <w:rPr>
          <w:rFonts w:ascii="Calibri" w:hAnsi="Calibri"/>
          <w:sz w:val="22"/>
          <w:szCs w:val="22"/>
          <w:lang w:eastAsia="en-GB"/>
        </w:rPr>
      </w:pPr>
      <w:r>
        <w:t>6.2.4.6.4</w:t>
      </w:r>
      <w:r w:rsidRPr="00741122">
        <w:rPr>
          <w:rFonts w:ascii="Calibri" w:hAnsi="Calibri"/>
          <w:sz w:val="22"/>
          <w:szCs w:val="22"/>
          <w:lang w:eastAsia="en-GB"/>
        </w:rPr>
        <w:tab/>
      </w:r>
      <w:r>
        <w:t>Receive Transmission End Response message (R: Transmission end response)</w:t>
      </w:r>
      <w:r>
        <w:tab/>
      </w:r>
      <w:r>
        <w:fldChar w:fldCharType="begin" w:fldLock="1"/>
      </w:r>
      <w:r>
        <w:instrText xml:space="preserve"> PAGEREF _Toc99173863 \h </w:instrText>
      </w:r>
      <w:r>
        <w:fldChar w:fldCharType="separate"/>
      </w:r>
      <w:r>
        <w:t>41</w:t>
      </w:r>
      <w:r>
        <w:fldChar w:fldCharType="end"/>
      </w:r>
    </w:p>
    <w:p w14:paraId="07D304BA" w14:textId="6AA0FEB1" w:rsidR="00BA1F7C" w:rsidRPr="00741122" w:rsidRDefault="00BA1F7C">
      <w:pPr>
        <w:pStyle w:val="TOC5"/>
        <w:rPr>
          <w:rFonts w:ascii="Calibri" w:hAnsi="Calibri"/>
          <w:sz w:val="22"/>
          <w:szCs w:val="22"/>
          <w:lang w:eastAsia="en-GB"/>
        </w:rPr>
      </w:pPr>
      <w:r>
        <w:t>6.2.4.6.5</w:t>
      </w:r>
      <w:r w:rsidRPr="00741122">
        <w:rPr>
          <w:rFonts w:ascii="Calibri" w:hAnsi="Calibri"/>
          <w:sz w:val="22"/>
          <w:szCs w:val="22"/>
          <w:lang w:eastAsia="en-GB"/>
        </w:rPr>
        <w:tab/>
      </w:r>
      <w:r w:rsidRPr="001B2AE7">
        <w:t>Void</w:t>
      </w:r>
      <w:r>
        <w:tab/>
      </w:r>
      <w:r>
        <w:fldChar w:fldCharType="begin" w:fldLock="1"/>
      </w:r>
      <w:r>
        <w:instrText xml:space="preserve"> PAGEREF _Toc99173864 \h </w:instrText>
      </w:r>
      <w:r>
        <w:fldChar w:fldCharType="separate"/>
      </w:r>
      <w:r>
        <w:t>41</w:t>
      </w:r>
      <w:r>
        <w:fldChar w:fldCharType="end"/>
      </w:r>
    </w:p>
    <w:p w14:paraId="4568FF1B" w14:textId="7D154896" w:rsidR="00BA1F7C" w:rsidRPr="00741122" w:rsidRDefault="00BA1F7C">
      <w:pPr>
        <w:pStyle w:val="TOC4"/>
        <w:rPr>
          <w:rFonts w:ascii="Calibri" w:hAnsi="Calibri"/>
          <w:sz w:val="22"/>
          <w:szCs w:val="22"/>
          <w:lang w:eastAsia="en-GB"/>
        </w:rPr>
      </w:pPr>
      <w:r>
        <w:t>6.2.4.7</w:t>
      </w:r>
      <w:r w:rsidRPr="00741122">
        <w:rPr>
          <w:rFonts w:ascii="Calibri" w:hAnsi="Calibri"/>
          <w:sz w:val="22"/>
          <w:szCs w:val="22"/>
          <w:lang w:eastAsia="en-GB"/>
        </w:rPr>
        <w:tab/>
      </w:r>
      <w:r>
        <w:t>In any state</w:t>
      </w:r>
      <w:r>
        <w:tab/>
      </w:r>
      <w:r>
        <w:fldChar w:fldCharType="begin" w:fldLock="1"/>
      </w:r>
      <w:r>
        <w:instrText xml:space="preserve"> PAGEREF _Toc99173865 \h </w:instrText>
      </w:r>
      <w:r>
        <w:fldChar w:fldCharType="separate"/>
      </w:r>
      <w:r>
        <w:t>41</w:t>
      </w:r>
      <w:r>
        <w:fldChar w:fldCharType="end"/>
      </w:r>
    </w:p>
    <w:p w14:paraId="680F76BD" w14:textId="7435CAC4" w:rsidR="00BA1F7C" w:rsidRPr="00741122" w:rsidRDefault="00BA1F7C">
      <w:pPr>
        <w:pStyle w:val="TOC5"/>
        <w:rPr>
          <w:rFonts w:ascii="Calibri" w:hAnsi="Calibri"/>
          <w:sz w:val="22"/>
          <w:szCs w:val="22"/>
          <w:lang w:eastAsia="en-GB"/>
        </w:rPr>
      </w:pPr>
      <w:r>
        <w:t>6.2.4.7.1</w:t>
      </w:r>
      <w:r w:rsidRPr="00741122">
        <w:rPr>
          <w:rFonts w:ascii="Calibri" w:hAnsi="Calibri"/>
          <w:sz w:val="22"/>
          <w:szCs w:val="22"/>
          <w:lang w:eastAsia="en-GB"/>
        </w:rPr>
        <w:tab/>
      </w:r>
      <w:r>
        <w:t>General</w:t>
      </w:r>
      <w:r>
        <w:tab/>
      </w:r>
      <w:r>
        <w:fldChar w:fldCharType="begin" w:fldLock="1"/>
      </w:r>
      <w:r>
        <w:instrText xml:space="preserve"> PAGEREF _Toc99173866 \h </w:instrText>
      </w:r>
      <w:r>
        <w:fldChar w:fldCharType="separate"/>
      </w:r>
      <w:r>
        <w:t>41</w:t>
      </w:r>
      <w:r>
        <w:fldChar w:fldCharType="end"/>
      </w:r>
    </w:p>
    <w:p w14:paraId="344B18E3" w14:textId="278B290D" w:rsidR="00BA1F7C" w:rsidRPr="00741122" w:rsidRDefault="00BA1F7C">
      <w:pPr>
        <w:pStyle w:val="TOC5"/>
        <w:rPr>
          <w:rFonts w:ascii="Calibri" w:hAnsi="Calibri"/>
          <w:sz w:val="22"/>
          <w:szCs w:val="22"/>
          <w:lang w:eastAsia="en-GB"/>
        </w:rPr>
      </w:pPr>
      <w:r>
        <w:t>6.2.4.7.2</w:t>
      </w:r>
      <w:r w:rsidRPr="00741122">
        <w:rPr>
          <w:rFonts w:ascii="Calibri" w:hAnsi="Calibri"/>
          <w:sz w:val="22"/>
          <w:szCs w:val="22"/>
          <w:lang w:eastAsia="en-GB"/>
        </w:rPr>
        <w:tab/>
      </w:r>
      <w:r>
        <w:t>Receive MCVideo call release – step 1 (R: MCVideo call release - 1)</w:t>
      </w:r>
      <w:r>
        <w:tab/>
      </w:r>
      <w:r>
        <w:fldChar w:fldCharType="begin" w:fldLock="1"/>
      </w:r>
      <w:r>
        <w:instrText xml:space="preserve"> PAGEREF _Toc99173867 \h </w:instrText>
      </w:r>
      <w:r>
        <w:fldChar w:fldCharType="separate"/>
      </w:r>
      <w:r>
        <w:t>41</w:t>
      </w:r>
      <w:r>
        <w:fldChar w:fldCharType="end"/>
      </w:r>
    </w:p>
    <w:p w14:paraId="40068957" w14:textId="69407A2D" w:rsidR="00BA1F7C" w:rsidRPr="00741122" w:rsidRDefault="00BA1F7C">
      <w:pPr>
        <w:pStyle w:val="TOC4"/>
        <w:rPr>
          <w:rFonts w:ascii="Calibri" w:hAnsi="Calibri"/>
          <w:sz w:val="22"/>
          <w:szCs w:val="22"/>
          <w:lang w:eastAsia="en-GB"/>
        </w:rPr>
      </w:pPr>
      <w:r>
        <w:t>6.2.4.8</w:t>
      </w:r>
      <w:r w:rsidRPr="00741122">
        <w:rPr>
          <w:rFonts w:ascii="Calibri" w:hAnsi="Calibri"/>
          <w:sz w:val="22"/>
          <w:szCs w:val="22"/>
          <w:lang w:eastAsia="en-GB"/>
        </w:rPr>
        <w:tab/>
      </w:r>
      <w:r>
        <w:t>State: 'Call releasing'</w:t>
      </w:r>
      <w:r>
        <w:tab/>
      </w:r>
      <w:r>
        <w:fldChar w:fldCharType="begin" w:fldLock="1"/>
      </w:r>
      <w:r>
        <w:instrText xml:space="preserve"> PAGEREF _Toc99173868 \h </w:instrText>
      </w:r>
      <w:r>
        <w:fldChar w:fldCharType="separate"/>
      </w:r>
      <w:r>
        <w:t>41</w:t>
      </w:r>
      <w:r>
        <w:fldChar w:fldCharType="end"/>
      </w:r>
    </w:p>
    <w:p w14:paraId="55CFB661" w14:textId="58E9FEF4" w:rsidR="00BA1F7C" w:rsidRPr="00741122" w:rsidRDefault="00BA1F7C">
      <w:pPr>
        <w:pStyle w:val="TOC5"/>
        <w:rPr>
          <w:rFonts w:ascii="Calibri" w:hAnsi="Calibri"/>
          <w:sz w:val="22"/>
          <w:szCs w:val="22"/>
          <w:lang w:eastAsia="en-GB"/>
        </w:rPr>
      </w:pPr>
      <w:r>
        <w:t>6.2.4.8.1</w:t>
      </w:r>
      <w:r w:rsidRPr="00741122">
        <w:rPr>
          <w:rFonts w:ascii="Calibri" w:hAnsi="Calibri"/>
          <w:sz w:val="22"/>
          <w:szCs w:val="22"/>
          <w:lang w:eastAsia="en-GB"/>
        </w:rPr>
        <w:tab/>
      </w:r>
      <w:r>
        <w:t>General</w:t>
      </w:r>
      <w:r>
        <w:tab/>
      </w:r>
      <w:r>
        <w:fldChar w:fldCharType="begin" w:fldLock="1"/>
      </w:r>
      <w:r>
        <w:instrText xml:space="preserve"> PAGEREF _Toc99173869 \h </w:instrText>
      </w:r>
      <w:r>
        <w:fldChar w:fldCharType="separate"/>
      </w:r>
      <w:r>
        <w:t>41</w:t>
      </w:r>
      <w:r>
        <w:fldChar w:fldCharType="end"/>
      </w:r>
    </w:p>
    <w:p w14:paraId="1C949709" w14:textId="28117A6B" w:rsidR="00BA1F7C" w:rsidRPr="00741122" w:rsidRDefault="00BA1F7C">
      <w:pPr>
        <w:pStyle w:val="TOC5"/>
        <w:rPr>
          <w:rFonts w:ascii="Calibri" w:hAnsi="Calibri"/>
          <w:sz w:val="22"/>
          <w:szCs w:val="22"/>
          <w:lang w:eastAsia="en-GB"/>
        </w:rPr>
      </w:pPr>
      <w:r>
        <w:t>6.2.4.8.2</w:t>
      </w:r>
      <w:r w:rsidRPr="00741122">
        <w:rPr>
          <w:rFonts w:ascii="Calibri" w:hAnsi="Calibri"/>
          <w:sz w:val="22"/>
          <w:szCs w:val="22"/>
          <w:lang w:eastAsia="en-GB"/>
        </w:rPr>
        <w:tab/>
      </w:r>
      <w:r>
        <w:t>Receive MCVideo call release – step 2 (R: MCVideo call release - 2)</w:t>
      </w:r>
      <w:r>
        <w:tab/>
      </w:r>
      <w:r>
        <w:fldChar w:fldCharType="begin" w:fldLock="1"/>
      </w:r>
      <w:r>
        <w:instrText xml:space="preserve"> PAGEREF _Toc99173870 \h </w:instrText>
      </w:r>
      <w:r>
        <w:fldChar w:fldCharType="separate"/>
      </w:r>
      <w:r>
        <w:t>42</w:t>
      </w:r>
      <w:r>
        <w:fldChar w:fldCharType="end"/>
      </w:r>
    </w:p>
    <w:p w14:paraId="0B72E80C" w14:textId="1AF0F690" w:rsidR="00BA1F7C" w:rsidRPr="00741122" w:rsidRDefault="00BA1F7C">
      <w:pPr>
        <w:pStyle w:val="TOC4"/>
        <w:rPr>
          <w:rFonts w:ascii="Calibri" w:hAnsi="Calibri"/>
          <w:sz w:val="22"/>
          <w:szCs w:val="22"/>
          <w:lang w:eastAsia="en-GB"/>
        </w:rPr>
      </w:pPr>
      <w:r>
        <w:t>6.2.4.9</w:t>
      </w:r>
      <w:r w:rsidRPr="00741122">
        <w:rPr>
          <w:rFonts w:ascii="Calibri" w:hAnsi="Calibri"/>
          <w:sz w:val="22"/>
          <w:szCs w:val="22"/>
          <w:lang w:eastAsia="en-GB"/>
        </w:rPr>
        <w:tab/>
      </w:r>
      <w:r>
        <w:t>State: 'U: queued transmission'</w:t>
      </w:r>
      <w:r>
        <w:tab/>
      </w:r>
      <w:r>
        <w:fldChar w:fldCharType="begin" w:fldLock="1"/>
      </w:r>
      <w:r>
        <w:instrText xml:space="preserve"> PAGEREF _Toc99173871 \h </w:instrText>
      </w:r>
      <w:r>
        <w:fldChar w:fldCharType="separate"/>
      </w:r>
      <w:r>
        <w:t>42</w:t>
      </w:r>
      <w:r>
        <w:fldChar w:fldCharType="end"/>
      </w:r>
    </w:p>
    <w:p w14:paraId="523CDB8A" w14:textId="3042616C" w:rsidR="00BA1F7C" w:rsidRPr="00741122" w:rsidRDefault="00BA1F7C">
      <w:pPr>
        <w:pStyle w:val="TOC5"/>
        <w:rPr>
          <w:rFonts w:ascii="Calibri" w:hAnsi="Calibri"/>
          <w:sz w:val="22"/>
          <w:szCs w:val="22"/>
          <w:lang w:eastAsia="en-GB"/>
        </w:rPr>
      </w:pPr>
      <w:r>
        <w:t>6.2.4.9.1</w:t>
      </w:r>
      <w:r w:rsidRPr="00741122">
        <w:rPr>
          <w:rFonts w:ascii="Calibri" w:hAnsi="Calibri"/>
          <w:sz w:val="22"/>
          <w:szCs w:val="22"/>
          <w:lang w:eastAsia="en-GB"/>
        </w:rPr>
        <w:tab/>
      </w:r>
      <w:r>
        <w:t>General</w:t>
      </w:r>
      <w:r>
        <w:tab/>
      </w:r>
      <w:r>
        <w:fldChar w:fldCharType="begin" w:fldLock="1"/>
      </w:r>
      <w:r>
        <w:instrText xml:space="preserve"> PAGEREF _Toc99173872 \h </w:instrText>
      </w:r>
      <w:r>
        <w:fldChar w:fldCharType="separate"/>
      </w:r>
      <w:r>
        <w:t>42</w:t>
      </w:r>
      <w:r>
        <w:fldChar w:fldCharType="end"/>
      </w:r>
    </w:p>
    <w:p w14:paraId="03BF2C68" w14:textId="13D58E7F" w:rsidR="00BA1F7C" w:rsidRPr="00741122" w:rsidRDefault="00BA1F7C">
      <w:pPr>
        <w:pStyle w:val="TOC5"/>
        <w:rPr>
          <w:rFonts w:ascii="Calibri" w:hAnsi="Calibri"/>
          <w:sz w:val="22"/>
          <w:szCs w:val="22"/>
          <w:lang w:eastAsia="en-GB"/>
        </w:rPr>
      </w:pPr>
      <w:r>
        <w:t>6.2.4.9.2</w:t>
      </w:r>
      <w:r w:rsidRPr="00741122">
        <w:rPr>
          <w:rFonts w:ascii="Calibri" w:hAnsi="Calibri"/>
          <w:sz w:val="22"/>
          <w:szCs w:val="22"/>
          <w:lang w:eastAsia="en-GB"/>
        </w:rPr>
        <w:tab/>
      </w:r>
      <w:r>
        <w:t>Receive Queue Position Info message (R: Queue Position Info)</w:t>
      </w:r>
      <w:r>
        <w:tab/>
      </w:r>
      <w:r>
        <w:fldChar w:fldCharType="begin" w:fldLock="1"/>
      </w:r>
      <w:r>
        <w:instrText xml:space="preserve"> PAGEREF _Toc99173873 \h </w:instrText>
      </w:r>
      <w:r>
        <w:fldChar w:fldCharType="separate"/>
      </w:r>
      <w:r>
        <w:t>42</w:t>
      </w:r>
      <w:r>
        <w:fldChar w:fldCharType="end"/>
      </w:r>
    </w:p>
    <w:p w14:paraId="58173B24" w14:textId="7E06D120" w:rsidR="00BA1F7C" w:rsidRPr="00741122" w:rsidRDefault="00BA1F7C">
      <w:pPr>
        <w:pStyle w:val="TOC5"/>
        <w:rPr>
          <w:rFonts w:ascii="Calibri" w:hAnsi="Calibri"/>
          <w:sz w:val="22"/>
          <w:szCs w:val="22"/>
          <w:lang w:eastAsia="en-GB"/>
        </w:rPr>
      </w:pPr>
      <w:r>
        <w:t>6.2.4.9.3</w:t>
      </w:r>
      <w:r w:rsidRPr="00741122">
        <w:rPr>
          <w:rFonts w:ascii="Calibri" w:hAnsi="Calibri"/>
          <w:sz w:val="22"/>
          <w:szCs w:val="22"/>
          <w:lang w:eastAsia="en-GB"/>
        </w:rPr>
        <w:tab/>
      </w:r>
      <w:r>
        <w:t>Send Queue Position Request message (S: Queue Position Request)</w:t>
      </w:r>
      <w:r>
        <w:tab/>
      </w:r>
      <w:r>
        <w:fldChar w:fldCharType="begin" w:fldLock="1"/>
      </w:r>
      <w:r>
        <w:instrText xml:space="preserve"> PAGEREF _Toc99173874 \h </w:instrText>
      </w:r>
      <w:r>
        <w:fldChar w:fldCharType="separate"/>
      </w:r>
      <w:r>
        <w:t>42</w:t>
      </w:r>
      <w:r>
        <w:fldChar w:fldCharType="end"/>
      </w:r>
    </w:p>
    <w:p w14:paraId="0E44B81C" w14:textId="1553315F" w:rsidR="00BA1F7C" w:rsidRPr="00741122" w:rsidRDefault="00BA1F7C">
      <w:pPr>
        <w:pStyle w:val="TOC5"/>
        <w:rPr>
          <w:rFonts w:ascii="Calibri" w:hAnsi="Calibri"/>
          <w:sz w:val="22"/>
          <w:szCs w:val="22"/>
          <w:lang w:eastAsia="en-GB"/>
        </w:rPr>
      </w:pPr>
      <w:r>
        <w:t>6.2.4.9.4</w:t>
      </w:r>
      <w:r w:rsidRPr="00741122">
        <w:rPr>
          <w:rFonts w:ascii="Calibri" w:hAnsi="Calibri"/>
          <w:sz w:val="22"/>
          <w:szCs w:val="22"/>
          <w:lang w:eastAsia="en-GB"/>
        </w:rPr>
        <w:tab/>
      </w:r>
      <w:r>
        <w:t>Send Transmission end request message (Click Transmission end button)</w:t>
      </w:r>
      <w:r>
        <w:tab/>
      </w:r>
      <w:r>
        <w:fldChar w:fldCharType="begin" w:fldLock="1"/>
      </w:r>
      <w:r>
        <w:instrText xml:space="preserve"> PAGEREF _Toc99173875 \h </w:instrText>
      </w:r>
      <w:r>
        <w:fldChar w:fldCharType="separate"/>
      </w:r>
      <w:r>
        <w:t>42</w:t>
      </w:r>
      <w:r>
        <w:fldChar w:fldCharType="end"/>
      </w:r>
    </w:p>
    <w:p w14:paraId="7D57D074" w14:textId="1BD0A326" w:rsidR="00BA1F7C" w:rsidRPr="00741122" w:rsidRDefault="00BA1F7C">
      <w:pPr>
        <w:pStyle w:val="TOC5"/>
        <w:rPr>
          <w:rFonts w:ascii="Calibri" w:hAnsi="Calibri"/>
          <w:sz w:val="22"/>
          <w:szCs w:val="22"/>
          <w:lang w:eastAsia="en-GB"/>
        </w:rPr>
      </w:pPr>
      <w:r>
        <w:t>6.2.4.9.5</w:t>
      </w:r>
      <w:r w:rsidRPr="00741122">
        <w:rPr>
          <w:rFonts w:ascii="Calibri" w:hAnsi="Calibri"/>
          <w:sz w:val="22"/>
          <w:szCs w:val="22"/>
          <w:lang w:eastAsia="en-GB"/>
        </w:rPr>
        <w:tab/>
      </w:r>
      <w:r>
        <w:t>void</w:t>
      </w:r>
      <w:r>
        <w:tab/>
      </w:r>
      <w:r>
        <w:fldChar w:fldCharType="begin" w:fldLock="1"/>
      </w:r>
      <w:r>
        <w:instrText xml:space="preserve"> PAGEREF _Toc99173876 \h </w:instrText>
      </w:r>
      <w:r>
        <w:fldChar w:fldCharType="separate"/>
      </w:r>
      <w:r>
        <w:t>43</w:t>
      </w:r>
      <w:r>
        <w:fldChar w:fldCharType="end"/>
      </w:r>
    </w:p>
    <w:p w14:paraId="2CE4DA84" w14:textId="0FBB6B1C" w:rsidR="00BA1F7C" w:rsidRPr="00741122" w:rsidRDefault="00BA1F7C">
      <w:pPr>
        <w:pStyle w:val="TOC5"/>
        <w:rPr>
          <w:rFonts w:ascii="Calibri" w:hAnsi="Calibri"/>
          <w:sz w:val="22"/>
          <w:szCs w:val="22"/>
          <w:lang w:eastAsia="en-GB"/>
        </w:rPr>
      </w:pPr>
      <w:r>
        <w:t>6.2.4.9.6</w:t>
      </w:r>
      <w:r w:rsidRPr="00741122">
        <w:rPr>
          <w:rFonts w:ascii="Calibri" w:hAnsi="Calibri"/>
          <w:sz w:val="22"/>
          <w:szCs w:val="22"/>
          <w:lang w:eastAsia="en-GB"/>
        </w:rPr>
        <w:tab/>
      </w:r>
      <w:r>
        <w:t>Rece</w:t>
      </w:r>
      <w:r w:rsidRPr="001B2AE7">
        <w:t>i</w:t>
      </w:r>
      <w:r>
        <w:t>ve Transmission cancel request notify message (R: Transmission Cancel Request Notify)</w:t>
      </w:r>
      <w:r>
        <w:tab/>
      </w:r>
      <w:r>
        <w:fldChar w:fldCharType="begin" w:fldLock="1"/>
      </w:r>
      <w:r>
        <w:instrText xml:space="preserve"> PAGEREF _Toc99173877 \h </w:instrText>
      </w:r>
      <w:r>
        <w:fldChar w:fldCharType="separate"/>
      </w:r>
      <w:r>
        <w:t>43</w:t>
      </w:r>
      <w:r>
        <w:fldChar w:fldCharType="end"/>
      </w:r>
    </w:p>
    <w:p w14:paraId="629FD4D7" w14:textId="6405A4A5" w:rsidR="00BA1F7C" w:rsidRPr="00741122" w:rsidRDefault="00BA1F7C">
      <w:pPr>
        <w:pStyle w:val="TOC5"/>
        <w:rPr>
          <w:rFonts w:ascii="Calibri" w:hAnsi="Calibri"/>
          <w:sz w:val="22"/>
          <w:szCs w:val="22"/>
          <w:lang w:eastAsia="en-GB"/>
        </w:rPr>
      </w:pPr>
      <w:r>
        <w:t>6.2.4.9.7</w:t>
      </w:r>
      <w:r w:rsidRPr="00741122">
        <w:rPr>
          <w:rFonts w:ascii="Calibri" w:hAnsi="Calibri"/>
          <w:sz w:val="22"/>
          <w:szCs w:val="22"/>
          <w:lang w:eastAsia="en-GB"/>
        </w:rPr>
        <w:tab/>
      </w:r>
      <w:r>
        <w:t>Timer T102 (</w:t>
      </w:r>
      <w:r w:rsidRPr="001B2AE7">
        <w:rPr>
          <w:lang w:val="fr-FR"/>
        </w:rPr>
        <w:t xml:space="preserve">Transmission </w:t>
      </w:r>
      <w:r>
        <w:t>Queue Position Request) expired</w:t>
      </w:r>
      <w:r>
        <w:tab/>
      </w:r>
      <w:r>
        <w:fldChar w:fldCharType="begin" w:fldLock="1"/>
      </w:r>
      <w:r>
        <w:instrText xml:space="preserve"> PAGEREF _Toc99173878 \h </w:instrText>
      </w:r>
      <w:r>
        <w:fldChar w:fldCharType="separate"/>
      </w:r>
      <w:r>
        <w:t>43</w:t>
      </w:r>
      <w:r>
        <w:fldChar w:fldCharType="end"/>
      </w:r>
    </w:p>
    <w:p w14:paraId="28B5229C" w14:textId="6E3E4562" w:rsidR="00BA1F7C" w:rsidRPr="00741122" w:rsidRDefault="00BA1F7C">
      <w:pPr>
        <w:pStyle w:val="TOC5"/>
        <w:rPr>
          <w:rFonts w:ascii="Calibri" w:hAnsi="Calibri"/>
          <w:sz w:val="22"/>
          <w:szCs w:val="22"/>
          <w:lang w:eastAsia="en-GB"/>
        </w:rPr>
      </w:pPr>
      <w:r>
        <w:t>6.2.4.9.8</w:t>
      </w:r>
      <w:r w:rsidRPr="00741122">
        <w:rPr>
          <w:rFonts w:ascii="Calibri" w:hAnsi="Calibri"/>
          <w:sz w:val="22"/>
          <w:szCs w:val="22"/>
          <w:lang w:eastAsia="en-GB"/>
        </w:rPr>
        <w:tab/>
      </w:r>
      <w:r>
        <w:t>Timer T102 (</w:t>
      </w:r>
      <w:r w:rsidRPr="001B2AE7">
        <w:rPr>
          <w:lang w:val="en-US"/>
        </w:rPr>
        <w:t xml:space="preserve">Transmission </w:t>
      </w:r>
      <w:r>
        <w:t>Queue Position Request) expired N times</w:t>
      </w:r>
      <w:r>
        <w:tab/>
      </w:r>
      <w:r>
        <w:fldChar w:fldCharType="begin" w:fldLock="1"/>
      </w:r>
      <w:r>
        <w:instrText xml:space="preserve"> PAGEREF _Toc99173879 \h </w:instrText>
      </w:r>
      <w:r>
        <w:fldChar w:fldCharType="separate"/>
      </w:r>
      <w:r>
        <w:t>43</w:t>
      </w:r>
      <w:r>
        <w:fldChar w:fldCharType="end"/>
      </w:r>
    </w:p>
    <w:p w14:paraId="47FD80BB" w14:textId="66F8ACB8" w:rsidR="00BA1F7C" w:rsidRPr="00741122" w:rsidRDefault="00BA1F7C">
      <w:pPr>
        <w:pStyle w:val="TOC5"/>
        <w:rPr>
          <w:rFonts w:ascii="Calibri" w:hAnsi="Calibri"/>
          <w:sz w:val="22"/>
          <w:szCs w:val="22"/>
          <w:lang w:eastAsia="en-GB"/>
        </w:rPr>
      </w:pPr>
      <w:r>
        <w:t>6.2.4.9.9</w:t>
      </w:r>
      <w:r w:rsidRPr="00741122">
        <w:rPr>
          <w:rFonts w:ascii="Calibri" w:hAnsi="Calibri"/>
          <w:sz w:val="22"/>
          <w:szCs w:val="22"/>
          <w:lang w:eastAsia="en-GB"/>
        </w:rPr>
        <w:tab/>
      </w:r>
      <w:r>
        <w:t>Receive Transmission Granted message (R: Transmission Granted)</w:t>
      </w:r>
      <w:r>
        <w:tab/>
      </w:r>
      <w:r>
        <w:fldChar w:fldCharType="begin" w:fldLock="1"/>
      </w:r>
      <w:r>
        <w:instrText xml:space="preserve"> PAGEREF _Toc99173880 \h </w:instrText>
      </w:r>
      <w:r>
        <w:fldChar w:fldCharType="separate"/>
      </w:r>
      <w:r>
        <w:t>43</w:t>
      </w:r>
      <w:r>
        <w:fldChar w:fldCharType="end"/>
      </w:r>
    </w:p>
    <w:p w14:paraId="63405967" w14:textId="3FE26584" w:rsidR="00BA1F7C" w:rsidRPr="00741122" w:rsidRDefault="00BA1F7C">
      <w:pPr>
        <w:pStyle w:val="TOC3"/>
        <w:rPr>
          <w:rFonts w:ascii="Calibri" w:hAnsi="Calibri"/>
          <w:sz w:val="22"/>
          <w:szCs w:val="22"/>
          <w:lang w:eastAsia="en-GB"/>
        </w:rPr>
      </w:pPr>
      <w:r>
        <w:t>6.2.5</w:t>
      </w:r>
      <w:r w:rsidRPr="00741122">
        <w:rPr>
          <w:rFonts w:ascii="Calibri" w:hAnsi="Calibri"/>
          <w:sz w:val="22"/>
          <w:szCs w:val="22"/>
          <w:lang w:eastAsia="en-GB"/>
        </w:rPr>
        <w:tab/>
      </w:r>
      <w:r>
        <w:t>Transmission participant state transition diagram for reception control operation</w:t>
      </w:r>
      <w:r>
        <w:tab/>
      </w:r>
      <w:r>
        <w:fldChar w:fldCharType="begin" w:fldLock="1"/>
      </w:r>
      <w:r>
        <w:instrText xml:space="preserve"> PAGEREF _Toc99173881 \h </w:instrText>
      </w:r>
      <w:r>
        <w:fldChar w:fldCharType="separate"/>
      </w:r>
      <w:r>
        <w:t>44</w:t>
      </w:r>
      <w:r>
        <w:fldChar w:fldCharType="end"/>
      </w:r>
    </w:p>
    <w:p w14:paraId="36B2AB98" w14:textId="314D2D61" w:rsidR="00BA1F7C" w:rsidRPr="00741122" w:rsidRDefault="00BA1F7C">
      <w:pPr>
        <w:pStyle w:val="TOC4"/>
        <w:rPr>
          <w:rFonts w:ascii="Calibri" w:hAnsi="Calibri"/>
          <w:sz w:val="22"/>
          <w:szCs w:val="22"/>
          <w:lang w:eastAsia="en-GB"/>
        </w:rPr>
      </w:pPr>
      <w:r>
        <w:t>6.2.5.1</w:t>
      </w:r>
      <w:r w:rsidRPr="00741122">
        <w:rPr>
          <w:rFonts w:ascii="Calibri" w:hAnsi="Calibri"/>
          <w:sz w:val="22"/>
          <w:szCs w:val="22"/>
          <w:lang w:eastAsia="en-GB"/>
        </w:rPr>
        <w:tab/>
      </w:r>
      <w:r>
        <w:t>General</w:t>
      </w:r>
      <w:r>
        <w:tab/>
      </w:r>
      <w:r>
        <w:fldChar w:fldCharType="begin" w:fldLock="1"/>
      </w:r>
      <w:r>
        <w:instrText xml:space="preserve"> PAGEREF _Toc99173882 \h </w:instrText>
      </w:r>
      <w:r>
        <w:fldChar w:fldCharType="separate"/>
      </w:r>
      <w:r>
        <w:t>44</w:t>
      </w:r>
      <w:r>
        <w:fldChar w:fldCharType="end"/>
      </w:r>
    </w:p>
    <w:p w14:paraId="7F6DC4A0" w14:textId="64324978" w:rsidR="00BA1F7C" w:rsidRPr="00741122" w:rsidRDefault="00BA1F7C">
      <w:pPr>
        <w:pStyle w:val="TOC4"/>
        <w:rPr>
          <w:rFonts w:ascii="Calibri" w:hAnsi="Calibri"/>
          <w:sz w:val="22"/>
          <w:szCs w:val="22"/>
          <w:lang w:eastAsia="en-GB"/>
        </w:rPr>
      </w:pPr>
      <w:r>
        <w:t>6.2.5.2</w:t>
      </w:r>
      <w:r w:rsidRPr="00741122">
        <w:rPr>
          <w:rFonts w:ascii="Calibri" w:hAnsi="Calibri"/>
          <w:sz w:val="22"/>
          <w:szCs w:val="22"/>
          <w:lang w:eastAsia="en-GB"/>
        </w:rPr>
        <w:tab/>
      </w:r>
      <w:r>
        <w:t>State: 'Start-stop'</w:t>
      </w:r>
      <w:r>
        <w:tab/>
      </w:r>
      <w:r>
        <w:fldChar w:fldCharType="begin" w:fldLock="1"/>
      </w:r>
      <w:r>
        <w:instrText xml:space="preserve"> PAGEREF _Toc99173883 \h </w:instrText>
      </w:r>
      <w:r>
        <w:fldChar w:fldCharType="separate"/>
      </w:r>
      <w:r>
        <w:t>45</w:t>
      </w:r>
      <w:r>
        <w:fldChar w:fldCharType="end"/>
      </w:r>
    </w:p>
    <w:p w14:paraId="311D293C" w14:textId="1EC50497" w:rsidR="00BA1F7C" w:rsidRPr="00741122" w:rsidRDefault="00BA1F7C">
      <w:pPr>
        <w:pStyle w:val="TOC5"/>
        <w:rPr>
          <w:rFonts w:ascii="Calibri" w:hAnsi="Calibri"/>
          <w:sz w:val="22"/>
          <w:szCs w:val="22"/>
          <w:lang w:eastAsia="en-GB"/>
        </w:rPr>
      </w:pPr>
      <w:r>
        <w:t>6.2.5.2.1</w:t>
      </w:r>
      <w:r w:rsidRPr="00741122">
        <w:rPr>
          <w:rFonts w:ascii="Calibri" w:hAnsi="Calibri"/>
          <w:sz w:val="22"/>
          <w:szCs w:val="22"/>
          <w:lang w:eastAsia="en-GB"/>
        </w:rPr>
        <w:tab/>
      </w:r>
      <w:r>
        <w:t>General</w:t>
      </w:r>
      <w:r>
        <w:tab/>
      </w:r>
      <w:r>
        <w:fldChar w:fldCharType="begin" w:fldLock="1"/>
      </w:r>
      <w:r>
        <w:instrText xml:space="preserve"> PAGEREF _Toc99173884 \h </w:instrText>
      </w:r>
      <w:r>
        <w:fldChar w:fldCharType="separate"/>
      </w:r>
      <w:r>
        <w:t>45</w:t>
      </w:r>
      <w:r>
        <w:fldChar w:fldCharType="end"/>
      </w:r>
    </w:p>
    <w:p w14:paraId="46C3A70E" w14:textId="73CC84D0" w:rsidR="00BA1F7C" w:rsidRPr="00741122" w:rsidRDefault="00BA1F7C">
      <w:pPr>
        <w:pStyle w:val="TOC5"/>
        <w:rPr>
          <w:rFonts w:ascii="Calibri" w:hAnsi="Calibri"/>
          <w:sz w:val="22"/>
          <w:szCs w:val="22"/>
          <w:lang w:eastAsia="en-GB"/>
        </w:rPr>
      </w:pPr>
      <w:r>
        <w:t>6.2.5.2.2</w:t>
      </w:r>
      <w:r w:rsidRPr="00741122">
        <w:rPr>
          <w:rFonts w:ascii="Calibri" w:hAnsi="Calibri"/>
          <w:sz w:val="22"/>
          <w:szCs w:val="22"/>
          <w:lang w:eastAsia="en-GB"/>
        </w:rPr>
        <w:tab/>
      </w:r>
      <w:r>
        <w:t>MCVideo call established, terminating MCVideo user</w:t>
      </w:r>
      <w:r>
        <w:tab/>
      </w:r>
      <w:r>
        <w:fldChar w:fldCharType="begin" w:fldLock="1"/>
      </w:r>
      <w:r>
        <w:instrText xml:space="preserve"> PAGEREF _Toc99173885 \h </w:instrText>
      </w:r>
      <w:r>
        <w:fldChar w:fldCharType="separate"/>
      </w:r>
      <w:r>
        <w:t>45</w:t>
      </w:r>
      <w:r>
        <w:fldChar w:fldCharType="end"/>
      </w:r>
    </w:p>
    <w:p w14:paraId="5AECB022" w14:textId="7B71919B" w:rsidR="00BA1F7C" w:rsidRPr="00741122" w:rsidRDefault="00BA1F7C">
      <w:pPr>
        <w:pStyle w:val="TOC5"/>
        <w:rPr>
          <w:rFonts w:ascii="Calibri" w:hAnsi="Calibri"/>
          <w:sz w:val="22"/>
          <w:szCs w:val="22"/>
          <w:lang w:eastAsia="en-GB"/>
        </w:rPr>
      </w:pPr>
      <w:r w:rsidRPr="00BA1F7C">
        <w:t>6.2.5.2.3</w:t>
      </w:r>
      <w:r w:rsidRPr="00741122">
        <w:rPr>
          <w:rFonts w:ascii="Calibri" w:hAnsi="Calibri"/>
          <w:sz w:val="22"/>
          <w:szCs w:val="22"/>
          <w:lang w:eastAsia="en-GB"/>
        </w:rPr>
        <w:tab/>
      </w:r>
      <w:r w:rsidRPr="001B2AE7">
        <w:rPr>
          <w:lang w:val="en-IN"/>
        </w:rPr>
        <w:t>MCVideo call initiated, originating MCVideo user</w:t>
      </w:r>
      <w:r>
        <w:tab/>
      </w:r>
      <w:r>
        <w:fldChar w:fldCharType="begin" w:fldLock="1"/>
      </w:r>
      <w:r>
        <w:instrText xml:space="preserve"> PAGEREF _Toc99173886 \h </w:instrText>
      </w:r>
      <w:r>
        <w:fldChar w:fldCharType="separate"/>
      </w:r>
      <w:r>
        <w:t>46</w:t>
      </w:r>
      <w:r>
        <w:fldChar w:fldCharType="end"/>
      </w:r>
    </w:p>
    <w:p w14:paraId="452DDF58" w14:textId="2969C468" w:rsidR="00BA1F7C" w:rsidRPr="00741122" w:rsidRDefault="00BA1F7C">
      <w:pPr>
        <w:pStyle w:val="TOC4"/>
        <w:rPr>
          <w:rFonts w:ascii="Calibri" w:hAnsi="Calibri"/>
          <w:sz w:val="22"/>
          <w:szCs w:val="22"/>
          <w:lang w:eastAsia="en-GB"/>
        </w:rPr>
      </w:pPr>
      <w:r>
        <w:t>6.2.5.3</w:t>
      </w:r>
      <w:r w:rsidRPr="00741122">
        <w:rPr>
          <w:rFonts w:ascii="Calibri" w:hAnsi="Calibri"/>
          <w:sz w:val="22"/>
          <w:szCs w:val="22"/>
          <w:lang w:eastAsia="en-GB"/>
        </w:rPr>
        <w:tab/>
      </w:r>
      <w:r>
        <w:t xml:space="preserve">State: 'U: </w:t>
      </w:r>
      <w:r w:rsidRPr="001B2AE7">
        <w:rPr>
          <w:lang w:val="en-IN"/>
        </w:rPr>
        <w:t>reception controller</w:t>
      </w:r>
      <w:r>
        <w:t>'</w:t>
      </w:r>
      <w:r>
        <w:tab/>
      </w:r>
      <w:r>
        <w:fldChar w:fldCharType="begin" w:fldLock="1"/>
      </w:r>
      <w:r>
        <w:instrText xml:space="preserve"> PAGEREF _Toc99173887 \h </w:instrText>
      </w:r>
      <w:r>
        <w:fldChar w:fldCharType="separate"/>
      </w:r>
      <w:r>
        <w:t>46</w:t>
      </w:r>
      <w:r>
        <w:fldChar w:fldCharType="end"/>
      </w:r>
    </w:p>
    <w:p w14:paraId="0BDE0864" w14:textId="2BBB60BF" w:rsidR="00BA1F7C" w:rsidRPr="00741122" w:rsidRDefault="00BA1F7C">
      <w:pPr>
        <w:pStyle w:val="TOC5"/>
        <w:rPr>
          <w:rFonts w:ascii="Calibri" w:hAnsi="Calibri"/>
          <w:sz w:val="22"/>
          <w:szCs w:val="22"/>
          <w:lang w:eastAsia="en-GB"/>
        </w:rPr>
      </w:pPr>
      <w:r>
        <w:t>6.2.5.3.1</w:t>
      </w:r>
      <w:r w:rsidRPr="00741122">
        <w:rPr>
          <w:rFonts w:ascii="Calibri" w:hAnsi="Calibri"/>
          <w:sz w:val="22"/>
          <w:szCs w:val="22"/>
          <w:lang w:eastAsia="en-GB"/>
        </w:rPr>
        <w:tab/>
      </w:r>
      <w:r>
        <w:t>General</w:t>
      </w:r>
      <w:r>
        <w:tab/>
      </w:r>
      <w:r>
        <w:fldChar w:fldCharType="begin" w:fldLock="1"/>
      </w:r>
      <w:r>
        <w:instrText xml:space="preserve"> PAGEREF _Toc99173888 \h </w:instrText>
      </w:r>
      <w:r>
        <w:fldChar w:fldCharType="separate"/>
      </w:r>
      <w:r>
        <w:t>46</w:t>
      </w:r>
      <w:r>
        <w:fldChar w:fldCharType="end"/>
      </w:r>
    </w:p>
    <w:p w14:paraId="5FF49A80" w14:textId="6560A5CD" w:rsidR="00BA1F7C" w:rsidRPr="00741122" w:rsidRDefault="00BA1F7C">
      <w:pPr>
        <w:pStyle w:val="TOC5"/>
        <w:rPr>
          <w:rFonts w:ascii="Calibri" w:hAnsi="Calibri"/>
          <w:sz w:val="22"/>
          <w:szCs w:val="22"/>
          <w:lang w:eastAsia="en-GB"/>
        </w:rPr>
      </w:pPr>
      <w:r>
        <w:t>6.2.5.3.2</w:t>
      </w:r>
      <w:r w:rsidRPr="00741122">
        <w:rPr>
          <w:rFonts w:ascii="Calibri" w:hAnsi="Calibri"/>
          <w:sz w:val="22"/>
          <w:szCs w:val="22"/>
          <w:lang w:eastAsia="en-GB"/>
        </w:rPr>
        <w:tab/>
      </w:r>
      <w:r>
        <w:t xml:space="preserve">Receive Media transmission notification </w:t>
      </w:r>
      <w:r w:rsidRPr="001B2AE7">
        <w:t xml:space="preserve">message </w:t>
      </w:r>
      <w:r>
        <w:t>(R: Media Transmission Notification)</w:t>
      </w:r>
      <w:r>
        <w:tab/>
      </w:r>
      <w:r>
        <w:fldChar w:fldCharType="begin" w:fldLock="1"/>
      </w:r>
      <w:r>
        <w:instrText xml:space="preserve"> PAGEREF _Toc99173889 \h </w:instrText>
      </w:r>
      <w:r>
        <w:fldChar w:fldCharType="separate"/>
      </w:r>
      <w:r>
        <w:t>46</w:t>
      </w:r>
      <w:r>
        <w:fldChar w:fldCharType="end"/>
      </w:r>
    </w:p>
    <w:p w14:paraId="45D806DA" w14:textId="0B97CF01" w:rsidR="00BA1F7C" w:rsidRPr="00741122" w:rsidRDefault="00BA1F7C">
      <w:pPr>
        <w:pStyle w:val="TOC5"/>
        <w:rPr>
          <w:rFonts w:ascii="Calibri" w:hAnsi="Calibri"/>
          <w:sz w:val="22"/>
          <w:szCs w:val="22"/>
          <w:lang w:eastAsia="en-GB"/>
        </w:rPr>
      </w:pPr>
      <w:r>
        <w:t>6.2.5.3.3</w:t>
      </w:r>
      <w:r w:rsidRPr="00741122">
        <w:rPr>
          <w:rFonts w:ascii="Calibri" w:hAnsi="Calibri"/>
          <w:sz w:val="22"/>
          <w:szCs w:val="22"/>
          <w:lang w:eastAsia="en-GB"/>
        </w:rPr>
        <w:tab/>
      </w:r>
      <w:r>
        <w:t xml:space="preserve">Send Receive Media Request message (Click </w:t>
      </w:r>
      <w:r w:rsidRPr="001B2AE7">
        <w:rPr>
          <w:lang w:val="en-US"/>
        </w:rPr>
        <w:t>video receive</w:t>
      </w:r>
      <w:r>
        <w:t xml:space="preserve"> button)</w:t>
      </w:r>
      <w:r>
        <w:tab/>
      </w:r>
      <w:r>
        <w:fldChar w:fldCharType="begin" w:fldLock="1"/>
      </w:r>
      <w:r>
        <w:instrText xml:space="preserve"> PAGEREF _Toc99173890 \h </w:instrText>
      </w:r>
      <w:r>
        <w:fldChar w:fldCharType="separate"/>
      </w:r>
      <w:r>
        <w:t>46</w:t>
      </w:r>
      <w:r>
        <w:fldChar w:fldCharType="end"/>
      </w:r>
    </w:p>
    <w:p w14:paraId="0B8BB7AF" w14:textId="48279921" w:rsidR="00BA1F7C" w:rsidRPr="00741122" w:rsidRDefault="00BA1F7C">
      <w:pPr>
        <w:pStyle w:val="TOC5"/>
        <w:rPr>
          <w:rFonts w:ascii="Calibri" w:hAnsi="Calibri"/>
          <w:sz w:val="22"/>
          <w:szCs w:val="22"/>
          <w:lang w:eastAsia="en-GB"/>
        </w:rPr>
      </w:pPr>
      <w:r>
        <w:t>6.2.5.3.4</w:t>
      </w:r>
      <w:r w:rsidRPr="00741122">
        <w:rPr>
          <w:rFonts w:ascii="Calibri" w:hAnsi="Calibri"/>
          <w:sz w:val="22"/>
          <w:szCs w:val="22"/>
          <w:lang w:eastAsia="en-GB"/>
        </w:rPr>
        <w:tab/>
      </w:r>
      <w:r w:rsidRPr="001B2AE7">
        <w:rPr>
          <w:lang w:val="en-IN"/>
        </w:rPr>
        <w:t>Receive Transmission end notify message (R: Transmission end notify)</w:t>
      </w:r>
      <w:r>
        <w:tab/>
      </w:r>
      <w:r>
        <w:fldChar w:fldCharType="begin" w:fldLock="1"/>
      </w:r>
      <w:r>
        <w:instrText xml:space="preserve"> PAGEREF _Toc99173891 \h </w:instrText>
      </w:r>
      <w:r>
        <w:fldChar w:fldCharType="separate"/>
      </w:r>
      <w:r>
        <w:t>47</w:t>
      </w:r>
      <w:r>
        <w:fldChar w:fldCharType="end"/>
      </w:r>
    </w:p>
    <w:p w14:paraId="0A1269ED" w14:textId="3751025D" w:rsidR="00BA1F7C" w:rsidRPr="00741122" w:rsidRDefault="00BA1F7C">
      <w:pPr>
        <w:pStyle w:val="TOC5"/>
        <w:rPr>
          <w:rFonts w:ascii="Calibri" w:hAnsi="Calibri"/>
          <w:sz w:val="22"/>
          <w:szCs w:val="22"/>
          <w:lang w:eastAsia="en-GB"/>
        </w:rPr>
      </w:pPr>
      <w:r w:rsidRPr="00BA1F7C">
        <w:t>6.2.5.3.5</w:t>
      </w:r>
      <w:r w:rsidRPr="00741122">
        <w:rPr>
          <w:rFonts w:ascii="Calibri" w:hAnsi="Calibri"/>
          <w:sz w:val="22"/>
          <w:szCs w:val="22"/>
          <w:lang w:eastAsia="en-GB"/>
        </w:rPr>
        <w:tab/>
      </w:r>
      <w:r w:rsidRPr="001B2AE7">
        <w:rPr>
          <w:lang w:val="en-IN"/>
        </w:rPr>
        <w:t>Receive MCVideo call release – step 1 (R: MCVideo call release - 1)</w:t>
      </w:r>
      <w:r>
        <w:tab/>
      </w:r>
      <w:r>
        <w:fldChar w:fldCharType="begin" w:fldLock="1"/>
      </w:r>
      <w:r>
        <w:instrText xml:space="preserve"> PAGEREF _Toc99173892 \h </w:instrText>
      </w:r>
      <w:r>
        <w:fldChar w:fldCharType="separate"/>
      </w:r>
      <w:r>
        <w:t>47</w:t>
      </w:r>
      <w:r>
        <w:fldChar w:fldCharType="end"/>
      </w:r>
    </w:p>
    <w:p w14:paraId="7F766928" w14:textId="428CB799" w:rsidR="00BA1F7C" w:rsidRPr="00741122" w:rsidRDefault="00BA1F7C">
      <w:pPr>
        <w:pStyle w:val="TOC4"/>
        <w:rPr>
          <w:rFonts w:ascii="Calibri" w:hAnsi="Calibri"/>
          <w:sz w:val="22"/>
          <w:szCs w:val="22"/>
          <w:lang w:eastAsia="en-GB"/>
        </w:rPr>
      </w:pPr>
      <w:r>
        <w:t>6.2.5.4</w:t>
      </w:r>
      <w:r w:rsidRPr="00741122">
        <w:rPr>
          <w:rFonts w:ascii="Calibri" w:hAnsi="Calibri"/>
          <w:sz w:val="22"/>
          <w:szCs w:val="22"/>
          <w:lang w:eastAsia="en-GB"/>
        </w:rPr>
        <w:tab/>
      </w:r>
      <w:r>
        <w:t>State: 'U: pending request to receive'</w:t>
      </w:r>
      <w:r>
        <w:tab/>
      </w:r>
      <w:r>
        <w:fldChar w:fldCharType="begin" w:fldLock="1"/>
      </w:r>
      <w:r>
        <w:instrText xml:space="preserve"> PAGEREF _Toc99173893 \h </w:instrText>
      </w:r>
      <w:r>
        <w:fldChar w:fldCharType="separate"/>
      </w:r>
      <w:r>
        <w:t>47</w:t>
      </w:r>
      <w:r>
        <w:fldChar w:fldCharType="end"/>
      </w:r>
    </w:p>
    <w:p w14:paraId="7CAD2F58" w14:textId="5FDA252C" w:rsidR="00BA1F7C" w:rsidRPr="00741122" w:rsidRDefault="00BA1F7C">
      <w:pPr>
        <w:pStyle w:val="TOC5"/>
        <w:rPr>
          <w:rFonts w:ascii="Calibri" w:hAnsi="Calibri"/>
          <w:sz w:val="22"/>
          <w:szCs w:val="22"/>
          <w:lang w:eastAsia="en-GB"/>
        </w:rPr>
      </w:pPr>
      <w:r>
        <w:t>6.2.5.4.1</w:t>
      </w:r>
      <w:r w:rsidRPr="00741122">
        <w:rPr>
          <w:rFonts w:ascii="Calibri" w:hAnsi="Calibri"/>
          <w:sz w:val="22"/>
          <w:szCs w:val="22"/>
          <w:lang w:eastAsia="en-GB"/>
        </w:rPr>
        <w:tab/>
      </w:r>
      <w:r>
        <w:t>General</w:t>
      </w:r>
      <w:r>
        <w:tab/>
      </w:r>
      <w:r>
        <w:fldChar w:fldCharType="begin" w:fldLock="1"/>
      </w:r>
      <w:r>
        <w:instrText xml:space="preserve"> PAGEREF _Toc99173894 \h </w:instrText>
      </w:r>
      <w:r>
        <w:fldChar w:fldCharType="separate"/>
      </w:r>
      <w:r>
        <w:t>47</w:t>
      </w:r>
      <w:r>
        <w:fldChar w:fldCharType="end"/>
      </w:r>
    </w:p>
    <w:p w14:paraId="1AFE4113" w14:textId="376443E6" w:rsidR="00BA1F7C" w:rsidRPr="00741122" w:rsidRDefault="00BA1F7C">
      <w:pPr>
        <w:pStyle w:val="TOC5"/>
        <w:rPr>
          <w:rFonts w:ascii="Calibri" w:hAnsi="Calibri"/>
          <w:sz w:val="22"/>
          <w:szCs w:val="22"/>
          <w:lang w:eastAsia="en-GB"/>
        </w:rPr>
      </w:pPr>
      <w:r>
        <w:t>6.2.5.4.2</w:t>
      </w:r>
      <w:r w:rsidRPr="00741122">
        <w:rPr>
          <w:rFonts w:ascii="Calibri" w:hAnsi="Calibri"/>
          <w:sz w:val="22"/>
          <w:szCs w:val="22"/>
          <w:lang w:eastAsia="en-GB"/>
        </w:rPr>
        <w:tab/>
      </w:r>
      <w:r>
        <w:t>Reception of Receive media response (rejected) message (R: RM response (rejected))</w:t>
      </w:r>
      <w:r>
        <w:tab/>
      </w:r>
      <w:r>
        <w:fldChar w:fldCharType="begin" w:fldLock="1"/>
      </w:r>
      <w:r>
        <w:instrText xml:space="preserve"> PAGEREF _Toc99173895 \h </w:instrText>
      </w:r>
      <w:r>
        <w:fldChar w:fldCharType="separate"/>
      </w:r>
      <w:r>
        <w:t>47</w:t>
      </w:r>
      <w:r>
        <w:fldChar w:fldCharType="end"/>
      </w:r>
    </w:p>
    <w:p w14:paraId="2713445B" w14:textId="2BF419D9" w:rsidR="00BA1F7C" w:rsidRPr="00741122" w:rsidRDefault="00BA1F7C">
      <w:pPr>
        <w:pStyle w:val="TOC5"/>
        <w:rPr>
          <w:rFonts w:ascii="Calibri" w:hAnsi="Calibri"/>
          <w:sz w:val="22"/>
          <w:szCs w:val="22"/>
          <w:lang w:eastAsia="en-GB"/>
        </w:rPr>
      </w:pPr>
      <w:r>
        <w:lastRenderedPageBreak/>
        <w:t>6.2.5.4.3</w:t>
      </w:r>
      <w:r w:rsidRPr="00741122">
        <w:rPr>
          <w:rFonts w:ascii="Calibri" w:hAnsi="Calibri"/>
          <w:sz w:val="22"/>
          <w:szCs w:val="22"/>
          <w:lang w:eastAsia="en-GB"/>
        </w:rPr>
        <w:tab/>
      </w:r>
      <w:r>
        <w:t>Timer T103 (Receive media request) expired</w:t>
      </w:r>
      <w:r>
        <w:tab/>
      </w:r>
      <w:r>
        <w:fldChar w:fldCharType="begin" w:fldLock="1"/>
      </w:r>
      <w:r>
        <w:instrText xml:space="preserve"> PAGEREF _Toc99173896 \h </w:instrText>
      </w:r>
      <w:r>
        <w:fldChar w:fldCharType="separate"/>
      </w:r>
      <w:r>
        <w:t>48</w:t>
      </w:r>
      <w:r>
        <w:fldChar w:fldCharType="end"/>
      </w:r>
    </w:p>
    <w:p w14:paraId="2932115B" w14:textId="2F2C5154" w:rsidR="00BA1F7C" w:rsidRPr="00741122" w:rsidRDefault="00BA1F7C">
      <w:pPr>
        <w:pStyle w:val="TOC5"/>
        <w:rPr>
          <w:rFonts w:ascii="Calibri" w:hAnsi="Calibri"/>
          <w:sz w:val="22"/>
          <w:szCs w:val="22"/>
          <w:lang w:eastAsia="en-GB"/>
        </w:rPr>
      </w:pPr>
      <w:r>
        <w:t>6.2.5.4.4</w:t>
      </w:r>
      <w:r w:rsidRPr="00741122">
        <w:rPr>
          <w:rFonts w:ascii="Calibri" w:hAnsi="Calibri"/>
          <w:sz w:val="22"/>
          <w:szCs w:val="22"/>
          <w:lang w:eastAsia="en-GB"/>
        </w:rPr>
        <w:tab/>
      </w:r>
      <w:r>
        <w:t>Timer T103 (Receive Media Request) expired N times</w:t>
      </w:r>
      <w:r>
        <w:tab/>
      </w:r>
      <w:r>
        <w:fldChar w:fldCharType="begin" w:fldLock="1"/>
      </w:r>
      <w:r>
        <w:instrText xml:space="preserve"> PAGEREF _Toc99173897 \h </w:instrText>
      </w:r>
      <w:r>
        <w:fldChar w:fldCharType="separate"/>
      </w:r>
      <w:r>
        <w:t>48</w:t>
      </w:r>
      <w:r>
        <w:fldChar w:fldCharType="end"/>
      </w:r>
    </w:p>
    <w:p w14:paraId="00D08FAD" w14:textId="18FC1D52" w:rsidR="00BA1F7C" w:rsidRPr="00741122" w:rsidRDefault="00BA1F7C">
      <w:pPr>
        <w:pStyle w:val="TOC5"/>
        <w:rPr>
          <w:rFonts w:ascii="Calibri" w:hAnsi="Calibri"/>
          <w:sz w:val="22"/>
          <w:szCs w:val="22"/>
          <w:lang w:eastAsia="en-GB"/>
        </w:rPr>
      </w:pPr>
      <w:r>
        <w:t>6.2.5.4.5</w:t>
      </w:r>
      <w:r w:rsidRPr="00741122">
        <w:rPr>
          <w:rFonts w:ascii="Calibri" w:hAnsi="Calibri"/>
          <w:sz w:val="22"/>
          <w:szCs w:val="22"/>
          <w:lang w:eastAsia="en-GB"/>
        </w:rPr>
        <w:tab/>
      </w:r>
      <w:r>
        <w:t>Reception of Receive media response (granted) message (R: RM response (granted))</w:t>
      </w:r>
      <w:r>
        <w:tab/>
      </w:r>
      <w:r>
        <w:fldChar w:fldCharType="begin" w:fldLock="1"/>
      </w:r>
      <w:r>
        <w:instrText xml:space="preserve"> PAGEREF _Toc99173898 \h </w:instrText>
      </w:r>
      <w:r>
        <w:fldChar w:fldCharType="separate"/>
      </w:r>
      <w:r>
        <w:t>48</w:t>
      </w:r>
      <w:r>
        <w:fldChar w:fldCharType="end"/>
      </w:r>
    </w:p>
    <w:p w14:paraId="5C249B7D" w14:textId="00B78838" w:rsidR="00BA1F7C" w:rsidRPr="00741122" w:rsidRDefault="00BA1F7C">
      <w:pPr>
        <w:pStyle w:val="TOC5"/>
        <w:rPr>
          <w:rFonts w:ascii="Calibri" w:hAnsi="Calibri"/>
          <w:sz w:val="22"/>
          <w:szCs w:val="22"/>
          <w:lang w:eastAsia="en-GB"/>
        </w:rPr>
      </w:pPr>
      <w:r w:rsidRPr="00BA1F7C">
        <w:t>6.2.5.4.6</w:t>
      </w:r>
      <w:r w:rsidRPr="00741122">
        <w:rPr>
          <w:rFonts w:ascii="Calibri" w:hAnsi="Calibri"/>
          <w:sz w:val="22"/>
          <w:szCs w:val="22"/>
          <w:lang w:eastAsia="en-GB"/>
        </w:rPr>
        <w:tab/>
      </w:r>
      <w:r w:rsidRPr="001B2AE7">
        <w:rPr>
          <w:lang w:val="en-IN"/>
        </w:rPr>
        <w:t>Media reception request cancel (Click video reception end button)</w:t>
      </w:r>
      <w:r>
        <w:tab/>
      </w:r>
      <w:r>
        <w:fldChar w:fldCharType="begin" w:fldLock="1"/>
      </w:r>
      <w:r>
        <w:instrText xml:space="preserve"> PAGEREF _Toc99173899 \h </w:instrText>
      </w:r>
      <w:r>
        <w:fldChar w:fldCharType="separate"/>
      </w:r>
      <w:r>
        <w:t>48</w:t>
      </w:r>
      <w:r>
        <w:fldChar w:fldCharType="end"/>
      </w:r>
    </w:p>
    <w:p w14:paraId="036DFABC" w14:textId="528974F9" w:rsidR="00BA1F7C" w:rsidRPr="00741122" w:rsidRDefault="00BA1F7C">
      <w:pPr>
        <w:pStyle w:val="TOC4"/>
        <w:rPr>
          <w:rFonts w:ascii="Calibri" w:hAnsi="Calibri"/>
          <w:sz w:val="22"/>
          <w:szCs w:val="22"/>
          <w:lang w:eastAsia="en-GB"/>
        </w:rPr>
      </w:pPr>
      <w:r>
        <w:t>6.2.5.5</w:t>
      </w:r>
      <w:r w:rsidRPr="00741122">
        <w:rPr>
          <w:rFonts w:ascii="Calibri" w:hAnsi="Calibri"/>
          <w:sz w:val="22"/>
          <w:szCs w:val="22"/>
          <w:lang w:eastAsia="en-GB"/>
        </w:rPr>
        <w:tab/>
      </w:r>
      <w:r>
        <w:t>State: 'U: has permission to receive'</w:t>
      </w:r>
      <w:r>
        <w:tab/>
      </w:r>
      <w:r>
        <w:fldChar w:fldCharType="begin" w:fldLock="1"/>
      </w:r>
      <w:r>
        <w:instrText xml:space="preserve"> PAGEREF _Toc99173900 \h </w:instrText>
      </w:r>
      <w:r>
        <w:fldChar w:fldCharType="separate"/>
      </w:r>
      <w:r>
        <w:t>49</w:t>
      </w:r>
      <w:r>
        <w:fldChar w:fldCharType="end"/>
      </w:r>
    </w:p>
    <w:p w14:paraId="2D38A197" w14:textId="4BA48CED" w:rsidR="00BA1F7C" w:rsidRPr="00741122" w:rsidRDefault="00BA1F7C">
      <w:pPr>
        <w:pStyle w:val="TOC5"/>
        <w:rPr>
          <w:rFonts w:ascii="Calibri" w:hAnsi="Calibri"/>
          <w:sz w:val="22"/>
          <w:szCs w:val="22"/>
          <w:lang w:eastAsia="en-GB"/>
        </w:rPr>
      </w:pPr>
      <w:r>
        <w:t>6.2.5.5.1</w:t>
      </w:r>
      <w:r w:rsidRPr="00741122">
        <w:rPr>
          <w:rFonts w:ascii="Calibri" w:hAnsi="Calibri"/>
          <w:sz w:val="22"/>
          <w:szCs w:val="22"/>
          <w:lang w:eastAsia="en-GB"/>
        </w:rPr>
        <w:tab/>
      </w:r>
      <w:r>
        <w:t>General</w:t>
      </w:r>
      <w:r>
        <w:tab/>
      </w:r>
      <w:r>
        <w:fldChar w:fldCharType="begin" w:fldLock="1"/>
      </w:r>
      <w:r>
        <w:instrText xml:space="preserve"> PAGEREF _Toc99173901 \h </w:instrText>
      </w:r>
      <w:r>
        <w:fldChar w:fldCharType="separate"/>
      </w:r>
      <w:r>
        <w:t>49</w:t>
      </w:r>
      <w:r>
        <w:fldChar w:fldCharType="end"/>
      </w:r>
    </w:p>
    <w:p w14:paraId="709BE689" w14:textId="1F70CBBE" w:rsidR="00BA1F7C" w:rsidRPr="00741122" w:rsidRDefault="00BA1F7C">
      <w:pPr>
        <w:pStyle w:val="TOC5"/>
        <w:rPr>
          <w:rFonts w:ascii="Calibri" w:hAnsi="Calibri"/>
          <w:sz w:val="22"/>
          <w:szCs w:val="22"/>
          <w:lang w:eastAsia="en-GB"/>
        </w:rPr>
      </w:pPr>
      <w:r>
        <w:t>6.2.5.5.2</w:t>
      </w:r>
      <w:r w:rsidRPr="00741122">
        <w:rPr>
          <w:rFonts w:ascii="Calibri" w:hAnsi="Calibri"/>
          <w:sz w:val="22"/>
          <w:szCs w:val="22"/>
          <w:lang w:eastAsia="en-GB"/>
        </w:rPr>
        <w:tab/>
      </w:r>
      <w:r>
        <w:t>Receive RTP media packets (R: RTP media)</w:t>
      </w:r>
      <w:r>
        <w:tab/>
      </w:r>
      <w:r>
        <w:fldChar w:fldCharType="begin" w:fldLock="1"/>
      </w:r>
      <w:r>
        <w:instrText xml:space="preserve"> PAGEREF _Toc99173902 \h </w:instrText>
      </w:r>
      <w:r>
        <w:fldChar w:fldCharType="separate"/>
      </w:r>
      <w:r>
        <w:t>49</w:t>
      </w:r>
      <w:r>
        <w:fldChar w:fldCharType="end"/>
      </w:r>
    </w:p>
    <w:p w14:paraId="27E7F6F4" w14:textId="5AB84CC1" w:rsidR="00BA1F7C" w:rsidRPr="00741122" w:rsidRDefault="00BA1F7C">
      <w:pPr>
        <w:pStyle w:val="TOC5"/>
        <w:rPr>
          <w:rFonts w:ascii="Calibri" w:hAnsi="Calibri"/>
          <w:sz w:val="22"/>
          <w:szCs w:val="22"/>
          <w:lang w:eastAsia="en-GB"/>
        </w:rPr>
      </w:pPr>
      <w:r>
        <w:t>6.2.5.5.3</w:t>
      </w:r>
      <w:r w:rsidRPr="00741122">
        <w:rPr>
          <w:rFonts w:ascii="Calibri" w:hAnsi="Calibri"/>
          <w:sz w:val="22"/>
          <w:szCs w:val="22"/>
          <w:lang w:eastAsia="en-GB"/>
        </w:rPr>
        <w:tab/>
      </w:r>
      <w:r>
        <w:t xml:space="preserve">Media reception end request message (Click </w:t>
      </w:r>
      <w:r w:rsidRPr="001B2AE7">
        <w:rPr>
          <w:lang w:val="en-US"/>
        </w:rPr>
        <w:t>video reception</w:t>
      </w:r>
      <w:r>
        <w:t xml:space="preserve"> end button)</w:t>
      </w:r>
      <w:r>
        <w:tab/>
      </w:r>
      <w:r>
        <w:fldChar w:fldCharType="begin" w:fldLock="1"/>
      </w:r>
      <w:r>
        <w:instrText xml:space="preserve"> PAGEREF _Toc99173903 \h </w:instrText>
      </w:r>
      <w:r>
        <w:fldChar w:fldCharType="separate"/>
      </w:r>
      <w:r>
        <w:t>49</w:t>
      </w:r>
      <w:r>
        <w:fldChar w:fldCharType="end"/>
      </w:r>
    </w:p>
    <w:p w14:paraId="08F9B8C0" w14:textId="45D6E6BE" w:rsidR="00BA1F7C" w:rsidRPr="00741122" w:rsidRDefault="00BA1F7C">
      <w:pPr>
        <w:pStyle w:val="TOC5"/>
        <w:rPr>
          <w:rFonts w:ascii="Calibri" w:hAnsi="Calibri"/>
          <w:sz w:val="22"/>
          <w:szCs w:val="22"/>
          <w:lang w:eastAsia="en-GB"/>
        </w:rPr>
      </w:pPr>
      <w:r>
        <w:t>6.2.5.5.4</w:t>
      </w:r>
      <w:r w:rsidRPr="00741122">
        <w:rPr>
          <w:rFonts w:ascii="Calibri" w:hAnsi="Calibri"/>
          <w:sz w:val="22"/>
          <w:szCs w:val="22"/>
          <w:lang w:eastAsia="en-GB"/>
        </w:rPr>
        <w:tab/>
      </w:r>
      <w:r>
        <w:t>Receive Media reception override notify message (R: Media Rx override notify)</w:t>
      </w:r>
      <w:r>
        <w:tab/>
      </w:r>
      <w:r>
        <w:fldChar w:fldCharType="begin" w:fldLock="1"/>
      </w:r>
      <w:r>
        <w:instrText xml:space="preserve"> PAGEREF _Toc99173904 \h </w:instrText>
      </w:r>
      <w:r>
        <w:fldChar w:fldCharType="separate"/>
      </w:r>
      <w:r>
        <w:t>49</w:t>
      </w:r>
      <w:r>
        <w:fldChar w:fldCharType="end"/>
      </w:r>
    </w:p>
    <w:p w14:paraId="6F314383" w14:textId="0C73AAF2" w:rsidR="00BA1F7C" w:rsidRPr="00741122" w:rsidRDefault="00BA1F7C">
      <w:pPr>
        <w:pStyle w:val="TOC5"/>
        <w:rPr>
          <w:rFonts w:ascii="Calibri" w:hAnsi="Calibri"/>
          <w:sz w:val="22"/>
          <w:szCs w:val="22"/>
          <w:lang w:eastAsia="en-GB"/>
        </w:rPr>
      </w:pPr>
      <w:r>
        <w:t>6.2.5.5.5</w:t>
      </w:r>
      <w:r w:rsidRPr="00741122">
        <w:rPr>
          <w:rFonts w:ascii="Calibri" w:hAnsi="Calibri"/>
          <w:sz w:val="22"/>
          <w:szCs w:val="22"/>
          <w:lang w:eastAsia="en-GB"/>
        </w:rPr>
        <w:tab/>
      </w:r>
      <w:r>
        <w:t>Receive Media reception end request message (R: MRE request)</w:t>
      </w:r>
      <w:r>
        <w:tab/>
      </w:r>
      <w:r>
        <w:fldChar w:fldCharType="begin" w:fldLock="1"/>
      </w:r>
      <w:r>
        <w:instrText xml:space="preserve"> PAGEREF _Toc99173905 \h </w:instrText>
      </w:r>
      <w:r>
        <w:fldChar w:fldCharType="separate"/>
      </w:r>
      <w:r>
        <w:t>50</w:t>
      </w:r>
      <w:r>
        <w:fldChar w:fldCharType="end"/>
      </w:r>
    </w:p>
    <w:p w14:paraId="4FF7E768" w14:textId="651BD915" w:rsidR="00BA1F7C" w:rsidRPr="00741122" w:rsidRDefault="00BA1F7C">
      <w:pPr>
        <w:pStyle w:val="TOC5"/>
        <w:rPr>
          <w:rFonts w:ascii="Calibri" w:hAnsi="Calibri"/>
          <w:sz w:val="22"/>
          <w:szCs w:val="22"/>
          <w:lang w:eastAsia="en-GB"/>
        </w:rPr>
      </w:pPr>
      <w:r>
        <w:t>6.2.5.5.6</w:t>
      </w:r>
      <w:r w:rsidRPr="00741122">
        <w:rPr>
          <w:rFonts w:ascii="Calibri" w:hAnsi="Calibri"/>
          <w:sz w:val="22"/>
          <w:szCs w:val="22"/>
          <w:lang w:eastAsia="en-GB"/>
        </w:rPr>
        <w:tab/>
      </w:r>
      <w:r w:rsidRPr="001B2AE7">
        <w:t>Void</w:t>
      </w:r>
      <w:r>
        <w:tab/>
      </w:r>
      <w:r>
        <w:fldChar w:fldCharType="begin" w:fldLock="1"/>
      </w:r>
      <w:r>
        <w:instrText xml:space="preserve"> PAGEREF _Toc99173906 \h </w:instrText>
      </w:r>
      <w:r>
        <w:fldChar w:fldCharType="separate"/>
      </w:r>
      <w:r>
        <w:t>50</w:t>
      </w:r>
      <w:r>
        <w:fldChar w:fldCharType="end"/>
      </w:r>
    </w:p>
    <w:p w14:paraId="7475737E" w14:textId="24AE9D90" w:rsidR="00BA1F7C" w:rsidRPr="00741122" w:rsidRDefault="00BA1F7C">
      <w:pPr>
        <w:pStyle w:val="TOC4"/>
        <w:rPr>
          <w:rFonts w:ascii="Calibri" w:hAnsi="Calibri"/>
          <w:sz w:val="22"/>
          <w:szCs w:val="22"/>
          <w:lang w:eastAsia="en-GB"/>
        </w:rPr>
      </w:pPr>
      <w:r>
        <w:t>6.2.5.6</w:t>
      </w:r>
      <w:r w:rsidRPr="00741122">
        <w:rPr>
          <w:rFonts w:ascii="Calibri" w:hAnsi="Calibri"/>
          <w:sz w:val="22"/>
          <w:szCs w:val="22"/>
          <w:lang w:eastAsia="en-GB"/>
        </w:rPr>
        <w:tab/>
      </w:r>
      <w:r>
        <w:t>State: 'U: pending reception release'</w:t>
      </w:r>
      <w:r>
        <w:tab/>
      </w:r>
      <w:r>
        <w:fldChar w:fldCharType="begin" w:fldLock="1"/>
      </w:r>
      <w:r>
        <w:instrText xml:space="preserve"> PAGEREF _Toc99173907 \h </w:instrText>
      </w:r>
      <w:r>
        <w:fldChar w:fldCharType="separate"/>
      </w:r>
      <w:r>
        <w:t>50</w:t>
      </w:r>
      <w:r>
        <w:fldChar w:fldCharType="end"/>
      </w:r>
    </w:p>
    <w:p w14:paraId="58DCAC7F" w14:textId="5BDAB836" w:rsidR="00BA1F7C" w:rsidRPr="00741122" w:rsidRDefault="00BA1F7C">
      <w:pPr>
        <w:pStyle w:val="TOC5"/>
        <w:rPr>
          <w:rFonts w:ascii="Calibri" w:hAnsi="Calibri"/>
          <w:sz w:val="22"/>
          <w:szCs w:val="22"/>
          <w:lang w:eastAsia="en-GB"/>
        </w:rPr>
      </w:pPr>
      <w:r>
        <w:t>6.2.5.6.1</w:t>
      </w:r>
      <w:r w:rsidRPr="00741122">
        <w:rPr>
          <w:rFonts w:ascii="Calibri" w:hAnsi="Calibri"/>
          <w:sz w:val="22"/>
          <w:szCs w:val="22"/>
          <w:lang w:eastAsia="en-GB"/>
        </w:rPr>
        <w:tab/>
      </w:r>
      <w:r>
        <w:t>General</w:t>
      </w:r>
      <w:r>
        <w:tab/>
      </w:r>
      <w:r>
        <w:fldChar w:fldCharType="begin" w:fldLock="1"/>
      </w:r>
      <w:r>
        <w:instrText xml:space="preserve"> PAGEREF _Toc99173908 \h </w:instrText>
      </w:r>
      <w:r>
        <w:fldChar w:fldCharType="separate"/>
      </w:r>
      <w:r>
        <w:t>50</w:t>
      </w:r>
      <w:r>
        <w:fldChar w:fldCharType="end"/>
      </w:r>
    </w:p>
    <w:p w14:paraId="24D26A91" w14:textId="64DF0386" w:rsidR="00BA1F7C" w:rsidRPr="00741122" w:rsidRDefault="00BA1F7C">
      <w:pPr>
        <w:pStyle w:val="TOC5"/>
        <w:rPr>
          <w:rFonts w:ascii="Calibri" w:hAnsi="Calibri"/>
          <w:sz w:val="22"/>
          <w:szCs w:val="22"/>
          <w:lang w:eastAsia="en-GB"/>
        </w:rPr>
      </w:pPr>
      <w:r>
        <w:t>6.2.5.6.2</w:t>
      </w:r>
      <w:r w:rsidRPr="00741122">
        <w:rPr>
          <w:rFonts w:ascii="Calibri" w:hAnsi="Calibri"/>
          <w:sz w:val="22"/>
          <w:szCs w:val="22"/>
          <w:lang w:eastAsia="en-GB"/>
        </w:rPr>
        <w:tab/>
      </w:r>
      <w:r>
        <w:t>Timer T104 (Receive Media Release) expired</w:t>
      </w:r>
      <w:r>
        <w:tab/>
      </w:r>
      <w:r>
        <w:fldChar w:fldCharType="begin" w:fldLock="1"/>
      </w:r>
      <w:r>
        <w:instrText xml:space="preserve"> PAGEREF _Toc99173909 \h </w:instrText>
      </w:r>
      <w:r>
        <w:fldChar w:fldCharType="separate"/>
      </w:r>
      <w:r>
        <w:t>50</w:t>
      </w:r>
      <w:r>
        <w:fldChar w:fldCharType="end"/>
      </w:r>
    </w:p>
    <w:p w14:paraId="374EFBC4" w14:textId="2E2082F0" w:rsidR="00BA1F7C" w:rsidRPr="00741122" w:rsidRDefault="00BA1F7C">
      <w:pPr>
        <w:pStyle w:val="TOC5"/>
        <w:rPr>
          <w:rFonts w:ascii="Calibri" w:hAnsi="Calibri"/>
          <w:sz w:val="22"/>
          <w:szCs w:val="22"/>
          <w:lang w:eastAsia="en-GB"/>
        </w:rPr>
      </w:pPr>
      <w:r>
        <w:t>6.2.5.6.3</w:t>
      </w:r>
      <w:r w:rsidRPr="00741122">
        <w:rPr>
          <w:rFonts w:ascii="Calibri" w:hAnsi="Calibri"/>
          <w:sz w:val="22"/>
          <w:szCs w:val="22"/>
          <w:lang w:eastAsia="en-GB"/>
        </w:rPr>
        <w:tab/>
      </w:r>
      <w:r>
        <w:t>Timer T104 (Receive media release) expired N times</w:t>
      </w:r>
      <w:r>
        <w:tab/>
      </w:r>
      <w:r>
        <w:fldChar w:fldCharType="begin" w:fldLock="1"/>
      </w:r>
      <w:r>
        <w:instrText xml:space="preserve"> PAGEREF _Toc99173910 \h </w:instrText>
      </w:r>
      <w:r>
        <w:fldChar w:fldCharType="separate"/>
      </w:r>
      <w:r>
        <w:t>51</w:t>
      </w:r>
      <w:r>
        <w:fldChar w:fldCharType="end"/>
      </w:r>
    </w:p>
    <w:p w14:paraId="6C1D65CB" w14:textId="4D238355" w:rsidR="00BA1F7C" w:rsidRPr="00741122" w:rsidRDefault="00BA1F7C">
      <w:pPr>
        <w:pStyle w:val="TOC5"/>
        <w:rPr>
          <w:rFonts w:ascii="Calibri" w:hAnsi="Calibri"/>
          <w:sz w:val="22"/>
          <w:szCs w:val="22"/>
          <w:lang w:eastAsia="en-GB"/>
        </w:rPr>
      </w:pPr>
      <w:r>
        <w:t>6.2.5.6.4</w:t>
      </w:r>
      <w:r w:rsidRPr="00741122">
        <w:rPr>
          <w:rFonts w:ascii="Calibri" w:hAnsi="Calibri"/>
          <w:sz w:val="22"/>
          <w:szCs w:val="22"/>
          <w:lang w:eastAsia="en-GB"/>
        </w:rPr>
        <w:tab/>
      </w:r>
      <w:r>
        <w:t>Receive Media Reception End Response message (R: MRE response)</w:t>
      </w:r>
      <w:r>
        <w:tab/>
      </w:r>
      <w:r>
        <w:fldChar w:fldCharType="begin" w:fldLock="1"/>
      </w:r>
      <w:r>
        <w:instrText xml:space="preserve"> PAGEREF _Toc99173911 \h </w:instrText>
      </w:r>
      <w:r>
        <w:fldChar w:fldCharType="separate"/>
      </w:r>
      <w:r>
        <w:t>51</w:t>
      </w:r>
      <w:r>
        <w:fldChar w:fldCharType="end"/>
      </w:r>
    </w:p>
    <w:p w14:paraId="3ED7038C" w14:textId="3C00D606" w:rsidR="00BA1F7C" w:rsidRPr="00741122" w:rsidRDefault="00BA1F7C">
      <w:pPr>
        <w:pStyle w:val="TOC5"/>
        <w:rPr>
          <w:rFonts w:ascii="Calibri" w:hAnsi="Calibri"/>
          <w:sz w:val="22"/>
          <w:szCs w:val="22"/>
          <w:lang w:eastAsia="en-GB"/>
        </w:rPr>
      </w:pPr>
      <w:r>
        <w:t>6.2.5.6.5</w:t>
      </w:r>
      <w:r w:rsidRPr="00741122">
        <w:rPr>
          <w:rFonts w:ascii="Calibri" w:hAnsi="Calibri"/>
          <w:sz w:val="22"/>
          <w:szCs w:val="22"/>
          <w:lang w:eastAsia="en-GB"/>
        </w:rPr>
        <w:tab/>
      </w:r>
      <w:r>
        <w:t>Void</w:t>
      </w:r>
      <w:r>
        <w:tab/>
      </w:r>
      <w:r>
        <w:fldChar w:fldCharType="begin" w:fldLock="1"/>
      </w:r>
      <w:r>
        <w:instrText xml:space="preserve"> PAGEREF _Toc99173912 \h </w:instrText>
      </w:r>
      <w:r>
        <w:fldChar w:fldCharType="separate"/>
      </w:r>
      <w:r>
        <w:t>51</w:t>
      </w:r>
      <w:r>
        <w:fldChar w:fldCharType="end"/>
      </w:r>
    </w:p>
    <w:p w14:paraId="59AFF3CA" w14:textId="71CC5D30" w:rsidR="00BA1F7C" w:rsidRPr="00741122" w:rsidRDefault="00BA1F7C">
      <w:pPr>
        <w:pStyle w:val="TOC4"/>
        <w:rPr>
          <w:rFonts w:ascii="Calibri" w:hAnsi="Calibri"/>
          <w:sz w:val="22"/>
          <w:szCs w:val="22"/>
          <w:lang w:eastAsia="en-GB"/>
        </w:rPr>
      </w:pPr>
      <w:r>
        <w:t>6.2.5.7</w:t>
      </w:r>
      <w:r w:rsidRPr="00741122">
        <w:rPr>
          <w:rFonts w:ascii="Calibri" w:hAnsi="Calibri"/>
          <w:sz w:val="22"/>
          <w:szCs w:val="22"/>
          <w:lang w:eastAsia="en-GB"/>
        </w:rPr>
        <w:tab/>
      </w:r>
      <w:r w:rsidRPr="001B2AE7">
        <w:rPr>
          <w:lang w:val="en-IN"/>
        </w:rPr>
        <w:t>Void</w:t>
      </w:r>
      <w:r>
        <w:tab/>
      </w:r>
      <w:r>
        <w:fldChar w:fldCharType="begin" w:fldLock="1"/>
      </w:r>
      <w:r>
        <w:instrText xml:space="preserve"> PAGEREF _Toc99173913 \h </w:instrText>
      </w:r>
      <w:r>
        <w:fldChar w:fldCharType="separate"/>
      </w:r>
      <w:r>
        <w:t>51</w:t>
      </w:r>
      <w:r>
        <w:fldChar w:fldCharType="end"/>
      </w:r>
    </w:p>
    <w:p w14:paraId="4E2875BB" w14:textId="3E161168" w:rsidR="00BA1F7C" w:rsidRPr="00741122" w:rsidRDefault="00BA1F7C">
      <w:pPr>
        <w:pStyle w:val="TOC5"/>
        <w:rPr>
          <w:rFonts w:ascii="Calibri" w:hAnsi="Calibri"/>
          <w:sz w:val="22"/>
          <w:szCs w:val="22"/>
          <w:lang w:eastAsia="en-GB"/>
        </w:rPr>
      </w:pPr>
      <w:r>
        <w:t>6.2.5.7.1</w:t>
      </w:r>
      <w:r w:rsidRPr="00741122">
        <w:rPr>
          <w:rFonts w:ascii="Calibri" w:hAnsi="Calibri"/>
          <w:sz w:val="22"/>
          <w:szCs w:val="22"/>
          <w:lang w:eastAsia="en-GB"/>
        </w:rPr>
        <w:tab/>
      </w:r>
      <w:r w:rsidRPr="001B2AE7">
        <w:rPr>
          <w:lang w:val="en-IN"/>
        </w:rPr>
        <w:t>Void</w:t>
      </w:r>
      <w:r>
        <w:tab/>
      </w:r>
      <w:r>
        <w:fldChar w:fldCharType="begin" w:fldLock="1"/>
      </w:r>
      <w:r>
        <w:instrText xml:space="preserve"> PAGEREF _Toc99173914 \h </w:instrText>
      </w:r>
      <w:r>
        <w:fldChar w:fldCharType="separate"/>
      </w:r>
      <w:r>
        <w:t>51</w:t>
      </w:r>
      <w:r>
        <w:fldChar w:fldCharType="end"/>
      </w:r>
    </w:p>
    <w:p w14:paraId="01396F9D" w14:textId="794B415A" w:rsidR="00BA1F7C" w:rsidRPr="00741122" w:rsidRDefault="00BA1F7C">
      <w:pPr>
        <w:pStyle w:val="TOC5"/>
        <w:rPr>
          <w:rFonts w:ascii="Calibri" w:hAnsi="Calibri"/>
          <w:sz w:val="22"/>
          <w:szCs w:val="22"/>
          <w:lang w:eastAsia="en-GB"/>
        </w:rPr>
      </w:pPr>
      <w:r>
        <w:t>6.2.5.7.2</w:t>
      </w:r>
      <w:r w:rsidRPr="00741122">
        <w:rPr>
          <w:rFonts w:ascii="Calibri" w:hAnsi="Calibri"/>
          <w:sz w:val="22"/>
          <w:szCs w:val="22"/>
          <w:lang w:eastAsia="en-GB"/>
        </w:rPr>
        <w:tab/>
      </w:r>
      <w:r w:rsidRPr="001B2AE7">
        <w:rPr>
          <w:lang w:val="en-IN"/>
        </w:rPr>
        <w:t>Void</w:t>
      </w:r>
      <w:r>
        <w:tab/>
      </w:r>
      <w:r>
        <w:fldChar w:fldCharType="begin" w:fldLock="1"/>
      </w:r>
      <w:r>
        <w:instrText xml:space="preserve"> PAGEREF _Toc99173915 \h </w:instrText>
      </w:r>
      <w:r>
        <w:fldChar w:fldCharType="separate"/>
      </w:r>
      <w:r>
        <w:t>51</w:t>
      </w:r>
      <w:r>
        <w:fldChar w:fldCharType="end"/>
      </w:r>
    </w:p>
    <w:p w14:paraId="137B8400" w14:textId="15D58D50" w:rsidR="00BA1F7C" w:rsidRPr="00741122" w:rsidRDefault="00BA1F7C">
      <w:pPr>
        <w:pStyle w:val="TOC5"/>
        <w:rPr>
          <w:rFonts w:ascii="Calibri" w:hAnsi="Calibri"/>
          <w:sz w:val="22"/>
          <w:szCs w:val="22"/>
          <w:lang w:eastAsia="en-GB"/>
        </w:rPr>
      </w:pPr>
      <w:r>
        <w:t>6.2.5.7.3</w:t>
      </w:r>
      <w:r w:rsidRPr="00741122">
        <w:rPr>
          <w:rFonts w:ascii="Calibri" w:hAnsi="Calibri"/>
          <w:sz w:val="22"/>
          <w:szCs w:val="22"/>
          <w:lang w:eastAsia="en-GB"/>
        </w:rPr>
        <w:tab/>
      </w:r>
      <w:r w:rsidRPr="001B2AE7">
        <w:rPr>
          <w:lang w:val="en-IN"/>
        </w:rPr>
        <w:t>Void</w:t>
      </w:r>
      <w:r>
        <w:tab/>
      </w:r>
      <w:r>
        <w:fldChar w:fldCharType="begin" w:fldLock="1"/>
      </w:r>
      <w:r>
        <w:instrText xml:space="preserve"> PAGEREF _Toc99173916 \h </w:instrText>
      </w:r>
      <w:r>
        <w:fldChar w:fldCharType="separate"/>
      </w:r>
      <w:r>
        <w:t>51</w:t>
      </w:r>
      <w:r>
        <w:fldChar w:fldCharType="end"/>
      </w:r>
    </w:p>
    <w:p w14:paraId="04839CB1" w14:textId="206288C2" w:rsidR="00BA1F7C" w:rsidRPr="00741122" w:rsidRDefault="00BA1F7C">
      <w:pPr>
        <w:pStyle w:val="TOC5"/>
        <w:rPr>
          <w:rFonts w:ascii="Calibri" w:hAnsi="Calibri"/>
          <w:sz w:val="22"/>
          <w:szCs w:val="22"/>
          <w:lang w:eastAsia="en-GB"/>
        </w:rPr>
      </w:pPr>
      <w:r>
        <w:t>6.2.5.7.4</w:t>
      </w:r>
      <w:r w:rsidRPr="00741122">
        <w:rPr>
          <w:rFonts w:ascii="Calibri" w:hAnsi="Calibri"/>
          <w:sz w:val="22"/>
          <w:szCs w:val="22"/>
          <w:lang w:eastAsia="en-GB"/>
        </w:rPr>
        <w:tab/>
      </w:r>
      <w:r w:rsidRPr="001B2AE7">
        <w:t>Void</w:t>
      </w:r>
      <w:r>
        <w:tab/>
      </w:r>
      <w:r>
        <w:fldChar w:fldCharType="begin" w:fldLock="1"/>
      </w:r>
      <w:r>
        <w:instrText xml:space="preserve"> PAGEREF _Toc99173917 \h </w:instrText>
      </w:r>
      <w:r>
        <w:fldChar w:fldCharType="separate"/>
      </w:r>
      <w:r>
        <w:t>51</w:t>
      </w:r>
      <w:r>
        <w:fldChar w:fldCharType="end"/>
      </w:r>
    </w:p>
    <w:p w14:paraId="481EE31E" w14:textId="72EB1F22" w:rsidR="00BA1F7C" w:rsidRPr="00741122" w:rsidRDefault="00BA1F7C">
      <w:pPr>
        <w:pStyle w:val="TOC4"/>
        <w:rPr>
          <w:rFonts w:ascii="Calibri" w:hAnsi="Calibri"/>
          <w:sz w:val="22"/>
          <w:szCs w:val="22"/>
          <w:lang w:eastAsia="en-GB"/>
        </w:rPr>
      </w:pPr>
      <w:r w:rsidRPr="00BA1F7C">
        <w:t>6.2.5.8</w:t>
      </w:r>
      <w:r w:rsidRPr="00741122">
        <w:rPr>
          <w:rFonts w:ascii="Calibri" w:hAnsi="Calibri"/>
          <w:sz w:val="22"/>
          <w:szCs w:val="22"/>
          <w:lang w:eastAsia="en-GB"/>
        </w:rPr>
        <w:tab/>
      </w:r>
      <w:r w:rsidRPr="001B2AE7">
        <w:rPr>
          <w:lang w:val="en-IN"/>
        </w:rPr>
        <w:t>State: 'U: terminated'</w:t>
      </w:r>
      <w:r>
        <w:tab/>
      </w:r>
      <w:r>
        <w:fldChar w:fldCharType="begin" w:fldLock="1"/>
      </w:r>
      <w:r>
        <w:instrText xml:space="preserve"> PAGEREF _Toc99173918 \h </w:instrText>
      </w:r>
      <w:r>
        <w:fldChar w:fldCharType="separate"/>
      </w:r>
      <w:r>
        <w:t>51</w:t>
      </w:r>
      <w:r>
        <w:fldChar w:fldCharType="end"/>
      </w:r>
    </w:p>
    <w:p w14:paraId="63FBC98E" w14:textId="3E7C6030" w:rsidR="00BA1F7C" w:rsidRPr="00741122" w:rsidRDefault="00BA1F7C">
      <w:pPr>
        <w:pStyle w:val="TOC5"/>
        <w:rPr>
          <w:rFonts w:ascii="Calibri" w:hAnsi="Calibri"/>
          <w:sz w:val="22"/>
          <w:szCs w:val="22"/>
          <w:lang w:eastAsia="en-GB"/>
        </w:rPr>
      </w:pPr>
      <w:r w:rsidRPr="00BA1F7C">
        <w:t>6.2.5.8.1</w:t>
      </w:r>
      <w:r w:rsidRPr="00741122">
        <w:rPr>
          <w:rFonts w:ascii="Calibri" w:hAnsi="Calibri"/>
          <w:sz w:val="22"/>
          <w:szCs w:val="22"/>
          <w:lang w:eastAsia="en-GB"/>
        </w:rPr>
        <w:tab/>
      </w:r>
      <w:r w:rsidRPr="001B2AE7">
        <w:rPr>
          <w:lang w:val="en-IN"/>
        </w:rPr>
        <w:t>General</w:t>
      </w:r>
      <w:r>
        <w:tab/>
      </w:r>
      <w:r>
        <w:fldChar w:fldCharType="begin" w:fldLock="1"/>
      </w:r>
      <w:r>
        <w:instrText xml:space="preserve"> PAGEREF _Toc99173919 \h </w:instrText>
      </w:r>
      <w:r>
        <w:fldChar w:fldCharType="separate"/>
      </w:r>
      <w:r>
        <w:t>51</w:t>
      </w:r>
      <w:r>
        <w:fldChar w:fldCharType="end"/>
      </w:r>
    </w:p>
    <w:p w14:paraId="4D70320A" w14:textId="2021ABB5" w:rsidR="00BA1F7C" w:rsidRPr="00741122" w:rsidRDefault="00BA1F7C">
      <w:pPr>
        <w:pStyle w:val="TOC4"/>
        <w:rPr>
          <w:rFonts w:ascii="Calibri" w:hAnsi="Calibri"/>
          <w:sz w:val="22"/>
          <w:szCs w:val="22"/>
          <w:lang w:eastAsia="en-GB"/>
        </w:rPr>
      </w:pPr>
      <w:r w:rsidRPr="00BA1F7C">
        <w:t>6.2.5.9</w:t>
      </w:r>
      <w:r w:rsidRPr="00741122">
        <w:rPr>
          <w:rFonts w:ascii="Calibri" w:hAnsi="Calibri"/>
          <w:sz w:val="22"/>
          <w:szCs w:val="22"/>
          <w:lang w:eastAsia="en-GB"/>
        </w:rPr>
        <w:tab/>
      </w:r>
      <w:r w:rsidRPr="001B2AE7">
        <w:rPr>
          <w:lang w:val="en-IN"/>
        </w:rPr>
        <w:t>State: 'Call releasing'</w:t>
      </w:r>
      <w:r>
        <w:tab/>
      </w:r>
      <w:r>
        <w:fldChar w:fldCharType="begin" w:fldLock="1"/>
      </w:r>
      <w:r>
        <w:instrText xml:space="preserve"> PAGEREF _Toc99173920 \h </w:instrText>
      </w:r>
      <w:r>
        <w:fldChar w:fldCharType="separate"/>
      </w:r>
      <w:r>
        <w:t>51</w:t>
      </w:r>
      <w:r>
        <w:fldChar w:fldCharType="end"/>
      </w:r>
    </w:p>
    <w:p w14:paraId="643C8139" w14:textId="265864A0" w:rsidR="00BA1F7C" w:rsidRPr="00741122" w:rsidRDefault="00BA1F7C">
      <w:pPr>
        <w:pStyle w:val="TOC5"/>
        <w:rPr>
          <w:rFonts w:ascii="Calibri" w:hAnsi="Calibri"/>
          <w:sz w:val="22"/>
          <w:szCs w:val="22"/>
          <w:lang w:eastAsia="en-GB"/>
        </w:rPr>
      </w:pPr>
      <w:r w:rsidRPr="00BA1F7C">
        <w:t>6.2.5.9.1</w:t>
      </w:r>
      <w:r w:rsidRPr="00741122">
        <w:rPr>
          <w:rFonts w:ascii="Calibri" w:hAnsi="Calibri"/>
          <w:sz w:val="22"/>
          <w:szCs w:val="22"/>
          <w:lang w:eastAsia="en-GB"/>
        </w:rPr>
        <w:tab/>
      </w:r>
      <w:r w:rsidRPr="001B2AE7">
        <w:rPr>
          <w:lang w:val="en-IN"/>
        </w:rPr>
        <w:t>General</w:t>
      </w:r>
      <w:r>
        <w:tab/>
      </w:r>
      <w:r>
        <w:fldChar w:fldCharType="begin" w:fldLock="1"/>
      </w:r>
      <w:r>
        <w:instrText xml:space="preserve"> PAGEREF _Toc99173921 \h </w:instrText>
      </w:r>
      <w:r>
        <w:fldChar w:fldCharType="separate"/>
      </w:r>
      <w:r>
        <w:t>51</w:t>
      </w:r>
      <w:r>
        <w:fldChar w:fldCharType="end"/>
      </w:r>
    </w:p>
    <w:p w14:paraId="00364E83" w14:textId="0F0CDDDC" w:rsidR="00BA1F7C" w:rsidRPr="00741122" w:rsidRDefault="00BA1F7C">
      <w:pPr>
        <w:pStyle w:val="TOC5"/>
        <w:rPr>
          <w:rFonts w:ascii="Calibri" w:hAnsi="Calibri"/>
          <w:sz w:val="22"/>
          <w:szCs w:val="22"/>
          <w:lang w:eastAsia="en-GB"/>
        </w:rPr>
      </w:pPr>
      <w:r w:rsidRPr="00BA1F7C">
        <w:t>6.2.5.9.2</w:t>
      </w:r>
      <w:r w:rsidRPr="00741122">
        <w:rPr>
          <w:rFonts w:ascii="Calibri" w:hAnsi="Calibri"/>
          <w:sz w:val="22"/>
          <w:szCs w:val="22"/>
          <w:lang w:eastAsia="en-GB"/>
        </w:rPr>
        <w:tab/>
      </w:r>
      <w:r w:rsidRPr="001B2AE7">
        <w:rPr>
          <w:lang w:val="en-IN"/>
        </w:rPr>
        <w:t>Receive MCVideo call release – step 2 (R: MCVideo call release - 2)</w:t>
      </w:r>
      <w:r>
        <w:tab/>
      </w:r>
      <w:r>
        <w:fldChar w:fldCharType="begin" w:fldLock="1"/>
      </w:r>
      <w:r>
        <w:instrText xml:space="preserve"> PAGEREF _Toc99173922 \h </w:instrText>
      </w:r>
      <w:r>
        <w:fldChar w:fldCharType="separate"/>
      </w:r>
      <w:r>
        <w:t>52</w:t>
      </w:r>
      <w:r>
        <w:fldChar w:fldCharType="end"/>
      </w:r>
    </w:p>
    <w:p w14:paraId="3E6EB329" w14:textId="524DAB4B" w:rsidR="00BA1F7C" w:rsidRPr="00741122" w:rsidRDefault="00BA1F7C">
      <w:pPr>
        <w:pStyle w:val="TOC2"/>
        <w:rPr>
          <w:rFonts w:ascii="Calibri" w:hAnsi="Calibri"/>
          <w:sz w:val="22"/>
          <w:szCs w:val="22"/>
          <w:lang w:eastAsia="en-GB"/>
        </w:rPr>
      </w:pPr>
      <w:r>
        <w:t>6.3</w:t>
      </w:r>
      <w:r w:rsidRPr="00741122">
        <w:rPr>
          <w:rFonts w:ascii="Calibri" w:hAnsi="Calibri"/>
          <w:sz w:val="22"/>
          <w:szCs w:val="22"/>
          <w:lang w:eastAsia="en-GB"/>
        </w:rPr>
        <w:tab/>
      </w:r>
      <w:r>
        <w:t>Transmission control server procedures</w:t>
      </w:r>
      <w:r>
        <w:tab/>
      </w:r>
      <w:r>
        <w:fldChar w:fldCharType="begin" w:fldLock="1"/>
      </w:r>
      <w:r>
        <w:instrText xml:space="preserve"> PAGEREF _Toc99173923 \h </w:instrText>
      </w:r>
      <w:r>
        <w:fldChar w:fldCharType="separate"/>
      </w:r>
      <w:r>
        <w:t>52</w:t>
      </w:r>
      <w:r>
        <w:fldChar w:fldCharType="end"/>
      </w:r>
    </w:p>
    <w:p w14:paraId="37DBEEE2" w14:textId="69853426" w:rsidR="00BA1F7C" w:rsidRPr="00741122" w:rsidRDefault="00BA1F7C">
      <w:pPr>
        <w:pStyle w:val="TOC3"/>
        <w:rPr>
          <w:rFonts w:ascii="Calibri" w:hAnsi="Calibri"/>
          <w:sz w:val="22"/>
          <w:szCs w:val="22"/>
          <w:lang w:eastAsia="en-GB"/>
        </w:rPr>
      </w:pPr>
      <w:r>
        <w:t>6.3.1</w:t>
      </w:r>
      <w:r w:rsidRPr="00741122">
        <w:rPr>
          <w:rFonts w:ascii="Calibri" w:hAnsi="Calibri"/>
          <w:sz w:val="22"/>
          <w:szCs w:val="22"/>
          <w:lang w:eastAsia="en-GB"/>
        </w:rPr>
        <w:tab/>
      </w:r>
      <w:r>
        <w:t>General</w:t>
      </w:r>
      <w:r>
        <w:tab/>
      </w:r>
      <w:r>
        <w:fldChar w:fldCharType="begin" w:fldLock="1"/>
      </w:r>
      <w:r>
        <w:instrText xml:space="preserve"> PAGEREF _Toc99173924 \h </w:instrText>
      </w:r>
      <w:r>
        <w:fldChar w:fldCharType="separate"/>
      </w:r>
      <w:r>
        <w:t>52</w:t>
      </w:r>
      <w:r>
        <w:fldChar w:fldCharType="end"/>
      </w:r>
    </w:p>
    <w:p w14:paraId="0B6824CE" w14:textId="1938A366" w:rsidR="00BA1F7C" w:rsidRPr="00741122" w:rsidRDefault="00BA1F7C">
      <w:pPr>
        <w:pStyle w:val="TOC3"/>
        <w:rPr>
          <w:rFonts w:ascii="Calibri" w:hAnsi="Calibri"/>
          <w:sz w:val="22"/>
          <w:szCs w:val="22"/>
          <w:lang w:eastAsia="en-GB"/>
        </w:rPr>
      </w:pPr>
      <w:r>
        <w:t>6.3.2</w:t>
      </w:r>
      <w:r w:rsidRPr="00741122">
        <w:rPr>
          <w:rFonts w:ascii="Calibri" w:hAnsi="Calibri"/>
          <w:sz w:val="22"/>
          <w:szCs w:val="22"/>
          <w:lang w:eastAsia="en-GB"/>
        </w:rPr>
        <w:tab/>
      </w:r>
      <w:r>
        <w:t>Controlling MCVideo function procedures at MCVideo call initialization</w:t>
      </w:r>
      <w:r>
        <w:tab/>
      </w:r>
      <w:r>
        <w:fldChar w:fldCharType="begin" w:fldLock="1"/>
      </w:r>
      <w:r>
        <w:instrText xml:space="preserve"> PAGEREF _Toc99173925 \h </w:instrText>
      </w:r>
      <w:r>
        <w:fldChar w:fldCharType="separate"/>
      </w:r>
      <w:r>
        <w:t>52</w:t>
      </w:r>
      <w:r>
        <w:fldChar w:fldCharType="end"/>
      </w:r>
    </w:p>
    <w:p w14:paraId="35589800" w14:textId="11393E63" w:rsidR="00BA1F7C" w:rsidRPr="00741122" w:rsidRDefault="00BA1F7C">
      <w:pPr>
        <w:pStyle w:val="TOC4"/>
        <w:rPr>
          <w:rFonts w:ascii="Calibri" w:hAnsi="Calibri"/>
          <w:sz w:val="22"/>
          <w:szCs w:val="22"/>
          <w:lang w:eastAsia="en-GB"/>
        </w:rPr>
      </w:pPr>
      <w:r>
        <w:t>6.3.2.1</w:t>
      </w:r>
      <w:r w:rsidRPr="00741122">
        <w:rPr>
          <w:rFonts w:ascii="Calibri" w:hAnsi="Calibri"/>
          <w:sz w:val="22"/>
          <w:szCs w:val="22"/>
          <w:lang w:eastAsia="en-GB"/>
        </w:rPr>
        <w:tab/>
      </w:r>
      <w:r>
        <w:t>General</w:t>
      </w:r>
      <w:r>
        <w:tab/>
      </w:r>
      <w:r>
        <w:fldChar w:fldCharType="begin" w:fldLock="1"/>
      </w:r>
      <w:r>
        <w:instrText xml:space="preserve"> PAGEREF _Toc99173926 \h </w:instrText>
      </w:r>
      <w:r>
        <w:fldChar w:fldCharType="separate"/>
      </w:r>
      <w:r>
        <w:t>52</w:t>
      </w:r>
      <w:r>
        <w:fldChar w:fldCharType="end"/>
      </w:r>
    </w:p>
    <w:p w14:paraId="22CC1570" w14:textId="22CE8F25" w:rsidR="00BA1F7C" w:rsidRPr="00741122" w:rsidRDefault="00BA1F7C">
      <w:pPr>
        <w:pStyle w:val="TOC4"/>
        <w:rPr>
          <w:rFonts w:ascii="Calibri" w:hAnsi="Calibri"/>
          <w:sz w:val="22"/>
          <w:szCs w:val="22"/>
          <w:lang w:eastAsia="en-GB"/>
        </w:rPr>
      </w:pPr>
      <w:r>
        <w:t>6.3.2.2</w:t>
      </w:r>
      <w:r w:rsidRPr="00741122">
        <w:rPr>
          <w:rFonts w:ascii="Calibri" w:hAnsi="Calibri"/>
          <w:sz w:val="22"/>
          <w:szCs w:val="22"/>
          <w:lang w:eastAsia="en-GB"/>
        </w:rPr>
        <w:tab/>
      </w:r>
      <w:r>
        <w:t>Initial procedures</w:t>
      </w:r>
      <w:r>
        <w:tab/>
      </w:r>
      <w:r>
        <w:fldChar w:fldCharType="begin" w:fldLock="1"/>
      </w:r>
      <w:r>
        <w:instrText xml:space="preserve"> PAGEREF _Toc99173927 \h </w:instrText>
      </w:r>
      <w:r>
        <w:fldChar w:fldCharType="separate"/>
      </w:r>
      <w:r>
        <w:t>52</w:t>
      </w:r>
      <w:r>
        <w:fldChar w:fldCharType="end"/>
      </w:r>
    </w:p>
    <w:p w14:paraId="0A5F3093" w14:textId="2DFE3413" w:rsidR="00BA1F7C" w:rsidRPr="00741122" w:rsidRDefault="00BA1F7C">
      <w:pPr>
        <w:pStyle w:val="TOC4"/>
        <w:rPr>
          <w:rFonts w:ascii="Calibri" w:hAnsi="Calibri"/>
          <w:sz w:val="22"/>
          <w:szCs w:val="22"/>
          <w:lang w:eastAsia="en-GB"/>
        </w:rPr>
      </w:pPr>
      <w:r>
        <w:t>6.3.2.3</w:t>
      </w:r>
      <w:r w:rsidRPr="00741122">
        <w:rPr>
          <w:rFonts w:ascii="Calibri" w:hAnsi="Calibri"/>
          <w:sz w:val="22"/>
          <w:szCs w:val="22"/>
          <w:lang w:eastAsia="en-GB"/>
        </w:rPr>
        <w:tab/>
      </w:r>
      <w:r>
        <w:t>Switching from a non-controlling MCVideo function mode to a controlling MCVideo function mode</w:t>
      </w:r>
      <w:r>
        <w:tab/>
      </w:r>
      <w:r>
        <w:fldChar w:fldCharType="begin" w:fldLock="1"/>
      </w:r>
      <w:r>
        <w:instrText xml:space="preserve"> PAGEREF _Toc99173928 \h </w:instrText>
      </w:r>
      <w:r>
        <w:fldChar w:fldCharType="separate"/>
      </w:r>
      <w:r>
        <w:t>53</w:t>
      </w:r>
      <w:r>
        <w:fldChar w:fldCharType="end"/>
      </w:r>
    </w:p>
    <w:p w14:paraId="00D72470" w14:textId="2C55E271" w:rsidR="00BA1F7C" w:rsidRPr="00741122" w:rsidRDefault="00BA1F7C">
      <w:pPr>
        <w:pStyle w:val="TOC3"/>
        <w:rPr>
          <w:rFonts w:ascii="Calibri" w:hAnsi="Calibri"/>
          <w:sz w:val="22"/>
          <w:szCs w:val="22"/>
          <w:lang w:eastAsia="en-GB"/>
        </w:rPr>
      </w:pPr>
      <w:r>
        <w:t>6.3.3</w:t>
      </w:r>
      <w:r w:rsidRPr="00741122">
        <w:rPr>
          <w:rFonts w:ascii="Calibri" w:hAnsi="Calibri"/>
          <w:sz w:val="22"/>
          <w:szCs w:val="22"/>
          <w:lang w:eastAsia="en-GB"/>
        </w:rPr>
        <w:tab/>
      </w:r>
      <w:r>
        <w:t>MCVideo transmission control procedures at MCVideo call release</w:t>
      </w:r>
      <w:r>
        <w:tab/>
      </w:r>
      <w:r>
        <w:fldChar w:fldCharType="begin" w:fldLock="1"/>
      </w:r>
      <w:r>
        <w:instrText xml:space="preserve"> PAGEREF _Toc99173929 \h </w:instrText>
      </w:r>
      <w:r>
        <w:fldChar w:fldCharType="separate"/>
      </w:r>
      <w:r>
        <w:t>53</w:t>
      </w:r>
      <w:r>
        <w:fldChar w:fldCharType="end"/>
      </w:r>
    </w:p>
    <w:p w14:paraId="589D9688" w14:textId="5B6C36CA" w:rsidR="00BA1F7C" w:rsidRPr="00741122" w:rsidRDefault="00BA1F7C">
      <w:pPr>
        <w:pStyle w:val="TOC3"/>
        <w:rPr>
          <w:rFonts w:ascii="Calibri" w:hAnsi="Calibri"/>
          <w:sz w:val="22"/>
          <w:szCs w:val="22"/>
          <w:lang w:eastAsia="en-GB"/>
        </w:rPr>
      </w:pPr>
      <w:r>
        <w:t>6.3.4</w:t>
      </w:r>
      <w:r w:rsidRPr="00741122">
        <w:rPr>
          <w:rFonts w:ascii="Calibri" w:hAnsi="Calibri"/>
          <w:sz w:val="22"/>
          <w:szCs w:val="22"/>
          <w:lang w:eastAsia="en-GB"/>
        </w:rPr>
        <w:tab/>
      </w:r>
      <w:r>
        <w:t>Transmission control server state transition diagram for general transmission control operation</w:t>
      </w:r>
      <w:r>
        <w:tab/>
      </w:r>
      <w:r>
        <w:fldChar w:fldCharType="begin" w:fldLock="1"/>
      </w:r>
      <w:r>
        <w:instrText xml:space="preserve"> PAGEREF _Toc99173930 \h </w:instrText>
      </w:r>
      <w:r>
        <w:fldChar w:fldCharType="separate"/>
      </w:r>
      <w:r>
        <w:t>54</w:t>
      </w:r>
      <w:r>
        <w:fldChar w:fldCharType="end"/>
      </w:r>
    </w:p>
    <w:p w14:paraId="30A4C1F0" w14:textId="6D4E9B1F" w:rsidR="00BA1F7C" w:rsidRPr="00741122" w:rsidRDefault="00BA1F7C">
      <w:pPr>
        <w:pStyle w:val="TOC4"/>
        <w:rPr>
          <w:rFonts w:ascii="Calibri" w:hAnsi="Calibri"/>
          <w:sz w:val="22"/>
          <w:szCs w:val="22"/>
          <w:lang w:eastAsia="en-GB"/>
        </w:rPr>
      </w:pPr>
      <w:r>
        <w:t>6.3.4.1</w:t>
      </w:r>
      <w:r w:rsidRPr="00741122">
        <w:rPr>
          <w:rFonts w:ascii="Calibri" w:hAnsi="Calibri"/>
          <w:sz w:val="22"/>
          <w:szCs w:val="22"/>
          <w:lang w:eastAsia="en-GB"/>
        </w:rPr>
        <w:tab/>
      </w:r>
      <w:r>
        <w:t>General</w:t>
      </w:r>
      <w:r>
        <w:tab/>
      </w:r>
      <w:r>
        <w:fldChar w:fldCharType="begin" w:fldLock="1"/>
      </w:r>
      <w:r>
        <w:instrText xml:space="preserve"> PAGEREF _Toc99173931 \h </w:instrText>
      </w:r>
      <w:r>
        <w:fldChar w:fldCharType="separate"/>
      </w:r>
      <w:r>
        <w:t>54</w:t>
      </w:r>
      <w:r>
        <w:fldChar w:fldCharType="end"/>
      </w:r>
    </w:p>
    <w:p w14:paraId="3BB0F405" w14:textId="2FDAC99E" w:rsidR="00BA1F7C" w:rsidRPr="00741122" w:rsidRDefault="00BA1F7C">
      <w:pPr>
        <w:pStyle w:val="TOC4"/>
        <w:rPr>
          <w:rFonts w:ascii="Calibri" w:hAnsi="Calibri"/>
          <w:sz w:val="22"/>
          <w:szCs w:val="22"/>
          <w:lang w:eastAsia="en-GB"/>
        </w:rPr>
      </w:pPr>
      <w:r>
        <w:t>6.3.4.2</w:t>
      </w:r>
      <w:r w:rsidRPr="00741122">
        <w:rPr>
          <w:rFonts w:ascii="Calibri" w:hAnsi="Calibri"/>
          <w:sz w:val="22"/>
          <w:szCs w:val="22"/>
          <w:lang w:eastAsia="en-GB"/>
        </w:rPr>
        <w:tab/>
      </w:r>
      <w:r>
        <w:t>State: 'Start-stop'</w:t>
      </w:r>
      <w:r>
        <w:tab/>
      </w:r>
      <w:r>
        <w:fldChar w:fldCharType="begin" w:fldLock="1"/>
      </w:r>
      <w:r>
        <w:instrText xml:space="preserve"> PAGEREF _Toc99173932 \h </w:instrText>
      </w:r>
      <w:r>
        <w:fldChar w:fldCharType="separate"/>
      </w:r>
      <w:r>
        <w:t>56</w:t>
      </w:r>
      <w:r>
        <w:fldChar w:fldCharType="end"/>
      </w:r>
    </w:p>
    <w:p w14:paraId="0E8E49DF" w14:textId="75647683" w:rsidR="00BA1F7C" w:rsidRPr="00741122" w:rsidRDefault="00BA1F7C">
      <w:pPr>
        <w:pStyle w:val="TOC5"/>
        <w:rPr>
          <w:rFonts w:ascii="Calibri" w:hAnsi="Calibri"/>
          <w:sz w:val="22"/>
          <w:szCs w:val="22"/>
          <w:lang w:eastAsia="en-GB"/>
        </w:rPr>
      </w:pPr>
      <w:r>
        <w:t>6.3.4.2.1</w:t>
      </w:r>
      <w:r w:rsidRPr="00741122">
        <w:rPr>
          <w:rFonts w:ascii="Calibri" w:hAnsi="Calibri"/>
          <w:sz w:val="22"/>
          <w:szCs w:val="22"/>
          <w:lang w:eastAsia="en-GB"/>
        </w:rPr>
        <w:tab/>
      </w:r>
      <w:r>
        <w:t>General</w:t>
      </w:r>
      <w:r>
        <w:tab/>
      </w:r>
      <w:r>
        <w:fldChar w:fldCharType="begin" w:fldLock="1"/>
      </w:r>
      <w:r>
        <w:instrText xml:space="preserve"> PAGEREF _Toc99173933 \h </w:instrText>
      </w:r>
      <w:r>
        <w:fldChar w:fldCharType="separate"/>
      </w:r>
      <w:r>
        <w:t>56</w:t>
      </w:r>
      <w:r>
        <w:fldChar w:fldCharType="end"/>
      </w:r>
    </w:p>
    <w:p w14:paraId="03B4B2A1" w14:textId="47D93E26" w:rsidR="00BA1F7C" w:rsidRPr="00741122" w:rsidRDefault="00BA1F7C">
      <w:pPr>
        <w:pStyle w:val="TOC5"/>
        <w:rPr>
          <w:rFonts w:ascii="Calibri" w:hAnsi="Calibri"/>
          <w:sz w:val="22"/>
          <w:szCs w:val="22"/>
          <w:lang w:eastAsia="en-GB"/>
        </w:rPr>
      </w:pPr>
      <w:r>
        <w:t>6.3.4.2.2</w:t>
      </w:r>
      <w:r w:rsidRPr="00741122">
        <w:rPr>
          <w:rFonts w:ascii="Calibri" w:hAnsi="Calibri"/>
          <w:sz w:val="22"/>
          <w:szCs w:val="22"/>
          <w:lang w:eastAsia="en-GB"/>
        </w:rPr>
        <w:tab/>
      </w:r>
      <w:r>
        <w:t>MCVideo call initialization</w:t>
      </w:r>
      <w:r>
        <w:tab/>
      </w:r>
      <w:r>
        <w:fldChar w:fldCharType="begin" w:fldLock="1"/>
      </w:r>
      <w:r>
        <w:instrText xml:space="preserve"> PAGEREF _Toc99173934 \h </w:instrText>
      </w:r>
      <w:r>
        <w:fldChar w:fldCharType="separate"/>
      </w:r>
      <w:r>
        <w:t>56</w:t>
      </w:r>
      <w:r>
        <w:fldChar w:fldCharType="end"/>
      </w:r>
    </w:p>
    <w:p w14:paraId="463569F5" w14:textId="5D7987B3" w:rsidR="00BA1F7C" w:rsidRPr="00741122" w:rsidRDefault="00BA1F7C">
      <w:pPr>
        <w:pStyle w:val="TOC4"/>
        <w:rPr>
          <w:rFonts w:ascii="Calibri" w:hAnsi="Calibri"/>
          <w:sz w:val="22"/>
          <w:szCs w:val="22"/>
          <w:lang w:eastAsia="en-GB"/>
        </w:rPr>
      </w:pPr>
      <w:r>
        <w:t>6.3.4.3</w:t>
      </w:r>
      <w:r w:rsidRPr="00741122">
        <w:rPr>
          <w:rFonts w:ascii="Calibri" w:hAnsi="Calibri"/>
          <w:sz w:val="22"/>
          <w:szCs w:val="22"/>
          <w:lang w:eastAsia="en-GB"/>
        </w:rPr>
        <w:tab/>
      </w:r>
      <w:r>
        <w:t>State: 'G: Transmit Idle'</w:t>
      </w:r>
      <w:r>
        <w:tab/>
      </w:r>
      <w:r>
        <w:fldChar w:fldCharType="begin" w:fldLock="1"/>
      </w:r>
      <w:r>
        <w:instrText xml:space="preserve"> PAGEREF _Toc99173935 \h </w:instrText>
      </w:r>
      <w:r>
        <w:fldChar w:fldCharType="separate"/>
      </w:r>
      <w:r>
        <w:t>56</w:t>
      </w:r>
      <w:r>
        <w:fldChar w:fldCharType="end"/>
      </w:r>
    </w:p>
    <w:p w14:paraId="0A2EC0F0" w14:textId="619C2E6A" w:rsidR="00BA1F7C" w:rsidRPr="00741122" w:rsidRDefault="00BA1F7C">
      <w:pPr>
        <w:pStyle w:val="TOC5"/>
        <w:rPr>
          <w:rFonts w:ascii="Calibri" w:hAnsi="Calibri"/>
          <w:sz w:val="22"/>
          <w:szCs w:val="22"/>
          <w:lang w:eastAsia="en-GB"/>
        </w:rPr>
      </w:pPr>
      <w:r>
        <w:t>6.3.4.3.1</w:t>
      </w:r>
      <w:r w:rsidRPr="00741122">
        <w:rPr>
          <w:rFonts w:ascii="Calibri" w:hAnsi="Calibri"/>
          <w:sz w:val="22"/>
          <w:szCs w:val="22"/>
          <w:lang w:eastAsia="en-GB"/>
        </w:rPr>
        <w:tab/>
      </w:r>
      <w:r>
        <w:t>General</w:t>
      </w:r>
      <w:r>
        <w:tab/>
      </w:r>
      <w:r>
        <w:fldChar w:fldCharType="begin" w:fldLock="1"/>
      </w:r>
      <w:r>
        <w:instrText xml:space="preserve"> PAGEREF _Toc99173936 \h </w:instrText>
      </w:r>
      <w:r>
        <w:fldChar w:fldCharType="separate"/>
      </w:r>
      <w:r>
        <w:t>56</w:t>
      </w:r>
      <w:r>
        <w:fldChar w:fldCharType="end"/>
      </w:r>
    </w:p>
    <w:p w14:paraId="3EAC5E00" w14:textId="16D8C3E3" w:rsidR="00BA1F7C" w:rsidRPr="00741122" w:rsidRDefault="00BA1F7C">
      <w:pPr>
        <w:pStyle w:val="TOC5"/>
        <w:rPr>
          <w:rFonts w:ascii="Calibri" w:hAnsi="Calibri"/>
          <w:sz w:val="22"/>
          <w:szCs w:val="22"/>
          <w:lang w:eastAsia="en-GB"/>
        </w:rPr>
      </w:pPr>
      <w:r>
        <w:t>6.3.4.3.2</w:t>
      </w:r>
      <w:r w:rsidRPr="00741122">
        <w:rPr>
          <w:rFonts w:ascii="Calibri" w:hAnsi="Calibri"/>
          <w:sz w:val="22"/>
          <w:szCs w:val="22"/>
          <w:lang w:eastAsia="en-GB"/>
        </w:rPr>
        <w:tab/>
      </w:r>
      <w:r>
        <w:t>Enter the 'G: Transmit Idle' state</w:t>
      </w:r>
      <w:r>
        <w:tab/>
      </w:r>
      <w:r>
        <w:fldChar w:fldCharType="begin" w:fldLock="1"/>
      </w:r>
      <w:r>
        <w:instrText xml:space="preserve"> PAGEREF _Toc99173937 \h </w:instrText>
      </w:r>
      <w:r>
        <w:fldChar w:fldCharType="separate"/>
      </w:r>
      <w:r>
        <w:t>56</w:t>
      </w:r>
      <w:r>
        <w:fldChar w:fldCharType="end"/>
      </w:r>
    </w:p>
    <w:p w14:paraId="759F0348" w14:textId="0090DC95" w:rsidR="00BA1F7C" w:rsidRPr="00741122" w:rsidRDefault="00BA1F7C">
      <w:pPr>
        <w:pStyle w:val="TOC5"/>
        <w:rPr>
          <w:rFonts w:ascii="Calibri" w:hAnsi="Calibri"/>
          <w:sz w:val="22"/>
          <w:szCs w:val="22"/>
          <w:lang w:eastAsia="en-GB"/>
        </w:rPr>
      </w:pPr>
      <w:r>
        <w:t>6.3.4.3.3</w:t>
      </w:r>
      <w:r w:rsidRPr="00741122">
        <w:rPr>
          <w:rFonts w:ascii="Calibri" w:hAnsi="Calibri"/>
          <w:sz w:val="22"/>
          <w:szCs w:val="22"/>
          <w:lang w:eastAsia="en-GB"/>
        </w:rPr>
        <w:tab/>
      </w:r>
      <w:r>
        <w:t>Receive Transmission Media Request message (R: Transmission Media Request)</w:t>
      </w:r>
      <w:r>
        <w:tab/>
      </w:r>
      <w:r>
        <w:fldChar w:fldCharType="begin" w:fldLock="1"/>
      </w:r>
      <w:r>
        <w:instrText xml:space="preserve"> PAGEREF _Toc99173938 \h </w:instrText>
      </w:r>
      <w:r>
        <w:fldChar w:fldCharType="separate"/>
      </w:r>
      <w:r>
        <w:t>57</w:t>
      </w:r>
      <w:r>
        <w:fldChar w:fldCharType="end"/>
      </w:r>
    </w:p>
    <w:p w14:paraId="704DE6D3" w14:textId="2B859C56" w:rsidR="00BA1F7C" w:rsidRPr="00741122" w:rsidRDefault="00BA1F7C">
      <w:pPr>
        <w:pStyle w:val="TOC5"/>
        <w:rPr>
          <w:rFonts w:ascii="Calibri" w:hAnsi="Calibri"/>
          <w:sz w:val="22"/>
          <w:szCs w:val="22"/>
          <w:lang w:eastAsia="en-GB"/>
        </w:rPr>
      </w:pPr>
      <w:r>
        <w:t>6.3.4.3.4</w:t>
      </w:r>
      <w:r w:rsidRPr="00741122">
        <w:rPr>
          <w:rFonts w:ascii="Calibri" w:hAnsi="Calibri"/>
          <w:sz w:val="22"/>
          <w:szCs w:val="22"/>
          <w:lang w:eastAsia="en-GB"/>
        </w:rPr>
        <w:tab/>
      </w:r>
      <w:r>
        <w:t>Timer T2 (Transmit Idle) expired</w:t>
      </w:r>
      <w:r>
        <w:tab/>
      </w:r>
      <w:r>
        <w:fldChar w:fldCharType="begin" w:fldLock="1"/>
      </w:r>
      <w:r>
        <w:instrText xml:space="preserve"> PAGEREF _Toc99173939 \h </w:instrText>
      </w:r>
      <w:r>
        <w:fldChar w:fldCharType="separate"/>
      </w:r>
      <w:r>
        <w:t>57</w:t>
      </w:r>
      <w:r>
        <w:fldChar w:fldCharType="end"/>
      </w:r>
    </w:p>
    <w:p w14:paraId="779D2EA6" w14:textId="51D7C17D" w:rsidR="00BA1F7C" w:rsidRPr="00741122" w:rsidRDefault="00BA1F7C">
      <w:pPr>
        <w:pStyle w:val="TOC5"/>
        <w:rPr>
          <w:rFonts w:ascii="Calibri" w:hAnsi="Calibri"/>
          <w:sz w:val="22"/>
          <w:szCs w:val="22"/>
          <w:lang w:eastAsia="en-GB"/>
        </w:rPr>
      </w:pPr>
      <w:r>
        <w:t>6.3.4.3.5</w:t>
      </w:r>
      <w:r w:rsidRPr="00741122">
        <w:rPr>
          <w:rFonts w:ascii="Calibri" w:hAnsi="Calibri"/>
          <w:sz w:val="22"/>
          <w:szCs w:val="22"/>
          <w:lang w:eastAsia="en-GB"/>
        </w:rPr>
        <w:tab/>
      </w:r>
      <w:r>
        <w:t>Timer T1 (Inactivity) expired</w:t>
      </w:r>
      <w:r>
        <w:tab/>
      </w:r>
      <w:r>
        <w:fldChar w:fldCharType="begin" w:fldLock="1"/>
      </w:r>
      <w:r>
        <w:instrText xml:space="preserve"> PAGEREF _Toc99173940 \h </w:instrText>
      </w:r>
      <w:r>
        <w:fldChar w:fldCharType="separate"/>
      </w:r>
      <w:r>
        <w:t>58</w:t>
      </w:r>
      <w:r>
        <w:fldChar w:fldCharType="end"/>
      </w:r>
    </w:p>
    <w:p w14:paraId="64139C33" w14:textId="21109291" w:rsidR="00BA1F7C" w:rsidRPr="00741122" w:rsidRDefault="00BA1F7C">
      <w:pPr>
        <w:pStyle w:val="TOC5"/>
        <w:rPr>
          <w:rFonts w:ascii="Calibri" w:hAnsi="Calibri"/>
          <w:sz w:val="22"/>
          <w:szCs w:val="22"/>
          <w:lang w:eastAsia="en-GB"/>
        </w:rPr>
      </w:pPr>
      <w:r>
        <w:t>6.3.4.3.6</w:t>
      </w:r>
      <w:r w:rsidRPr="00741122">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_Toc99173941 \h </w:instrText>
      </w:r>
      <w:r>
        <w:fldChar w:fldCharType="separate"/>
      </w:r>
      <w:r>
        <w:t>58</w:t>
      </w:r>
      <w:r>
        <w:fldChar w:fldCharType="end"/>
      </w:r>
    </w:p>
    <w:p w14:paraId="5F5C4125" w14:textId="648DA8A4" w:rsidR="00BA1F7C" w:rsidRPr="00741122" w:rsidRDefault="00BA1F7C">
      <w:pPr>
        <w:pStyle w:val="TOC4"/>
        <w:rPr>
          <w:rFonts w:ascii="Calibri" w:hAnsi="Calibri"/>
          <w:sz w:val="22"/>
          <w:szCs w:val="22"/>
          <w:lang w:eastAsia="en-GB"/>
        </w:rPr>
      </w:pPr>
      <w:r>
        <w:t>6.3.4.4</w:t>
      </w:r>
      <w:r w:rsidRPr="00741122">
        <w:rPr>
          <w:rFonts w:ascii="Calibri" w:hAnsi="Calibri"/>
          <w:sz w:val="22"/>
          <w:szCs w:val="22"/>
          <w:lang w:eastAsia="en-GB"/>
        </w:rPr>
        <w:tab/>
      </w:r>
      <w:r>
        <w:t>State: 'G: Transmit Taken'</w:t>
      </w:r>
      <w:r>
        <w:tab/>
      </w:r>
      <w:r>
        <w:fldChar w:fldCharType="begin" w:fldLock="1"/>
      </w:r>
      <w:r>
        <w:instrText xml:space="preserve"> PAGEREF _Toc99173942 \h </w:instrText>
      </w:r>
      <w:r>
        <w:fldChar w:fldCharType="separate"/>
      </w:r>
      <w:r>
        <w:t>58</w:t>
      </w:r>
      <w:r>
        <w:fldChar w:fldCharType="end"/>
      </w:r>
    </w:p>
    <w:p w14:paraId="713C0281" w14:textId="17CCBA8C" w:rsidR="00BA1F7C" w:rsidRPr="00741122" w:rsidRDefault="00BA1F7C">
      <w:pPr>
        <w:pStyle w:val="TOC5"/>
        <w:rPr>
          <w:rFonts w:ascii="Calibri" w:hAnsi="Calibri"/>
          <w:sz w:val="22"/>
          <w:szCs w:val="22"/>
          <w:lang w:eastAsia="en-GB"/>
        </w:rPr>
      </w:pPr>
      <w:r>
        <w:t>6.3.4.4.1</w:t>
      </w:r>
      <w:r w:rsidRPr="00741122">
        <w:rPr>
          <w:rFonts w:ascii="Calibri" w:hAnsi="Calibri"/>
          <w:sz w:val="22"/>
          <w:szCs w:val="22"/>
          <w:lang w:eastAsia="en-GB"/>
        </w:rPr>
        <w:tab/>
      </w:r>
      <w:r>
        <w:t>General</w:t>
      </w:r>
      <w:r>
        <w:tab/>
      </w:r>
      <w:r>
        <w:fldChar w:fldCharType="begin" w:fldLock="1"/>
      </w:r>
      <w:r>
        <w:instrText xml:space="preserve"> PAGEREF _Toc99173943 \h </w:instrText>
      </w:r>
      <w:r>
        <w:fldChar w:fldCharType="separate"/>
      </w:r>
      <w:r>
        <w:t>58</w:t>
      </w:r>
      <w:r>
        <w:fldChar w:fldCharType="end"/>
      </w:r>
    </w:p>
    <w:p w14:paraId="2638F571" w14:textId="1E9765A4" w:rsidR="00BA1F7C" w:rsidRPr="00741122" w:rsidRDefault="00BA1F7C">
      <w:pPr>
        <w:pStyle w:val="TOC5"/>
        <w:rPr>
          <w:rFonts w:ascii="Calibri" w:hAnsi="Calibri"/>
          <w:sz w:val="22"/>
          <w:szCs w:val="22"/>
          <w:lang w:eastAsia="en-GB"/>
        </w:rPr>
      </w:pPr>
      <w:r>
        <w:t>6.3.4.4.2</w:t>
      </w:r>
      <w:r w:rsidRPr="00741122">
        <w:rPr>
          <w:rFonts w:ascii="Calibri" w:hAnsi="Calibri"/>
          <w:sz w:val="22"/>
          <w:szCs w:val="22"/>
          <w:lang w:eastAsia="en-GB"/>
        </w:rPr>
        <w:tab/>
      </w:r>
      <w:r>
        <w:t>Enter the 'G: Transmit Taken' state</w:t>
      </w:r>
      <w:r>
        <w:tab/>
      </w:r>
      <w:r>
        <w:fldChar w:fldCharType="begin" w:fldLock="1"/>
      </w:r>
      <w:r>
        <w:instrText xml:space="preserve"> PAGEREF _Toc99173944 \h </w:instrText>
      </w:r>
      <w:r>
        <w:fldChar w:fldCharType="separate"/>
      </w:r>
      <w:r>
        <w:t>58</w:t>
      </w:r>
      <w:r>
        <w:fldChar w:fldCharType="end"/>
      </w:r>
    </w:p>
    <w:p w14:paraId="722CBD26" w14:textId="0610F4FF" w:rsidR="00BA1F7C" w:rsidRPr="00741122" w:rsidRDefault="00BA1F7C">
      <w:pPr>
        <w:pStyle w:val="TOC5"/>
        <w:rPr>
          <w:rFonts w:ascii="Calibri" w:hAnsi="Calibri"/>
          <w:sz w:val="22"/>
          <w:szCs w:val="22"/>
          <w:lang w:eastAsia="en-GB"/>
        </w:rPr>
      </w:pPr>
      <w:r>
        <w:t>6.3.4.4.5</w:t>
      </w:r>
      <w:r w:rsidRPr="00741122">
        <w:rPr>
          <w:rFonts w:ascii="Calibri" w:hAnsi="Calibri"/>
          <w:sz w:val="22"/>
          <w:szCs w:val="22"/>
          <w:lang w:eastAsia="en-GB"/>
        </w:rPr>
        <w:tab/>
      </w:r>
      <w:r>
        <w:t>Receive RTP media packets (R: RTP media)</w:t>
      </w:r>
      <w:r>
        <w:tab/>
      </w:r>
      <w:r>
        <w:fldChar w:fldCharType="begin" w:fldLock="1"/>
      </w:r>
      <w:r>
        <w:instrText xml:space="preserve"> PAGEREF _Toc99173945 \h </w:instrText>
      </w:r>
      <w:r>
        <w:fldChar w:fldCharType="separate"/>
      </w:r>
      <w:r>
        <w:t>59</w:t>
      </w:r>
      <w:r>
        <w:fldChar w:fldCharType="end"/>
      </w:r>
    </w:p>
    <w:p w14:paraId="3961577C" w14:textId="739BF937" w:rsidR="00BA1F7C" w:rsidRPr="00741122" w:rsidRDefault="00BA1F7C">
      <w:pPr>
        <w:pStyle w:val="TOC5"/>
        <w:rPr>
          <w:rFonts w:ascii="Calibri" w:hAnsi="Calibri"/>
          <w:sz w:val="22"/>
          <w:szCs w:val="22"/>
          <w:lang w:eastAsia="en-GB"/>
        </w:rPr>
      </w:pPr>
      <w:r>
        <w:t>6.3.4.4.6</w:t>
      </w:r>
      <w:r w:rsidRPr="00741122">
        <w:rPr>
          <w:rFonts w:ascii="Calibri" w:hAnsi="Calibri"/>
          <w:sz w:val="22"/>
          <w:szCs w:val="22"/>
          <w:lang w:eastAsia="en-GB"/>
        </w:rPr>
        <w:tab/>
      </w:r>
      <w:r>
        <w:t>Receive Transmission End Request message (R: Transmission End Request)</w:t>
      </w:r>
      <w:r>
        <w:tab/>
      </w:r>
      <w:r>
        <w:fldChar w:fldCharType="begin" w:fldLock="1"/>
      </w:r>
      <w:r>
        <w:instrText xml:space="preserve"> PAGEREF _Toc99173946 \h </w:instrText>
      </w:r>
      <w:r>
        <w:fldChar w:fldCharType="separate"/>
      </w:r>
      <w:r>
        <w:t>59</w:t>
      </w:r>
      <w:r>
        <w:fldChar w:fldCharType="end"/>
      </w:r>
    </w:p>
    <w:p w14:paraId="6666137A" w14:textId="081CA37C" w:rsidR="00BA1F7C" w:rsidRPr="00741122" w:rsidRDefault="00BA1F7C">
      <w:pPr>
        <w:pStyle w:val="TOC5"/>
        <w:rPr>
          <w:rFonts w:ascii="Calibri" w:hAnsi="Calibri"/>
          <w:sz w:val="22"/>
          <w:szCs w:val="22"/>
          <w:lang w:eastAsia="en-GB"/>
        </w:rPr>
      </w:pPr>
      <w:r>
        <w:t>6.3.4.4.7A</w:t>
      </w:r>
      <w:r w:rsidRPr="00741122">
        <w:rPr>
          <w:rFonts w:ascii="Calibri" w:hAnsi="Calibri"/>
          <w:sz w:val="22"/>
          <w:szCs w:val="22"/>
          <w:lang w:eastAsia="en-GB"/>
        </w:rPr>
        <w:tab/>
      </w:r>
      <w:r>
        <w:t>Receive Transmission Media Request message without pre-emptive priority (R: Transmission Media Request)</w:t>
      </w:r>
      <w:r>
        <w:tab/>
      </w:r>
      <w:r>
        <w:fldChar w:fldCharType="begin" w:fldLock="1"/>
      </w:r>
      <w:r>
        <w:instrText xml:space="preserve"> PAGEREF _Toc99173947 \h </w:instrText>
      </w:r>
      <w:r>
        <w:fldChar w:fldCharType="separate"/>
      </w:r>
      <w:r>
        <w:t>60</w:t>
      </w:r>
      <w:r>
        <w:fldChar w:fldCharType="end"/>
      </w:r>
    </w:p>
    <w:p w14:paraId="75060A94" w14:textId="7DBA3947" w:rsidR="00BA1F7C" w:rsidRPr="00741122" w:rsidRDefault="00BA1F7C">
      <w:pPr>
        <w:pStyle w:val="TOC5"/>
        <w:rPr>
          <w:rFonts w:ascii="Calibri" w:hAnsi="Calibri"/>
          <w:sz w:val="22"/>
          <w:szCs w:val="22"/>
          <w:lang w:eastAsia="en-GB"/>
        </w:rPr>
      </w:pPr>
      <w:r>
        <w:t>6.3.4.4.7</w:t>
      </w:r>
      <w:r w:rsidRPr="00741122">
        <w:rPr>
          <w:rFonts w:ascii="Calibri" w:hAnsi="Calibri"/>
          <w:sz w:val="22"/>
          <w:szCs w:val="22"/>
          <w:lang w:eastAsia="en-GB"/>
        </w:rPr>
        <w:tab/>
      </w:r>
      <w:r>
        <w:t>Receive Transmission Media Request message with pre-emptive priority (R: pre-emptive Transmission Media Request)</w:t>
      </w:r>
      <w:r>
        <w:tab/>
      </w:r>
      <w:r>
        <w:fldChar w:fldCharType="begin" w:fldLock="1"/>
      </w:r>
      <w:r>
        <w:instrText xml:space="preserve"> PAGEREF _Toc99173948 \h </w:instrText>
      </w:r>
      <w:r>
        <w:fldChar w:fldCharType="separate"/>
      </w:r>
      <w:r>
        <w:t>60</w:t>
      </w:r>
      <w:r>
        <w:fldChar w:fldCharType="end"/>
      </w:r>
    </w:p>
    <w:p w14:paraId="03D0D91D" w14:textId="402A1A0E" w:rsidR="00BA1F7C" w:rsidRPr="00741122" w:rsidRDefault="00BA1F7C">
      <w:pPr>
        <w:pStyle w:val="TOC5"/>
        <w:rPr>
          <w:rFonts w:ascii="Calibri" w:hAnsi="Calibri"/>
          <w:sz w:val="22"/>
          <w:szCs w:val="22"/>
          <w:lang w:eastAsia="en-GB"/>
        </w:rPr>
      </w:pPr>
      <w:r>
        <w:t>6.3.4.4.8</w:t>
      </w:r>
      <w:r w:rsidRPr="00741122">
        <w:rPr>
          <w:rFonts w:ascii="Calibri" w:hAnsi="Calibri"/>
          <w:sz w:val="22"/>
          <w:szCs w:val="22"/>
          <w:lang w:eastAsia="en-GB"/>
        </w:rPr>
        <w:tab/>
      </w:r>
      <w:r>
        <w:t>Receive Transmission request message from permitted transmission participant (R: Transmission Media Request)</w:t>
      </w:r>
      <w:r>
        <w:tab/>
      </w:r>
      <w:r>
        <w:fldChar w:fldCharType="begin" w:fldLock="1"/>
      </w:r>
      <w:r>
        <w:instrText xml:space="preserve"> PAGEREF _Toc99173949 \h </w:instrText>
      </w:r>
      <w:r>
        <w:fldChar w:fldCharType="separate"/>
      </w:r>
      <w:r>
        <w:t>61</w:t>
      </w:r>
      <w:r>
        <w:fldChar w:fldCharType="end"/>
      </w:r>
    </w:p>
    <w:p w14:paraId="7E25DF0F" w14:textId="03323031" w:rsidR="00BA1F7C" w:rsidRPr="00741122" w:rsidRDefault="00BA1F7C">
      <w:pPr>
        <w:pStyle w:val="TOC5"/>
        <w:rPr>
          <w:rFonts w:ascii="Calibri" w:hAnsi="Calibri"/>
          <w:sz w:val="22"/>
          <w:szCs w:val="22"/>
          <w:lang w:eastAsia="en-GB"/>
        </w:rPr>
      </w:pPr>
      <w:r>
        <w:t>6.3.4.4.9</w:t>
      </w:r>
      <w:r w:rsidRPr="00741122">
        <w:rPr>
          <w:rFonts w:ascii="Calibri" w:hAnsi="Calibri"/>
          <w:sz w:val="22"/>
          <w:szCs w:val="22"/>
          <w:lang w:eastAsia="en-GB"/>
        </w:rPr>
        <w:tab/>
      </w:r>
      <w:r>
        <w:t>Timer T4 (Transmission Grant) expired</w:t>
      </w:r>
      <w:r>
        <w:tab/>
      </w:r>
      <w:r>
        <w:fldChar w:fldCharType="begin" w:fldLock="1"/>
      </w:r>
      <w:r>
        <w:instrText xml:space="preserve"> PAGEREF _Toc99173950 \h </w:instrText>
      </w:r>
      <w:r>
        <w:fldChar w:fldCharType="separate"/>
      </w:r>
      <w:r>
        <w:t>61</w:t>
      </w:r>
      <w:r>
        <w:fldChar w:fldCharType="end"/>
      </w:r>
    </w:p>
    <w:p w14:paraId="0DEB4521" w14:textId="0E98D50B" w:rsidR="00BA1F7C" w:rsidRPr="00741122" w:rsidRDefault="00BA1F7C">
      <w:pPr>
        <w:pStyle w:val="TOC5"/>
        <w:rPr>
          <w:rFonts w:ascii="Calibri" w:hAnsi="Calibri"/>
          <w:sz w:val="22"/>
          <w:szCs w:val="22"/>
          <w:lang w:eastAsia="en-GB"/>
        </w:rPr>
      </w:pPr>
      <w:r>
        <w:t>6.3.4.4.10</w:t>
      </w:r>
      <w:r w:rsidRPr="00741122">
        <w:rPr>
          <w:rFonts w:ascii="Calibri" w:hAnsi="Calibri"/>
          <w:sz w:val="22"/>
          <w:szCs w:val="22"/>
          <w:lang w:eastAsia="en-GB"/>
        </w:rPr>
        <w:tab/>
      </w:r>
      <w:r>
        <w:t>Timer T4 (Transmission Grant) expired N times</w:t>
      </w:r>
      <w:r>
        <w:tab/>
      </w:r>
      <w:r>
        <w:fldChar w:fldCharType="begin" w:fldLock="1"/>
      </w:r>
      <w:r>
        <w:instrText xml:space="preserve"> PAGEREF _Toc99173951 \h </w:instrText>
      </w:r>
      <w:r>
        <w:fldChar w:fldCharType="separate"/>
      </w:r>
      <w:r>
        <w:t>61</w:t>
      </w:r>
      <w:r>
        <w:fldChar w:fldCharType="end"/>
      </w:r>
    </w:p>
    <w:p w14:paraId="15C7AE13" w14:textId="45F7F4C8" w:rsidR="00BA1F7C" w:rsidRPr="00741122" w:rsidRDefault="00BA1F7C">
      <w:pPr>
        <w:pStyle w:val="TOC5"/>
        <w:rPr>
          <w:rFonts w:ascii="Calibri" w:hAnsi="Calibri"/>
          <w:sz w:val="22"/>
          <w:szCs w:val="22"/>
          <w:lang w:eastAsia="en-GB"/>
        </w:rPr>
      </w:pPr>
      <w:r>
        <w:t>6.3.4.4.11</w:t>
      </w:r>
      <w:r w:rsidRPr="00741122">
        <w:rPr>
          <w:rFonts w:ascii="Calibri" w:hAnsi="Calibri"/>
          <w:sz w:val="22"/>
          <w:szCs w:val="22"/>
          <w:lang w:eastAsia="en-GB"/>
        </w:rPr>
        <w:tab/>
      </w:r>
      <w:r>
        <w:t>Permitted MCVideo client release (R: client release)</w:t>
      </w:r>
      <w:r>
        <w:tab/>
      </w:r>
      <w:r>
        <w:fldChar w:fldCharType="begin" w:fldLock="1"/>
      </w:r>
      <w:r>
        <w:instrText xml:space="preserve"> PAGEREF _Toc99173952 \h </w:instrText>
      </w:r>
      <w:r>
        <w:fldChar w:fldCharType="separate"/>
      </w:r>
      <w:r>
        <w:t>61</w:t>
      </w:r>
      <w:r>
        <w:fldChar w:fldCharType="end"/>
      </w:r>
    </w:p>
    <w:p w14:paraId="286DD363" w14:textId="7A025613" w:rsidR="00BA1F7C" w:rsidRPr="00741122" w:rsidRDefault="00BA1F7C">
      <w:pPr>
        <w:pStyle w:val="TOC5"/>
        <w:rPr>
          <w:rFonts w:ascii="Calibri" w:hAnsi="Calibri"/>
          <w:sz w:val="22"/>
          <w:szCs w:val="22"/>
          <w:lang w:eastAsia="en-GB"/>
        </w:rPr>
      </w:pPr>
      <w:r>
        <w:t>6.3.4.4.12</w:t>
      </w:r>
      <w:r w:rsidRPr="00741122">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_Toc99173953 \h </w:instrText>
      </w:r>
      <w:r>
        <w:fldChar w:fldCharType="separate"/>
      </w:r>
      <w:r>
        <w:t>61</w:t>
      </w:r>
      <w:r>
        <w:fldChar w:fldCharType="end"/>
      </w:r>
    </w:p>
    <w:p w14:paraId="1853578E" w14:textId="7222894F" w:rsidR="00BA1F7C" w:rsidRPr="00741122" w:rsidRDefault="00BA1F7C">
      <w:pPr>
        <w:pStyle w:val="TOC5"/>
        <w:rPr>
          <w:rFonts w:ascii="Calibri" w:hAnsi="Calibri"/>
          <w:sz w:val="22"/>
          <w:szCs w:val="22"/>
          <w:lang w:eastAsia="en-GB"/>
        </w:rPr>
      </w:pPr>
      <w:r>
        <w:lastRenderedPageBreak/>
        <w:t>6.3.4.4.13</w:t>
      </w:r>
      <w:r w:rsidRPr="00741122">
        <w:rPr>
          <w:rFonts w:ascii="Calibri" w:hAnsi="Calibri"/>
          <w:sz w:val="22"/>
          <w:szCs w:val="22"/>
          <w:lang w:eastAsia="en-GB"/>
        </w:rPr>
        <w:tab/>
      </w:r>
      <w:r>
        <w:t>Send Transmission End Request message (</w:t>
      </w:r>
      <w:r w:rsidRPr="001B2AE7">
        <w:rPr>
          <w:lang w:val="en-IN"/>
        </w:rPr>
        <w:t>S</w:t>
      </w:r>
      <w:r>
        <w:t>: Transmission End Request)</w:t>
      </w:r>
      <w:r>
        <w:tab/>
      </w:r>
      <w:r>
        <w:fldChar w:fldCharType="begin" w:fldLock="1"/>
      </w:r>
      <w:r>
        <w:instrText xml:space="preserve"> PAGEREF _Toc99173954 \h </w:instrText>
      </w:r>
      <w:r>
        <w:fldChar w:fldCharType="separate"/>
      </w:r>
      <w:r>
        <w:t>62</w:t>
      </w:r>
      <w:r>
        <w:fldChar w:fldCharType="end"/>
      </w:r>
    </w:p>
    <w:p w14:paraId="5052AD37" w14:textId="3E7015BA" w:rsidR="00BA1F7C" w:rsidRPr="00741122" w:rsidRDefault="00BA1F7C">
      <w:pPr>
        <w:pStyle w:val="TOC4"/>
        <w:rPr>
          <w:rFonts w:ascii="Calibri" w:hAnsi="Calibri"/>
          <w:sz w:val="22"/>
          <w:szCs w:val="22"/>
          <w:lang w:eastAsia="en-GB"/>
        </w:rPr>
      </w:pPr>
      <w:r>
        <w:t>6.3.4.5</w:t>
      </w:r>
      <w:r w:rsidRPr="00741122">
        <w:rPr>
          <w:rFonts w:ascii="Calibri" w:hAnsi="Calibri"/>
          <w:sz w:val="22"/>
          <w:szCs w:val="22"/>
          <w:lang w:eastAsia="en-GB"/>
        </w:rPr>
        <w:tab/>
      </w:r>
      <w:r>
        <w:t>State: 'G: pending Transmission Revoke'</w:t>
      </w:r>
      <w:r>
        <w:tab/>
      </w:r>
      <w:r>
        <w:fldChar w:fldCharType="begin" w:fldLock="1"/>
      </w:r>
      <w:r>
        <w:instrText xml:space="preserve"> PAGEREF _Toc99173955 \h </w:instrText>
      </w:r>
      <w:r>
        <w:fldChar w:fldCharType="separate"/>
      </w:r>
      <w:r>
        <w:t>62</w:t>
      </w:r>
      <w:r>
        <w:fldChar w:fldCharType="end"/>
      </w:r>
    </w:p>
    <w:p w14:paraId="0ECBED87" w14:textId="64A1B158" w:rsidR="00BA1F7C" w:rsidRPr="00741122" w:rsidRDefault="00BA1F7C">
      <w:pPr>
        <w:pStyle w:val="TOC5"/>
        <w:rPr>
          <w:rFonts w:ascii="Calibri" w:hAnsi="Calibri"/>
          <w:sz w:val="22"/>
          <w:szCs w:val="22"/>
          <w:lang w:eastAsia="en-GB"/>
        </w:rPr>
      </w:pPr>
      <w:r>
        <w:t>6.3.4.5.1</w:t>
      </w:r>
      <w:r w:rsidRPr="00741122">
        <w:rPr>
          <w:rFonts w:ascii="Calibri" w:hAnsi="Calibri"/>
          <w:sz w:val="22"/>
          <w:szCs w:val="22"/>
          <w:lang w:eastAsia="en-GB"/>
        </w:rPr>
        <w:tab/>
      </w:r>
      <w:r>
        <w:t>General</w:t>
      </w:r>
      <w:r>
        <w:tab/>
      </w:r>
      <w:r>
        <w:fldChar w:fldCharType="begin" w:fldLock="1"/>
      </w:r>
      <w:r>
        <w:instrText xml:space="preserve"> PAGEREF _Toc99173956 \h </w:instrText>
      </w:r>
      <w:r>
        <w:fldChar w:fldCharType="separate"/>
      </w:r>
      <w:r>
        <w:t>62</w:t>
      </w:r>
      <w:r>
        <w:fldChar w:fldCharType="end"/>
      </w:r>
    </w:p>
    <w:p w14:paraId="4063FFA7" w14:textId="10672B49" w:rsidR="00BA1F7C" w:rsidRPr="00741122" w:rsidRDefault="00BA1F7C">
      <w:pPr>
        <w:pStyle w:val="TOC5"/>
        <w:rPr>
          <w:rFonts w:ascii="Calibri" w:hAnsi="Calibri"/>
          <w:sz w:val="22"/>
          <w:szCs w:val="22"/>
          <w:lang w:eastAsia="en-GB"/>
        </w:rPr>
      </w:pPr>
      <w:r>
        <w:t>6.3.4.5.2</w:t>
      </w:r>
      <w:r w:rsidRPr="00741122">
        <w:rPr>
          <w:rFonts w:ascii="Calibri" w:hAnsi="Calibri"/>
          <w:sz w:val="22"/>
          <w:szCs w:val="22"/>
          <w:lang w:eastAsia="en-GB"/>
        </w:rPr>
        <w:tab/>
      </w:r>
      <w:r>
        <w:t>Enter the 'G: pending Transmission Revoke' state</w:t>
      </w:r>
      <w:r>
        <w:tab/>
      </w:r>
      <w:r>
        <w:fldChar w:fldCharType="begin" w:fldLock="1"/>
      </w:r>
      <w:r>
        <w:instrText xml:space="preserve"> PAGEREF _Toc99173957 \h </w:instrText>
      </w:r>
      <w:r>
        <w:fldChar w:fldCharType="separate"/>
      </w:r>
      <w:r>
        <w:t>62</w:t>
      </w:r>
      <w:r>
        <w:fldChar w:fldCharType="end"/>
      </w:r>
    </w:p>
    <w:p w14:paraId="57537891" w14:textId="65E6B36A" w:rsidR="00BA1F7C" w:rsidRPr="00741122" w:rsidRDefault="00BA1F7C">
      <w:pPr>
        <w:pStyle w:val="TOC5"/>
        <w:rPr>
          <w:rFonts w:ascii="Calibri" w:hAnsi="Calibri"/>
          <w:sz w:val="22"/>
          <w:szCs w:val="22"/>
          <w:lang w:eastAsia="en-GB"/>
        </w:rPr>
      </w:pPr>
      <w:r>
        <w:t>6.3.4.5.3</w:t>
      </w:r>
      <w:r w:rsidRPr="00741122">
        <w:rPr>
          <w:rFonts w:ascii="Calibri" w:hAnsi="Calibri"/>
          <w:sz w:val="22"/>
          <w:szCs w:val="22"/>
          <w:lang w:eastAsia="en-GB"/>
        </w:rPr>
        <w:tab/>
      </w:r>
      <w:r>
        <w:t>Receive RTP media packets (R: RTP media)</w:t>
      </w:r>
      <w:r>
        <w:tab/>
      </w:r>
      <w:r>
        <w:fldChar w:fldCharType="begin" w:fldLock="1"/>
      </w:r>
      <w:r>
        <w:instrText xml:space="preserve"> PAGEREF _Toc99173958 \h </w:instrText>
      </w:r>
      <w:r>
        <w:fldChar w:fldCharType="separate"/>
      </w:r>
      <w:r>
        <w:t>63</w:t>
      </w:r>
      <w:r>
        <w:fldChar w:fldCharType="end"/>
      </w:r>
    </w:p>
    <w:p w14:paraId="384536C8" w14:textId="563FBC59" w:rsidR="00BA1F7C" w:rsidRPr="00741122" w:rsidRDefault="00BA1F7C">
      <w:pPr>
        <w:pStyle w:val="TOC5"/>
        <w:rPr>
          <w:rFonts w:ascii="Calibri" w:hAnsi="Calibri"/>
          <w:sz w:val="22"/>
          <w:szCs w:val="22"/>
          <w:lang w:eastAsia="en-GB"/>
        </w:rPr>
      </w:pPr>
      <w:r>
        <w:t>6.3.4.5.4</w:t>
      </w:r>
      <w:r w:rsidRPr="00741122">
        <w:rPr>
          <w:rFonts w:ascii="Calibri" w:hAnsi="Calibri"/>
          <w:sz w:val="22"/>
          <w:szCs w:val="22"/>
          <w:lang w:eastAsia="en-GB"/>
        </w:rPr>
        <w:tab/>
      </w:r>
      <w:r>
        <w:t>Receive Transmission End Request message (R: Transmission End Request)</w:t>
      </w:r>
      <w:r>
        <w:tab/>
      </w:r>
      <w:r>
        <w:fldChar w:fldCharType="begin" w:fldLock="1"/>
      </w:r>
      <w:r>
        <w:instrText xml:space="preserve"> PAGEREF _Toc99173959 \h </w:instrText>
      </w:r>
      <w:r>
        <w:fldChar w:fldCharType="separate"/>
      </w:r>
      <w:r>
        <w:t>63</w:t>
      </w:r>
      <w:r>
        <w:fldChar w:fldCharType="end"/>
      </w:r>
    </w:p>
    <w:p w14:paraId="525363E8" w14:textId="4B86EA57" w:rsidR="00BA1F7C" w:rsidRPr="00741122" w:rsidRDefault="00BA1F7C">
      <w:pPr>
        <w:pStyle w:val="TOC5"/>
        <w:rPr>
          <w:rFonts w:ascii="Calibri" w:hAnsi="Calibri"/>
          <w:sz w:val="22"/>
          <w:szCs w:val="22"/>
          <w:lang w:eastAsia="en-GB"/>
        </w:rPr>
      </w:pPr>
      <w:r>
        <w:t>6.3.4.5.5</w:t>
      </w:r>
      <w:r w:rsidRPr="00741122">
        <w:rPr>
          <w:rFonts w:ascii="Calibri" w:hAnsi="Calibri"/>
          <w:sz w:val="22"/>
          <w:szCs w:val="22"/>
          <w:lang w:eastAsia="en-GB"/>
        </w:rPr>
        <w:tab/>
      </w:r>
      <w:r w:rsidRPr="001B2AE7">
        <w:rPr>
          <w:lang w:val="en-US"/>
        </w:rPr>
        <w:t>Void</w:t>
      </w:r>
      <w:r>
        <w:tab/>
      </w:r>
      <w:r>
        <w:fldChar w:fldCharType="begin" w:fldLock="1"/>
      </w:r>
      <w:r>
        <w:instrText xml:space="preserve"> PAGEREF _Toc99173960 \h </w:instrText>
      </w:r>
      <w:r>
        <w:fldChar w:fldCharType="separate"/>
      </w:r>
      <w:r>
        <w:t>63</w:t>
      </w:r>
      <w:r>
        <w:fldChar w:fldCharType="end"/>
      </w:r>
    </w:p>
    <w:p w14:paraId="642C9F89" w14:textId="40E276F3" w:rsidR="00BA1F7C" w:rsidRPr="00741122" w:rsidRDefault="00BA1F7C">
      <w:pPr>
        <w:pStyle w:val="TOC5"/>
        <w:rPr>
          <w:rFonts w:ascii="Calibri" w:hAnsi="Calibri"/>
          <w:sz w:val="22"/>
          <w:szCs w:val="22"/>
          <w:lang w:eastAsia="en-GB"/>
        </w:rPr>
      </w:pPr>
      <w:r>
        <w:t>6.3.4.5.6</w:t>
      </w:r>
      <w:r w:rsidRPr="00741122">
        <w:rPr>
          <w:rFonts w:ascii="Calibri" w:hAnsi="Calibri"/>
          <w:sz w:val="22"/>
          <w:szCs w:val="22"/>
          <w:lang w:eastAsia="en-GB"/>
        </w:rPr>
        <w:tab/>
      </w:r>
      <w:r w:rsidRPr="001B2AE7">
        <w:t>Void</w:t>
      </w:r>
      <w:r>
        <w:tab/>
      </w:r>
      <w:r>
        <w:fldChar w:fldCharType="begin" w:fldLock="1"/>
      </w:r>
      <w:r>
        <w:instrText xml:space="preserve"> PAGEREF _Toc99173961 \h </w:instrText>
      </w:r>
      <w:r>
        <w:fldChar w:fldCharType="separate"/>
      </w:r>
      <w:r>
        <w:t>63</w:t>
      </w:r>
      <w:r>
        <w:fldChar w:fldCharType="end"/>
      </w:r>
    </w:p>
    <w:p w14:paraId="1EF125F6" w14:textId="65DE9731" w:rsidR="00BA1F7C" w:rsidRPr="00741122" w:rsidRDefault="00BA1F7C">
      <w:pPr>
        <w:pStyle w:val="TOC5"/>
        <w:rPr>
          <w:rFonts w:ascii="Calibri" w:hAnsi="Calibri"/>
          <w:sz w:val="22"/>
          <w:szCs w:val="22"/>
          <w:lang w:eastAsia="en-GB"/>
        </w:rPr>
      </w:pPr>
      <w:r>
        <w:t>6.3.4.5.7</w:t>
      </w:r>
      <w:r w:rsidRPr="00741122">
        <w:rPr>
          <w:rFonts w:ascii="Calibri" w:hAnsi="Calibri"/>
          <w:sz w:val="22"/>
          <w:szCs w:val="22"/>
          <w:lang w:eastAsia="en-GB"/>
        </w:rPr>
        <w:tab/>
      </w:r>
      <w:r>
        <w:t xml:space="preserve">Receive Transmission End </w:t>
      </w:r>
      <w:r w:rsidRPr="001B2AE7">
        <w:rPr>
          <w:lang w:val="en-IN"/>
        </w:rPr>
        <w:t>Response</w:t>
      </w:r>
      <w:r>
        <w:t xml:space="preserve"> message (R: Transmission End </w:t>
      </w:r>
      <w:r w:rsidRPr="001B2AE7">
        <w:rPr>
          <w:lang w:val="en-IN"/>
        </w:rPr>
        <w:t>Response</w:t>
      </w:r>
      <w:r>
        <w:t>)</w:t>
      </w:r>
      <w:r>
        <w:tab/>
      </w:r>
      <w:r>
        <w:fldChar w:fldCharType="begin" w:fldLock="1"/>
      </w:r>
      <w:r>
        <w:instrText xml:space="preserve"> PAGEREF _Toc99173962 \h </w:instrText>
      </w:r>
      <w:r>
        <w:fldChar w:fldCharType="separate"/>
      </w:r>
      <w:r>
        <w:t>63</w:t>
      </w:r>
      <w:r>
        <w:fldChar w:fldCharType="end"/>
      </w:r>
    </w:p>
    <w:p w14:paraId="244A0405" w14:textId="28209237" w:rsidR="00BA1F7C" w:rsidRPr="00741122" w:rsidRDefault="00BA1F7C">
      <w:pPr>
        <w:pStyle w:val="TOC4"/>
        <w:rPr>
          <w:rFonts w:ascii="Calibri" w:hAnsi="Calibri"/>
          <w:sz w:val="22"/>
          <w:szCs w:val="22"/>
          <w:lang w:eastAsia="en-GB"/>
        </w:rPr>
      </w:pPr>
      <w:r>
        <w:t>6.3.4.6</w:t>
      </w:r>
      <w:r w:rsidRPr="00741122">
        <w:rPr>
          <w:rFonts w:ascii="Calibri" w:hAnsi="Calibri"/>
          <w:sz w:val="22"/>
          <w:szCs w:val="22"/>
          <w:lang w:eastAsia="en-GB"/>
        </w:rPr>
        <w:tab/>
      </w:r>
      <w:r>
        <w:t>In any state</w:t>
      </w:r>
      <w:r>
        <w:tab/>
      </w:r>
      <w:r>
        <w:fldChar w:fldCharType="begin" w:fldLock="1"/>
      </w:r>
      <w:r>
        <w:instrText xml:space="preserve"> PAGEREF _Toc99173963 \h </w:instrText>
      </w:r>
      <w:r>
        <w:fldChar w:fldCharType="separate"/>
      </w:r>
      <w:r>
        <w:t>64</w:t>
      </w:r>
      <w:r>
        <w:fldChar w:fldCharType="end"/>
      </w:r>
    </w:p>
    <w:p w14:paraId="4688E964" w14:textId="751A3068" w:rsidR="00BA1F7C" w:rsidRPr="00741122" w:rsidRDefault="00BA1F7C">
      <w:pPr>
        <w:pStyle w:val="TOC5"/>
        <w:rPr>
          <w:rFonts w:ascii="Calibri" w:hAnsi="Calibri"/>
          <w:sz w:val="22"/>
          <w:szCs w:val="22"/>
          <w:lang w:eastAsia="en-GB"/>
        </w:rPr>
      </w:pPr>
      <w:r>
        <w:t>6.3.4.6.1</w:t>
      </w:r>
      <w:r w:rsidRPr="00741122">
        <w:rPr>
          <w:rFonts w:ascii="Calibri" w:hAnsi="Calibri"/>
          <w:sz w:val="22"/>
          <w:szCs w:val="22"/>
          <w:lang w:eastAsia="en-GB"/>
        </w:rPr>
        <w:tab/>
      </w:r>
      <w:r>
        <w:t>General</w:t>
      </w:r>
      <w:r>
        <w:tab/>
      </w:r>
      <w:r>
        <w:fldChar w:fldCharType="begin" w:fldLock="1"/>
      </w:r>
      <w:r>
        <w:instrText xml:space="preserve"> PAGEREF _Toc99173964 \h </w:instrText>
      </w:r>
      <w:r>
        <w:fldChar w:fldCharType="separate"/>
      </w:r>
      <w:r>
        <w:t>64</w:t>
      </w:r>
      <w:r>
        <w:fldChar w:fldCharType="end"/>
      </w:r>
    </w:p>
    <w:p w14:paraId="0D6E764D" w14:textId="5FFAF0B5" w:rsidR="00BA1F7C" w:rsidRPr="00741122" w:rsidRDefault="00BA1F7C">
      <w:pPr>
        <w:pStyle w:val="TOC5"/>
        <w:rPr>
          <w:rFonts w:ascii="Calibri" w:hAnsi="Calibri"/>
          <w:sz w:val="22"/>
          <w:szCs w:val="22"/>
          <w:lang w:eastAsia="en-GB"/>
        </w:rPr>
      </w:pPr>
      <w:r>
        <w:t>6.3.4.6.2</w:t>
      </w:r>
      <w:r w:rsidRPr="00741122">
        <w:rPr>
          <w:rFonts w:ascii="Calibri" w:hAnsi="Calibri"/>
          <w:sz w:val="22"/>
          <w:szCs w:val="22"/>
          <w:lang w:eastAsia="en-GB"/>
        </w:rPr>
        <w:tab/>
      </w:r>
      <w:r>
        <w:t>Receive MCVideo call release - 1</w:t>
      </w:r>
      <w:r>
        <w:tab/>
      </w:r>
      <w:r>
        <w:fldChar w:fldCharType="begin" w:fldLock="1"/>
      </w:r>
      <w:r>
        <w:instrText xml:space="preserve"> PAGEREF _Toc99173965 \h </w:instrText>
      </w:r>
      <w:r>
        <w:fldChar w:fldCharType="separate"/>
      </w:r>
      <w:r>
        <w:t>64</w:t>
      </w:r>
      <w:r>
        <w:fldChar w:fldCharType="end"/>
      </w:r>
    </w:p>
    <w:p w14:paraId="61BD1AB3" w14:textId="10DC1263" w:rsidR="00BA1F7C" w:rsidRPr="00741122" w:rsidRDefault="00BA1F7C">
      <w:pPr>
        <w:pStyle w:val="TOC4"/>
        <w:rPr>
          <w:rFonts w:ascii="Calibri" w:hAnsi="Calibri"/>
          <w:sz w:val="22"/>
          <w:szCs w:val="22"/>
          <w:lang w:eastAsia="en-GB"/>
        </w:rPr>
      </w:pPr>
      <w:r>
        <w:t>6.3.4.7</w:t>
      </w:r>
      <w:r w:rsidRPr="00741122">
        <w:rPr>
          <w:rFonts w:ascii="Calibri" w:hAnsi="Calibri"/>
          <w:sz w:val="22"/>
          <w:szCs w:val="22"/>
          <w:lang w:eastAsia="en-GB"/>
        </w:rPr>
        <w:tab/>
      </w:r>
      <w:r>
        <w:t>State: 'Releasing'</w:t>
      </w:r>
      <w:r>
        <w:tab/>
      </w:r>
      <w:r>
        <w:fldChar w:fldCharType="begin" w:fldLock="1"/>
      </w:r>
      <w:r>
        <w:instrText xml:space="preserve"> PAGEREF _Toc99173966 \h </w:instrText>
      </w:r>
      <w:r>
        <w:fldChar w:fldCharType="separate"/>
      </w:r>
      <w:r>
        <w:t>64</w:t>
      </w:r>
      <w:r>
        <w:fldChar w:fldCharType="end"/>
      </w:r>
    </w:p>
    <w:p w14:paraId="2EB61DBE" w14:textId="4D20CA57" w:rsidR="00BA1F7C" w:rsidRPr="00741122" w:rsidRDefault="00BA1F7C">
      <w:pPr>
        <w:pStyle w:val="TOC5"/>
        <w:rPr>
          <w:rFonts w:ascii="Calibri" w:hAnsi="Calibri"/>
          <w:sz w:val="22"/>
          <w:szCs w:val="22"/>
          <w:lang w:eastAsia="en-GB"/>
        </w:rPr>
      </w:pPr>
      <w:r>
        <w:t>6.3.4.7.1</w:t>
      </w:r>
      <w:r w:rsidRPr="00741122">
        <w:rPr>
          <w:rFonts w:ascii="Calibri" w:hAnsi="Calibri"/>
          <w:sz w:val="22"/>
          <w:szCs w:val="22"/>
          <w:lang w:eastAsia="en-GB"/>
        </w:rPr>
        <w:tab/>
      </w:r>
      <w:r>
        <w:t>General</w:t>
      </w:r>
      <w:r>
        <w:tab/>
      </w:r>
      <w:r>
        <w:fldChar w:fldCharType="begin" w:fldLock="1"/>
      </w:r>
      <w:r>
        <w:instrText xml:space="preserve"> PAGEREF _Toc99173967 \h </w:instrText>
      </w:r>
      <w:r>
        <w:fldChar w:fldCharType="separate"/>
      </w:r>
      <w:r>
        <w:t>64</w:t>
      </w:r>
      <w:r>
        <w:fldChar w:fldCharType="end"/>
      </w:r>
    </w:p>
    <w:p w14:paraId="1B9FDE43" w14:textId="6CFB5027" w:rsidR="00BA1F7C" w:rsidRPr="00741122" w:rsidRDefault="00BA1F7C">
      <w:pPr>
        <w:pStyle w:val="TOC5"/>
        <w:rPr>
          <w:rFonts w:ascii="Calibri" w:hAnsi="Calibri"/>
          <w:sz w:val="22"/>
          <w:szCs w:val="22"/>
          <w:lang w:eastAsia="en-GB"/>
        </w:rPr>
      </w:pPr>
      <w:r>
        <w:t>6.3.4.7.2</w:t>
      </w:r>
      <w:r w:rsidRPr="00741122">
        <w:rPr>
          <w:rFonts w:ascii="Calibri" w:hAnsi="Calibri"/>
          <w:sz w:val="22"/>
          <w:szCs w:val="22"/>
          <w:lang w:eastAsia="en-GB"/>
        </w:rPr>
        <w:tab/>
      </w:r>
      <w:r>
        <w:t>Receive MCVideo call release - 2</w:t>
      </w:r>
      <w:r>
        <w:tab/>
      </w:r>
      <w:r>
        <w:fldChar w:fldCharType="begin" w:fldLock="1"/>
      </w:r>
      <w:r>
        <w:instrText xml:space="preserve"> PAGEREF _Toc99173968 \h </w:instrText>
      </w:r>
      <w:r>
        <w:fldChar w:fldCharType="separate"/>
      </w:r>
      <w:r>
        <w:t>64</w:t>
      </w:r>
      <w:r>
        <w:fldChar w:fldCharType="end"/>
      </w:r>
    </w:p>
    <w:p w14:paraId="5F1E7AD1" w14:textId="5C3311F0" w:rsidR="00BA1F7C" w:rsidRPr="00741122" w:rsidRDefault="00BA1F7C">
      <w:pPr>
        <w:pStyle w:val="TOC3"/>
        <w:rPr>
          <w:rFonts w:ascii="Calibri" w:hAnsi="Calibri"/>
          <w:sz w:val="22"/>
          <w:szCs w:val="22"/>
          <w:lang w:eastAsia="en-GB"/>
        </w:rPr>
      </w:pPr>
      <w:r>
        <w:t>6.3.5</w:t>
      </w:r>
      <w:r w:rsidRPr="00741122">
        <w:rPr>
          <w:rFonts w:ascii="Calibri" w:hAnsi="Calibri"/>
          <w:sz w:val="22"/>
          <w:szCs w:val="22"/>
          <w:lang w:eastAsia="en-GB"/>
        </w:rPr>
        <w:tab/>
      </w:r>
      <w:r>
        <w:t>Transmission control server state transition diagram for basic transmission control operation towards the transmission participant</w:t>
      </w:r>
      <w:r>
        <w:tab/>
      </w:r>
      <w:r>
        <w:fldChar w:fldCharType="begin" w:fldLock="1"/>
      </w:r>
      <w:r>
        <w:instrText xml:space="preserve"> PAGEREF _Toc99173969 \h </w:instrText>
      </w:r>
      <w:r>
        <w:fldChar w:fldCharType="separate"/>
      </w:r>
      <w:r>
        <w:t>64</w:t>
      </w:r>
      <w:r>
        <w:fldChar w:fldCharType="end"/>
      </w:r>
    </w:p>
    <w:p w14:paraId="2F5A92E5" w14:textId="628ACED6" w:rsidR="00BA1F7C" w:rsidRPr="00741122" w:rsidRDefault="00BA1F7C">
      <w:pPr>
        <w:pStyle w:val="TOC4"/>
        <w:rPr>
          <w:rFonts w:ascii="Calibri" w:hAnsi="Calibri"/>
          <w:sz w:val="22"/>
          <w:szCs w:val="22"/>
          <w:lang w:eastAsia="en-GB"/>
        </w:rPr>
      </w:pPr>
      <w:r>
        <w:t>6.3.5.1</w:t>
      </w:r>
      <w:r w:rsidRPr="00741122">
        <w:rPr>
          <w:rFonts w:ascii="Calibri" w:hAnsi="Calibri"/>
          <w:sz w:val="22"/>
          <w:szCs w:val="22"/>
          <w:lang w:eastAsia="en-GB"/>
        </w:rPr>
        <w:tab/>
      </w:r>
      <w:r>
        <w:t>General</w:t>
      </w:r>
      <w:r>
        <w:tab/>
      </w:r>
      <w:r>
        <w:fldChar w:fldCharType="begin" w:fldLock="1"/>
      </w:r>
      <w:r>
        <w:instrText xml:space="preserve"> PAGEREF _Toc99173970 \h </w:instrText>
      </w:r>
      <w:r>
        <w:fldChar w:fldCharType="separate"/>
      </w:r>
      <w:r>
        <w:t>64</w:t>
      </w:r>
      <w:r>
        <w:fldChar w:fldCharType="end"/>
      </w:r>
    </w:p>
    <w:p w14:paraId="40C23568" w14:textId="14666723" w:rsidR="00BA1F7C" w:rsidRPr="00741122" w:rsidRDefault="00BA1F7C">
      <w:pPr>
        <w:pStyle w:val="TOC4"/>
        <w:rPr>
          <w:rFonts w:ascii="Calibri" w:hAnsi="Calibri"/>
          <w:sz w:val="22"/>
          <w:szCs w:val="22"/>
          <w:lang w:eastAsia="en-GB"/>
        </w:rPr>
      </w:pPr>
      <w:r>
        <w:t>6.3.5.2</w:t>
      </w:r>
      <w:r w:rsidRPr="00741122">
        <w:rPr>
          <w:rFonts w:ascii="Calibri" w:hAnsi="Calibri"/>
          <w:sz w:val="22"/>
          <w:szCs w:val="22"/>
          <w:lang w:eastAsia="en-GB"/>
        </w:rPr>
        <w:tab/>
      </w:r>
      <w:r>
        <w:t>State: 'Start-stop'</w:t>
      </w:r>
      <w:r>
        <w:tab/>
      </w:r>
      <w:r>
        <w:fldChar w:fldCharType="begin" w:fldLock="1"/>
      </w:r>
      <w:r>
        <w:instrText xml:space="preserve"> PAGEREF _Toc99173971 \h </w:instrText>
      </w:r>
      <w:r>
        <w:fldChar w:fldCharType="separate"/>
      </w:r>
      <w:r>
        <w:t>66</w:t>
      </w:r>
      <w:r>
        <w:fldChar w:fldCharType="end"/>
      </w:r>
    </w:p>
    <w:p w14:paraId="7587A4EE" w14:textId="21C5425C" w:rsidR="00BA1F7C" w:rsidRPr="00741122" w:rsidRDefault="00BA1F7C">
      <w:pPr>
        <w:pStyle w:val="TOC5"/>
        <w:rPr>
          <w:rFonts w:ascii="Calibri" w:hAnsi="Calibri"/>
          <w:sz w:val="22"/>
          <w:szCs w:val="22"/>
          <w:lang w:eastAsia="en-GB"/>
        </w:rPr>
      </w:pPr>
      <w:r>
        <w:t>6.3.5.2.1</w:t>
      </w:r>
      <w:r w:rsidRPr="00741122">
        <w:rPr>
          <w:rFonts w:ascii="Calibri" w:hAnsi="Calibri"/>
          <w:sz w:val="22"/>
          <w:szCs w:val="22"/>
          <w:lang w:eastAsia="en-GB"/>
        </w:rPr>
        <w:tab/>
      </w:r>
      <w:r>
        <w:t>General</w:t>
      </w:r>
      <w:r>
        <w:tab/>
      </w:r>
      <w:r>
        <w:fldChar w:fldCharType="begin" w:fldLock="1"/>
      </w:r>
      <w:r>
        <w:instrText xml:space="preserve"> PAGEREF _Toc99173972 \h </w:instrText>
      </w:r>
      <w:r>
        <w:fldChar w:fldCharType="separate"/>
      </w:r>
      <w:r>
        <w:t>66</w:t>
      </w:r>
      <w:r>
        <w:fldChar w:fldCharType="end"/>
      </w:r>
    </w:p>
    <w:p w14:paraId="6FCF299B" w14:textId="5DA6D96D" w:rsidR="00BA1F7C" w:rsidRPr="00741122" w:rsidRDefault="00BA1F7C">
      <w:pPr>
        <w:pStyle w:val="TOC5"/>
        <w:rPr>
          <w:rFonts w:ascii="Calibri" w:hAnsi="Calibri"/>
          <w:sz w:val="22"/>
          <w:szCs w:val="22"/>
          <w:lang w:eastAsia="en-GB"/>
        </w:rPr>
      </w:pPr>
      <w:r>
        <w:t>6.3.5.2.2</w:t>
      </w:r>
      <w:r w:rsidRPr="00741122">
        <w:rPr>
          <w:rFonts w:ascii="Calibri" w:hAnsi="Calibri"/>
          <w:sz w:val="22"/>
          <w:szCs w:val="22"/>
          <w:lang w:eastAsia="en-GB"/>
        </w:rPr>
        <w:tab/>
      </w:r>
      <w:r>
        <w:t>SIP Session initiated</w:t>
      </w:r>
      <w:r>
        <w:tab/>
      </w:r>
      <w:r>
        <w:fldChar w:fldCharType="begin" w:fldLock="1"/>
      </w:r>
      <w:r>
        <w:instrText xml:space="preserve"> PAGEREF _Toc99173973 \h </w:instrText>
      </w:r>
      <w:r>
        <w:fldChar w:fldCharType="separate"/>
      </w:r>
      <w:r>
        <w:t>66</w:t>
      </w:r>
      <w:r>
        <w:fldChar w:fldCharType="end"/>
      </w:r>
    </w:p>
    <w:p w14:paraId="797C15EB" w14:textId="1EFDF78C" w:rsidR="00BA1F7C" w:rsidRPr="00741122" w:rsidRDefault="00BA1F7C">
      <w:pPr>
        <w:pStyle w:val="TOC4"/>
        <w:rPr>
          <w:rFonts w:ascii="Calibri" w:hAnsi="Calibri"/>
          <w:sz w:val="22"/>
          <w:szCs w:val="22"/>
          <w:lang w:eastAsia="en-GB"/>
        </w:rPr>
      </w:pPr>
      <w:r>
        <w:t>6.3.5.3</w:t>
      </w:r>
      <w:r w:rsidRPr="00741122">
        <w:rPr>
          <w:rFonts w:ascii="Calibri" w:hAnsi="Calibri"/>
          <w:sz w:val="22"/>
          <w:szCs w:val="22"/>
          <w:lang w:eastAsia="en-GB"/>
        </w:rPr>
        <w:tab/>
      </w:r>
      <w:r>
        <w:t>State: 'U: not permitted and Transmit Idle'</w:t>
      </w:r>
      <w:r>
        <w:tab/>
      </w:r>
      <w:r>
        <w:fldChar w:fldCharType="begin" w:fldLock="1"/>
      </w:r>
      <w:r>
        <w:instrText xml:space="preserve"> PAGEREF _Toc99173974 \h </w:instrText>
      </w:r>
      <w:r>
        <w:fldChar w:fldCharType="separate"/>
      </w:r>
      <w:r>
        <w:t>68</w:t>
      </w:r>
      <w:r>
        <w:fldChar w:fldCharType="end"/>
      </w:r>
    </w:p>
    <w:p w14:paraId="2861C6E4" w14:textId="0A98EDDA" w:rsidR="00BA1F7C" w:rsidRPr="00741122" w:rsidRDefault="00BA1F7C">
      <w:pPr>
        <w:pStyle w:val="TOC5"/>
        <w:rPr>
          <w:rFonts w:ascii="Calibri" w:hAnsi="Calibri"/>
          <w:sz w:val="22"/>
          <w:szCs w:val="22"/>
          <w:lang w:eastAsia="en-GB"/>
        </w:rPr>
      </w:pPr>
      <w:r>
        <w:t>6.3.5.3.1</w:t>
      </w:r>
      <w:r w:rsidRPr="00741122">
        <w:rPr>
          <w:rFonts w:ascii="Calibri" w:hAnsi="Calibri"/>
          <w:sz w:val="22"/>
          <w:szCs w:val="22"/>
          <w:lang w:eastAsia="en-GB"/>
        </w:rPr>
        <w:tab/>
      </w:r>
      <w:r>
        <w:t>General</w:t>
      </w:r>
      <w:r>
        <w:tab/>
      </w:r>
      <w:r>
        <w:fldChar w:fldCharType="begin" w:fldLock="1"/>
      </w:r>
      <w:r>
        <w:instrText xml:space="preserve"> PAGEREF _Toc99173975 \h </w:instrText>
      </w:r>
      <w:r>
        <w:fldChar w:fldCharType="separate"/>
      </w:r>
      <w:r>
        <w:t>68</w:t>
      </w:r>
      <w:r>
        <w:fldChar w:fldCharType="end"/>
      </w:r>
    </w:p>
    <w:p w14:paraId="4A17EFAB" w14:textId="364DF212" w:rsidR="00BA1F7C" w:rsidRPr="00741122" w:rsidRDefault="00BA1F7C">
      <w:pPr>
        <w:pStyle w:val="TOC5"/>
        <w:rPr>
          <w:rFonts w:ascii="Calibri" w:hAnsi="Calibri"/>
          <w:sz w:val="22"/>
          <w:szCs w:val="22"/>
          <w:lang w:eastAsia="en-GB"/>
        </w:rPr>
      </w:pPr>
      <w:r>
        <w:t>6.3.5.3.2</w:t>
      </w:r>
      <w:r w:rsidRPr="00741122">
        <w:rPr>
          <w:rFonts w:ascii="Calibri" w:hAnsi="Calibri"/>
          <w:sz w:val="22"/>
          <w:szCs w:val="22"/>
          <w:lang w:eastAsia="en-GB"/>
        </w:rPr>
        <w:tab/>
      </w:r>
      <w:r>
        <w:t>Enter state 'U: not permitted and Transmit Idle'</w:t>
      </w:r>
      <w:r>
        <w:tab/>
      </w:r>
      <w:r>
        <w:fldChar w:fldCharType="begin" w:fldLock="1"/>
      </w:r>
      <w:r>
        <w:instrText xml:space="preserve"> PAGEREF _Toc99173976 \h </w:instrText>
      </w:r>
      <w:r>
        <w:fldChar w:fldCharType="separate"/>
      </w:r>
      <w:r>
        <w:t>69</w:t>
      </w:r>
      <w:r>
        <w:fldChar w:fldCharType="end"/>
      </w:r>
    </w:p>
    <w:p w14:paraId="135260F8" w14:textId="62C6AEAF" w:rsidR="00BA1F7C" w:rsidRPr="00741122" w:rsidRDefault="00BA1F7C">
      <w:pPr>
        <w:pStyle w:val="TOC5"/>
        <w:rPr>
          <w:rFonts w:ascii="Calibri" w:hAnsi="Calibri"/>
          <w:sz w:val="22"/>
          <w:szCs w:val="22"/>
          <w:lang w:eastAsia="en-GB"/>
        </w:rPr>
      </w:pPr>
      <w:r>
        <w:t>6.3.5.3.3</w:t>
      </w:r>
      <w:r w:rsidRPr="00741122">
        <w:rPr>
          <w:rFonts w:ascii="Calibri" w:hAnsi="Calibri"/>
          <w:sz w:val="22"/>
          <w:szCs w:val="22"/>
          <w:lang w:eastAsia="en-GB"/>
        </w:rPr>
        <w:tab/>
      </w:r>
      <w:r w:rsidRPr="001B2AE7">
        <w:t>Void</w:t>
      </w:r>
      <w:r>
        <w:tab/>
      </w:r>
      <w:r>
        <w:fldChar w:fldCharType="begin" w:fldLock="1"/>
      </w:r>
      <w:r>
        <w:instrText xml:space="preserve"> PAGEREF _Toc99173977 \h </w:instrText>
      </w:r>
      <w:r>
        <w:fldChar w:fldCharType="separate"/>
      </w:r>
      <w:r>
        <w:t>69</w:t>
      </w:r>
      <w:r>
        <w:fldChar w:fldCharType="end"/>
      </w:r>
    </w:p>
    <w:p w14:paraId="5A5EC882" w14:textId="45C22D62" w:rsidR="00BA1F7C" w:rsidRPr="00741122" w:rsidRDefault="00BA1F7C">
      <w:pPr>
        <w:pStyle w:val="TOC5"/>
        <w:rPr>
          <w:rFonts w:ascii="Calibri" w:hAnsi="Calibri"/>
          <w:sz w:val="22"/>
          <w:szCs w:val="22"/>
          <w:lang w:eastAsia="en-GB"/>
        </w:rPr>
      </w:pPr>
      <w:r>
        <w:t>6.3.5.3.4</w:t>
      </w:r>
      <w:r w:rsidRPr="00741122">
        <w:rPr>
          <w:rFonts w:ascii="Calibri" w:hAnsi="Calibri"/>
          <w:sz w:val="22"/>
          <w:szCs w:val="22"/>
          <w:lang w:eastAsia="en-GB"/>
        </w:rPr>
        <w:tab/>
      </w:r>
      <w:r>
        <w:t>Receive Transmission Media Request message (R: Transmission Media Request)</w:t>
      </w:r>
      <w:r>
        <w:tab/>
      </w:r>
      <w:r>
        <w:fldChar w:fldCharType="begin" w:fldLock="1"/>
      </w:r>
      <w:r>
        <w:instrText xml:space="preserve"> PAGEREF _Toc99173978 \h </w:instrText>
      </w:r>
      <w:r>
        <w:fldChar w:fldCharType="separate"/>
      </w:r>
      <w:r>
        <w:t>69</w:t>
      </w:r>
      <w:r>
        <w:fldChar w:fldCharType="end"/>
      </w:r>
    </w:p>
    <w:p w14:paraId="013F08D5" w14:textId="5E1AA9D4" w:rsidR="00BA1F7C" w:rsidRPr="00741122" w:rsidRDefault="00BA1F7C">
      <w:pPr>
        <w:pStyle w:val="TOC5"/>
        <w:rPr>
          <w:rFonts w:ascii="Calibri" w:hAnsi="Calibri"/>
          <w:sz w:val="22"/>
          <w:szCs w:val="22"/>
          <w:lang w:eastAsia="en-GB"/>
        </w:rPr>
      </w:pPr>
      <w:r>
        <w:t>6.3.5.3.5</w:t>
      </w:r>
      <w:r w:rsidRPr="00741122">
        <w:rPr>
          <w:rFonts w:ascii="Calibri" w:hAnsi="Calibri"/>
          <w:sz w:val="22"/>
          <w:szCs w:val="22"/>
          <w:lang w:eastAsia="en-GB"/>
        </w:rPr>
        <w:tab/>
      </w:r>
      <w:r>
        <w:t>Send Transmission Grant message (S: Transmission Grant)</w:t>
      </w:r>
      <w:r>
        <w:tab/>
      </w:r>
      <w:r>
        <w:fldChar w:fldCharType="begin" w:fldLock="1"/>
      </w:r>
      <w:r>
        <w:instrText xml:space="preserve"> PAGEREF _Toc99173979 \h </w:instrText>
      </w:r>
      <w:r>
        <w:fldChar w:fldCharType="separate"/>
      </w:r>
      <w:r>
        <w:t>69</w:t>
      </w:r>
      <w:r>
        <w:fldChar w:fldCharType="end"/>
      </w:r>
    </w:p>
    <w:p w14:paraId="6A42928B" w14:textId="3AE967F7" w:rsidR="00BA1F7C" w:rsidRPr="00741122" w:rsidRDefault="00BA1F7C">
      <w:pPr>
        <w:pStyle w:val="TOC5"/>
        <w:rPr>
          <w:rFonts w:ascii="Calibri" w:hAnsi="Calibri"/>
          <w:sz w:val="22"/>
          <w:szCs w:val="22"/>
          <w:lang w:eastAsia="en-GB"/>
        </w:rPr>
      </w:pPr>
      <w:r>
        <w:t>6.3.5.3.6</w:t>
      </w:r>
      <w:r w:rsidRPr="00741122">
        <w:rPr>
          <w:rFonts w:ascii="Calibri" w:hAnsi="Calibri"/>
          <w:sz w:val="22"/>
          <w:szCs w:val="22"/>
          <w:lang w:eastAsia="en-GB"/>
        </w:rPr>
        <w:tab/>
      </w:r>
      <w:r>
        <w:t>Send Transmission Reject message (S: Transmission Reject)</w:t>
      </w:r>
      <w:r>
        <w:tab/>
      </w:r>
      <w:r>
        <w:fldChar w:fldCharType="begin" w:fldLock="1"/>
      </w:r>
      <w:r>
        <w:instrText xml:space="preserve"> PAGEREF _Toc99173980 \h </w:instrText>
      </w:r>
      <w:r>
        <w:fldChar w:fldCharType="separate"/>
      </w:r>
      <w:r>
        <w:t>70</w:t>
      </w:r>
      <w:r>
        <w:fldChar w:fldCharType="end"/>
      </w:r>
    </w:p>
    <w:p w14:paraId="16FCBD0F" w14:textId="61AECE13" w:rsidR="00BA1F7C" w:rsidRPr="00741122" w:rsidRDefault="00BA1F7C">
      <w:pPr>
        <w:pStyle w:val="TOC5"/>
        <w:rPr>
          <w:rFonts w:ascii="Calibri" w:hAnsi="Calibri"/>
          <w:sz w:val="22"/>
          <w:szCs w:val="22"/>
          <w:lang w:eastAsia="en-GB"/>
        </w:rPr>
      </w:pPr>
      <w:r>
        <w:t>6.3.5.3.7</w:t>
      </w:r>
      <w:r w:rsidRPr="00741122">
        <w:rPr>
          <w:rFonts w:ascii="Calibri" w:hAnsi="Calibri"/>
          <w:sz w:val="22"/>
          <w:szCs w:val="22"/>
          <w:lang w:eastAsia="en-GB"/>
        </w:rPr>
        <w:tab/>
      </w:r>
      <w:r>
        <w:t>Receive Transmission End Request message (R: Transmission End Request)</w:t>
      </w:r>
      <w:r>
        <w:tab/>
      </w:r>
      <w:r>
        <w:fldChar w:fldCharType="begin" w:fldLock="1"/>
      </w:r>
      <w:r>
        <w:instrText xml:space="preserve"> PAGEREF _Toc99173981 \h </w:instrText>
      </w:r>
      <w:r>
        <w:fldChar w:fldCharType="separate"/>
      </w:r>
      <w:r>
        <w:t>70</w:t>
      </w:r>
      <w:r>
        <w:fldChar w:fldCharType="end"/>
      </w:r>
    </w:p>
    <w:p w14:paraId="78EDB03A" w14:textId="02E2D9E8" w:rsidR="00BA1F7C" w:rsidRPr="00741122" w:rsidRDefault="00BA1F7C">
      <w:pPr>
        <w:pStyle w:val="TOC5"/>
        <w:rPr>
          <w:rFonts w:ascii="Calibri" w:hAnsi="Calibri"/>
          <w:sz w:val="22"/>
          <w:szCs w:val="22"/>
          <w:lang w:eastAsia="en-GB"/>
        </w:rPr>
      </w:pPr>
      <w:r>
        <w:t>6.3.5.3.8</w:t>
      </w:r>
      <w:r w:rsidRPr="00741122">
        <w:rPr>
          <w:rFonts w:ascii="Calibri" w:hAnsi="Calibri"/>
          <w:sz w:val="22"/>
          <w:szCs w:val="22"/>
          <w:lang w:eastAsia="en-GB"/>
        </w:rPr>
        <w:tab/>
      </w:r>
      <w:r>
        <w:t>Receive RTP media packets (R: media)</w:t>
      </w:r>
      <w:r>
        <w:tab/>
      </w:r>
      <w:r>
        <w:fldChar w:fldCharType="begin" w:fldLock="1"/>
      </w:r>
      <w:r>
        <w:instrText xml:space="preserve"> PAGEREF _Toc99173982 \h </w:instrText>
      </w:r>
      <w:r>
        <w:fldChar w:fldCharType="separate"/>
      </w:r>
      <w:r>
        <w:t>70</w:t>
      </w:r>
      <w:r>
        <w:fldChar w:fldCharType="end"/>
      </w:r>
    </w:p>
    <w:p w14:paraId="518EA1B9" w14:textId="370D8E60" w:rsidR="00BA1F7C" w:rsidRPr="00741122" w:rsidRDefault="00BA1F7C">
      <w:pPr>
        <w:pStyle w:val="TOC5"/>
        <w:rPr>
          <w:rFonts w:ascii="Calibri" w:hAnsi="Calibri"/>
          <w:sz w:val="22"/>
          <w:szCs w:val="22"/>
          <w:lang w:eastAsia="en-GB"/>
        </w:rPr>
      </w:pPr>
      <w:r>
        <w:t>6.3.5.3.9</w:t>
      </w:r>
      <w:r w:rsidRPr="00741122">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_Toc99173983 \h </w:instrText>
      </w:r>
      <w:r>
        <w:fldChar w:fldCharType="separate"/>
      </w:r>
      <w:r>
        <w:t>71</w:t>
      </w:r>
      <w:r>
        <w:fldChar w:fldCharType="end"/>
      </w:r>
    </w:p>
    <w:p w14:paraId="67DF0B66" w14:textId="6F34449A" w:rsidR="00BA1F7C" w:rsidRPr="00741122" w:rsidRDefault="00BA1F7C">
      <w:pPr>
        <w:pStyle w:val="TOC5"/>
        <w:rPr>
          <w:rFonts w:ascii="Calibri" w:hAnsi="Calibri"/>
          <w:sz w:val="22"/>
          <w:szCs w:val="22"/>
          <w:lang w:eastAsia="en-GB"/>
        </w:rPr>
      </w:pPr>
      <w:r>
        <w:t>6.3.5.3.10</w:t>
      </w:r>
      <w:r w:rsidRPr="00741122">
        <w:rPr>
          <w:rFonts w:ascii="Calibri" w:hAnsi="Calibri"/>
          <w:sz w:val="22"/>
          <w:szCs w:val="22"/>
          <w:lang w:eastAsia="en-GB"/>
        </w:rPr>
        <w:tab/>
      </w:r>
      <w:r>
        <w:t>Send Transmission Idle message (S: Transmit Idle)</w:t>
      </w:r>
      <w:r>
        <w:tab/>
      </w:r>
      <w:r>
        <w:fldChar w:fldCharType="begin" w:fldLock="1"/>
      </w:r>
      <w:r>
        <w:instrText xml:space="preserve"> PAGEREF _Toc99173984 \h </w:instrText>
      </w:r>
      <w:r>
        <w:fldChar w:fldCharType="separate"/>
      </w:r>
      <w:r>
        <w:t>71</w:t>
      </w:r>
      <w:r>
        <w:fldChar w:fldCharType="end"/>
      </w:r>
    </w:p>
    <w:p w14:paraId="72C5360C" w14:textId="7E0A5AC4" w:rsidR="00BA1F7C" w:rsidRPr="00741122" w:rsidRDefault="00BA1F7C">
      <w:pPr>
        <w:pStyle w:val="TOC4"/>
        <w:rPr>
          <w:rFonts w:ascii="Calibri" w:hAnsi="Calibri"/>
          <w:sz w:val="22"/>
          <w:szCs w:val="22"/>
          <w:lang w:eastAsia="en-GB"/>
        </w:rPr>
      </w:pPr>
      <w:r>
        <w:t>6.3.5.4</w:t>
      </w:r>
      <w:r w:rsidRPr="00741122">
        <w:rPr>
          <w:rFonts w:ascii="Calibri" w:hAnsi="Calibri"/>
          <w:sz w:val="22"/>
          <w:szCs w:val="22"/>
          <w:lang w:eastAsia="en-GB"/>
        </w:rPr>
        <w:tab/>
      </w:r>
      <w:r>
        <w:t>State 'U: not permitted and transmit taken'</w:t>
      </w:r>
      <w:r>
        <w:tab/>
      </w:r>
      <w:r>
        <w:fldChar w:fldCharType="begin" w:fldLock="1"/>
      </w:r>
      <w:r>
        <w:instrText xml:space="preserve"> PAGEREF _Toc99173985 \h </w:instrText>
      </w:r>
      <w:r>
        <w:fldChar w:fldCharType="separate"/>
      </w:r>
      <w:r>
        <w:t>71</w:t>
      </w:r>
      <w:r>
        <w:fldChar w:fldCharType="end"/>
      </w:r>
    </w:p>
    <w:p w14:paraId="12B75D14" w14:textId="36F07927" w:rsidR="00BA1F7C" w:rsidRPr="00741122" w:rsidRDefault="00BA1F7C">
      <w:pPr>
        <w:pStyle w:val="TOC5"/>
        <w:rPr>
          <w:rFonts w:ascii="Calibri" w:hAnsi="Calibri"/>
          <w:sz w:val="22"/>
          <w:szCs w:val="22"/>
          <w:lang w:eastAsia="en-GB"/>
        </w:rPr>
      </w:pPr>
      <w:r>
        <w:t>6.3.5.4.1</w:t>
      </w:r>
      <w:r w:rsidRPr="00741122">
        <w:rPr>
          <w:rFonts w:ascii="Calibri" w:hAnsi="Calibri"/>
          <w:sz w:val="22"/>
          <w:szCs w:val="22"/>
          <w:lang w:eastAsia="en-GB"/>
        </w:rPr>
        <w:tab/>
      </w:r>
      <w:r>
        <w:t>General</w:t>
      </w:r>
      <w:r>
        <w:tab/>
      </w:r>
      <w:r>
        <w:fldChar w:fldCharType="begin" w:fldLock="1"/>
      </w:r>
      <w:r>
        <w:instrText xml:space="preserve"> PAGEREF _Toc99173986 \h </w:instrText>
      </w:r>
      <w:r>
        <w:fldChar w:fldCharType="separate"/>
      </w:r>
      <w:r>
        <w:t>71</w:t>
      </w:r>
      <w:r>
        <w:fldChar w:fldCharType="end"/>
      </w:r>
    </w:p>
    <w:p w14:paraId="1F7A7F57" w14:textId="4D15E6E3" w:rsidR="00BA1F7C" w:rsidRPr="00741122" w:rsidRDefault="00BA1F7C">
      <w:pPr>
        <w:pStyle w:val="TOC5"/>
        <w:rPr>
          <w:rFonts w:ascii="Calibri" w:hAnsi="Calibri"/>
          <w:sz w:val="22"/>
          <w:szCs w:val="22"/>
          <w:lang w:eastAsia="en-GB"/>
        </w:rPr>
      </w:pPr>
      <w:r>
        <w:t>6.3.5.4.2</w:t>
      </w:r>
      <w:r w:rsidRPr="00741122">
        <w:rPr>
          <w:rFonts w:ascii="Calibri" w:hAnsi="Calibri"/>
          <w:sz w:val="22"/>
          <w:szCs w:val="22"/>
          <w:lang w:eastAsia="en-GB"/>
        </w:rPr>
        <w:tab/>
      </w:r>
      <w:r>
        <w:t>Enter state 'U: not permitted and Transmit Taken'</w:t>
      </w:r>
      <w:r>
        <w:tab/>
      </w:r>
      <w:r>
        <w:fldChar w:fldCharType="begin" w:fldLock="1"/>
      </w:r>
      <w:r>
        <w:instrText xml:space="preserve"> PAGEREF _Toc99173987 \h </w:instrText>
      </w:r>
      <w:r>
        <w:fldChar w:fldCharType="separate"/>
      </w:r>
      <w:r>
        <w:t>71</w:t>
      </w:r>
      <w:r>
        <w:fldChar w:fldCharType="end"/>
      </w:r>
    </w:p>
    <w:p w14:paraId="3973F37D" w14:textId="025721A3" w:rsidR="00BA1F7C" w:rsidRPr="00741122" w:rsidRDefault="00BA1F7C">
      <w:pPr>
        <w:pStyle w:val="TOC5"/>
        <w:rPr>
          <w:rFonts w:ascii="Calibri" w:hAnsi="Calibri"/>
          <w:sz w:val="22"/>
          <w:szCs w:val="22"/>
          <w:lang w:eastAsia="en-GB"/>
        </w:rPr>
      </w:pPr>
      <w:r>
        <w:t>6.3.5.4.3</w:t>
      </w:r>
      <w:r w:rsidRPr="00741122">
        <w:rPr>
          <w:rFonts w:ascii="Calibri" w:hAnsi="Calibri"/>
          <w:sz w:val="22"/>
          <w:szCs w:val="22"/>
          <w:lang w:eastAsia="en-GB"/>
        </w:rPr>
        <w:tab/>
      </w:r>
      <w:r>
        <w:t>Send Transmission Idle message (S: Transmit Idle)</w:t>
      </w:r>
      <w:r>
        <w:tab/>
      </w:r>
      <w:r>
        <w:fldChar w:fldCharType="begin" w:fldLock="1"/>
      </w:r>
      <w:r>
        <w:instrText xml:space="preserve"> PAGEREF _Toc99173988 \h </w:instrText>
      </w:r>
      <w:r>
        <w:fldChar w:fldCharType="separate"/>
      </w:r>
      <w:r>
        <w:t>71</w:t>
      </w:r>
      <w:r>
        <w:fldChar w:fldCharType="end"/>
      </w:r>
    </w:p>
    <w:p w14:paraId="3050D5CE" w14:textId="42694F62" w:rsidR="00BA1F7C" w:rsidRPr="00741122" w:rsidRDefault="00BA1F7C">
      <w:pPr>
        <w:pStyle w:val="TOC5"/>
        <w:rPr>
          <w:rFonts w:ascii="Calibri" w:hAnsi="Calibri"/>
          <w:sz w:val="22"/>
          <w:szCs w:val="22"/>
          <w:lang w:eastAsia="en-GB"/>
        </w:rPr>
      </w:pPr>
      <w:r>
        <w:t>6.3.5.4.4</w:t>
      </w:r>
      <w:r w:rsidRPr="00741122">
        <w:rPr>
          <w:rFonts w:ascii="Calibri" w:hAnsi="Calibri"/>
          <w:sz w:val="22"/>
          <w:szCs w:val="22"/>
          <w:lang w:eastAsia="en-GB"/>
        </w:rPr>
        <w:tab/>
      </w:r>
      <w:r>
        <w:t>Receive Transmission Media Request message (R: Transmission Media Request)</w:t>
      </w:r>
      <w:r>
        <w:tab/>
      </w:r>
      <w:r>
        <w:fldChar w:fldCharType="begin" w:fldLock="1"/>
      </w:r>
      <w:r>
        <w:instrText xml:space="preserve"> PAGEREF _Toc99173989 \h </w:instrText>
      </w:r>
      <w:r>
        <w:fldChar w:fldCharType="separate"/>
      </w:r>
      <w:r>
        <w:t>72</w:t>
      </w:r>
      <w:r>
        <w:fldChar w:fldCharType="end"/>
      </w:r>
    </w:p>
    <w:p w14:paraId="2827200C" w14:textId="2EDAAD71" w:rsidR="00BA1F7C" w:rsidRPr="00741122" w:rsidRDefault="00BA1F7C">
      <w:pPr>
        <w:pStyle w:val="TOC5"/>
        <w:rPr>
          <w:rFonts w:ascii="Calibri" w:hAnsi="Calibri"/>
          <w:sz w:val="22"/>
          <w:szCs w:val="22"/>
          <w:lang w:eastAsia="en-GB"/>
        </w:rPr>
      </w:pPr>
      <w:r>
        <w:t>6.3.5.4.5</w:t>
      </w:r>
      <w:r w:rsidRPr="00741122">
        <w:rPr>
          <w:rFonts w:ascii="Calibri" w:hAnsi="Calibri"/>
          <w:sz w:val="22"/>
          <w:szCs w:val="22"/>
          <w:lang w:eastAsia="en-GB"/>
        </w:rPr>
        <w:tab/>
      </w:r>
      <w:r>
        <w:t>Receive Transmission End Request message (R: Transmission End Request)</w:t>
      </w:r>
      <w:r>
        <w:tab/>
      </w:r>
      <w:r>
        <w:fldChar w:fldCharType="begin" w:fldLock="1"/>
      </w:r>
      <w:r>
        <w:instrText xml:space="preserve"> PAGEREF _Toc99173990 \h </w:instrText>
      </w:r>
      <w:r>
        <w:fldChar w:fldCharType="separate"/>
      </w:r>
      <w:r>
        <w:t>75</w:t>
      </w:r>
      <w:r>
        <w:fldChar w:fldCharType="end"/>
      </w:r>
    </w:p>
    <w:p w14:paraId="00052888" w14:textId="07AD1A0E" w:rsidR="00BA1F7C" w:rsidRPr="00741122" w:rsidRDefault="00BA1F7C">
      <w:pPr>
        <w:pStyle w:val="TOC5"/>
        <w:rPr>
          <w:rFonts w:ascii="Calibri" w:hAnsi="Calibri"/>
          <w:sz w:val="22"/>
          <w:szCs w:val="22"/>
          <w:lang w:eastAsia="en-GB"/>
        </w:rPr>
      </w:pPr>
      <w:r>
        <w:t>6.3.5.4.6</w:t>
      </w:r>
      <w:r w:rsidRPr="00741122">
        <w:rPr>
          <w:rFonts w:ascii="Calibri" w:hAnsi="Calibri"/>
          <w:sz w:val="22"/>
          <w:szCs w:val="22"/>
          <w:lang w:eastAsia="en-GB"/>
        </w:rPr>
        <w:tab/>
      </w:r>
      <w:r>
        <w:t>Receive RTP media packets (R: media)</w:t>
      </w:r>
      <w:r>
        <w:tab/>
      </w:r>
      <w:r>
        <w:fldChar w:fldCharType="begin" w:fldLock="1"/>
      </w:r>
      <w:r>
        <w:instrText xml:space="preserve"> PAGEREF _Toc99173991 \h </w:instrText>
      </w:r>
      <w:r>
        <w:fldChar w:fldCharType="separate"/>
      </w:r>
      <w:r>
        <w:t>76</w:t>
      </w:r>
      <w:r>
        <w:fldChar w:fldCharType="end"/>
      </w:r>
    </w:p>
    <w:p w14:paraId="60F09769" w14:textId="4D80C8BF" w:rsidR="00BA1F7C" w:rsidRPr="00741122" w:rsidRDefault="00BA1F7C">
      <w:pPr>
        <w:pStyle w:val="TOC5"/>
        <w:rPr>
          <w:rFonts w:ascii="Calibri" w:hAnsi="Calibri"/>
          <w:sz w:val="22"/>
          <w:szCs w:val="22"/>
          <w:lang w:eastAsia="en-GB"/>
        </w:rPr>
      </w:pPr>
      <w:r>
        <w:t>6.3.5.4.7</w:t>
      </w:r>
      <w:r w:rsidRPr="00741122">
        <w:rPr>
          <w:rFonts w:ascii="Calibri" w:hAnsi="Calibri"/>
          <w:sz w:val="22"/>
          <w:szCs w:val="22"/>
          <w:lang w:eastAsia="en-GB"/>
        </w:rPr>
        <w:tab/>
      </w:r>
      <w:r>
        <w:t>Send Transmission Queue Position Info message (R: Transmission Queue Position Request)</w:t>
      </w:r>
      <w:r>
        <w:tab/>
      </w:r>
      <w:r>
        <w:fldChar w:fldCharType="begin" w:fldLock="1"/>
      </w:r>
      <w:r>
        <w:instrText xml:space="preserve"> PAGEREF _Toc99173992 \h </w:instrText>
      </w:r>
      <w:r>
        <w:fldChar w:fldCharType="separate"/>
      </w:r>
      <w:r>
        <w:t>77</w:t>
      </w:r>
      <w:r>
        <w:fldChar w:fldCharType="end"/>
      </w:r>
    </w:p>
    <w:p w14:paraId="08ED8538" w14:textId="579D206F" w:rsidR="00BA1F7C" w:rsidRPr="00741122" w:rsidRDefault="00BA1F7C">
      <w:pPr>
        <w:pStyle w:val="TOC5"/>
        <w:rPr>
          <w:rFonts w:ascii="Calibri" w:hAnsi="Calibri"/>
          <w:sz w:val="22"/>
          <w:szCs w:val="22"/>
          <w:lang w:eastAsia="en-GB"/>
        </w:rPr>
      </w:pPr>
      <w:r>
        <w:t>6.3.5.4.8</w:t>
      </w:r>
      <w:r w:rsidRPr="00741122">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_Toc99173993 \h </w:instrText>
      </w:r>
      <w:r>
        <w:fldChar w:fldCharType="separate"/>
      </w:r>
      <w:r>
        <w:t>77</w:t>
      </w:r>
      <w:r>
        <w:fldChar w:fldCharType="end"/>
      </w:r>
    </w:p>
    <w:p w14:paraId="1B1C702A" w14:textId="72011DE1" w:rsidR="00BA1F7C" w:rsidRPr="00741122" w:rsidRDefault="00BA1F7C">
      <w:pPr>
        <w:pStyle w:val="TOC5"/>
        <w:rPr>
          <w:rFonts w:ascii="Calibri" w:hAnsi="Calibri"/>
          <w:sz w:val="22"/>
          <w:szCs w:val="22"/>
          <w:lang w:eastAsia="en-GB"/>
        </w:rPr>
      </w:pPr>
      <w:r>
        <w:t>6.3.5.4.9</w:t>
      </w:r>
      <w:r w:rsidRPr="00741122">
        <w:rPr>
          <w:rFonts w:ascii="Calibri" w:hAnsi="Calibri"/>
          <w:sz w:val="22"/>
          <w:szCs w:val="22"/>
          <w:lang w:eastAsia="en-GB"/>
        </w:rPr>
        <w:tab/>
      </w:r>
      <w:r>
        <w:t>Send Transmission Grant message (S: Transmission Grant)</w:t>
      </w:r>
      <w:r>
        <w:tab/>
      </w:r>
      <w:r>
        <w:fldChar w:fldCharType="begin" w:fldLock="1"/>
      </w:r>
      <w:r>
        <w:instrText xml:space="preserve"> PAGEREF _Toc99173994 \h </w:instrText>
      </w:r>
      <w:r>
        <w:fldChar w:fldCharType="separate"/>
      </w:r>
      <w:r>
        <w:t>77</w:t>
      </w:r>
      <w:r>
        <w:fldChar w:fldCharType="end"/>
      </w:r>
    </w:p>
    <w:p w14:paraId="2D07C54A" w14:textId="1F137B60" w:rsidR="00BA1F7C" w:rsidRPr="00741122" w:rsidRDefault="00BA1F7C">
      <w:pPr>
        <w:pStyle w:val="TOC5"/>
        <w:rPr>
          <w:rFonts w:ascii="Calibri" w:hAnsi="Calibri"/>
          <w:sz w:val="22"/>
          <w:szCs w:val="22"/>
          <w:lang w:eastAsia="en-GB"/>
        </w:rPr>
      </w:pPr>
      <w:r>
        <w:t>6.3.5.4.10</w:t>
      </w:r>
      <w:r w:rsidRPr="00741122">
        <w:rPr>
          <w:rFonts w:ascii="Calibri" w:hAnsi="Calibri"/>
          <w:sz w:val="22"/>
          <w:szCs w:val="22"/>
          <w:lang w:eastAsia="en-GB"/>
        </w:rPr>
        <w:tab/>
      </w:r>
      <w:r>
        <w:t>Send Media Transmission Notify message (S: Media Transmission Notify)</w:t>
      </w:r>
      <w:r>
        <w:tab/>
      </w:r>
      <w:r>
        <w:fldChar w:fldCharType="begin" w:fldLock="1"/>
      </w:r>
      <w:r>
        <w:instrText xml:space="preserve"> PAGEREF _Toc99173995 \h </w:instrText>
      </w:r>
      <w:r>
        <w:fldChar w:fldCharType="separate"/>
      </w:r>
      <w:r>
        <w:t>78</w:t>
      </w:r>
      <w:r>
        <w:fldChar w:fldCharType="end"/>
      </w:r>
    </w:p>
    <w:p w14:paraId="1E286D0B" w14:textId="3ED59A0C" w:rsidR="00BA1F7C" w:rsidRPr="00741122" w:rsidRDefault="00BA1F7C">
      <w:pPr>
        <w:pStyle w:val="TOC4"/>
        <w:rPr>
          <w:rFonts w:ascii="Calibri" w:hAnsi="Calibri"/>
          <w:sz w:val="22"/>
          <w:szCs w:val="22"/>
          <w:lang w:eastAsia="en-GB"/>
        </w:rPr>
      </w:pPr>
      <w:r>
        <w:t>6.3.5.5</w:t>
      </w:r>
      <w:r w:rsidRPr="00741122">
        <w:rPr>
          <w:rFonts w:ascii="Calibri" w:hAnsi="Calibri"/>
          <w:sz w:val="22"/>
          <w:szCs w:val="22"/>
          <w:lang w:eastAsia="en-GB"/>
        </w:rPr>
        <w:tab/>
      </w:r>
      <w:r>
        <w:t>State: 'U: permitted'</w:t>
      </w:r>
      <w:r>
        <w:tab/>
      </w:r>
      <w:r>
        <w:fldChar w:fldCharType="begin" w:fldLock="1"/>
      </w:r>
      <w:r>
        <w:instrText xml:space="preserve"> PAGEREF _Toc99173996 \h </w:instrText>
      </w:r>
      <w:r>
        <w:fldChar w:fldCharType="separate"/>
      </w:r>
      <w:r>
        <w:t>78</w:t>
      </w:r>
      <w:r>
        <w:fldChar w:fldCharType="end"/>
      </w:r>
    </w:p>
    <w:p w14:paraId="0FEC0B93" w14:textId="02574C5F" w:rsidR="00BA1F7C" w:rsidRPr="00741122" w:rsidRDefault="00BA1F7C">
      <w:pPr>
        <w:pStyle w:val="TOC5"/>
        <w:rPr>
          <w:rFonts w:ascii="Calibri" w:hAnsi="Calibri"/>
          <w:sz w:val="22"/>
          <w:szCs w:val="22"/>
          <w:lang w:eastAsia="en-GB"/>
        </w:rPr>
      </w:pPr>
      <w:r>
        <w:t>6.3.5.5.1</w:t>
      </w:r>
      <w:r w:rsidRPr="00741122">
        <w:rPr>
          <w:rFonts w:ascii="Calibri" w:hAnsi="Calibri"/>
          <w:sz w:val="22"/>
          <w:szCs w:val="22"/>
          <w:lang w:eastAsia="en-GB"/>
        </w:rPr>
        <w:tab/>
      </w:r>
      <w:r>
        <w:t>General</w:t>
      </w:r>
      <w:r>
        <w:tab/>
      </w:r>
      <w:r>
        <w:fldChar w:fldCharType="begin" w:fldLock="1"/>
      </w:r>
      <w:r>
        <w:instrText xml:space="preserve"> PAGEREF _Toc99173997 \h </w:instrText>
      </w:r>
      <w:r>
        <w:fldChar w:fldCharType="separate"/>
      </w:r>
      <w:r>
        <w:t>78</w:t>
      </w:r>
      <w:r>
        <w:fldChar w:fldCharType="end"/>
      </w:r>
    </w:p>
    <w:p w14:paraId="6D84D24D" w14:textId="180DFBBF" w:rsidR="00BA1F7C" w:rsidRPr="00741122" w:rsidRDefault="00BA1F7C">
      <w:pPr>
        <w:pStyle w:val="TOC5"/>
        <w:rPr>
          <w:rFonts w:ascii="Calibri" w:hAnsi="Calibri"/>
          <w:sz w:val="22"/>
          <w:szCs w:val="22"/>
          <w:lang w:eastAsia="en-GB"/>
        </w:rPr>
      </w:pPr>
      <w:r>
        <w:t>6.3.5.5.2</w:t>
      </w:r>
      <w:r w:rsidRPr="00741122">
        <w:rPr>
          <w:rFonts w:ascii="Calibri" w:hAnsi="Calibri"/>
          <w:sz w:val="22"/>
          <w:szCs w:val="22"/>
          <w:lang w:eastAsia="en-GB"/>
        </w:rPr>
        <w:tab/>
      </w:r>
      <w:r>
        <w:t>Enter state 'U: permitted'</w:t>
      </w:r>
      <w:r>
        <w:tab/>
      </w:r>
      <w:r>
        <w:fldChar w:fldCharType="begin" w:fldLock="1"/>
      </w:r>
      <w:r>
        <w:instrText xml:space="preserve"> PAGEREF _Toc99173998 \h </w:instrText>
      </w:r>
      <w:r>
        <w:fldChar w:fldCharType="separate"/>
      </w:r>
      <w:r>
        <w:t>78</w:t>
      </w:r>
      <w:r>
        <w:fldChar w:fldCharType="end"/>
      </w:r>
    </w:p>
    <w:p w14:paraId="1B84D441" w14:textId="169B909C" w:rsidR="00BA1F7C" w:rsidRPr="00741122" w:rsidRDefault="00BA1F7C">
      <w:pPr>
        <w:pStyle w:val="TOC5"/>
        <w:rPr>
          <w:rFonts w:ascii="Calibri" w:hAnsi="Calibri"/>
          <w:sz w:val="22"/>
          <w:szCs w:val="22"/>
          <w:lang w:eastAsia="en-GB"/>
        </w:rPr>
      </w:pPr>
      <w:r>
        <w:t>6.3.5.5.3</w:t>
      </w:r>
      <w:r w:rsidRPr="00741122">
        <w:rPr>
          <w:rFonts w:ascii="Calibri" w:hAnsi="Calibri"/>
          <w:sz w:val="22"/>
          <w:szCs w:val="22"/>
          <w:lang w:eastAsia="en-GB"/>
        </w:rPr>
        <w:tab/>
      </w:r>
      <w:r>
        <w:t>Receive Transmission End Request message (R: Transmission End Request)</w:t>
      </w:r>
      <w:r>
        <w:tab/>
      </w:r>
      <w:r>
        <w:fldChar w:fldCharType="begin" w:fldLock="1"/>
      </w:r>
      <w:r>
        <w:instrText xml:space="preserve"> PAGEREF _Toc99173999 \h </w:instrText>
      </w:r>
      <w:r>
        <w:fldChar w:fldCharType="separate"/>
      </w:r>
      <w:r>
        <w:t>78</w:t>
      </w:r>
      <w:r>
        <w:fldChar w:fldCharType="end"/>
      </w:r>
    </w:p>
    <w:p w14:paraId="51CF73E4" w14:textId="1BF583A4" w:rsidR="00BA1F7C" w:rsidRPr="00741122" w:rsidRDefault="00BA1F7C">
      <w:pPr>
        <w:pStyle w:val="TOC5"/>
        <w:rPr>
          <w:rFonts w:ascii="Calibri" w:hAnsi="Calibri"/>
          <w:sz w:val="22"/>
          <w:szCs w:val="22"/>
          <w:lang w:eastAsia="en-GB"/>
        </w:rPr>
      </w:pPr>
      <w:r>
        <w:t>6.3.5.5.3a</w:t>
      </w:r>
      <w:r w:rsidRPr="00741122">
        <w:rPr>
          <w:rFonts w:ascii="Calibri" w:hAnsi="Calibri"/>
          <w:sz w:val="22"/>
          <w:szCs w:val="22"/>
          <w:lang w:eastAsia="en-GB"/>
        </w:rPr>
        <w:tab/>
      </w:r>
      <w:r w:rsidRPr="001B2AE7">
        <w:rPr>
          <w:lang w:val="en-IN"/>
        </w:rPr>
        <w:t>Send</w:t>
      </w:r>
      <w:r>
        <w:t xml:space="preserve"> Transmission End Response message (S: Transmission End Response)</w:t>
      </w:r>
      <w:r>
        <w:tab/>
      </w:r>
      <w:r>
        <w:fldChar w:fldCharType="begin" w:fldLock="1"/>
      </w:r>
      <w:r>
        <w:instrText xml:space="preserve"> PAGEREF _Toc99174000 \h </w:instrText>
      </w:r>
      <w:r>
        <w:fldChar w:fldCharType="separate"/>
      </w:r>
      <w:r>
        <w:t>78</w:t>
      </w:r>
      <w:r>
        <w:fldChar w:fldCharType="end"/>
      </w:r>
    </w:p>
    <w:p w14:paraId="1E9DC719" w14:textId="6ADCB971" w:rsidR="00BA1F7C" w:rsidRPr="00741122" w:rsidRDefault="00BA1F7C">
      <w:pPr>
        <w:pStyle w:val="TOC5"/>
        <w:rPr>
          <w:rFonts w:ascii="Calibri" w:hAnsi="Calibri"/>
          <w:sz w:val="22"/>
          <w:szCs w:val="22"/>
          <w:lang w:eastAsia="en-GB"/>
        </w:rPr>
      </w:pPr>
      <w:r>
        <w:t>6.3.5.5.4</w:t>
      </w:r>
      <w:r w:rsidRPr="00741122">
        <w:rPr>
          <w:rFonts w:ascii="Calibri" w:hAnsi="Calibri"/>
          <w:sz w:val="22"/>
          <w:szCs w:val="22"/>
          <w:lang w:eastAsia="en-GB"/>
        </w:rPr>
        <w:tab/>
      </w:r>
      <w:r>
        <w:t>Send Transmission Idle message (S: Transmit Idle)</w:t>
      </w:r>
      <w:r>
        <w:tab/>
      </w:r>
      <w:r>
        <w:fldChar w:fldCharType="begin" w:fldLock="1"/>
      </w:r>
      <w:r>
        <w:instrText xml:space="preserve"> PAGEREF _Toc99174001 \h </w:instrText>
      </w:r>
      <w:r>
        <w:fldChar w:fldCharType="separate"/>
      </w:r>
      <w:r>
        <w:t>79</w:t>
      </w:r>
      <w:r>
        <w:fldChar w:fldCharType="end"/>
      </w:r>
    </w:p>
    <w:p w14:paraId="25EBD8AF" w14:textId="2641816E" w:rsidR="00BA1F7C" w:rsidRPr="00741122" w:rsidRDefault="00BA1F7C">
      <w:pPr>
        <w:pStyle w:val="TOC5"/>
        <w:rPr>
          <w:rFonts w:ascii="Calibri" w:hAnsi="Calibri"/>
          <w:sz w:val="22"/>
          <w:szCs w:val="22"/>
          <w:lang w:eastAsia="en-GB"/>
        </w:rPr>
      </w:pPr>
      <w:r>
        <w:t>6.3.5.5.5</w:t>
      </w:r>
      <w:r w:rsidRPr="00741122">
        <w:rPr>
          <w:rFonts w:ascii="Calibri" w:hAnsi="Calibri"/>
          <w:sz w:val="22"/>
          <w:szCs w:val="22"/>
          <w:lang w:eastAsia="en-GB"/>
        </w:rPr>
        <w:tab/>
      </w:r>
      <w:r>
        <w:t>Send Transmission Revoke message (S: Transmission Revoke)</w:t>
      </w:r>
      <w:r>
        <w:tab/>
      </w:r>
      <w:r>
        <w:fldChar w:fldCharType="begin" w:fldLock="1"/>
      </w:r>
      <w:r>
        <w:instrText xml:space="preserve"> PAGEREF _Toc99174002 \h </w:instrText>
      </w:r>
      <w:r>
        <w:fldChar w:fldCharType="separate"/>
      </w:r>
      <w:r>
        <w:t>79</w:t>
      </w:r>
      <w:r>
        <w:fldChar w:fldCharType="end"/>
      </w:r>
    </w:p>
    <w:p w14:paraId="63E479CE" w14:textId="63CA9F0F" w:rsidR="00BA1F7C" w:rsidRPr="00741122" w:rsidRDefault="00BA1F7C">
      <w:pPr>
        <w:pStyle w:val="TOC5"/>
        <w:rPr>
          <w:rFonts w:ascii="Calibri" w:hAnsi="Calibri"/>
          <w:sz w:val="22"/>
          <w:szCs w:val="22"/>
          <w:lang w:eastAsia="en-GB"/>
        </w:rPr>
      </w:pPr>
      <w:r>
        <w:t>6.3.5.5.6</w:t>
      </w:r>
      <w:r w:rsidRPr="00741122">
        <w:rPr>
          <w:rFonts w:ascii="Calibri" w:hAnsi="Calibri"/>
          <w:sz w:val="22"/>
          <w:szCs w:val="22"/>
          <w:lang w:eastAsia="en-GB"/>
        </w:rPr>
        <w:tab/>
      </w:r>
      <w:r>
        <w:t>Receive RTP media packets (R: media)</w:t>
      </w:r>
      <w:r>
        <w:tab/>
      </w:r>
      <w:r>
        <w:fldChar w:fldCharType="begin" w:fldLock="1"/>
      </w:r>
      <w:r>
        <w:instrText xml:space="preserve"> PAGEREF _Toc99174003 \h </w:instrText>
      </w:r>
      <w:r>
        <w:fldChar w:fldCharType="separate"/>
      </w:r>
      <w:r>
        <w:t>79</w:t>
      </w:r>
      <w:r>
        <w:fldChar w:fldCharType="end"/>
      </w:r>
    </w:p>
    <w:p w14:paraId="4F21B192" w14:textId="03375117" w:rsidR="00BA1F7C" w:rsidRPr="00741122" w:rsidRDefault="00BA1F7C">
      <w:pPr>
        <w:pStyle w:val="TOC5"/>
        <w:rPr>
          <w:rFonts w:ascii="Calibri" w:hAnsi="Calibri"/>
          <w:sz w:val="22"/>
          <w:szCs w:val="22"/>
          <w:lang w:eastAsia="en-GB"/>
        </w:rPr>
      </w:pPr>
      <w:r>
        <w:t>6.3.5.5.7</w:t>
      </w:r>
      <w:r w:rsidRPr="00741122">
        <w:rPr>
          <w:rFonts w:ascii="Calibri" w:hAnsi="Calibri"/>
          <w:sz w:val="22"/>
          <w:szCs w:val="22"/>
          <w:lang w:eastAsia="en-GB"/>
        </w:rPr>
        <w:tab/>
      </w:r>
      <w:r>
        <w:t>Receive Transmission Media Request message (R: Transmission Media Request)</w:t>
      </w:r>
      <w:r>
        <w:tab/>
      </w:r>
      <w:r>
        <w:fldChar w:fldCharType="begin" w:fldLock="1"/>
      </w:r>
      <w:r>
        <w:instrText xml:space="preserve"> PAGEREF _Toc99174004 \h </w:instrText>
      </w:r>
      <w:r>
        <w:fldChar w:fldCharType="separate"/>
      </w:r>
      <w:r>
        <w:t>79</w:t>
      </w:r>
      <w:r>
        <w:fldChar w:fldCharType="end"/>
      </w:r>
    </w:p>
    <w:p w14:paraId="5AA610CB" w14:textId="5524CD89" w:rsidR="00BA1F7C" w:rsidRPr="00741122" w:rsidRDefault="00BA1F7C">
      <w:pPr>
        <w:pStyle w:val="TOC5"/>
        <w:rPr>
          <w:rFonts w:ascii="Calibri" w:hAnsi="Calibri"/>
          <w:sz w:val="22"/>
          <w:szCs w:val="22"/>
          <w:lang w:eastAsia="en-GB"/>
        </w:rPr>
      </w:pPr>
      <w:r>
        <w:t>6.3.5.5.8</w:t>
      </w:r>
      <w:r w:rsidRPr="00741122">
        <w:rPr>
          <w:rFonts w:ascii="Calibri" w:hAnsi="Calibri"/>
          <w:sz w:val="22"/>
          <w:szCs w:val="22"/>
          <w:lang w:eastAsia="en-GB"/>
        </w:rPr>
        <w:tab/>
      </w:r>
      <w:r>
        <w:t>Send RTP Media (S: media)</w:t>
      </w:r>
      <w:r>
        <w:tab/>
      </w:r>
      <w:r>
        <w:fldChar w:fldCharType="begin" w:fldLock="1"/>
      </w:r>
      <w:r>
        <w:instrText xml:space="preserve"> PAGEREF _Toc99174005 \h </w:instrText>
      </w:r>
      <w:r>
        <w:fldChar w:fldCharType="separate"/>
      </w:r>
      <w:r>
        <w:t>79</w:t>
      </w:r>
      <w:r>
        <w:fldChar w:fldCharType="end"/>
      </w:r>
    </w:p>
    <w:p w14:paraId="2FDF2506" w14:textId="316718BD" w:rsidR="00BA1F7C" w:rsidRPr="00741122" w:rsidRDefault="00BA1F7C">
      <w:pPr>
        <w:pStyle w:val="TOC5"/>
        <w:rPr>
          <w:rFonts w:ascii="Calibri" w:hAnsi="Calibri"/>
          <w:sz w:val="22"/>
          <w:szCs w:val="22"/>
          <w:lang w:eastAsia="en-GB"/>
        </w:rPr>
      </w:pPr>
      <w:r>
        <w:t>6.3.5.5.9</w:t>
      </w:r>
      <w:r w:rsidRPr="00741122">
        <w:rPr>
          <w:rFonts w:ascii="Calibri" w:hAnsi="Calibri"/>
          <w:sz w:val="22"/>
          <w:szCs w:val="22"/>
          <w:lang w:eastAsia="en-GB"/>
        </w:rPr>
        <w:tab/>
      </w:r>
      <w:r>
        <w:t>Send Media Transmission Notify message (S: Media Transmission Notify)</w:t>
      </w:r>
      <w:r>
        <w:tab/>
      </w:r>
      <w:r>
        <w:fldChar w:fldCharType="begin" w:fldLock="1"/>
      </w:r>
      <w:r>
        <w:instrText xml:space="preserve"> PAGEREF _Toc99174006 \h </w:instrText>
      </w:r>
      <w:r>
        <w:fldChar w:fldCharType="separate"/>
      </w:r>
      <w:r>
        <w:t>79</w:t>
      </w:r>
      <w:r>
        <w:fldChar w:fldCharType="end"/>
      </w:r>
    </w:p>
    <w:p w14:paraId="1E9C1286" w14:textId="0ABCE8A2" w:rsidR="00BA1F7C" w:rsidRPr="00741122" w:rsidRDefault="00BA1F7C">
      <w:pPr>
        <w:pStyle w:val="TOC5"/>
        <w:rPr>
          <w:rFonts w:ascii="Calibri" w:hAnsi="Calibri"/>
          <w:sz w:val="22"/>
          <w:szCs w:val="22"/>
          <w:lang w:eastAsia="en-GB"/>
        </w:rPr>
      </w:pPr>
      <w:r>
        <w:t>6.3.5.5.10</w:t>
      </w:r>
      <w:r w:rsidRPr="00741122">
        <w:rPr>
          <w:rFonts w:ascii="Calibri" w:hAnsi="Calibri"/>
          <w:sz w:val="22"/>
          <w:szCs w:val="22"/>
          <w:lang w:eastAsia="en-GB"/>
        </w:rPr>
        <w:tab/>
      </w:r>
      <w:r>
        <w:t xml:space="preserve">Send Transmission End Request message (S: Transmission End </w:t>
      </w:r>
      <w:r w:rsidRPr="001B2AE7">
        <w:rPr>
          <w:lang w:val="en-IN"/>
        </w:rPr>
        <w:t>Request</w:t>
      </w:r>
      <w:r>
        <w:t>)</w:t>
      </w:r>
      <w:r>
        <w:tab/>
      </w:r>
      <w:r>
        <w:fldChar w:fldCharType="begin" w:fldLock="1"/>
      </w:r>
      <w:r>
        <w:instrText xml:space="preserve"> PAGEREF _Toc99174007 \h </w:instrText>
      </w:r>
      <w:r>
        <w:fldChar w:fldCharType="separate"/>
      </w:r>
      <w:r>
        <w:t>79</w:t>
      </w:r>
      <w:r>
        <w:fldChar w:fldCharType="end"/>
      </w:r>
    </w:p>
    <w:p w14:paraId="647F731F" w14:textId="3873201E" w:rsidR="00BA1F7C" w:rsidRPr="00741122" w:rsidRDefault="00BA1F7C">
      <w:pPr>
        <w:pStyle w:val="TOC4"/>
        <w:rPr>
          <w:rFonts w:ascii="Calibri" w:hAnsi="Calibri"/>
          <w:sz w:val="22"/>
          <w:szCs w:val="22"/>
          <w:lang w:eastAsia="en-GB"/>
        </w:rPr>
      </w:pPr>
      <w:r>
        <w:t>6.3.5.6</w:t>
      </w:r>
      <w:r w:rsidRPr="00741122">
        <w:rPr>
          <w:rFonts w:ascii="Calibri" w:hAnsi="Calibri"/>
          <w:sz w:val="22"/>
          <w:szCs w:val="22"/>
          <w:lang w:eastAsia="en-GB"/>
        </w:rPr>
        <w:tab/>
      </w:r>
      <w:r>
        <w:t>State: 'U: pending Transmit Revoke'</w:t>
      </w:r>
      <w:r>
        <w:tab/>
      </w:r>
      <w:r>
        <w:fldChar w:fldCharType="begin" w:fldLock="1"/>
      </w:r>
      <w:r>
        <w:instrText xml:space="preserve"> PAGEREF _Toc99174008 \h </w:instrText>
      </w:r>
      <w:r>
        <w:fldChar w:fldCharType="separate"/>
      </w:r>
      <w:r>
        <w:t>80</w:t>
      </w:r>
      <w:r>
        <w:fldChar w:fldCharType="end"/>
      </w:r>
    </w:p>
    <w:p w14:paraId="0870614E" w14:textId="09058785" w:rsidR="00BA1F7C" w:rsidRPr="00741122" w:rsidRDefault="00BA1F7C">
      <w:pPr>
        <w:pStyle w:val="TOC5"/>
        <w:rPr>
          <w:rFonts w:ascii="Calibri" w:hAnsi="Calibri"/>
          <w:sz w:val="22"/>
          <w:szCs w:val="22"/>
          <w:lang w:eastAsia="en-GB"/>
        </w:rPr>
      </w:pPr>
      <w:r>
        <w:t>6.3.5.6.1</w:t>
      </w:r>
      <w:r w:rsidRPr="00741122">
        <w:rPr>
          <w:rFonts w:ascii="Calibri" w:hAnsi="Calibri"/>
          <w:sz w:val="22"/>
          <w:szCs w:val="22"/>
          <w:lang w:eastAsia="en-GB"/>
        </w:rPr>
        <w:tab/>
      </w:r>
      <w:r>
        <w:t>General</w:t>
      </w:r>
      <w:r>
        <w:tab/>
      </w:r>
      <w:r>
        <w:fldChar w:fldCharType="begin" w:fldLock="1"/>
      </w:r>
      <w:r>
        <w:instrText xml:space="preserve"> PAGEREF _Toc99174009 \h </w:instrText>
      </w:r>
      <w:r>
        <w:fldChar w:fldCharType="separate"/>
      </w:r>
      <w:r>
        <w:t>80</w:t>
      </w:r>
      <w:r>
        <w:fldChar w:fldCharType="end"/>
      </w:r>
    </w:p>
    <w:p w14:paraId="5A51962C" w14:textId="111D7C79" w:rsidR="00BA1F7C" w:rsidRPr="00741122" w:rsidRDefault="00BA1F7C">
      <w:pPr>
        <w:pStyle w:val="TOC5"/>
        <w:rPr>
          <w:rFonts w:ascii="Calibri" w:hAnsi="Calibri"/>
          <w:sz w:val="22"/>
          <w:szCs w:val="22"/>
          <w:lang w:eastAsia="en-GB"/>
        </w:rPr>
      </w:pPr>
      <w:r>
        <w:t>6.3.5.6.2</w:t>
      </w:r>
      <w:r w:rsidRPr="00741122">
        <w:rPr>
          <w:rFonts w:ascii="Calibri" w:hAnsi="Calibri"/>
          <w:sz w:val="22"/>
          <w:szCs w:val="22"/>
          <w:lang w:eastAsia="en-GB"/>
        </w:rPr>
        <w:tab/>
      </w:r>
      <w:r>
        <w:t>Enter state 'U pending Transmit Revoke'</w:t>
      </w:r>
      <w:r>
        <w:tab/>
      </w:r>
      <w:r>
        <w:fldChar w:fldCharType="begin" w:fldLock="1"/>
      </w:r>
      <w:r>
        <w:instrText xml:space="preserve"> PAGEREF _Toc99174010 \h </w:instrText>
      </w:r>
      <w:r>
        <w:fldChar w:fldCharType="separate"/>
      </w:r>
      <w:r>
        <w:t>80</w:t>
      </w:r>
      <w:r>
        <w:fldChar w:fldCharType="end"/>
      </w:r>
    </w:p>
    <w:p w14:paraId="06FAEF9A" w14:textId="0D5394FF" w:rsidR="00BA1F7C" w:rsidRPr="00741122" w:rsidRDefault="00BA1F7C">
      <w:pPr>
        <w:pStyle w:val="TOC5"/>
        <w:rPr>
          <w:rFonts w:ascii="Calibri" w:hAnsi="Calibri"/>
          <w:sz w:val="22"/>
          <w:szCs w:val="22"/>
          <w:lang w:eastAsia="en-GB"/>
        </w:rPr>
      </w:pPr>
      <w:r>
        <w:t>6.3.5.6.3</w:t>
      </w:r>
      <w:r w:rsidRPr="00741122">
        <w:rPr>
          <w:rFonts w:ascii="Calibri" w:hAnsi="Calibri"/>
          <w:sz w:val="22"/>
          <w:szCs w:val="22"/>
          <w:lang w:eastAsia="en-GB"/>
        </w:rPr>
        <w:tab/>
      </w:r>
      <w:r>
        <w:t>Timer T3 (</w:t>
      </w:r>
      <w:r w:rsidRPr="001B2AE7">
        <w:rPr>
          <w:lang w:val="en-US"/>
        </w:rPr>
        <w:t>Transmission</w:t>
      </w:r>
      <w:r>
        <w:t xml:space="preserve"> Revoke) expired</w:t>
      </w:r>
      <w:r>
        <w:tab/>
      </w:r>
      <w:r>
        <w:fldChar w:fldCharType="begin" w:fldLock="1"/>
      </w:r>
      <w:r>
        <w:instrText xml:space="preserve"> PAGEREF _Toc99174011 \h </w:instrText>
      </w:r>
      <w:r>
        <w:fldChar w:fldCharType="separate"/>
      </w:r>
      <w:r>
        <w:t>80</w:t>
      </w:r>
      <w:r>
        <w:fldChar w:fldCharType="end"/>
      </w:r>
    </w:p>
    <w:p w14:paraId="63C6A3B6" w14:textId="39F6BE70" w:rsidR="00BA1F7C" w:rsidRPr="00741122" w:rsidRDefault="00BA1F7C">
      <w:pPr>
        <w:pStyle w:val="TOC5"/>
        <w:rPr>
          <w:rFonts w:ascii="Calibri" w:hAnsi="Calibri"/>
          <w:sz w:val="22"/>
          <w:szCs w:val="22"/>
          <w:lang w:eastAsia="en-GB"/>
        </w:rPr>
      </w:pPr>
      <w:r>
        <w:t>6.3.5.6.4</w:t>
      </w:r>
      <w:r w:rsidRPr="00741122">
        <w:rPr>
          <w:rFonts w:ascii="Calibri" w:hAnsi="Calibri"/>
          <w:sz w:val="22"/>
          <w:szCs w:val="22"/>
          <w:lang w:eastAsia="en-GB"/>
        </w:rPr>
        <w:tab/>
      </w:r>
      <w:r>
        <w:t>Receive RTP media packets (R: media)</w:t>
      </w:r>
      <w:r>
        <w:tab/>
      </w:r>
      <w:r>
        <w:fldChar w:fldCharType="begin" w:fldLock="1"/>
      </w:r>
      <w:r>
        <w:instrText xml:space="preserve"> PAGEREF _Toc99174012 \h </w:instrText>
      </w:r>
      <w:r>
        <w:fldChar w:fldCharType="separate"/>
      </w:r>
      <w:r>
        <w:t>80</w:t>
      </w:r>
      <w:r>
        <w:fldChar w:fldCharType="end"/>
      </w:r>
    </w:p>
    <w:p w14:paraId="568362DE" w14:textId="085F97D1" w:rsidR="00BA1F7C" w:rsidRPr="00741122" w:rsidRDefault="00BA1F7C">
      <w:pPr>
        <w:pStyle w:val="TOC5"/>
        <w:rPr>
          <w:rFonts w:ascii="Calibri" w:hAnsi="Calibri"/>
          <w:sz w:val="22"/>
          <w:szCs w:val="22"/>
          <w:lang w:eastAsia="en-GB"/>
        </w:rPr>
      </w:pPr>
      <w:r>
        <w:t>6.3.5.6.5</w:t>
      </w:r>
      <w:r w:rsidRPr="00741122">
        <w:rPr>
          <w:rFonts w:ascii="Calibri" w:hAnsi="Calibri"/>
          <w:sz w:val="22"/>
          <w:szCs w:val="22"/>
          <w:lang w:eastAsia="en-GB"/>
        </w:rPr>
        <w:tab/>
      </w:r>
      <w:r>
        <w:t>Receive Transmission End Request message (R: Transmission End Request)</w:t>
      </w:r>
      <w:r>
        <w:tab/>
      </w:r>
      <w:r>
        <w:fldChar w:fldCharType="begin" w:fldLock="1"/>
      </w:r>
      <w:r>
        <w:instrText xml:space="preserve"> PAGEREF _Toc99174013 \h </w:instrText>
      </w:r>
      <w:r>
        <w:fldChar w:fldCharType="separate"/>
      </w:r>
      <w:r>
        <w:t>80</w:t>
      </w:r>
      <w:r>
        <w:fldChar w:fldCharType="end"/>
      </w:r>
    </w:p>
    <w:p w14:paraId="0974D21E" w14:textId="58212960" w:rsidR="00BA1F7C" w:rsidRPr="00741122" w:rsidRDefault="00BA1F7C">
      <w:pPr>
        <w:pStyle w:val="TOC5"/>
        <w:rPr>
          <w:rFonts w:ascii="Calibri" w:hAnsi="Calibri"/>
          <w:sz w:val="22"/>
          <w:szCs w:val="22"/>
          <w:lang w:eastAsia="en-GB"/>
        </w:rPr>
      </w:pPr>
      <w:r>
        <w:t>6.3.5.6.5a</w:t>
      </w:r>
      <w:r w:rsidRPr="00741122">
        <w:rPr>
          <w:rFonts w:ascii="Calibri" w:hAnsi="Calibri"/>
          <w:sz w:val="22"/>
          <w:szCs w:val="22"/>
          <w:lang w:eastAsia="en-GB"/>
        </w:rPr>
        <w:tab/>
      </w:r>
      <w:r w:rsidRPr="001B2AE7">
        <w:rPr>
          <w:lang w:val="en-US"/>
        </w:rPr>
        <w:t>Send</w:t>
      </w:r>
      <w:r>
        <w:t xml:space="preserve"> Transmission End Response message (S: Transmission End Response)</w:t>
      </w:r>
      <w:r>
        <w:tab/>
      </w:r>
      <w:r>
        <w:fldChar w:fldCharType="begin" w:fldLock="1"/>
      </w:r>
      <w:r>
        <w:instrText xml:space="preserve"> PAGEREF _Toc99174014 \h </w:instrText>
      </w:r>
      <w:r>
        <w:fldChar w:fldCharType="separate"/>
      </w:r>
      <w:r>
        <w:t>81</w:t>
      </w:r>
      <w:r>
        <w:fldChar w:fldCharType="end"/>
      </w:r>
    </w:p>
    <w:p w14:paraId="61AD78DA" w14:textId="106C3EBB" w:rsidR="00BA1F7C" w:rsidRPr="00741122" w:rsidRDefault="00BA1F7C">
      <w:pPr>
        <w:pStyle w:val="TOC5"/>
        <w:rPr>
          <w:rFonts w:ascii="Calibri" w:hAnsi="Calibri"/>
          <w:sz w:val="22"/>
          <w:szCs w:val="22"/>
          <w:lang w:eastAsia="en-GB"/>
        </w:rPr>
      </w:pPr>
      <w:r>
        <w:lastRenderedPageBreak/>
        <w:t>6.3.5.6.6</w:t>
      </w:r>
      <w:r w:rsidRPr="00741122">
        <w:rPr>
          <w:rFonts w:ascii="Calibri" w:hAnsi="Calibri"/>
          <w:sz w:val="22"/>
          <w:szCs w:val="22"/>
          <w:lang w:eastAsia="en-GB"/>
        </w:rPr>
        <w:tab/>
      </w:r>
      <w:r>
        <w:t>Send Transmission Idle message (S: Transmit Idle)</w:t>
      </w:r>
      <w:r>
        <w:tab/>
      </w:r>
      <w:r>
        <w:fldChar w:fldCharType="begin" w:fldLock="1"/>
      </w:r>
      <w:r>
        <w:instrText xml:space="preserve"> PAGEREF _Toc99174015 \h </w:instrText>
      </w:r>
      <w:r>
        <w:fldChar w:fldCharType="separate"/>
      </w:r>
      <w:r>
        <w:t>81</w:t>
      </w:r>
      <w:r>
        <w:fldChar w:fldCharType="end"/>
      </w:r>
    </w:p>
    <w:p w14:paraId="570226A0" w14:textId="654EFD0D" w:rsidR="00BA1F7C" w:rsidRPr="00741122" w:rsidRDefault="00BA1F7C">
      <w:pPr>
        <w:pStyle w:val="TOC5"/>
        <w:rPr>
          <w:rFonts w:ascii="Calibri" w:hAnsi="Calibri"/>
          <w:sz w:val="22"/>
          <w:szCs w:val="22"/>
          <w:lang w:eastAsia="en-GB"/>
        </w:rPr>
      </w:pPr>
      <w:r>
        <w:t>6.3.5.6.7</w:t>
      </w:r>
      <w:r w:rsidRPr="00741122">
        <w:rPr>
          <w:rFonts w:ascii="Calibri" w:hAnsi="Calibri"/>
          <w:sz w:val="22"/>
          <w:szCs w:val="22"/>
          <w:lang w:eastAsia="en-GB"/>
        </w:rPr>
        <w:tab/>
      </w:r>
      <w:r>
        <w:t>Send Media Transmission Notify message (S: Media Transmission Notify)</w:t>
      </w:r>
      <w:r>
        <w:tab/>
      </w:r>
      <w:r>
        <w:fldChar w:fldCharType="begin" w:fldLock="1"/>
      </w:r>
      <w:r>
        <w:instrText xml:space="preserve"> PAGEREF _Toc99174016 \h </w:instrText>
      </w:r>
      <w:r>
        <w:fldChar w:fldCharType="separate"/>
      </w:r>
      <w:r>
        <w:t>81</w:t>
      </w:r>
      <w:r>
        <w:fldChar w:fldCharType="end"/>
      </w:r>
    </w:p>
    <w:p w14:paraId="0890A364" w14:textId="631CF690" w:rsidR="00BA1F7C" w:rsidRPr="00741122" w:rsidRDefault="00BA1F7C">
      <w:pPr>
        <w:pStyle w:val="TOC5"/>
        <w:rPr>
          <w:rFonts w:ascii="Calibri" w:hAnsi="Calibri"/>
          <w:sz w:val="22"/>
          <w:szCs w:val="22"/>
          <w:lang w:eastAsia="en-GB"/>
        </w:rPr>
      </w:pPr>
      <w:r>
        <w:t>6.3.5.6.8</w:t>
      </w:r>
      <w:r w:rsidRPr="00741122">
        <w:rPr>
          <w:rFonts w:ascii="Calibri" w:hAnsi="Calibri"/>
          <w:sz w:val="22"/>
          <w:szCs w:val="22"/>
          <w:lang w:eastAsia="en-GB"/>
        </w:rPr>
        <w:tab/>
      </w:r>
      <w:r>
        <w:t>Receive Transmission End Response message (R: Transmission End Response)</w:t>
      </w:r>
      <w:r>
        <w:tab/>
      </w:r>
      <w:r>
        <w:fldChar w:fldCharType="begin" w:fldLock="1"/>
      </w:r>
      <w:r>
        <w:instrText xml:space="preserve"> PAGEREF _Toc99174017 \h </w:instrText>
      </w:r>
      <w:r>
        <w:fldChar w:fldCharType="separate"/>
      </w:r>
      <w:r>
        <w:t>81</w:t>
      </w:r>
      <w:r>
        <w:fldChar w:fldCharType="end"/>
      </w:r>
    </w:p>
    <w:p w14:paraId="2FD8EFF2" w14:textId="356A3F93" w:rsidR="00BA1F7C" w:rsidRPr="00741122" w:rsidRDefault="00BA1F7C">
      <w:pPr>
        <w:pStyle w:val="TOC4"/>
        <w:rPr>
          <w:rFonts w:ascii="Calibri" w:hAnsi="Calibri"/>
          <w:sz w:val="22"/>
          <w:szCs w:val="22"/>
          <w:lang w:eastAsia="en-GB"/>
        </w:rPr>
      </w:pPr>
      <w:r>
        <w:t>6.3.5.7</w:t>
      </w:r>
      <w:r w:rsidRPr="00741122">
        <w:rPr>
          <w:rFonts w:ascii="Calibri" w:hAnsi="Calibri"/>
          <w:sz w:val="22"/>
          <w:szCs w:val="22"/>
          <w:lang w:eastAsia="en-GB"/>
        </w:rPr>
        <w:tab/>
      </w:r>
      <w:r>
        <w:t>State 'U: not permitted but sends media'</w:t>
      </w:r>
      <w:r>
        <w:tab/>
      </w:r>
      <w:r>
        <w:fldChar w:fldCharType="begin" w:fldLock="1"/>
      </w:r>
      <w:r>
        <w:instrText xml:space="preserve"> PAGEREF _Toc99174018 \h </w:instrText>
      </w:r>
      <w:r>
        <w:fldChar w:fldCharType="separate"/>
      </w:r>
      <w:r>
        <w:t>82</w:t>
      </w:r>
      <w:r>
        <w:fldChar w:fldCharType="end"/>
      </w:r>
    </w:p>
    <w:p w14:paraId="3079EEBB" w14:textId="48505BE6" w:rsidR="00BA1F7C" w:rsidRPr="00741122" w:rsidRDefault="00BA1F7C">
      <w:pPr>
        <w:pStyle w:val="TOC5"/>
        <w:rPr>
          <w:rFonts w:ascii="Calibri" w:hAnsi="Calibri"/>
          <w:sz w:val="22"/>
          <w:szCs w:val="22"/>
          <w:lang w:eastAsia="en-GB"/>
        </w:rPr>
      </w:pPr>
      <w:r>
        <w:t>6.3.5.7.1</w:t>
      </w:r>
      <w:r w:rsidRPr="00741122">
        <w:rPr>
          <w:rFonts w:ascii="Calibri" w:hAnsi="Calibri"/>
          <w:sz w:val="22"/>
          <w:szCs w:val="22"/>
          <w:lang w:eastAsia="en-GB"/>
        </w:rPr>
        <w:tab/>
      </w:r>
      <w:r>
        <w:t>General</w:t>
      </w:r>
      <w:r>
        <w:tab/>
      </w:r>
      <w:r>
        <w:fldChar w:fldCharType="begin" w:fldLock="1"/>
      </w:r>
      <w:r>
        <w:instrText xml:space="preserve"> PAGEREF _Toc99174019 \h </w:instrText>
      </w:r>
      <w:r>
        <w:fldChar w:fldCharType="separate"/>
      </w:r>
      <w:r>
        <w:t>82</w:t>
      </w:r>
      <w:r>
        <w:fldChar w:fldCharType="end"/>
      </w:r>
    </w:p>
    <w:p w14:paraId="50C85147" w14:textId="01BA75DC" w:rsidR="00BA1F7C" w:rsidRPr="00741122" w:rsidRDefault="00BA1F7C">
      <w:pPr>
        <w:pStyle w:val="TOC5"/>
        <w:rPr>
          <w:rFonts w:ascii="Calibri" w:hAnsi="Calibri"/>
          <w:sz w:val="22"/>
          <w:szCs w:val="22"/>
          <w:lang w:eastAsia="en-GB"/>
        </w:rPr>
      </w:pPr>
      <w:r>
        <w:t>6.3.5.7.2</w:t>
      </w:r>
      <w:r w:rsidRPr="00741122">
        <w:rPr>
          <w:rFonts w:ascii="Calibri" w:hAnsi="Calibri"/>
          <w:sz w:val="22"/>
          <w:szCs w:val="22"/>
          <w:lang w:eastAsia="en-GB"/>
        </w:rPr>
        <w:tab/>
      </w:r>
      <w:r>
        <w:t>Enter state 'U: not permitted but sends media'</w:t>
      </w:r>
      <w:r>
        <w:tab/>
      </w:r>
      <w:r>
        <w:fldChar w:fldCharType="begin" w:fldLock="1"/>
      </w:r>
      <w:r>
        <w:instrText xml:space="preserve"> PAGEREF _Toc99174020 \h </w:instrText>
      </w:r>
      <w:r>
        <w:fldChar w:fldCharType="separate"/>
      </w:r>
      <w:r>
        <w:t>82</w:t>
      </w:r>
      <w:r>
        <w:fldChar w:fldCharType="end"/>
      </w:r>
    </w:p>
    <w:p w14:paraId="2FE2E65D" w14:textId="09B69F8F" w:rsidR="00BA1F7C" w:rsidRPr="00741122" w:rsidRDefault="00BA1F7C">
      <w:pPr>
        <w:pStyle w:val="TOC5"/>
        <w:rPr>
          <w:rFonts w:ascii="Calibri" w:hAnsi="Calibri"/>
          <w:sz w:val="22"/>
          <w:szCs w:val="22"/>
          <w:lang w:eastAsia="en-GB"/>
        </w:rPr>
      </w:pPr>
      <w:r>
        <w:t>6.3.5.7.3</w:t>
      </w:r>
      <w:r w:rsidRPr="00741122">
        <w:rPr>
          <w:rFonts w:ascii="Calibri" w:hAnsi="Calibri"/>
          <w:sz w:val="22"/>
          <w:szCs w:val="22"/>
          <w:lang w:eastAsia="en-GB"/>
        </w:rPr>
        <w:tab/>
      </w:r>
      <w:r>
        <w:t>Timer T3 (Transmission Revoke) expired</w:t>
      </w:r>
      <w:r>
        <w:tab/>
      </w:r>
      <w:r>
        <w:fldChar w:fldCharType="begin" w:fldLock="1"/>
      </w:r>
      <w:r>
        <w:instrText xml:space="preserve"> PAGEREF _Toc99174021 \h </w:instrText>
      </w:r>
      <w:r>
        <w:fldChar w:fldCharType="separate"/>
      </w:r>
      <w:r>
        <w:t>82</w:t>
      </w:r>
      <w:r>
        <w:fldChar w:fldCharType="end"/>
      </w:r>
    </w:p>
    <w:p w14:paraId="2EAC41E5" w14:textId="4178904E" w:rsidR="00BA1F7C" w:rsidRPr="00741122" w:rsidRDefault="00BA1F7C">
      <w:pPr>
        <w:pStyle w:val="TOC5"/>
        <w:rPr>
          <w:rFonts w:ascii="Calibri" w:hAnsi="Calibri"/>
          <w:sz w:val="22"/>
          <w:szCs w:val="22"/>
          <w:lang w:eastAsia="en-GB"/>
        </w:rPr>
      </w:pPr>
      <w:r>
        <w:t>6.3.5.7.4</w:t>
      </w:r>
      <w:r w:rsidRPr="00741122">
        <w:rPr>
          <w:rFonts w:ascii="Calibri" w:hAnsi="Calibri"/>
          <w:sz w:val="22"/>
          <w:szCs w:val="22"/>
          <w:lang w:eastAsia="en-GB"/>
        </w:rPr>
        <w:tab/>
      </w:r>
      <w:r>
        <w:t>Receive Transmission End Request message (R: Transmission End Request)</w:t>
      </w:r>
      <w:r>
        <w:tab/>
      </w:r>
      <w:r>
        <w:fldChar w:fldCharType="begin" w:fldLock="1"/>
      </w:r>
      <w:r>
        <w:instrText xml:space="preserve"> PAGEREF _Toc99174022 \h </w:instrText>
      </w:r>
      <w:r>
        <w:fldChar w:fldCharType="separate"/>
      </w:r>
      <w:r>
        <w:t>82</w:t>
      </w:r>
      <w:r>
        <w:fldChar w:fldCharType="end"/>
      </w:r>
    </w:p>
    <w:p w14:paraId="2168CC4E" w14:textId="395B225F" w:rsidR="00BA1F7C" w:rsidRPr="00741122" w:rsidRDefault="00BA1F7C">
      <w:pPr>
        <w:pStyle w:val="TOC4"/>
        <w:rPr>
          <w:rFonts w:ascii="Calibri" w:hAnsi="Calibri"/>
          <w:sz w:val="22"/>
          <w:szCs w:val="22"/>
          <w:lang w:eastAsia="en-GB"/>
        </w:rPr>
      </w:pPr>
      <w:r>
        <w:t>6.3.5.8</w:t>
      </w:r>
      <w:r w:rsidRPr="00741122">
        <w:rPr>
          <w:rFonts w:ascii="Calibri" w:hAnsi="Calibri"/>
          <w:sz w:val="22"/>
          <w:szCs w:val="22"/>
          <w:lang w:eastAsia="en-GB"/>
        </w:rPr>
        <w:tab/>
      </w:r>
      <w:r>
        <w:t>In any state</w:t>
      </w:r>
      <w:r>
        <w:tab/>
      </w:r>
      <w:r>
        <w:fldChar w:fldCharType="begin" w:fldLock="1"/>
      </w:r>
      <w:r>
        <w:instrText xml:space="preserve"> PAGEREF _Toc99174023 \h </w:instrText>
      </w:r>
      <w:r>
        <w:fldChar w:fldCharType="separate"/>
      </w:r>
      <w:r>
        <w:t>83</w:t>
      </w:r>
      <w:r>
        <w:fldChar w:fldCharType="end"/>
      </w:r>
    </w:p>
    <w:p w14:paraId="4C728535" w14:textId="1331F482" w:rsidR="00BA1F7C" w:rsidRPr="00741122" w:rsidRDefault="00BA1F7C">
      <w:pPr>
        <w:pStyle w:val="TOC5"/>
        <w:rPr>
          <w:rFonts w:ascii="Calibri" w:hAnsi="Calibri"/>
          <w:sz w:val="22"/>
          <w:szCs w:val="22"/>
          <w:lang w:eastAsia="en-GB"/>
        </w:rPr>
      </w:pPr>
      <w:r>
        <w:t>6.3.5.8.1</w:t>
      </w:r>
      <w:r w:rsidRPr="00741122">
        <w:rPr>
          <w:rFonts w:ascii="Calibri" w:hAnsi="Calibri"/>
          <w:sz w:val="22"/>
          <w:szCs w:val="22"/>
          <w:lang w:eastAsia="en-GB"/>
        </w:rPr>
        <w:tab/>
      </w:r>
      <w:r>
        <w:t>General</w:t>
      </w:r>
      <w:r>
        <w:tab/>
      </w:r>
      <w:r>
        <w:fldChar w:fldCharType="begin" w:fldLock="1"/>
      </w:r>
      <w:r>
        <w:instrText xml:space="preserve"> PAGEREF _Toc99174024 \h </w:instrText>
      </w:r>
      <w:r>
        <w:fldChar w:fldCharType="separate"/>
      </w:r>
      <w:r>
        <w:t>83</w:t>
      </w:r>
      <w:r>
        <w:fldChar w:fldCharType="end"/>
      </w:r>
    </w:p>
    <w:p w14:paraId="606D16EC" w14:textId="7CB2A4F1" w:rsidR="00BA1F7C" w:rsidRPr="00741122" w:rsidRDefault="00BA1F7C">
      <w:pPr>
        <w:pStyle w:val="TOC5"/>
        <w:rPr>
          <w:rFonts w:ascii="Calibri" w:hAnsi="Calibri"/>
          <w:sz w:val="22"/>
          <w:szCs w:val="22"/>
          <w:lang w:eastAsia="en-GB"/>
        </w:rPr>
      </w:pPr>
      <w:r>
        <w:t>6.3.5.8.2</w:t>
      </w:r>
      <w:r w:rsidRPr="00741122">
        <w:rPr>
          <w:rFonts w:ascii="Calibri" w:hAnsi="Calibri"/>
          <w:sz w:val="22"/>
          <w:szCs w:val="22"/>
          <w:lang w:eastAsia="en-GB"/>
        </w:rPr>
        <w:tab/>
      </w:r>
      <w:r>
        <w:t>Receive MCVideo call release – 1</w:t>
      </w:r>
      <w:r>
        <w:tab/>
      </w:r>
      <w:r>
        <w:fldChar w:fldCharType="begin" w:fldLock="1"/>
      </w:r>
      <w:r>
        <w:instrText xml:space="preserve"> PAGEREF _Toc99174025 \h </w:instrText>
      </w:r>
      <w:r>
        <w:fldChar w:fldCharType="separate"/>
      </w:r>
      <w:r>
        <w:t>83</w:t>
      </w:r>
      <w:r>
        <w:fldChar w:fldCharType="end"/>
      </w:r>
    </w:p>
    <w:p w14:paraId="54153F50" w14:textId="0BDA94A2" w:rsidR="00BA1F7C" w:rsidRPr="00741122" w:rsidRDefault="00BA1F7C">
      <w:pPr>
        <w:pStyle w:val="TOC4"/>
        <w:rPr>
          <w:rFonts w:ascii="Calibri" w:hAnsi="Calibri"/>
          <w:sz w:val="22"/>
          <w:szCs w:val="22"/>
          <w:lang w:eastAsia="en-GB"/>
        </w:rPr>
      </w:pPr>
      <w:r>
        <w:t>6.3.5.9</w:t>
      </w:r>
      <w:r w:rsidRPr="00741122">
        <w:rPr>
          <w:rFonts w:ascii="Calibri" w:hAnsi="Calibri"/>
          <w:sz w:val="22"/>
          <w:szCs w:val="22"/>
          <w:lang w:eastAsia="en-GB"/>
        </w:rPr>
        <w:tab/>
      </w:r>
      <w:r>
        <w:t>State: 'Releasing'</w:t>
      </w:r>
      <w:r>
        <w:tab/>
      </w:r>
      <w:r>
        <w:fldChar w:fldCharType="begin" w:fldLock="1"/>
      </w:r>
      <w:r>
        <w:instrText xml:space="preserve"> PAGEREF _Toc99174026 \h </w:instrText>
      </w:r>
      <w:r>
        <w:fldChar w:fldCharType="separate"/>
      </w:r>
      <w:r>
        <w:t>84</w:t>
      </w:r>
      <w:r>
        <w:fldChar w:fldCharType="end"/>
      </w:r>
    </w:p>
    <w:p w14:paraId="4E2AC943" w14:textId="500CE035" w:rsidR="00BA1F7C" w:rsidRPr="00741122" w:rsidRDefault="00BA1F7C">
      <w:pPr>
        <w:pStyle w:val="TOC5"/>
        <w:rPr>
          <w:rFonts w:ascii="Calibri" w:hAnsi="Calibri"/>
          <w:sz w:val="22"/>
          <w:szCs w:val="22"/>
          <w:lang w:eastAsia="en-GB"/>
        </w:rPr>
      </w:pPr>
      <w:r>
        <w:t>6.3.5.9.1</w:t>
      </w:r>
      <w:r w:rsidRPr="00741122">
        <w:rPr>
          <w:rFonts w:ascii="Calibri" w:hAnsi="Calibri"/>
          <w:sz w:val="22"/>
          <w:szCs w:val="22"/>
          <w:lang w:eastAsia="en-GB"/>
        </w:rPr>
        <w:tab/>
      </w:r>
      <w:r>
        <w:t>General</w:t>
      </w:r>
      <w:r>
        <w:tab/>
      </w:r>
      <w:r>
        <w:fldChar w:fldCharType="begin" w:fldLock="1"/>
      </w:r>
      <w:r>
        <w:instrText xml:space="preserve"> PAGEREF _Toc99174027 \h </w:instrText>
      </w:r>
      <w:r>
        <w:fldChar w:fldCharType="separate"/>
      </w:r>
      <w:r>
        <w:t>84</w:t>
      </w:r>
      <w:r>
        <w:fldChar w:fldCharType="end"/>
      </w:r>
    </w:p>
    <w:p w14:paraId="5A77EA14" w14:textId="40D5928D" w:rsidR="00BA1F7C" w:rsidRPr="00741122" w:rsidRDefault="00BA1F7C">
      <w:pPr>
        <w:pStyle w:val="TOC5"/>
        <w:rPr>
          <w:rFonts w:ascii="Calibri" w:hAnsi="Calibri"/>
          <w:sz w:val="22"/>
          <w:szCs w:val="22"/>
          <w:lang w:eastAsia="en-GB"/>
        </w:rPr>
      </w:pPr>
      <w:r>
        <w:t>6.3.5.9.2</w:t>
      </w:r>
      <w:r w:rsidRPr="00741122">
        <w:rPr>
          <w:rFonts w:ascii="Calibri" w:hAnsi="Calibri"/>
          <w:sz w:val="22"/>
          <w:szCs w:val="22"/>
          <w:lang w:eastAsia="en-GB"/>
        </w:rPr>
        <w:tab/>
      </w:r>
      <w:r>
        <w:t>Receive MCVideo call release - 2</w:t>
      </w:r>
      <w:r>
        <w:tab/>
      </w:r>
      <w:r>
        <w:fldChar w:fldCharType="begin" w:fldLock="1"/>
      </w:r>
      <w:r>
        <w:instrText xml:space="preserve"> PAGEREF _Toc99174028 \h </w:instrText>
      </w:r>
      <w:r>
        <w:fldChar w:fldCharType="separate"/>
      </w:r>
      <w:r>
        <w:t>84</w:t>
      </w:r>
      <w:r>
        <w:fldChar w:fldCharType="end"/>
      </w:r>
    </w:p>
    <w:p w14:paraId="455BD9D5" w14:textId="4B79C886" w:rsidR="00BA1F7C" w:rsidRPr="00741122" w:rsidRDefault="00BA1F7C">
      <w:pPr>
        <w:pStyle w:val="TOC3"/>
        <w:rPr>
          <w:rFonts w:ascii="Calibri" w:hAnsi="Calibri"/>
          <w:sz w:val="22"/>
          <w:szCs w:val="22"/>
          <w:lang w:eastAsia="en-GB"/>
        </w:rPr>
      </w:pPr>
      <w:r>
        <w:t>6.3.6</w:t>
      </w:r>
      <w:r w:rsidRPr="00741122">
        <w:rPr>
          <w:rFonts w:ascii="Calibri" w:hAnsi="Calibri"/>
          <w:sz w:val="22"/>
          <w:szCs w:val="22"/>
          <w:lang w:eastAsia="en-GB"/>
        </w:rPr>
        <w:tab/>
      </w:r>
      <w:r>
        <w:t>Transmission control server state transition for general reception control</w:t>
      </w:r>
      <w:r>
        <w:tab/>
      </w:r>
      <w:r>
        <w:fldChar w:fldCharType="begin" w:fldLock="1"/>
      </w:r>
      <w:r>
        <w:instrText xml:space="preserve"> PAGEREF _Toc99174029 \h </w:instrText>
      </w:r>
      <w:r>
        <w:fldChar w:fldCharType="separate"/>
      </w:r>
      <w:r>
        <w:t>84</w:t>
      </w:r>
      <w:r>
        <w:fldChar w:fldCharType="end"/>
      </w:r>
    </w:p>
    <w:p w14:paraId="6FC08EAD" w14:textId="3D4E1203" w:rsidR="00BA1F7C" w:rsidRPr="00741122" w:rsidRDefault="00BA1F7C">
      <w:pPr>
        <w:pStyle w:val="TOC4"/>
        <w:rPr>
          <w:rFonts w:ascii="Calibri" w:hAnsi="Calibri"/>
          <w:sz w:val="22"/>
          <w:szCs w:val="22"/>
          <w:lang w:eastAsia="en-GB"/>
        </w:rPr>
      </w:pPr>
      <w:r>
        <w:t>6.3.6.1</w:t>
      </w:r>
      <w:r w:rsidRPr="00741122">
        <w:rPr>
          <w:rFonts w:ascii="Calibri" w:hAnsi="Calibri"/>
          <w:sz w:val="22"/>
          <w:szCs w:val="22"/>
          <w:lang w:eastAsia="en-GB"/>
        </w:rPr>
        <w:tab/>
      </w:r>
      <w:r>
        <w:t>General</w:t>
      </w:r>
      <w:r>
        <w:tab/>
      </w:r>
      <w:r>
        <w:fldChar w:fldCharType="begin" w:fldLock="1"/>
      </w:r>
      <w:r>
        <w:instrText xml:space="preserve"> PAGEREF _Toc99174030 \h </w:instrText>
      </w:r>
      <w:r>
        <w:fldChar w:fldCharType="separate"/>
      </w:r>
      <w:r>
        <w:t>84</w:t>
      </w:r>
      <w:r>
        <w:fldChar w:fldCharType="end"/>
      </w:r>
    </w:p>
    <w:p w14:paraId="492E7BEE" w14:textId="595C66AE" w:rsidR="00BA1F7C" w:rsidRPr="00741122" w:rsidRDefault="00BA1F7C">
      <w:pPr>
        <w:pStyle w:val="TOC4"/>
        <w:rPr>
          <w:rFonts w:ascii="Calibri" w:hAnsi="Calibri"/>
          <w:sz w:val="22"/>
          <w:szCs w:val="22"/>
          <w:lang w:eastAsia="en-GB"/>
        </w:rPr>
      </w:pPr>
      <w:r>
        <w:t>6.3.6.2</w:t>
      </w:r>
      <w:r w:rsidRPr="00741122">
        <w:rPr>
          <w:rFonts w:ascii="Calibri" w:hAnsi="Calibri"/>
          <w:sz w:val="22"/>
          <w:szCs w:val="22"/>
          <w:lang w:eastAsia="en-GB"/>
        </w:rPr>
        <w:tab/>
      </w:r>
      <w:r>
        <w:t>State: 'Start-stop'</w:t>
      </w:r>
      <w:r>
        <w:tab/>
      </w:r>
      <w:r>
        <w:fldChar w:fldCharType="begin" w:fldLock="1"/>
      </w:r>
      <w:r>
        <w:instrText xml:space="preserve"> PAGEREF _Toc99174031 \h </w:instrText>
      </w:r>
      <w:r>
        <w:fldChar w:fldCharType="separate"/>
      </w:r>
      <w:r>
        <w:t>85</w:t>
      </w:r>
      <w:r>
        <w:fldChar w:fldCharType="end"/>
      </w:r>
    </w:p>
    <w:p w14:paraId="175547AF" w14:textId="2B62C42C" w:rsidR="00BA1F7C" w:rsidRPr="00741122" w:rsidRDefault="00BA1F7C">
      <w:pPr>
        <w:pStyle w:val="TOC5"/>
        <w:rPr>
          <w:rFonts w:ascii="Calibri" w:hAnsi="Calibri"/>
          <w:sz w:val="22"/>
          <w:szCs w:val="22"/>
          <w:lang w:eastAsia="en-GB"/>
        </w:rPr>
      </w:pPr>
      <w:r>
        <w:t>6.3.6.2.1</w:t>
      </w:r>
      <w:r w:rsidRPr="00741122">
        <w:rPr>
          <w:rFonts w:ascii="Calibri" w:hAnsi="Calibri"/>
          <w:sz w:val="22"/>
          <w:szCs w:val="22"/>
          <w:lang w:eastAsia="en-GB"/>
        </w:rPr>
        <w:tab/>
      </w:r>
      <w:r>
        <w:t>General</w:t>
      </w:r>
      <w:r>
        <w:tab/>
      </w:r>
      <w:r>
        <w:fldChar w:fldCharType="begin" w:fldLock="1"/>
      </w:r>
      <w:r>
        <w:instrText xml:space="preserve"> PAGEREF _Toc99174032 \h </w:instrText>
      </w:r>
      <w:r>
        <w:fldChar w:fldCharType="separate"/>
      </w:r>
      <w:r>
        <w:t>85</w:t>
      </w:r>
      <w:r>
        <w:fldChar w:fldCharType="end"/>
      </w:r>
    </w:p>
    <w:p w14:paraId="3DABBF78" w14:textId="6D7396E0" w:rsidR="00BA1F7C" w:rsidRPr="00741122" w:rsidRDefault="00BA1F7C">
      <w:pPr>
        <w:pStyle w:val="TOC5"/>
        <w:rPr>
          <w:rFonts w:ascii="Calibri" w:hAnsi="Calibri"/>
          <w:sz w:val="22"/>
          <w:szCs w:val="22"/>
          <w:lang w:eastAsia="en-GB"/>
        </w:rPr>
      </w:pPr>
      <w:r>
        <w:t>6.3.6.2.2</w:t>
      </w:r>
      <w:r w:rsidRPr="00741122">
        <w:rPr>
          <w:rFonts w:ascii="Calibri" w:hAnsi="Calibri"/>
          <w:sz w:val="22"/>
          <w:szCs w:val="22"/>
          <w:lang w:eastAsia="en-GB"/>
        </w:rPr>
        <w:tab/>
      </w:r>
      <w:r>
        <w:t>MCVideo call initialization</w:t>
      </w:r>
      <w:r>
        <w:tab/>
      </w:r>
      <w:r>
        <w:fldChar w:fldCharType="begin" w:fldLock="1"/>
      </w:r>
      <w:r>
        <w:instrText xml:space="preserve"> PAGEREF _Toc99174033 \h </w:instrText>
      </w:r>
      <w:r>
        <w:fldChar w:fldCharType="separate"/>
      </w:r>
      <w:r>
        <w:t>86</w:t>
      </w:r>
      <w:r>
        <w:fldChar w:fldCharType="end"/>
      </w:r>
    </w:p>
    <w:p w14:paraId="00DD2F98" w14:textId="5BFB907D" w:rsidR="00BA1F7C" w:rsidRPr="00741122" w:rsidRDefault="00BA1F7C">
      <w:pPr>
        <w:pStyle w:val="TOC4"/>
        <w:rPr>
          <w:rFonts w:ascii="Calibri" w:hAnsi="Calibri"/>
          <w:sz w:val="22"/>
          <w:szCs w:val="22"/>
          <w:lang w:eastAsia="en-GB"/>
        </w:rPr>
      </w:pPr>
      <w:r>
        <w:t>6.3.6.3</w:t>
      </w:r>
      <w:r w:rsidRPr="00741122">
        <w:rPr>
          <w:rFonts w:ascii="Calibri" w:hAnsi="Calibri"/>
          <w:sz w:val="22"/>
          <w:szCs w:val="22"/>
          <w:lang w:eastAsia="en-GB"/>
        </w:rPr>
        <w:tab/>
      </w:r>
      <w:r>
        <w:t>State: 'Gr: Reception Idle'</w:t>
      </w:r>
      <w:r>
        <w:tab/>
      </w:r>
      <w:r>
        <w:fldChar w:fldCharType="begin" w:fldLock="1"/>
      </w:r>
      <w:r>
        <w:instrText xml:space="preserve"> PAGEREF _Toc99174034 \h </w:instrText>
      </w:r>
      <w:r>
        <w:fldChar w:fldCharType="separate"/>
      </w:r>
      <w:r>
        <w:t>86</w:t>
      </w:r>
      <w:r>
        <w:fldChar w:fldCharType="end"/>
      </w:r>
    </w:p>
    <w:p w14:paraId="40779B42" w14:textId="1606CE78" w:rsidR="00BA1F7C" w:rsidRPr="00741122" w:rsidRDefault="00BA1F7C">
      <w:pPr>
        <w:pStyle w:val="TOC5"/>
        <w:rPr>
          <w:rFonts w:ascii="Calibri" w:hAnsi="Calibri"/>
          <w:sz w:val="22"/>
          <w:szCs w:val="22"/>
          <w:lang w:eastAsia="en-GB"/>
        </w:rPr>
      </w:pPr>
      <w:r>
        <w:t>6.3.6.3.1</w:t>
      </w:r>
      <w:r w:rsidRPr="00741122">
        <w:rPr>
          <w:rFonts w:ascii="Calibri" w:hAnsi="Calibri"/>
          <w:sz w:val="22"/>
          <w:szCs w:val="22"/>
          <w:lang w:eastAsia="en-GB"/>
        </w:rPr>
        <w:tab/>
      </w:r>
      <w:r>
        <w:t>General</w:t>
      </w:r>
      <w:r>
        <w:tab/>
      </w:r>
      <w:r>
        <w:fldChar w:fldCharType="begin" w:fldLock="1"/>
      </w:r>
      <w:r>
        <w:instrText xml:space="preserve"> PAGEREF _Toc99174035 \h </w:instrText>
      </w:r>
      <w:r>
        <w:fldChar w:fldCharType="separate"/>
      </w:r>
      <w:r>
        <w:t>86</w:t>
      </w:r>
      <w:r>
        <w:fldChar w:fldCharType="end"/>
      </w:r>
    </w:p>
    <w:p w14:paraId="478BFFEE" w14:textId="261A08AF" w:rsidR="00BA1F7C" w:rsidRPr="00741122" w:rsidRDefault="00BA1F7C">
      <w:pPr>
        <w:pStyle w:val="TOC5"/>
        <w:rPr>
          <w:rFonts w:ascii="Calibri" w:hAnsi="Calibri"/>
          <w:sz w:val="22"/>
          <w:szCs w:val="22"/>
          <w:lang w:eastAsia="en-GB"/>
        </w:rPr>
      </w:pPr>
      <w:r>
        <w:t>6.3.6.3.2</w:t>
      </w:r>
      <w:r w:rsidRPr="00741122">
        <w:rPr>
          <w:rFonts w:ascii="Calibri" w:hAnsi="Calibri"/>
          <w:sz w:val="22"/>
          <w:szCs w:val="22"/>
          <w:lang w:eastAsia="en-GB"/>
        </w:rPr>
        <w:tab/>
      </w:r>
      <w:r>
        <w:t>Enter the 'Gr: Reception Idle' state</w:t>
      </w:r>
      <w:r>
        <w:tab/>
      </w:r>
      <w:r>
        <w:fldChar w:fldCharType="begin" w:fldLock="1"/>
      </w:r>
      <w:r>
        <w:instrText xml:space="preserve"> PAGEREF _Toc99174036 \h </w:instrText>
      </w:r>
      <w:r>
        <w:fldChar w:fldCharType="separate"/>
      </w:r>
      <w:r>
        <w:t>86</w:t>
      </w:r>
      <w:r>
        <w:fldChar w:fldCharType="end"/>
      </w:r>
    </w:p>
    <w:p w14:paraId="60E6214E" w14:textId="385EE167" w:rsidR="00BA1F7C" w:rsidRPr="00741122" w:rsidRDefault="00BA1F7C">
      <w:pPr>
        <w:pStyle w:val="TOC5"/>
        <w:rPr>
          <w:rFonts w:ascii="Calibri" w:hAnsi="Calibri"/>
          <w:sz w:val="22"/>
          <w:szCs w:val="22"/>
          <w:lang w:eastAsia="en-GB"/>
        </w:rPr>
      </w:pPr>
      <w:r>
        <w:t>6.3.6.3.3</w:t>
      </w:r>
      <w:r w:rsidRPr="00741122">
        <w:rPr>
          <w:rFonts w:ascii="Calibri" w:hAnsi="Calibri"/>
          <w:sz w:val="22"/>
          <w:szCs w:val="22"/>
          <w:lang w:eastAsia="en-GB"/>
        </w:rPr>
        <w:tab/>
      </w:r>
      <w:r>
        <w:t>Receive Media Transmission Notify message (R: Media Transmission Notify)</w:t>
      </w:r>
      <w:r>
        <w:tab/>
      </w:r>
      <w:r>
        <w:fldChar w:fldCharType="begin" w:fldLock="1"/>
      </w:r>
      <w:r>
        <w:instrText xml:space="preserve"> PAGEREF _Toc99174037 \h </w:instrText>
      </w:r>
      <w:r>
        <w:fldChar w:fldCharType="separate"/>
      </w:r>
      <w:r>
        <w:t>86</w:t>
      </w:r>
      <w:r>
        <w:fldChar w:fldCharType="end"/>
      </w:r>
    </w:p>
    <w:p w14:paraId="779890FD" w14:textId="7142C932" w:rsidR="00BA1F7C" w:rsidRPr="00741122" w:rsidRDefault="00BA1F7C">
      <w:pPr>
        <w:pStyle w:val="TOC5"/>
        <w:rPr>
          <w:rFonts w:ascii="Calibri" w:hAnsi="Calibri"/>
          <w:sz w:val="22"/>
          <w:szCs w:val="22"/>
          <w:lang w:eastAsia="en-GB"/>
        </w:rPr>
      </w:pPr>
      <w:r>
        <w:t>6.3.6.3.4</w:t>
      </w:r>
      <w:r w:rsidRPr="00741122">
        <w:rPr>
          <w:rFonts w:ascii="Calibri" w:hAnsi="Calibri"/>
          <w:sz w:val="22"/>
          <w:szCs w:val="22"/>
          <w:lang w:eastAsia="en-GB"/>
        </w:rPr>
        <w:tab/>
      </w:r>
      <w:r w:rsidRPr="001B2AE7">
        <w:rPr>
          <w:lang w:val="en-US"/>
        </w:rPr>
        <w:t>Void</w:t>
      </w:r>
      <w:r>
        <w:tab/>
      </w:r>
      <w:r>
        <w:fldChar w:fldCharType="begin" w:fldLock="1"/>
      </w:r>
      <w:r>
        <w:instrText xml:space="preserve"> PAGEREF _Toc99174038 \h </w:instrText>
      </w:r>
      <w:r>
        <w:fldChar w:fldCharType="separate"/>
      </w:r>
      <w:r>
        <w:t>87</w:t>
      </w:r>
      <w:r>
        <w:fldChar w:fldCharType="end"/>
      </w:r>
    </w:p>
    <w:p w14:paraId="32FF2A14" w14:textId="5ED82D14" w:rsidR="00BA1F7C" w:rsidRPr="00741122" w:rsidRDefault="00BA1F7C">
      <w:pPr>
        <w:pStyle w:val="TOC5"/>
        <w:rPr>
          <w:rFonts w:ascii="Calibri" w:hAnsi="Calibri"/>
          <w:sz w:val="22"/>
          <w:szCs w:val="22"/>
          <w:lang w:eastAsia="en-GB"/>
        </w:rPr>
      </w:pPr>
      <w:r>
        <w:t>6.3.6.3.5</w:t>
      </w:r>
      <w:r w:rsidRPr="00741122">
        <w:rPr>
          <w:rFonts w:ascii="Calibri" w:hAnsi="Calibri"/>
          <w:sz w:val="22"/>
          <w:szCs w:val="22"/>
          <w:lang w:eastAsia="en-GB"/>
        </w:rPr>
        <w:tab/>
      </w:r>
      <w:r>
        <w:t>Timer T5 (</w:t>
      </w:r>
      <w:r w:rsidRPr="001B2AE7">
        <w:rPr>
          <w:lang w:val="en-US"/>
        </w:rPr>
        <w:t xml:space="preserve">Reception </w:t>
      </w:r>
      <w:r>
        <w:t>Inactivity) expired</w:t>
      </w:r>
      <w:r>
        <w:tab/>
      </w:r>
      <w:r>
        <w:fldChar w:fldCharType="begin" w:fldLock="1"/>
      </w:r>
      <w:r>
        <w:instrText xml:space="preserve"> PAGEREF _Toc99174039 \h </w:instrText>
      </w:r>
      <w:r>
        <w:fldChar w:fldCharType="separate"/>
      </w:r>
      <w:r>
        <w:t>87</w:t>
      </w:r>
      <w:r>
        <w:fldChar w:fldCharType="end"/>
      </w:r>
    </w:p>
    <w:p w14:paraId="01FE17F6" w14:textId="0EE4C9B6" w:rsidR="00BA1F7C" w:rsidRPr="00741122" w:rsidRDefault="00BA1F7C">
      <w:pPr>
        <w:pStyle w:val="TOC5"/>
        <w:rPr>
          <w:rFonts w:ascii="Calibri" w:hAnsi="Calibri"/>
          <w:sz w:val="22"/>
          <w:szCs w:val="22"/>
          <w:lang w:eastAsia="en-GB"/>
        </w:rPr>
      </w:pPr>
      <w:r>
        <w:t>6.3.6.3.6</w:t>
      </w:r>
      <w:r w:rsidRPr="00741122">
        <w:rPr>
          <w:rFonts w:ascii="Calibri" w:hAnsi="Calibri"/>
          <w:sz w:val="22"/>
          <w:szCs w:val="22"/>
          <w:lang w:eastAsia="en-GB"/>
        </w:rPr>
        <w:tab/>
      </w:r>
      <w:r>
        <w:t>Reception of Receive Media Request message (R: Receive Media Request)</w:t>
      </w:r>
      <w:r>
        <w:tab/>
      </w:r>
      <w:r>
        <w:fldChar w:fldCharType="begin" w:fldLock="1"/>
      </w:r>
      <w:r>
        <w:instrText xml:space="preserve"> PAGEREF _Toc99174040 \h </w:instrText>
      </w:r>
      <w:r>
        <w:fldChar w:fldCharType="separate"/>
      </w:r>
      <w:r>
        <w:t>87</w:t>
      </w:r>
      <w:r>
        <w:fldChar w:fldCharType="end"/>
      </w:r>
    </w:p>
    <w:p w14:paraId="0BE9F1EA" w14:textId="4D71382F" w:rsidR="00BA1F7C" w:rsidRPr="00741122" w:rsidRDefault="00BA1F7C">
      <w:pPr>
        <w:pStyle w:val="TOC5"/>
        <w:rPr>
          <w:rFonts w:ascii="Calibri" w:hAnsi="Calibri"/>
          <w:sz w:val="22"/>
          <w:szCs w:val="22"/>
          <w:lang w:eastAsia="en-GB"/>
        </w:rPr>
      </w:pPr>
      <w:r>
        <w:t>6.3.6.3.7</w:t>
      </w:r>
      <w:r w:rsidRPr="00741122">
        <w:rPr>
          <w:rFonts w:ascii="Calibri" w:hAnsi="Calibri"/>
          <w:sz w:val="22"/>
          <w:szCs w:val="22"/>
          <w:lang w:eastAsia="en-GB"/>
        </w:rPr>
        <w:tab/>
      </w:r>
      <w:r>
        <w:t>Receive RTP media (R: RTP media)</w:t>
      </w:r>
      <w:r>
        <w:tab/>
      </w:r>
      <w:r>
        <w:fldChar w:fldCharType="begin" w:fldLock="1"/>
      </w:r>
      <w:r>
        <w:instrText xml:space="preserve"> PAGEREF _Toc99174041 \h </w:instrText>
      </w:r>
      <w:r>
        <w:fldChar w:fldCharType="separate"/>
      </w:r>
      <w:r>
        <w:t>88</w:t>
      </w:r>
      <w:r>
        <w:fldChar w:fldCharType="end"/>
      </w:r>
    </w:p>
    <w:p w14:paraId="28F264AB" w14:textId="35B6FD4D" w:rsidR="00BA1F7C" w:rsidRPr="00741122" w:rsidRDefault="00BA1F7C">
      <w:pPr>
        <w:pStyle w:val="TOC5"/>
        <w:rPr>
          <w:rFonts w:ascii="Calibri" w:hAnsi="Calibri"/>
          <w:sz w:val="22"/>
          <w:szCs w:val="22"/>
          <w:lang w:eastAsia="en-GB"/>
        </w:rPr>
      </w:pPr>
      <w:r>
        <w:t>6.3.6.3.8</w:t>
      </w:r>
      <w:r w:rsidRPr="00741122">
        <w:rPr>
          <w:rFonts w:ascii="Calibri" w:hAnsi="Calibri"/>
          <w:sz w:val="22"/>
          <w:szCs w:val="22"/>
          <w:lang w:eastAsia="en-GB"/>
        </w:rPr>
        <w:tab/>
      </w:r>
      <w:r>
        <w:t>Receive Transmission End Notify message (R: Transmission End Notify)</w:t>
      </w:r>
      <w:r>
        <w:tab/>
      </w:r>
      <w:r>
        <w:fldChar w:fldCharType="begin" w:fldLock="1"/>
      </w:r>
      <w:r>
        <w:instrText xml:space="preserve"> PAGEREF _Toc99174042 \h </w:instrText>
      </w:r>
      <w:r>
        <w:fldChar w:fldCharType="separate"/>
      </w:r>
      <w:r>
        <w:t>88</w:t>
      </w:r>
      <w:r>
        <w:fldChar w:fldCharType="end"/>
      </w:r>
    </w:p>
    <w:p w14:paraId="760CC99A" w14:textId="7C8B3C8F" w:rsidR="00BA1F7C" w:rsidRPr="00741122" w:rsidRDefault="00BA1F7C">
      <w:pPr>
        <w:pStyle w:val="TOC5"/>
        <w:rPr>
          <w:rFonts w:ascii="Calibri" w:hAnsi="Calibri"/>
          <w:sz w:val="22"/>
          <w:szCs w:val="22"/>
          <w:lang w:eastAsia="en-GB"/>
        </w:rPr>
      </w:pPr>
      <w:r>
        <w:t>6.3.6.3.9</w:t>
      </w:r>
      <w:r w:rsidRPr="00741122">
        <w:rPr>
          <w:rFonts w:ascii="Calibri" w:hAnsi="Calibri"/>
          <w:sz w:val="22"/>
          <w:szCs w:val="22"/>
          <w:lang w:eastAsia="en-GB"/>
        </w:rPr>
        <w:tab/>
      </w:r>
      <w:r>
        <w:t>Timer T11(</w:t>
      </w:r>
      <w:r w:rsidRPr="001B2AE7">
        <w:rPr>
          <w:lang w:val="en-US"/>
        </w:rPr>
        <w:t>Stream Reception Idle</w:t>
      </w:r>
      <w:r>
        <w:t>) expired</w:t>
      </w:r>
      <w:r>
        <w:tab/>
      </w:r>
      <w:r>
        <w:fldChar w:fldCharType="begin" w:fldLock="1"/>
      </w:r>
      <w:r>
        <w:instrText xml:space="preserve"> PAGEREF _Toc99174043 \h </w:instrText>
      </w:r>
      <w:r>
        <w:fldChar w:fldCharType="separate"/>
      </w:r>
      <w:r>
        <w:t>88</w:t>
      </w:r>
      <w:r>
        <w:fldChar w:fldCharType="end"/>
      </w:r>
    </w:p>
    <w:p w14:paraId="639F1390" w14:textId="1CD8F548" w:rsidR="00BA1F7C" w:rsidRPr="00741122" w:rsidRDefault="00BA1F7C">
      <w:pPr>
        <w:pStyle w:val="TOC4"/>
        <w:rPr>
          <w:rFonts w:ascii="Calibri" w:hAnsi="Calibri"/>
          <w:sz w:val="22"/>
          <w:szCs w:val="22"/>
          <w:lang w:eastAsia="en-GB"/>
        </w:rPr>
      </w:pPr>
      <w:r>
        <w:t>6.3.6.4</w:t>
      </w:r>
      <w:r w:rsidRPr="00741122">
        <w:rPr>
          <w:rFonts w:ascii="Calibri" w:hAnsi="Calibri"/>
          <w:sz w:val="22"/>
          <w:szCs w:val="22"/>
          <w:lang w:eastAsia="en-GB"/>
        </w:rPr>
        <w:tab/>
      </w:r>
      <w:r>
        <w:t>State: 'Gr: Reception accepted'</w:t>
      </w:r>
      <w:r>
        <w:tab/>
      </w:r>
      <w:r>
        <w:fldChar w:fldCharType="begin" w:fldLock="1"/>
      </w:r>
      <w:r>
        <w:instrText xml:space="preserve"> PAGEREF _Toc99174044 \h </w:instrText>
      </w:r>
      <w:r>
        <w:fldChar w:fldCharType="separate"/>
      </w:r>
      <w:r>
        <w:t>88</w:t>
      </w:r>
      <w:r>
        <w:fldChar w:fldCharType="end"/>
      </w:r>
    </w:p>
    <w:p w14:paraId="68BE7239" w14:textId="0EBC5792" w:rsidR="00BA1F7C" w:rsidRPr="00741122" w:rsidRDefault="00BA1F7C">
      <w:pPr>
        <w:pStyle w:val="TOC5"/>
        <w:rPr>
          <w:rFonts w:ascii="Calibri" w:hAnsi="Calibri"/>
          <w:sz w:val="22"/>
          <w:szCs w:val="22"/>
          <w:lang w:eastAsia="en-GB"/>
        </w:rPr>
      </w:pPr>
      <w:r>
        <w:t>6.3.6.4.1</w:t>
      </w:r>
      <w:r w:rsidRPr="00741122">
        <w:rPr>
          <w:rFonts w:ascii="Calibri" w:hAnsi="Calibri"/>
          <w:sz w:val="22"/>
          <w:szCs w:val="22"/>
          <w:lang w:eastAsia="en-GB"/>
        </w:rPr>
        <w:tab/>
      </w:r>
      <w:r>
        <w:t>General</w:t>
      </w:r>
      <w:r>
        <w:tab/>
      </w:r>
      <w:r>
        <w:fldChar w:fldCharType="begin" w:fldLock="1"/>
      </w:r>
      <w:r>
        <w:instrText xml:space="preserve"> PAGEREF _Toc99174045 \h </w:instrText>
      </w:r>
      <w:r>
        <w:fldChar w:fldCharType="separate"/>
      </w:r>
      <w:r>
        <w:t>88</w:t>
      </w:r>
      <w:r>
        <w:fldChar w:fldCharType="end"/>
      </w:r>
    </w:p>
    <w:p w14:paraId="6D30D8A9" w14:textId="0CF1CBFB" w:rsidR="00BA1F7C" w:rsidRPr="00741122" w:rsidRDefault="00BA1F7C">
      <w:pPr>
        <w:pStyle w:val="TOC5"/>
        <w:rPr>
          <w:rFonts w:ascii="Calibri" w:hAnsi="Calibri"/>
          <w:sz w:val="22"/>
          <w:szCs w:val="22"/>
          <w:lang w:eastAsia="en-GB"/>
        </w:rPr>
      </w:pPr>
      <w:r>
        <w:t>6.3.6.4.2</w:t>
      </w:r>
      <w:r w:rsidRPr="00741122">
        <w:rPr>
          <w:rFonts w:ascii="Calibri" w:hAnsi="Calibri"/>
          <w:sz w:val="22"/>
          <w:szCs w:val="22"/>
          <w:lang w:eastAsia="en-GB"/>
        </w:rPr>
        <w:tab/>
      </w:r>
      <w:r>
        <w:t>Enter the 'Gr: Reception Accepted' state</w:t>
      </w:r>
      <w:r>
        <w:tab/>
      </w:r>
      <w:r>
        <w:fldChar w:fldCharType="begin" w:fldLock="1"/>
      </w:r>
      <w:r>
        <w:instrText xml:space="preserve"> PAGEREF _Toc99174046 \h </w:instrText>
      </w:r>
      <w:r>
        <w:fldChar w:fldCharType="separate"/>
      </w:r>
      <w:r>
        <w:t>88</w:t>
      </w:r>
      <w:r>
        <w:fldChar w:fldCharType="end"/>
      </w:r>
    </w:p>
    <w:p w14:paraId="05F4B113" w14:textId="37EE5EC7" w:rsidR="00BA1F7C" w:rsidRPr="00741122" w:rsidRDefault="00BA1F7C">
      <w:pPr>
        <w:pStyle w:val="TOC5"/>
        <w:rPr>
          <w:rFonts w:ascii="Calibri" w:hAnsi="Calibri"/>
          <w:sz w:val="22"/>
          <w:szCs w:val="22"/>
          <w:lang w:eastAsia="en-GB"/>
        </w:rPr>
      </w:pPr>
      <w:r>
        <w:t>6.3.6.4.3</w:t>
      </w:r>
      <w:r w:rsidRPr="00741122">
        <w:rPr>
          <w:rFonts w:ascii="Calibri" w:hAnsi="Calibri"/>
          <w:sz w:val="22"/>
          <w:szCs w:val="22"/>
          <w:lang w:eastAsia="en-GB"/>
        </w:rPr>
        <w:tab/>
      </w:r>
      <w:r>
        <w:t>Reception of Receive Media Request message (R: Receive Media Request)</w:t>
      </w:r>
      <w:r>
        <w:tab/>
      </w:r>
      <w:r>
        <w:fldChar w:fldCharType="begin" w:fldLock="1"/>
      </w:r>
      <w:r>
        <w:instrText xml:space="preserve"> PAGEREF _Toc99174047 \h </w:instrText>
      </w:r>
      <w:r>
        <w:fldChar w:fldCharType="separate"/>
      </w:r>
      <w:r>
        <w:t>88</w:t>
      </w:r>
      <w:r>
        <w:fldChar w:fldCharType="end"/>
      </w:r>
    </w:p>
    <w:p w14:paraId="1739EC1D" w14:textId="0C18DC9E" w:rsidR="00BA1F7C" w:rsidRPr="00741122" w:rsidRDefault="00BA1F7C">
      <w:pPr>
        <w:pStyle w:val="TOC5"/>
        <w:rPr>
          <w:rFonts w:ascii="Calibri" w:hAnsi="Calibri"/>
          <w:sz w:val="22"/>
          <w:szCs w:val="22"/>
          <w:lang w:eastAsia="en-GB"/>
        </w:rPr>
      </w:pPr>
      <w:r>
        <w:t>6.3.6.4.4</w:t>
      </w:r>
      <w:r w:rsidRPr="00741122">
        <w:rPr>
          <w:rFonts w:ascii="Calibri" w:hAnsi="Calibri"/>
          <w:sz w:val="22"/>
          <w:szCs w:val="22"/>
          <w:lang w:eastAsia="en-GB"/>
        </w:rPr>
        <w:tab/>
      </w:r>
      <w:r>
        <w:t>Reception of Receive Media End Request message (R: Receive Media End Request)</w:t>
      </w:r>
      <w:r>
        <w:tab/>
      </w:r>
      <w:r>
        <w:fldChar w:fldCharType="begin" w:fldLock="1"/>
      </w:r>
      <w:r>
        <w:instrText xml:space="preserve"> PAGEREF _Toc99174048 \h </w:instrText>
      </w:r>
      <w:r>
        <w:fldChar w:fldCharType="separate"/>
      </w:r>
      <w:r>
        <w:t>89</w:t>
      </w:r>
      <w:r>
        <w:fldChar w:fldCharType="end"/>
      </w:r>
    </w:p>
    <w:p w14:paraId="2423CF95" w14:textId="63B110EE" w:rsidR="00BA1F7C" w:rsidRPr="00741122" w:rsidRDefault="00BA1F7C">
      <w:pPr>
        <w:pStyle w:val="TOC5"/>
        <w:rPr>
          <w:rFonts w:ascii="Calibri" w:hAnsi="Calibri"/>
          <w:sz w:val="22"/>
          <w:szCs w:val="22"/>
          <w:lang w:eastAsia="en-GB"/>
        </w:rPr>
      </w:pPr>
      <w:r>
        <w:t>6.3.6.4.5</w:t>
      </w:r>
      <w:r w:rsidRPr="00741122">
        <w:rPr>
          <w:rFonts w:ascii="Calibri" w:hAnsi="Calibri"/>
          <w:sz w:val="22"/>
          <w:szCs w:val="22"/>
          <w:lang w:eastAsia="en-GB"/>
        </w:rPr>
        <w:tab/>
      </w:r>
      <w:r>
        <w:t>Reception of Receive Media End Response message (R: Receive Media End Response)</w:t>
      </w:r>
      <w:r>
        <w:tab/>
      </w:r>
      <w:r>
        <w:fldChar w:fldCharType="begin" w:fldLock="1"/>
      </w:r>
      <w:r>
        <w:instrText xml:space="preserve"> PAGEREF _Toc99174049 \h </w:instrText>
      </w:r>
      <w:r>
        <w:fldChar w:fldCharType="separate"/>
      </w:r>
      <w:r>
        <w:t>89</w:t>
      </w:r>
      <w:r>
        <w:fldChar w:fldCharType="end"/>
      </w:r>
    </w:p>
    <w:p w14:paraId="0CDF3FB4" w14:textId="3F7CF23A" w:rsidR="00BA1F7C" w:rsidRPr="00741122" w:rsidRDefault="00BA1F7C">
      <w:pPr>
        <w:pStyle w:val="TOC5"/>
        <w:rPr>
          <w:rFonts w:ascii="Calibri" w:hAnsi="Calibri"/>
          <w:sz w:val="22"/>
          <w:szCs w:val="22"/>
          <w:lang w:eastAsia="en-GB"/>
        </w:rPr>
      </w:pPr>
      <w:r>
        <w:t>6.3.6.4.6</w:t>
      </w:r>
      <w:r w:rsidRPr="00741122">
        <w:rPr>
          <w:rFonts w:ascii="Calibri" w:hAnsi="Calibri"/>
          <w:sz w:val="22"/>
          <w:szCs w:val="22"/>
          <w:lang w:eastAsia="en-GB"/>
        </w:rPr>
        <w:tab/>
      </w:r>
      <w:r>
        <w:t>Void</w:t>
      </w:r>
      <w:r>
        <w:tab/>
      </w:r>
      <w:r>
        <w:fldChar w:fldCharType="begin" w:fldLock="1"/>
      </w:r>
      <w:r>
        <w:instrText xml:space="preserve"> PAGEREF _Toc99174050 \h </w:instrText>
      </w:r>
      <w:r>
        <w:fldChar w:fldCharType="separate"/>
      </w:r>
      <w:r>
        <w:t>90</w:t>
      </w:r>
      <w:r>
        <w:fldChar w:fldCharType="end"/>
      </w:r>
    </w:p>
    <w:p w14:paraId="6B9B952F" w14:textId="08974339" w:rsidR="00BA1F7C" w:rsidRPr="00741122" w:rsidRDefault="00BA1F7C">
      <w:pPr>
        <w:pStyle w:val="TOC5"/>
        <w:rPr>
          <w:rFonts w:ascii="Calibri" w:hAnsi="Calibri"/>
          <w:sz w:val="22"/>
          <w:szCs w:val="22"/>
          <w:lang w:eastAsia="en-GB"/>
        </w:rPr>
      </w:pPr>
      <w:r>
        <w:t>6.3.6.4.7</w:t>
      </w:r>
      <w:r w:rsidRPr="00741122">
        <w:rPr>
          <w:rFonts w:ascii="Calibri" w:hAnsi="Calibri"/>
          <w:sz w:val="22"/>
          <w:szCs w:val="22"/>
          <w:lang w:eastAsia="en-GB"/>
        </w:rPr>
        <w:tab/>
      </w:r>
      <w:r>
        <w:t>Receive RTP media (R: RTP media)</w:t>
      </w:r>
      <w:r>
        <w:tab/>
      </w:r>
      <w:r>
        <w:fldChar w:fldCharType="begin" w:fldLock="1"/>
      </w:r>
      <w:r>
        <w:instrText xml:space="preserve"> PAGEREF _Toc99174051 \h </w:instrText>
      </w:r>
      <w:r>
        <w:fldChar w:fldCharType="separate"/>
      </w:r>
      <w:r>
        <w:t>90</w:t>
      </w:r>
      <w:r>
        <w:fldChar w:fldCharType="end"/>
      </w:r>
    </w:p>
    <w:p w14:paraId="4AB72023" w14:textId="0EB88CC6" w:rsidR="00BA1F7C" w:rsidRPr="00741122" w:rsidRDefault="00BA1F7C">
      <w:pPr>
        <w:pStyle w:val="TOC5"/>
        <w:rPr>
          <w:rFonts w:ascii="Calibri" w:hAnsi="Calibri"/>
          <w:sz w:val="22"/>
          <w:szCs w:val="22"/>
          <w:lang w:eastAsia="en-GB"/>
        </w:rPr>
      </w:pPr>
      <w:r>
        <w:t>6.3.6.4.8</w:t>
      </w:r>
      <w:r w:rsidRPr="00741122">
        <w:rPr>
          <w:rFonts w:ascii="Calibri" w:hAnsi="Calibri"/>
          <w:sz w:val="22"/>
          <w:szCs w:val="22"/>
          <w:lang w:eastAsia="en-GB"/>
        </w:rPr>
        <w:tab/>
      </w:r>
      <w:r>
        <w:t>Timer T6 (Reception Granted) expires</w:t>
      </w:r>
      <w:r>
        <w:tab/>
      </w:r>
      <w:r>
        <w:fldChar w:fldCharType="begin" w:fldLock="1"/>
      </w:r>
      <w:r>
        <w:instrText xml:space="preserve"> PAGEREF _Toc99174052 \h </w:instrText>
      </w:r>
      <w:r>
        <w:fldChar w:fldCharType="separate"/>
      </w:r>
      <w:r>
        <w:t>90</w:t>
      </w:r>
      <w:r>
        <w:fldChar w:fldCharType="end"/>
      </w:r>
    </w:p>
    <w:p w14:paraId="6E58C67D" w14:textId="23832369" w:rsidR="00BA1F7C" w:rsidRPr="00741122" w:rsidRDefault="00BA1F7C">
      <w:pPr>
        <w:pStyle w:val="TOC5"/>
        <w:rPr>
          <w:rFonts w:ascii="Calibri" w:hAnsi="Calibri"/>
          <w:sz w:val="22"/>
          <w:szCs w:val="22"/>
          <w:lang w:eastAsia="en-GB"/>
        </w:rPr>
      </w:pPr>
      <w:r>
        <w:t>6.3.6.4.9</w:t>
      </w:r>
      <w:r w:rsidRPr="00741122">
        <w:rPr>
          <w:rFonts w:ascii="Calibri" w:hAnsi="Calibri"/>
          <w:sz w:val="22"/>
          <w:szCs w:val="22"/>
          <w:lang w:eastAsia="en-GB"/>
        </w:rPr>
        <w:tab/>
      </w:r>
      <w:r>
        <w:t>Timer T6 (Reception Granted) expired N times</w:t>
      </w:r>
      <w:r>
        <w:tab/>
      </w:r>
      <w:r>
        <w:fldChar w:fldCharType="begin" w:fldLock="1"/>
      </w:r>
      <w:r>
        <w:instrText xml:space="preserve"> PAGEREF _Toc99174053 \h </w:instrText>
      </w:r>
      <w:r>
        <w:fldChar w:fldCharType="separate"/>
      </w:r>
      <w:r>
        <w:t>90</w:t>
      </w:r>
      <w:r>
        <w:fldChar w:fldCharType="end"/>
      </w:r>
    </w:p>
    <w:p w14:paraId="5EC39934" w14:textId="567AF71F" w:rsidR="00BA1F7C" w:rsidRPr="00741122" w:rsidRDefault="00BA1F7C">
      <w:pPr>
        <w:pStyle w:val="TOC5"/>
        <w:rPr>
          <w:rFonts w:ascii="Calibri" w:hAnsi="Calibri"/>
          <w:sz w:val="22"/>
          <w:szCs w:val="22"/>
          <w:lang w:eastAsia="en-GB"/>
        </w:rPr>
      </w:pPr>
      <w:r>
        <w:t>6.3.6.4.10</w:t>
      </w:r>
      <w:r w:rsidRPr="00741122">
        <w:rPr>
          <w:rFonts w:ascii="Calibri" w:hAnsi="Calibri"/>
          <w:sz w:val="22"/>
          <w:szCs w:val="22"/>
          <w:lang w:eastAsia="en-GB"/>
        </w:rPr>
        <w:tab/>
      </w:r>
      <w:r>
        <w:t>Receive Media Transmission Notify message (R: Media Transmission Notify)</w:t>
      </w:r>
      <w:r>
        <w:tab/>
      </w:r>
      <w:r>
        <w:fldChar w:fldCharType="begin" w:fldLock="1"/>
      </w:r>
      <w:r>
        <w:instrText xml:space="preserve"> PAGEREF _Toc99174054 \h </w:instrText>
      </w:r>
      <w:r>
        <w:fldChar w:fldCharType="separate"/>
      </w:r>
      <w:r>
        <w:t>90</w:t>
      </w:r>
      <w:r>
        <w:fldChar w:fldCharType="end"/>
      </w:r>
    </w:p>
    <w:p w14:paraId="10D93A08" w14:textId="1479DF9B" w:rsidR="00BA1F7C" w:rsidRPr="00741122" w:rsidRDefault="00BA1F7C">
      <w:pPr>
        <w:pStyle w:val="TOC5"/>
        <w:rPr>
          <w:rFonts w:ascii="Calibri" w:hAnsi="Calibri"/>
          <w:sz w:val="22"/>
          <w:szCs w:val="22"/>
          <w:lang w:eastAsia="en-GB"/>
        </w:rPr>
      </w:pPr>
      <w:r>
        <w:t>6.3.6.</w:t>
      </w:r>
      <w:r w:rsidRPr="001B2AE7">
        <w:rPr>
          <w:lang w:val="en-US"/>
        </w:rPr>
        <w:t>4</w:t>
      </w:r>
      <w:r>
        <w:t>.11</w:t>
      </w:r>
      <w:r w:rsidRPr="00741122">
        <w:rPr>
          <w:rFonts w:ascii="Calibri" w:hAnsi="Calibri"/>
          <w:sz w:val="22"/>
          <w:szCs w:val="22"/>
          <w:lang w:eastAsia="en-GB"/>
        </w:rPr>
        <w:tab/>
      </w:r>
      <w:r>
        <w:t>Receive Transmission End Notify message (R: Transmission End Notify)</w:t>
      </w:r>
      <w:r>
        <w:tab/>
      </w:r>
      <w:r>
        <w:fldChar w:fldCharType="begin" w:fldLock="1"/>
      </w:r>
      <w:r>
        <w:instrText xml:space="preserve"> PAGEREF _Toc99174055 \h </w:instrText>
      </w:r>
      <w:r>
        <w:fldChar w:fldCharType="separate"/>
      </w:r>
      <w:r>
        <w:t>91</w:t>
      </w:r>
      <w:r>
        <w:fldChar w:fldCharType="end"/>
      </w:r>
    </w:p>
    <w:p w14:paraId="78940C16" w14:textId="297BE682" w:rsidR="00BA1F7C" w:rsidRPr="00741122" w:rsidRDefault="00BA1F7C">
      <w:pPr>
        <w:pStyle w:val="TOC5"/>
        <w:rPr>
          <w:rFonts w:ascii="Calibri" w:hAnsi="Calibri"/>
          <w:sz w:val="22"/>
          <w:szCs w:val="22"/>
          <w:lang w:eastAsia="en-GB"/>
        </w:rPr>
      </w:pPr>
      <w:r>
        <w:t>6.3.6.4.12</w:t>
      </w:r>
      <w:r w:rsidRPr="00741122">
        <w:rPr>
          <w:rFonts w:ascii="Calibri" w:hAnsi="Calibri"/>
          <w:sz w:val="22"/>
          <w:szCs w:val="22"/>
          <w:lang w:eastAsia="en-GB"/>
        </w:rPr>
        <w:tab/>
      </w:r>
      <w:r>
        <w:t xml:space="preserve">Timer T11(Stream Reception </w:t>
      </w:r>
      <w:r w:rsidRPr="001B2AE7">
        <w:rPr>
          <w:lang w:val="en-IN"/>
        </w:rPr>
        <w:t>Idle</w:t>
      </w:r>
      <w:r>
        <w:t>) expired</w:t>
      </w:r>
      <w:r>
        <w:tab/>
      </w:r>
      <w:r>
        <w:fldChar w:fldCharType="begin" w:fldLock="1"/>
      </w:r>
      <w:r>
        <w:instrText xml:space="preserve"> PAGEREF _Toc99174056 \h </w:instrText>
      </w:r>
      <w:r>
        <w:fldChar w:fldCharType="separate"/>
      </w:r>
      <w:r>
        <w:t>91</w:t>
      </w:r>
      <w:r>
        <w:fldChar w:fldCharType="end"/>
      </w:r>
    </w:p>
    <w:p w14:paraId="62A09742" w14:textId="0CC7328C" w:rsidR="00BA1F7C" w:rsidRPr="00741122" w:rsidRDefault="00BA1F7C">
      <w:pPr>
        <w:pStyle w:val="TOC4"/>
        <w:rPr>
          <w:rFonts w:ascii="Calibri" w:hAnsi="Calibri"/>
          <w:sz w:val="22"/>
          <w:szCs w:val="22"/>
          <w:lang w:eastAsia="en-GB"/>
        </w:rPr>
      </w:pPr>
      <w:r>
        <w:t>6.3.6.5</w:t>
      </w:r>
      <w:r w:rsidRPr="00741122">
        <w:rPr>
          <w:rFonts w:ascii="Calibri" w:hAnsi="Calibri"/>
          <w:sz w:val="22"/>
          <w:szCs w:val="22"/>
          <w:lang w:eastAsia="en-GB"/>
        </w:rPr>
        <w:tab/>
      </w:r>
      <w:r>
        <w:t>State: 'Gr: Any state'</w:t>
      </w:r>
      <w:r>
        <w:tab/>
      </w:r>
      <w:r>
        <w:fldChar w:fldCharType="begin" w:fldLock="1"/>
      </w:r>
      <w:r>
        <w:instrText xml:space="preserve"> PAGEREF _Toc99174057 \h </w:instrText>
      </w:r>
      <w:r>
        <w:fldChar w:fldCharType="separate"/>
      </w:r>
      <w:r>
        <w:t>91</w:t>
      </w:r>
      <w:r>
        <w:fldChar w:fldCharType="end"/>
      </w:r>
    </w:p>
    <w:p w14:paraId="45D7B523" w14:textId="04F66B01" w:rsidR="00BA1F7C" w:rsidRPr="00741122" w:rsidRDefault="00BA1F7C">
      <w:pPr>
        <w:pStyle w:val="TOC5"/>
        <w:rPr>
          <w:rFonts w:ascii="Calibri" w:hAnsi="Calibri"/>
          <w:sz w:val="22"/>
          <w:szCs w:val="22"/>
          <w:lang w:eastAsia="en-GB"/>
        </w:rPr>
      </w:pPr>
      <w:r>
        <w:t>6.3.6.5.1</w:t>
      </w:r>
      <w:r w:rsidRPr="00741122">
        <w:rPr>
          <w:rFonts w:ascii="Calibri" w:hAnsi="Calibri"/>
          <w:sz w:val="22"/>
          <w:szCs w:val="22"/>
          <w:lang w:eastAsia="en-GB"/>
        </w:rPr>
        <w:tab/>
      </w:r>
      <w:r>
        <w:t>General</w:t>
      </w:r>
      <w:r>
        <w:tab/>
      </w:r>
      <w:r>
        <w:fldChar w:fldCharType="begin" w:fldLock="1"/>
      </w:r>
      <w:r>
        <w:instrText xml:space="preserve"> PAGEREF _Toc99174058 \h </w:instrText>
      </w:r>
      <w:r>
        <w:fldChar w:fldCharType="separate"/>
      </w:r>
      <w:r>
        <w:t>91</w:t>
      </w:r>
      <w:r>
        <w:fldChar w:fldCharType="end"/>
      </w:r>
    </w:p>
    <w:p w14:paraId="7F4CEAB5" w14:textId="239552AD" w:rsidR="00BA1F7C" w:rsidRPr="00741122" w:rsidRDefault="00BA1F7C">
      <w:pPr>
        <w:pStyle w:val="TOC5"/>
        <w:rPr>
          <w:rFonts w:ascii="Calibri" w:hAnsi="Calibri"/>
          <w:sz w:val="22"/>
          <w:szCs w:val="22"/>
          <w:lang w:eastAsia="en-GB"/>
        </w:rPr>
      </w:pPr>
      <w:r>
        <w:t>6.3.6.5.2</w:t>
      </w:r>
      <w:r w:rsidRPr="00741122">
        <w:rPr>
          <w:rFonts w:ascii="Calibri" w:hAnsi="Calibri"/>
          <w:sz w:val="22"/>
          <w:szCs w:val="22"/>
          <w:lang w:eastAsia="en-GB"/>
        </w:rPr>
        <w:tab/>
      </w:r>
      <w:r>
        <w:t>Receive MCVideo call release - 1</w:t>
      </w:r>
      <w:r>
        <w:tab/>
      </w:r>
      <w:r>
        <w:fldChar w:fldCharType="begin" w:fldLock="1"/>
      </w:r>
      <w:r>
        <w:instrText xml:space="preserve"> PAGEREF _Toc99174059 \h </w:instrText>
      </w:r>
      <w:r>
        <w:fldChar w:fldCharType="separate"/>
      </w:r>
      <w:r>
        <w:t>91</w:t>
      </w:r>
      <w:r>
        <w:fldChar w:fldCharType="end"/>
      </w:r>
    </w:p>
    <w:p w14:paraId="44D530A4" w14:textId="67663556" w:rsidR="00BA1F7C" w:rsidRPr="00741122" w:rsidRDefault="00BA1F7C">
      <w:pPr>
        <w:pStyle w:val="TOC4"/>
        <w:rPr>
          <w:rFonts w:ascii="Calibri" w:hAnsi="Calibri"/>
          <w:sz w:val="22"/>
          <w:szCs w:val="22"/>
          <w:lang w:eastAsia="en-GB"/>
        </w:rPr>
      </w:pPr>
      <w:r>
        <w:t>6.3.6.6</w:t>
      </w:r>
      <w:r w:rsidRPr="00741122">
        <w:rPr>
          <w:rFonts w:ascii="Calibri" w:hAnsi="Calibri"/>
          <w:sz w:val="22"/>
          <w:szCs w:val="22"/>
          <w:lang w:eastAsia="en-GB"/>
        </w:rPr>
        <w:tab/>
      </w:r>
      <w:r>
        <w:t>State: 'Gr: Releasing'</w:t>
      </w:r>
      <w:r>
        <w:tab/>
      </w:r>
      <w:r>
        <w:fldChar w:fldCharType="begin" w:fldLock="1"/>
      </w:r>
      <w:r>
        <w:instrText xml:space="preserve"> PAGEREF _Toc99174060 \h </w:instrText>
      </w:r>
      <w:r>
        <w:fldChar w:fldCharType="separate"/>
      </w:r>
      <w:r>
        <w:t>92</w:t>
      </w:r>
      <w:r>
        <w:fldChar w:fldCharType="end"/>
      </w:r>
    </w:p>
    <w:p w14:paraId="41B7EC67" w14:textId="067396BE" w:rsidR="00BA1F7C" w:rsidRPr="00741122" w:rsidRDefault="00BA1F7C">
      <w:pPr>
        <w:pStyle w:val="TOC5"/>
        <w:rPr>
          <w:rFonts w:ascii="Calibri" w:hAnsi="Calibri"/>
          <w:sz w:val="22"/>
          <w:szCs w:val="22"/>
          <w:lang w:eastAsia="en-GB"/>
        </w:rPr>
      </w:pPr>
      <w:r>
        <w:t>6.3.6.6.1</w:t>
      </w:r>
      <w:r w:rsidRPr="00741122">
        <w:rPr>
          <w:rFonts w:ascii="Calibri" w:hAnsi="Calibri"/>
          <w:sz w:val="22"/>
          <w:szCs w:val="22"/>
          <w:lang w:eastAsia="en-GB"/>
        </w:rPr>
        <w:tab/>
      </w:r>
      <w:r>
        <w:t>General</w:t>
      </w:r>
      <w:r>
        <w:tab/>
      </w:r>
      <w:r>
        <w:fldChar w:fldCharType="begin" w:fldLock="1"/>
      </w:r>
      <w:r>
        <w:instrText xml:space="preserve"> PAGEREF _Toc99174061 \h </w:instrText>
      </w:r>
      <w:r>
        <w:fldChar w:fldCharType="separate"/>
      </w:r>
      <w:r>
        <w:t>92</w:t>
      </w:r>
      <w:r>
        <w:fldChar w:fldCharType="end"/>
      </w:r>
    </w:p>
    <w:p w14:paraId="47F509AD" w14:textId="38BEE21E" w:rsidR="00BA1F7C" w:rsidRPr="00741122" w:rsidRDefault="00BA1F7C">
      <w:pPr>
        <w:pStyle w:val="TOC5"/>
        <w:rPr>
          <w:rFonts w:ascii="Calibri" w:hAnsi="Calibri"/>
          <w:sz w:val="22"/>
          <w:szCs w:val="22"/>
          <w:lang w:eastAsia="en-GB"/>
        </w:rPr>
      </w:pPr>
      <w:r>
        <w:t>6.3.4.6.2</w:t>
      </w:r>
      <w:r w:rsidRPr="00741122">
        <w:rPr>
          <w:rFonts w:ascii="Calibri" w:hAnsi="Calibri"/>
          <w:sz w:val="22"/>
          <w:szCs w:val="22"/>
          <w:lang w:eastAsia="en-GB"/>
        </w:rPr>
        <w:tab/>
      </w:r>
      <w:r>
        <w:t>Receive MCVideo call release - 2</w:t>
      </w:r>
      <w:r>
        <w:tab/>
      </w:r>
      <w:r>
        <w:fldChar w:fldCharType="begin" w:fldLock="1"/>
      </w:r>
      <w:r>
        <w:instrText xml:space="preserve"> PAGEREF _Toc99174062 \h </w:instrText>
      </w:r>
      <w:r>
        <w:fldChar w:fldCharType="separate"/>
      </w:r>
      <w:r>
        <w:t>92</w:t>
      </w:r>
      <w:r>
        <w:fldChar w:fldCharType="end"/>
      </w:r>
    </w:p>
    <w:p w14:paraId="1E811F05" w14:textId="243B70F8" w:rsidR="00BA1F7C" w:rsidRPr="00741122" w:rsidRDefault="00BA1F7C">
      <w:pPr>
        <w:pStyle w:val="TOC3"/>
        <w:rPr>
          <w:rFonts w:ascii="Calibri" w:hAnsi="Calibri"/>
          <w:sz w:val="22"/>
          <w:szCs w:val="22"/>
          <w:lang w:eastAsia="en-GB"/>
        </w:rPr>
      </w:pPr>
      <w:r>
        <w:t>6.3.7</w:t>
      </w:r>
      <w:r w:rsidRPr="00741122">
        <w:rPr>
          <w:rFonts w:ascii="Calibri" w:hAnsi="Calibri"/>
          <w:sz w:val="22"/>
          <w:szCs w:val="22"/>
          <w:lang w:eastAsia="en-GB"/>
        </w:rPr>
        <w:tab/>
      </w:r>
      <w:r>
        <w:t>Transmission control server state transition for basic reception control operations towards the transmission participant</w:t>
      </w:r>
      <w:r>
        <w:tab/>
      </w:r>
      <w:r>
        <w:fldChar w:fldCharType="begin" w:fldLock="1"/>
      </w:r>
      <w:r>
        <w:instrText xml:space="preserve"> PAGEREF _Toc99174063 \h </w:instrText>
      </w:r>
      <w:r>
        <w:fldChar w:fldCharType="separate"/>
      </w:r>
      <w:r>
        <w:t>92</w:t>
      </w:r>
      <w:r>
        <w:fldChar w:fldCharType="end"/>
      </w:r>
    </w:p>
    <w:p w14:paraId="5A8FCF3E" w14:textId="270148FA" w:rsidR="00BA1F7C" w:rsidRPr="00741122" w:rsidRDefault="00BA1F7C">
      <w:pPr>
        <w:pStyle w:val="TOC4"/>
        <w:rPr>
          <w:rFonts w:ascii="Calibri" w:hAnsi="Calibri"/>
          <w:sz w:val="22"/>
          <w:szCs w:val="22"/>
          <w:lang w:eastAsia="en-GB"/>
        </w:rPr>
      </w:pPr>
      <w:r>
        <w:t>6.3.7.1</w:t>
      </w:r>
      <w:r w:rsidRPr="00741122">
        <w:rPr>
          <w:rFonts w:ascii="Calibri" w:hAnsi="Calibri"/>
          <w:sz w:val="22"/>
          <w:szCs w:val="22"/>
          <w:lang w:eastAsia="en-GB"/>
        </w:rPr>
        <w:tab/>
      </w:r>
      <w:r>
        <w:t>General</w:t>
      </w:r>
      <w:r>
        <w:tab/>
      </w:r>
      <w:r>
        <w:fldChar w:fldCharType="begin" w:fldLock="1"/>
      </w:r>
      <w:r>
        <w:instrText xml:space="preserve"> PAGEREF _Toc99174064 \h </w:instrText>
      </w:r>
      <w:r>
        <w:fldChar w:fldCharType="separate"/>
      </w:r>
      <w:r>
        <w:t>92</w:t>
      </w:r>
      <w:r>
        <w:fldChar w:fldCharType="end"/>
      </w:r>
    </w:p>
    <w:p w14:paraId="5A0E61DA" w14:textId="4EDEE5EF" w:rsidR="00BA1F7C" w:rsidRPr="00741122" w:rsidRDefault="00BA1F7C">
      <w:pPr>
        <w:pStyle w:val="TOC4"/>
        <w:rPr>
          <w:rFonts w:ascii="Calibri" w:hAnsi="Calibri"/>
          <w:sz w:val="22"/>
          <w:szCs w:val="22"/>
          <w:lang w:eastAsia="en-GB"/>
        </w:rPr>
      </w:pPr>
      <w:r>
        <w:t>6.3.7.2</w:t>
      </w:r>
      <w:r w:rsidRPr="00741122">
        <w:rPr>
          <w:rFonts w:ascii="Calibri" w:hAnsi="Calibri"/>
          <w:sz w:val="22"/>
          <w:szCs w:val="22"/>
          <w:lang w:eastAsia="en-GB"/>
        </w:rPr>
        <w:tab/>
      </w:r>
      <w:r>
        <w:t>State: 'Start-stop'</w:t>
      </w:r>
      <w:r>
        <w:tab/>
      </w:r>
      <w:r>
        <w:fldChar w:fldCharType="begin" w:fldLock="1"/>
      </w:r>
      <w:r>
        <w:instrText xml:space="preserve"> PAGEREF _Toc99174065 \h </w:instrText>
      </w:r>
      <w:r>
        <w:fldChar w:fldCharType="separate"/>
      </w:r>
      <w:r>
        <w:t>94</w:t>
      </w:r>
      <w:r>
        <w:fldChar w:fldCharType="end"/>
      </w:r>
    </w:p>
    <w:p w14:paraId="74CCCA59" w14:textId="7502DE9D" w:rsidR="00BA1F7C" w:rsidRPr="00741122" w:rsidRDefault="00BA1F7C">
      <w:pPr>
        <w:pStyle w:val="TOC5"/>
        <w:rPr>
          <w:rFonts w:ascii="Calibri" w:hAnsi="Calibri"/>
          <w:sz w:val="22"/>
          <w:szCs w:val="22"/>
          <w:lang w:eastAsia="en-GB"/>
        </w:rPr>
      </w:pPr>
      <w:r>
        <w:t>6.3.7.2.1</w:t>
      </w:r>
      <w:r w:rsidRPr="00741122">
        <w:rPr>
          <w:rFonts w:ascii="Calibri" w:hAnsi="Calibri"/>
          <w:sz w:val="22"/>
          <w:szCs w:val="22"/>
          <w:lang w:eastAsia="en-GB"/>
        </w:rPr>
        <w:tab/>
      </w:r>
      <w:r>
        <w:t>General</w:t>
      </w:r>
      <w:r>
        <w:tab/>
      </w:r>
      <w:r>
        <w:fldChar w:fldCharType="begin" w:fldLock="1"/>
      </w:r>
      <w:r>
        <w:instrText xml:space="preserve"> PAGEREF _Toc99174066 \h </w:instrText>
      </w:r>
      <w:r>
        <w:fldChar w:fldCharType="separate"/>
      </w:r>
      <w:r>
        <w:t>94</w:t>
      </w:r>
      <w:r>
        <w:fldChar w:fldCharType="end"/>
      </w:r>
    </w:p>
    <w:p w14:paraId="6F7BB695" w14:textId="491E91EB" w:rsidR="00BA1F7C" w:rsidRPr="00741122" w:rsidRDefault="00BA1F7C">
      <w:pPr>
        <w:pStyle w:val="TOC5"/>
        <w:rPr>
          <w:rFonts w:ascii="Calibri" w:hAnsi="Calibri"/>
          <w:sz w:val="22"/>
          <w:szCs w:val="22"/>
          <w:lang w:eastAsia="en-GB"/>
        </w:rPr>
      </w:pPr>
      <w:r>
        <w:t>6.3.7.2.2</w:t>
      </w:r>
      <w:r w:rsidRPr="00741122">
        <w:rPr>
          <w:rFonts w:ascii="Calibri" w:hAnsi="Calibri"/>
          <w:sz w:val="22"/>
          <w:szCs w:val="22"/>
          <w:lang w:eastAsia="en-GB"/>
        </w:rPr>
        <w:tab/>
      </w:r>
      <w:r>
        <w:t>SIP Session initiated</w:t>
      </w:r>
      <w:r>
        <w:tab/>
      </w:r>
      <w:r>
        <w:fldChar w:fldCharType="begin" w:fldLock="1"/>
      </w:r>
      <w:r>
        <w:instrText xml:space="preserve"> PAGEREF _Toc99174067 \h </w:instrText>
      </w:r>
      <w:r>
        <w:fldChar w:fldCharType="separate"/>
      </w:r>
      <w:r>
        <w:t>94</w:t>
      </w:r>
      <w:r>
        <w:fldChar w:fldCharType="end"/>
      </w:r>
    </w:p>
    <w:p w14:paraId="781874E0" w14:textId="5FB31AF3" w:rsidR="00BA1F7C" w:rsidRPr="00741122" w:rsidRDefault="00BA1F7C">
      <w:pPr>
        <w:pStyle w:val="TOC4"/>
        <w:rPr>
          <w:rFonts w:ascii="Calibri" w:hAnsi="Calibri"/>
          <w:sz w:val="22"/>
          <w:szCs w:val="22"/>
          <w:lang w:eastAsia="en-GB"/>
        </w:rPr>
      </w:pPr>
      <w:r>
        <w:t>6.3.7.3</w:t>
      </w:r>
      <w:r w:rsidRPr="00741122">
        <w:rPr>
          <w:rFonts w:ascii="Calibri" w:hAnsi="Calibri"/>
          <w:sz w:val="22"/>
          <w:szCs w:val="22"/>
          <w:lang w:eastAsia="en-GB"/>
        </w:rPr>
        <w:tab/>
      </w:r>
      <w:r>
        <w:t>State: 'U: not permitted to receive'</w:t>
      </w:r>
      <w:r>
        <w:tab/>
      </w:r>
      <w:r>
        <w:fldChar w:fldCharType="begin" w:fldLock="1"/>
      </w:r>
      <w:r>
        <w:instrText xml:space="preserve"> PAGEREF _Toc99174068 \h </w:instrText>
      </w:r>
      <w:r>
        <w:fldChar w:fldCharType="separate"/>
      </w:r>
      <w:r>
        <w:t>95</w:t>
      </w:r>
      <w:r>
        <w:fldChar w:fldCharType="end"/>
      </w:r>
    </w:p>
    <w:p w14:paraId="5D48B43A" w14:textId="7C99B534" w:rsidR="00BA1F7C" w:rsidRPr="00741122" w:rsidRDefault="00BA1F7C">
      <w:pPr>
        <w:pStyle w:val="TOC5"/>
        <w:rPr>
          <w:rFonts w:ascii="Calibri" w:hAnsi="Calibri"/>
          <w:sz w:val="22"/>
          <w:szCs w:val="22"/>
          <w:lang w:eastAsia="en-GB"/>
        </w:rPr>
      </w:pPr>
      <w:r>
        <w:t>6.3.7.3.1</w:t>
      </w:r>
      <w:r w:rsidRPr="00741122">
        <w:rPr>
          <w:rFonts w:ascii="Calibri" w:hAnsi="Calibri"/>
          <w:sz w:val="22"/>
          <w:szCs w:val="22"/>
          <w:lang w:eastAsia="en-GB"/>
        </w:rPr>
        <w:tab/>
      </w:r>
      <w:r>
        <w:t>General</w:t>
      </w:r>
      <w:r>
        <w:tab/>
      </w:r>
      <w:r>
        <w:fldChar w:fldCharType="begin" w:fldLock="1"/>
      </w:r>
      <w:r>
        <w:instrText xml:space="preserve"> PAGEREF _Toc99174069 \h </w:instrText>
      </w:r>
      <w:r>
        <w:fldChar w:fldCharType="separate"/>
      </w:r>
      <w:r>
        <w:t>95</w:t>
      </w:r>
      <w:r>
        <w:fldChar w:fldCharType="end"/>
      </w:r>
    </w:p>
    <w:p w14:paraId="493702D7" w14:textId="72292531" w:rsidR="00BA1F7C" w:rsidRPr="00741122" w:rsidRDefault="00BA1F7C">
      <w:pPr>
        <w:pStyle w:val="TOC5"/>
        <w:rPr>
          <w:rFonts w:ascii="Calibri" w:hAnsi="Calibri"/>
          <w:sz w:val="22"/>
          <w:szCs w:val="22"/>
          <w:lang w:eastAsia="en-GB"/>
        </w:rPr>
      </w:pPr>
      <w:r>
        <w:t>6.3.7.3.2</w:t>
      </w:r>
      <w:r w:rsidRPr="00741122">
        <w:rPr>
          <w:rFonts w:ascii="Calibri" w:hAnsi="Calibri"/>
          <w:sz w:val="22"/>
          <w:szCs w:val="22"/>
          <w:lang w:eastAsia="en-GB"/>
        </w:rPr>
        <w:tab/>
      </w:r>
      <w:r>
        <w:t>Enter state 'U: not permitted to receive'</w:t>
      </w:r>
      <w:r>
        <w:tab/>
      </w:r>
      <w:r>
        <w:fldChar w:fldCharType="begin" w:fldLock="1"/>
      </w:r>
      <w:r>
        <w:instrText xml:space="preserve"> PAGEREF _Toc99174070 \h </w:instrText>
      </w:r>
      <w:r>
        <w:fldChar w:fldCharType="separate"/>
      </w:r>
      <w:r>
        <w:t>95</w:t>
      </w:r>
      <w:r>
        <w:fldChar w:fldCharType="end"/>
      </w:r>
    </w:p>
    <w:p w14:paraId="5E74CFEA" w14:textId="02FD0730" w:rsidR="00BA1F7C" w:rsidRPr="00741122" w:rsidRDefault="00BA1F7C">
      <w:pPr>
        <w:pStyle w:val="TOC5"/>
        <w:rPr>
          <w:rFonts w:ascii="Calibri" w:hAnsi="Calibri"/>
          <w:sz w:val="22"/>
          <w:szCs w:val="22"/>
          <w:lang w:eastAsia="en-GB"/>
        </w:rPr>
      </w:pPr>
      <w:r>
        <w:t>6.3.7.3.3</w:t>
      </w:r>
      <w:r w:rsidRPr="00741122">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_Toc99174071 \h </w:instrText>
      </w:r>
      <w:r>
        <w:fldChar w:fldCharType="separate"/>
      </w:r>
      <w:r>
        <w:t>95</w:t>
      </w:r>
      <w:r>
        <w:fldChar w:fldCharType="end"/>
      </w:r>
    </w:p>
    <w:p w14:paraId="42592DBB" w14:textId="793F69D9" w:rsidR="00BA1F7C" w:rsidRPr="00741122" w:rsidRDefault="00BA1F7C">
      <w:pPr>
        <w:pStyle w:val="TOC5"/>
        <w:rPr>
          <w:rFonts w:ascii="Calibri" w:hAnsi="Calibri"/>
          <w:sz w:val="22"/>
          <w:szCs w:val="22"/>
          <w:lang w:eastAsia="en-GB"/>
        </w:rPr>
      </w:pPr>
      <w:r>
        <w:t>6.3.7.3.4</w:t>
      </w:r>
      <w:r w:rsidRPr="00741122">
        <w:rPr>
          <w:rFonts w:ascii="Calibri" w:hAnsi="Calibri"/>
          <w:sz w:val="22"/>
          <w:szCs w:val="22"/>
          <w:lang w:eastAsia="en-GB"/>
        </w:rPr>
        <w:tab/>
      </w:r>
      <w:r>
        <w:t>Reception of Receive Media Request message (R: Receive Media Request)</w:t>
      </w:r>
      <w:r>
        <w:tab/>
      </w:r>
      <w:r>
        <w:fldChar w:fldCharType="begin" w:fldLock="1"/>
      </w:r>
      <w:r>
        <w:instrText xml:space="preserve"> PAGEREF _Toc99174072 \h </w:instrText>
      </w:r>
      <w:r>
        <w:fldChar w:fldCharType="separate"/>
      </w:r>
      <w:r>
        <w:t>96</w:t>
      </w:r>
      <w:r>
        <w:fldChar w:fldCharType="end"/>
      </w:r>
    </w:p>
    <w:p w14:paraId="723C4416" w14:textId="70AEEB3F" w:rsidR="00BA1F7C" w:rsidRPr="00741122" w:rsidRDefault="00BA1F7C">
      <w:pPr>
        <w:pStyle w:val="TOC5"/>
        <w:rPr>
          <w:rFonts w:ascii="Calibri" w:hAnsi="Calibri"/>
          <w:sz w:val="22"/>
          <w:szCs w:val="22"/>
          <w:lang w:eastAsia="en-GB"/>
        </w:rPr>
      </w:pPr>
      <w:r>
        <w:t>6.3.7.3.5</w:t>
      </w:r>
      <w:r w:rsidRPr="00741122">
        <w:rPr>
          <w:rFonts w:ascii="Calibri" w:hAnsi="Calibri"/>
          <w:sz w:val="22"/>
          <w:szCs w:val="22"/>
          <w:lang w:eastAsia="en-GB"/>
        </w:rPr>
        <w:tab/>
      </w:r>
      <w:r>
        <w:t>Receive Media Reception End Response message (R: Media Reception End Resonse)</w:t>
      </w:r>
      <w:r>
        <w:tab/>
      </w:r>
      <w:r>
        <w:fldChar w:fldCharType="begin" w:fldLock="1"/>
      </w:r>
      <w:r>
        <w:instrText xml:space="preserve"> PAGEREF _Toc99174073 \h </w:instrText>
      </w:r>
      <w:r>
        <w:fldChar w:fldCharType="separate"/>
      </w:r>
      <w:r>
        <w:t>96</w:t>
      </w:r>
      <w:r>
        <w:fldChar w:fldCharType="end"/>
      </w:r>
    </w:p>
    <w:p w14:paraId="0D0CE214" w14:textId="77DCA6F3" w:rsidR="00BA1F7C" w:rsidRPr="00741122" w:rsidRDefault="00BA1F7C">
      <w:pPr>
        <w:pStyle w:val="TOC5"/>
        <w:rPr>
          <w:rFonts w:ascii="Calibri" w:hAnsi="Calibri"/>
          <w:sz w:val="22"/>
          <w:szCs w:val="22"/>
          <w:lang w:eastAsia="en-GB"/>
        </w:rPr>
      </w:pPr>
      <w:r>
        <w:t>6.3.7.3.6</w:t>
      </w:r>
      <w:r w:rsidRPr="00741122">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_Toc99174074 \h </w:instrText>
      </w:r>
      <w:r>
        <w:fldChar w:fldCharType="separate"/>
      </w:r>
      <w:r>
        <w:t>97</w:t>
      </w:r>
      <w:r>
        <w:fldChar w:fldCharType="end"/>
      </w:r>
    </w:p>
    <w:p w14:paraId="4249C3E6" w14:textId="3AAC8275" w:rsidR="00BA1F7C" w:rsidRPr="00741122" w:rsidRDefault="00BA1F7C">
      <w:pPr>
        <w:pStyle w:val="TOC5"/>
        <w:rPr>
          <w:rFonts w:ascii="Calibri" w:hAnsi="Calibri"/>
          <w:sz w:val="22"/>
          <w:szCs w:val="22"/>
          <w:lang w:eastAsia="en-GB"/>
        </w:rPr>
      </w:pPr>
      <w:r>
        <w:t>6.3.7.3.7</w:t>
      </w:r>
      <w:r w:rsidRPr="00741122">
        <w:rPr>
          <w:rFonts w:ascii="Calibri" w:hAnsi="Calibri"/>
          <w:sz w:val="22"/>
          <w:szCs w:val="22"/>
          <w:lang w:eastAsia="en-GB"/>
        </w:rPr>
        <w:tab/>
      </w:r>
      <w:r>
        <w:t>Send Transmission End Notify message (S: Transmission End Notify)</w:t>
      </w:r>
      <w:r>
        <w:tab/>
      </w:r>
      <w:r>
        <w:fldChar w:fldCharType="begin" w:fldLock="1"/>
      </w:r>
      <w:r>
        <w:instrText xml:space="preserve"> PAGEREF _Toc99174075 \h </w:instrText>
      </w:r>
      <w:r>
        <w:fldChar w:fldCharType="separate"/>
      </w:r>
      <w:r>
        <w:t>97</w:t>
      </w:r>
      <w:r>
        <w:fldChar w:fldCharType="end"/>
      </w:r>
    </w:p>
    <w:p w14:paraId="22ED35F5" w14:textId="673A3EFF" w:rsidR="00BA1F7C" w:rsidRPr="00741122" w:rsidRDefault="00BA1F7C">
      <w:pPr>
        <w:pStyle w:val="TOC4"/>
        <w:rPr>
          <w:rFonts w:ascii="Calibri" w:hAnsi="Calibri"/>
          <w:sz w:val="22"/>
          <w:szCs w:val="22"/>
          <w:lang w:eastAsia="en-GB"/>
        </w:rPr>
      </w:pPr>
      <w:r>
        <w:lastRenderedPageBreak/>
        <w:t>6.3.7.4</w:t>
      </w:r>
      <w:r w:rsidRPr="00741122">
        <w:rPr>
          <w:rFonts w:ascii="Calibri" w:hAnsi="Calibri"/>
          <w:sz w:val="22"/>
          <w:szCs w:val="22"/>
          <w:lang w:eastAsia="en-GB"/>
        </w:rPr>
        <w:tab/>
      </w:r>
      <w:r>
        <w:t>State: 'U: permitted to receive'</w:t>
      </w:r>
      <w:r>
        <w:tab/>
      </w:r>
      <w:r>
        <w:fldChar w:fldCharType="begin" w:fldLock="1"/>
      </w:r>
      <w:r>
        <w:instrText xml:space="preserve"> PAGEREF _Toc99174076 \h </w:instrText>
      </w:r>
      <w:r>
        <w:fldChar w:fldCharType="separate"/>
      </w:r>
      <w:r>
        <w:t>97</w:t>
      </w:r>
      <w:r>
        <w:fldChar w:fldCharType="end"/>
      </w:r>
    </w:p>
    <w:p w14:paraId="013BC4F6" w14:textId="649E4CC6" w:rsidR="00BA1F7C" w:rsidRPr="00741122" w:rsidRDefault="00BA1F7C">
      <w:pPr>
        <w:pStyle w:val="TOC5"/>
        <w:rPr>
          <w:rFonts w:ascii="Calibri" w:hAnsi="Calibri"/>
          <w:sz w:val="22"/>
          <w:szCs w:val="22"/>
          <w:lang w:eastAsia="en-GB"/>
        </w:rPr>
      </w:pPr>
      <w:r>
        <w:t>6.3.7.4.1</w:t>
      </w:r>
      <w:r w:rsidRPr="00741122">
        <w:rPr>
          <w:rFonts w:ascii="Calibri" w:hAnsi="Calibri"/>
          <w:sz w:val="22"/>
          <w:szCs w:val="22"/>
          <w:lang w:eastAsia="en-GB"/>
        </w:rPr>
        <w:tab/>
      </w:r>
      <w:r>
        <w:t>General</w:t>
      </w:r>
      <w:r>
        <w:tab/>
      </w:r>
      <w:r>
        <w:fldChar w:fldCharType="begin" w:fldLock="1"/>
      </w:r>
      <w:r>
        <w:instrText xml:space="preserve"> PAGEREF _Toc99174077 \h </w:instrText>
      </w:r>
      <w:r>
        <w:fldChar w:fldCharType="separate"/>
      </w:r>
      <w:r>
        <w:t>97</w:t>
      </w:r>
      <w:r>
        <w:fldChar w:fldCharType="end"/>
      </w:r>
    </w:p>
    <w:p w14:paraId="6CFFB362" w14:textId="40730D11" w:rsidR="00BA1F7C" w:rsidRPr="00741122" w:rsidRDefault="00BA1F7C">
      <w:pPr>
        <w:pStyle w:val="TOC5"/>
        <w:rPr>
          <w:rFonts w:ascii="Calibri" w:hAnsi="Calibri"/>
          <w:sz w:val="22"/>
          <w:szCs w:val="22"/>
          <w:lang w:eastAsia="en-GB"/>
        </w:rPr>
      </w:pPr>
      <w:r>
        <w:t>6.3.7.4.2</w:t>
      </w:r>
      <w:r w:rsidRPr="00741122">
        <w:rPr>
          <w:rFonts w:ascii="Calibri" w:hAnsi="Calibri"/>
          <w:sz w:val="22"/>
          <w:szCs w:val="22"/>
          <w:lang w:eastAsia="en-GB"/>
        </w:rPr>
        <w:tab/>
      </w:r>
      <w:r>
        <w:t>Enter state 'U: permitted to receive'</w:t>
      </w:r>
      <w:r>
        <w:tab/>
      </w:r>
      <w:r>
        <w:fldChar w:fldCharType="begin" w:fldLock="1"/>
      </w:r>
      <w:r>
        <w:instrText xml:space="preserve"> PAGEREF _Toc99174078 \h </w:instrText>
      </w:r>
      <w:r>
        <w:fldChar w:fldCharType="separate"/>
      </w:r>
      <w:r>
        <w:t>97</w:t>
      </w:r>
      <w:r>
        <w:fldChar w:fldCharType="end"/>
      </w:r>
    </w:p>
    <w:p w14:paraId="2891A247" w14:textId="5BCF5779" w:rsidR="00BA1F7C" w:rsidRPr="00741122" w:rsidRDefault="00BA1F7C">
      <w:pPr>
        <w:pStyle w:val="TOC5"/>
        <w:rPr>
          <w:rFonts w:ascii="Calibri" w:hAnsi="Calibri"/>
          <w:sz w:val="22"/>
          <w:szCs w:val="22"/>
          <w:lang w:eastAsia="en-GB"/>
        </w:rPr>
      </w:pPr>
      <w:r>
        <w:t>6.3.7.4.3</w:t>
      </w:r>
      <w:r w:rsidRPr="00741122">
        <w:rPr>
          <w:rFonts w:ascii="Calibri" w:hAnsi="Calibri"/>
          <w:sz w:val="22"/>
          <w:szCs w:val="22"/>
          <w:lang w:eastAsia="en-GB"/>
        </w:rPr>
        <w:tab/>
      </w:r>
      <w:r>
        <w:t>Send RTP media packets (S: RTP media)</w:t>
      </w:r>
      <w:r>
        <w:tab/>
      </w:r>
      <w:r>
        <w:fldChar w:fldCharType="begin" w:fldLock="1"/>
      </w:r>
      <w:r>
        <w:instrText xml:space="preserve"> PAGEREF _Toc99174079 \h </w:instrText>
      </w:r>
      <w:r>
        <w:fldChar w:fldCharType="separate"/>
      </w:r>
      <w:r>
        <w:t>97</w:t>
      </w:r>
      <w:r>
        <w:fldChar w:fldCharType="end"/>
      </w:r>
    </w:p>
    <w:p w14:paraId="760B3D8E" w14:textId="2E4AEC0F" w:rsidR="00BA1F7C" w:rsidRPr="00741122" w:rsidRDefault="00BA1F7C">
      <w:pPr>
        <w:pStyle w:val="TOC5"/>
        <w:rPr>
          <w:rFonts w:ascii="Calibri" w:hAnsi="Calibri"/>
          <w:sz w:val="22"/>
          <w:szCs w:val="22"/>
          <w:lang w:eastAsia="en-GB"/>
        </w:rPr>
      </w:pPr>
      <w:r>
        <w:t>6.3.7.4.4</w:t>
      </w:r>
      <w:r w:rsidRPr="00741122">
        <w:rPr>
          <w:rFonts w:ascii="Calibri" w:hAnsi="Calibri"/>
          <w:sz w:val="22"/>
          <w:szCs w:val="22"/>
          <w:lang w:eastAsia="en-GB"/>
        </w:rPr>
        <w:tab/>
      </w:r>
      <w:r>
        <w:t>Receive Media Reception End Request message (R: Media Reception End Request)</w:t>
      </w:r>
      <w:r>
        <w:tab/>
      </w:r>
      <w:r>
        <w:fldChar w:fldCharType="begin" w:fldLock="1"/>
      </w:r>
      <w:r>
        <w:instrText xml:space="preserve"> PAGEREF _Toc99174080 \h </w:instrText>
      </w:r>
      <w:r>
        <w:fldChar w:fldCharType="separate"/>
      </w:r>
      <w:r>
        <w:t>98</w:t>
      </w:r>
      <w:r>
        <w:fldChar w:fldCharType="end"/>
      </w:r>
    </w:p>
    <w:p w14:paraId="28456088" w14:textId="4B6001ED" w:rsidR="00BA1F7C" w:rsidRPr="00741122" w:rsidRDefault="00BA1F7C">
      <w:pPr>
        <w:pStyle w:val="TOC5"/>
        <w:rPr>
          <w:rFonts w:ascii="Calibri" w:hAnsi="Calibri"/>
          <w:sz w:val="22"/>
          <w:szCs w:val="22"/>
          <w:lang w:eastAsia="en-GB"/>
        </w:rPr>
      </w:pPr>
      <w:r>
        <w:t>6.3.7.4.5</w:t>
      </w:r>
      <w:r w:rsidRPr="00741122">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_Toc99174081 \h </w:instrText>
      </w:r>
      <w:r>
        <w:fldChar w:fldCharType="separate"/>
      </w:r>
      <w:r>
        <w:t>98</w:t>
      </w:r>
      <w:r>
        <w:fldChar w:fldCharType="end"/>
      </w:r>
    </w:p>
    <w:p w14:paraId="08950346" w14:textId="3FEBFA07" w:rsidR="00BA1F7C" w:rsidRPr="00741122" w:rsidRDefault="00BA1F7C">
      <w:pPr>
        <w:pStyle w:val="TOC5"/>
        <w:rPr>
          <w:rFonts w:ascii="Calibri" w:hAnsi="Calibri"/>
          <w:sz w:val="22"/>
          <w:szCs w:val="22"/>
          <w:lang w:eastAsia="en-GB"/>
        </w:rPr>
      </w:pPr>
      <w:r>
        <w:t>6.3.7.4.6</w:t>
      </w:r>
      <w:r w:rsidRPr="00741122">
        <w:rPr>
          <w:rFonts w:ascii="Calibri" w:hAnsi="Calibri"/>
          <w:sz w:val="22"/>
          <w:szCs w:val="22"/>
          <w:lang w:eastAsia="en-GB"/>
        </w:rPr>
        <w:tab/>
      </w:r>
      <w:r>
        <w:t>Send Media Reception Override Notify message (S: Media Reception Override Notify)</w:t>
      </w:r>
      <w:r>
        <w:tab/>
      </w:r>
      <w:r>
        <w:fldChar w:fldCharType="begin" w:fldLock="1"/>
      </w:r>
      <w:r>
        <w:instrText xml:space="preserve"> PAGEREF _Toc99174082 \h </w:instrText>
      </w:r>
      <w:r>
        <w:fldChar w:fldCharType="separate"/>
      </w:r>
      <w:r>
        <w:t>98</w:t>
      </w:r>
      <w:r>
        <w:fldChar w:fldCharType="end"/>
      </w:r>
    </w:p>
    <w:p w14:paraId="57AB3AF1" w14:textId="70901240" w:rsidR="00BA1F7C" w:rsidRPr="00741122" w:rsidRDefault="00BA1F7C">
      <w:pPr>
        <w:pStyle w:val="TOC5"/>
        <w:rPr>
          <w:rFonts w:ascii="Calibri" w:hAnsi="Calibri"/>
          <w:sz w:val="22"/>
          <w:szCs w:val="22"/>
          <w:lang w:eastAsia="en-GB"/>
        </w:rPr>
      </w:pPr>
      <w:r>
        <w:t>6.3.7.4.7</w:t>
      </w:r>
      <w:r w:rsidRPr="00741122">
        <w:rPr>
          <w:rFonts w:ascii="Calibri" w:hAnsi="Calibri"/>
          <w:sz w:val="22"/>
          <w:szCs w:val="22"/>
          <w:lang w:eastAsia="en-GB"/>
        </w:rPr>
        <w:tab/>
      </w:r>
      <w:r>
        <w:t>Send Transmission End Notify message (S: Transmission End Notify)</w:t>
      </w:r>
      <w:r>
        <w:tab/>
      </w:r>
      <w:r>
        <w:fldChar w:fldCharType="begin" w:fldLock="1"/>
      </w:r>
      <w:r>
        <w:instrText xml:space="preserve"> PAGEREF _Toc99174083 \h </w:instrText>
      </w:r>
      <w:r>
        <w:fldChar w:fldCharType="separate"/>
      </w:r>
      <w:r>
        <w:t>98</w:t>
      </w:r>
      <w:r>
        <w:fldChar w:fldCharType="end"/>
      </w:r>
    </w:p>
    <w:p w14:paraId="5F011753" w14:textId="0BC069D9" w:rsidR="00BA1F7C" w:rsidRPr="00741122" w:rsidRDefault="00BA1F7C">
      <w:pPr>
        <w:pStyle w:val="TOC5"/>
        <w:rPr>
          <w:rFonts w:ascii="Calibri" w:hAnsi="Calibri"/>
          <w:sz w:val="22"/>
          <w:szCs w:val="22"/>
          <w:lang w:eastAsia="en-GB"/>
        </w:rPr>
      </w:pPr>
      <w:r>
        <w:t>6.3.7.4.8</w:t>
      </w:r>
      <w:r w:rsidRPr="00741122">
        <w:rPr>
          <w:rFonts w:ascii="Calibri" w:hAnsi="Calibri"/>
          <w:sz w:val="22"/>
          <w:szCs w:val="22"/>
          <w:lang w:eastAsia="en-GB"/>
        </w:rPr>
        <w:tab/>
      </w:r>
      <w:r>
        <w:t>Send Media Reception End Request message (S: Media Reception End Request)</w:t>
      </w:r>
      <w:r>
        <w:tab/>
      </w:r>
      <w:r>
        <w:fldChar w:fldCharType="begin" w:fldLock="1"/>
      </w:r>
      <w:r>
        <w:instrText xml:space="preserve"> PAGEREF _Toc99174084 \h </w:instrText>
      </w:r>
      <w:r>
        <w:fldChar w:fldCharType="separate"/>
      </w:r>
      <w:r>
        <w:t>99</w:t>
      </w:r>
      <w:r>
        <w:fldChar w:fldCharType="end"/>
      </w:r>
    </w:p>
    <w:p w14:paraId="47E8BAF2" w14:textId="7207072B" w:rsidR="00BA1F7C" w:rsidRPr="00741122" w:rsidRDefault="00BA1F7C">
      <w:pPr>
        <w:pStyle w:val="TOC5"/>
        <w:rPr>
          <w:rFonts w:ascii="Calibri" w:hAnsi="Calibri"/>
          <w:sz w:val="22"/>
          <w:szCs w:val="22"/>
          <w:lang w:eastAsia="en-GB"/>
        </w:rPr>
      </w:pPr>
      <w:r>
        <w:t>6.3.7.4.9</w:t>
      </w:r>
      <w:r w:rsidRPr="00741122">
        <w:rPr>
          <w:rFonts w:ascii="Calibri" w:hAnsi="Calibri"/>
          <w:sz w:val="22"/>
          <w:szCs w:val="22"/>
          <w:lang w:eastAsia="en-GB"/>
        </w:rPr>
        <w:tab/>
      </w:r>
      <w:r>
        <w:t>Send Media Reception End Response message (S: Media Reception End Response)</w:t>
      </w:r>
      <w:r>
        <w:tab/>
      </w:r>
      <w:r>
        <w:fldChar w:fldCharType="begin" w:fldLock="1"/>
      </w:r>
      <w:r>
        <w:instrText xml:space="preserve"> PAGEREF _Toc99174085 \h </w:instrText>
      </w:r>
      <w:r>
        <w:fldChar w:fldCharType="separate"/>
      </w:r>
      <w:r>
        <w:t>99</w:t>
      </w:r>
      <w:r>
        <w:fldChar w:fldCharType="end"/>
      </w:r>
    </w:p>
    <w:p w14:paraId="4658B00E" w14:textId="157DA482" w:rsidR="00BA1F7C" w:rsidRPr="00741122" w:rsidRDefault="00BA1F7C">
      <w:pPr>
        <w:pStyle w:val="TOC5"/>
        <w:rPr>
          <w:rFonts w:ascii="Calibri" w:hAnsi="Calibri"/>
          <w:sz w:val="22"/>
          <w:szCs w:val="22"/>
          <w:lang w:eastAsia="en-GB"/>
        </w:rPr>
      </w:pPr>
      <w:r>
        <w:t>6.3.7.4.10</w:t>
      </w:r>
      <w:r w:rsidRPr="00741122">
        <w:rPr>
          <w:rFonts w:ascii="Calibri" w:hAnsi="Calibri"/>
          <w:sz w:val="22"/>
          <w:szCs w:val="22"/>
          <w:lang w:eastAsia="en-GB"/>
        </w:rPr>
        <w:tab/>
      </w:r>
      <w:r>
        <w:t>Reception of Receive Media Request message (R: Receive Media Request)</w:t>
      </w:r>
      <w:r>
        <w:tab/>
      </w:r>
      <w:r>
        <w:fldChar w:fldCharType="begin" w:fldLock="1"/>
      </w:r>
      <w:r>
        <w:instrText xml:space="preserve"> PAGEREF _Toc99174086 \h </w:instrText>
      </w:r>
      <w:r>
        <w:fldChar w:fldCharType="separate"/>
      </w:r>
      <w:r>
        <w:t>99</w:t>
      </w:r>
      <w:r>
        <w:fldChar w:fldCharType="end"/>
      </w:r>
    </w:p>
    <w:p w14:paraId="5366D044" w14:textId="10661F5C" w:rsidR="00BA1F7C" w:rsidRPr="00741122" w:rsidRDefault="00BA1F7C">
      <w:pPr>
        <w:pStyle w:val="TOC5"/>
        <w:rPr>
          <w:rFonts w:ascii="Calibri" w:hAnsi="Calibri"/>
          <w:sz w:val="22"/>
          <w:szCs w:val="22"/>
          <w:lang w:eastAsia="en-GB"/>
        </w:rPr>
      </w:pPr>
      <w:r>
        <w:t>6.3.7.4.11</w:t>
      </w:r>
      <w:r w:rsidRPr="00741122">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_Toc99174087 \h </w:instrText>
      </w:r>
      <w:r>
        <w:fldChar w:fldCharType="separate"/>
      </w:r>
      <w:r>
        <w:t>100</w:t>
      </w:r>
      <w:r>
        <w:fldChar w:fldCharType="end"/>
      </w:r>
    </w:p>
    <w:p w14:paraId="2A50AFF9" w14:textId="1891BD31" w:rsidR="00BA1F7C" w:rsidRPr="00741122" w:rsidRDefault="00BA1F7C">
      <w:pPr>
        <w:pStyle w:val="TOC5"/>
        <w:rPr>
          <w:rFonts w:ascii="Calibri" w:hAnsi="Calibri"/>
          <w:sz w:val="22"/>
          <w:szCs w:val="22"/>
          <w:lang w:eastAsia="en-GB"/>
        </w:rPr>
      </w:pPr>
      <w:r>
        <w:t>6.3.7.4.12</w:t>
      </w:r>
      <w:r w:rsidRPr="00741122">
        <w:rPr>
          <w:rFonts w:ascii="Calibri" w:hAnsi="Calibri"/>
          <w:sz w:val="22"/>
          <w:szCs w:val="22"/>
          <w:lang w:eastAsia="en-GB"/>
        </w:rPr>
        <w:tab/>
      </w:r>
      <w:r>
        <w:t>Receive Media Reception End Response message (R: Media Reception End Response)</w:t>
      </w:r>
      <w:r>
        <w:tab/>
      </w:r>
      <w:r>
        <w:fldChar w:fldCharType="begin" w:fldLock="1"/>
      </w:r>
      <w:r>
        <w:instrText xml:space="preserve"> PAGEREF _Toc99174088 \h </w:instrText>
      </w:r>
      <w:r>
        <w:fldChar w:fldCharType="separate"/>
      </w:r>
      <w:r>
        <w:t>100</w:t>
      </w:r>
      <w:r>
        <w:fldChar w:fldCharType="end"/>
      </w:r>
    </w:p>
    <w:p w14:paraId="747BB32E" w14:textId="1BF98840" w:rsidR="00BA1F7C" w:rsidRPr="00741122" w:rsidRDefault="00BA1F7C">
      <w:pPr>
        <w:pStyle w:val="TOC2"/>
        <w:rPr>
          <w:rFonts w:ascii="Calibri" w:hAnsi="Calibri"/>
          <w:sz w:val="22"/>
          <w:szCs w:val="22"/>
          <w:lang w:eastAsia="en-GB"/>
        </w:rPr>
      </w:pPr>
      <w:r>
        <w:t>6.4</w:t>
      </w:r>
      <w:r w:rsidRPr="00741122">
        <w:rPr>
          <w:rFonts w:ascii="Calibri" w:hAnsi="Calibri"/>
          <w:sz w:val="22"/>
          <w:szCs w:val="22"/>
          <w:lang w:eastAsia="en-GB"/>
        </w:rPr>
        <w:tab/>
      </w:r>
      <w:r>
        <w:t>Participating MCVideo function transmission control procedures</w:t>
      </w:r>
      <w:r>
        <w:tab/>
      </w:r>
      <w:r>
        <w:fldChar w:fldCharType="begin" w:fldLock="1"/>
      </w:r>
      <w:r>
        <w:instrText xml:space="preserve"> PAGEREF _Toc99174089 \h </w:instrText>
      </w:r>
      <w:r>
        <w:fldChar w:fldCharType="separate"/>
      </w:r>
      <w:r>
        <w:t>101</w:t>
      </w:r>
      <w:r>
        <w:fldChar w:fldCharType="end"/>
      </w:r>
    </w:p>
    <w:p w14:paraId="4895CFBD" w14:textId="42CB2D01" w:rsidR="00BA1F7C" w:rsidRPr="00741122" w:rsidRDefault="00BA1F7C">
      <w:pPr>
        <w:pStyle w:val="TOC3"/>
        <w:rPr>
          <w:rFonts w:ascii="Calibri" w:hAnsi="Calibri"/>
          <w:sz w:val="22"/>
          <w:szCs w:val="22"/>
          <w:lang w:eastAsia="en-GB"/>
        </w:rPr>
      </w:pPr>
      <w:r>
        <w:t>6.4.1</w:t>
      </w:r>
      <w:r w:rsidRPr="00741122">
        <w:rPr>
          <w:rFonts w:ascii="Calibri" w:hAnsi="Calibri"/>
          <w:sz w:val="22"/>
          <w:szCs w:val="22"/>
          <w:lang w:eastAsia="en-GB"/>
        </w:rPr>
        <w:tab/>
      </w:r>
      <w:r>
        <w:t>General</w:t>
      </w:r>
      <w:r>
        <w:tab/>
      </w:r>
      <w:r>
        <w:fldChar w:fldCharType="begin" w:fldLock="1"/>
      </w:r>
      <w:r>
        <w:instrText xml:space="preserve"> PAGEREF _Toc99174090 \h </w:instrText>
      </w:r>
      <w:r>
        <w:fldChar w:fldCharType="separate"/>
      </w:r>
      <w:r>
        <w:t>101</w:t>
      </w:r>
      <w:r>
        <w:fldChar w:fldCharType="end"/>
      </w:r>
    </w:p>
    <w:p w14:paraId="364F7262" w14:textId="0C843BD6" w:rsidR="00BA1F7C" w:rsidRPr="00741122" w:rsidRDefault="00BA1F7C">
      <w:pPr>
        <w:pStyle w:val="TOC3"/>
        <w:rPr>
          <w:rFonts w:ascii="Calibri" w:hAnsi="Calibri"/>
          <w:sz w:val="22"/>
          <w:szCs w:val="22"/>
          <w:lang w:eastAsia="en-GB"/>
        </w:rPr>
      </w:pPr>
      <w:r>
        <w:t>6.4.2</w:t>
      </w:r>
      <w:r w:rsidRPr="00741122">
        <w:rPr>
          <w:rFonts w:ascii="Calibri" w:hAnsi="Calibri"/>
          <w:sz w:val="22"/>
          <w:szCs w:val="22"/>
          <w:lang w:eastAsia="en-GB"/>
        </w:rPr>
        <w:tab/>
      </w:r>
      <w:r>
        <w:t>Receive transmission control messages</w:t>
      </w:r>
      <w:r>
        <w:tab/>
      </w:r>
      <w:r>
        <w:fldChar w:fldCharType="begin" w:fldLock="1"/>
      </w:r>
      <w:r>
        <w:instrText xml:space="preserve"> PAGEREF _Toc99174091 \h </w:instrText>
      </w:r>
      <w:r>
        <w:fldChar w:fldCharType="separate"/>
      </w:r>
      <w:r>
        <w:t>101</w:t>
      </w:r>
      <w:r>
        <w:fldChar w:fldCharType="end"/>
      </w:r>
    </w:p>
    <w:p w14:paraId="20E3E295" w14:textId="3D9E456C" w:rsidR="00BA1F7C" w:rsidRPr="00741122" w:rsidRDefault="00BA1F7C">
      <w:pPr>
        <w:pStyle w:val="TOC3"/>
        <w:rPr>
          <w:rFonts w:ascii="Calibri" w:hAnsi="Calibri"/>
          <w:sz w:val="22"/>
          <w:szCs w:val="22"/>
          <w:lang w:eastAsia="en-GB"/>
        </w:rPr>
      </w:pPr>
      <w:r>
        <w:t>6.4.3</w:t>
      </w:r>
      <w:r w:rsidRPr="00741122">
        <w:rPr>
          <w:rFonts w:ascii="Calibri" w:hAnsi="Calibri"/>
          <w:sz w:val="22"/>
          <w:szCs w:val="22"/>
          <w:lang w:eastAsia="en-GB"/>
        </w:rPr>
        <w:tab/>
      </w:r>
      <w:r>
        <w:t>Receive RTP media packets (R: RTP Media)</w:t>
      </w:r>
      <w:r>
        <w:tab/>
      </w:r>
      <w:r>
        <w:fldChar w:fldCharType="begin" w:fldLock="1"/>
      </w:r>
      <w:r>
        <w:instrText xml:space="preserve"> PAGEREF _Toc99174092 \h </w:instrText>
      </w:r>
      <w:r>
        <w:fldChar w:fldCharType="separate"/>
      </w:r>
      <w:r>
        <w:t>101</w:t>
      </w:r>
      <w:r>
        <w:fldChar w:fldCharType="end"/>
      </w:r>
    </w:p>
    <w:p w14:paraId="617844D2" w14:textId="27BED2A2" w:rsidR="00BA1F7C" w:rsidRPr="00741122" w:rsidRDefault="00BA1F7C">
      <w:pPr>
        <w:pStyle w:val="TOC3"/>
        <w:rPr>
          <w:rFonts w:ascii="Calibri" w:hAnsi="Calibri"/>
          <w:sz w:val="22"/>
          <w:szCs w:val="22"/>
          <w:lang w:eastAsia="en-GB"/>
        </w:rPr>
      </w:pPr>
      <w:r>
        <w:t>6.4.4</w:t>
      </w:r>
      <w:r w:rsidRPr="00741122">
        <w:rPr>
          <w:rFonts w:ascii="Calibri" w:hAnsi="Calibri"/>
          <w:sz w:val="22"/>
          <w:szCs w:val="22"/>
          <w:lang w:eastAsia="en-GB"/>
        </w:rPr>
        <w:tab/>
      </w:r>
      <w:r>
        <w:t>Release of session</w:t>
      </w:r>
      <w:r>
        <w:tab/>
      </w:r>
      <w:r>
        <w:fldChar w:fldCharType="begin" w:fldLock="1"/>
      </w:r>
      <w:r>
        <w:instrText xml:space="preserve"> PAGEREF _Toc99174093 \h </w:instrText>
      </w:r>
      <w:r>
        <w:fldChar w:fldCharType="separate"/>
      </w:r>
      <w:r>
        <w:t>102</w:t>
      </w:r>
      <w:r>
        <w:fldChar w:fldCharType="end"/>
      </w:r>
    </w:p>
    <w:p w14:paraId="5DF50C32" w14:textId="37A8F0E8" w:rsidR="00BA1F7C" w:rsidRPr="00741122" w:rsidRDefault="00BA1F7C">
      <w:pPr>
        <w:pStyle w:val="TOC2"/>
        <w:rPr>
          <w:rFonts w:ascii="Calibri" w:hAnsi="Calibri"/>
          <w:sz w:val="22"/>
          <w:szCs w:val="22"/>
          <w:lang w:eastAsia="en-GB"/>
        </w:rPr>
      </w:pPr>
      <w:r>
        <w:t>6.5</w:t>
      </w:r>
      <w:r w:rsidRPr="00741122">
        <w:rPr>
          <w:rFonts w:ascii="Calibri" w:hAnsi="Calibri"/>
          <w:sz w:val="22"/>
          <w:szCs w:val="22"/>
          <w:lang w:eastAsia="en-GB"/>
        </w:rPr>
        <w:tab/>
      </w:r>
      <w:r>
        <w:t>Non-controlling MCVideo function of an MCVideo group</w:t>
      </w:r>
      <w:r>
        <w:tab/>
      </w:r>
      <w:r>
        <w:fldChar w:fldCharType="begin" w:fldLock="1"/>
      </w:r>
      <w:r>
        <w:instrText xml:space="preserve"> PAGEREF _Toc99174094 \h </w:instrText>
      </w:r>
      <w:r>
        <w:fldChar w:fldCharType="separate"/>
      </w:r>
      <w:r>
        <w:t>102</w:t>
      </w:r>
      <w:r>
        <w:fldChar w:fldCharType="end"/>
      </w:r>
    </w:p>
    <w:p w14:paraId="1CE1C730" w14:textId="6D8DAB79" w:rsidR="00BA1F7C" w:rsidRPr="00741122" w:rsidRDefault="00BA1F7C">
      <w:pPr>
        <w:pStyle w:val="TOC3"/>
        <w:rPr>
          <w:rFonts w:ascii="Calibri" w:hAnsi="Calibri"/>
          <w:sz w:val="22"/>
          <w:szCs w:val="22"/>
          <w:lang w:eastAsia="en-GB"/>
        </w:rPr>
      </w:pPr>
      <w:r>
        <w:t>6.5.1</w:t>
      </w:r>
      <w:r w:rsidRPr="00741122">
        <w:rPr>
          <w:rFonts w:ascii="Calibri" w:hAnsi="Calibri"/>
          <w:sz w:val="22"/>
          <w:szCs w:val="22"/>
          <w:lang w:eastAsia="en-GB"/>
        </w:rPr>
        <w:tab/>
      </w:r>
      <w:r>
        <w:t>General</w:t>
      </w:r>
      <w:r>
        <w:tab/>
      </w:r>
      <w:r>
        <w:fldChar w:fldCharType="begin" w:fldLock="1"/>
      </w:r>
      <w:r>
        <w:instrText xml:space="preserve"> PAGEREF _Toc99174095 \h </w:instrText>
      </w:r>
      <w:r>
        <w:fldChar w:fldCharType="separate"/>
      </w:r>
      <w:r>
        <w:t>102</w:t>
      </w:r>
      <w:r>
        <w:fldChar w:fldCharType="end"/>
      </w:r>
    </w:p>
    <w:p w14:paraId="1CA33AEE" w14:textId="19FF804A" w:rsidR="00BA1F7C" w:rsidRPr="00741122" w:rsidRDefault="00BA1F7C">
      <w:pPr>
        <w:pStyle w:val="TOC3"/>
        <w:rPr>
          <w:rFonts w:ascii="Calibri" w:hAnsi="Calibri"/>
          <w:sz w:val="22"/>
          <w:szCs w:val="22"/>
          <w:lang w:eastAsia="en-GB"/>
        </w:rPr>
      </w:pPr>
      <w:r>
        <w:t>6.5.2</w:t>
      </w:r>
      <w:r w:rsidRPr="00741122">
        <w:rPr>
          <w:rFonts w:ascii="Calibri" w:hAnsi="Calibri"/>
          <w:sz w:val="22"/>
          <w:szCs w:val="22"/>
          <w:lang w:eastAsia="en-GB"/>
        </w:rPr>
        <w:tab/>
      </w:r>
      <w:r>
        <w:t>The MCVideo call initialization procedure in the non-controlling MCVideo function of an MCVideo group</w:t>
      </w:r>
      <w:r>
        <w:tab/>
      </w:r>
      <w:r>
        <w:fldChar w:fldCharType="begin" w:fldLock="1"/>
      </w:r>
      <w:r>
        <w:instrText xml:space="preserve"> PAGEREF _Toc99174096 \h </w:instrText>
      </w:r>
      <w:r>
        <w:fldChar w:fldCharType="separate"/>
      </w:r>
      <w:r>
        <w:t>102</w:t>
      </w:r>
      <w:r>
        <w:fldChar w:fldCharType="end"/>
      </w:r>
    </w:p>
    <w:p w14:paraId="3D1882AB" w14:textId="76B84063" w:rsidR="00BA1F7C" w:rsidRPr="00741122" w:rsidRDefault="00BA1F7C">
      <w:pPr>
        <w:pStyle w:val="TOC4"/>
        <w:rPr>
          <w:rFonts w:ascii="Calibri" w:hAnsi="Calibri"/>
          <w:sz w:val="22"/>
          <w:szCs w:val="22"/>
          <w:lang w:eastAsia="en-GB"/>
        </w:rPr>
      </w:pPr>
      <w:r>
        <w:t>6.5.2.1</w:t>
      </w:r>
      <w:r w:rsidRPr="00741122">
        <w:rPr>
          <w:rFonts w:ascii="Calibri" w:hAnsi="Calibri"/>
          <w:sz w:val="22"/>
          <w:szCs w:val="22"/>
          <w:lang w:eastAsia="en-GB"/>
        </w:rPr>
        <w:tab/>
      </w:r>
      <w:r>
        <w:t>General</w:t>
      </w:r>
      <w:r>
        <w:tab/>
      </w:r>
      <w:r>
        <w:fldChar w:fldCharType="begin" w:fldLock="1"/>
      </w:r>
      <w:r>
        <w:instrText xml:space="preserve"> PAGEREF _Toc99174097 \h </w:instrText>
      </w:r>
      <w:r>
        <w:fldChar w:fldCharType="separate"/>
      </w:r>
      <w:r>
        <w:t>102</w:t>
      </w:r>
      <w:r>
        <w:fldChar w:fldCharType="end"/>
      </w:r>
    </w:p>
    <w:p w14:paraId="7059BB86" w14:textId="0D88002D" w:rsidR="00BA1F7C" w:rsidRPr="00741122" w:rsidRDefault="00BA1F7C">
      <w:pPr>
        <w:pStyle w:val="TOC4"/>
        <w:rPr>
          <w:rFonts w:ascii="Calibri" w:hAnsi="Calibri"/>
          <w:sz w:val="22"/>
          <w:szCs w:val="22"/>
          <w:lang w:eastAsia="en-GB"/>
        </w:rPr>
      </w:pPr>
      <w:r>
        <w:t>6.5.2.2</w:t>
      </w:r>
      <w:r w:rsidRPr="00741122">
        <w:rPr>
          <w:rFonts w:ascii="Calibri" w:hAnsi="Calibri"/>
          <w:sz w:val="22"/>
          <w:szCs w:val="22"/>
          <w:lang w:eastAsia="en-GB"/>
        </w:rPr>
        <w:tab/>
      </w:r>
      <w:r>
        <w:t>Initial procedures when a new SIP session is establishing a group session</w:t>
      </w:r>
      <w:r>
        <w:tab/>
      </w:r>
      <w:r>
        <w:fldChar w:fldCharType="begin" w:fldLock="1"/>
      </w:r>
      <w:r>
        <w:instrText xml:space="preserve"> PAGEREF _Toc99174098 \h </w:instrText>
      </w:r>
      <w:r>
        <w:fldChar w:fldCharType="separate"/>
      </w:r>
      <w:r>
        <w:t>102</w:t>
      </w:r>
      <w:r>
        <w:fldChar w:fldCharType="end"/>
      </w:r>
    </w:p>
    <w:p w14:paraId="3D7C08FA" w14:textId="19479D86" w:rsidR="00BA1F7C" w:rsidRPr="00741122" w:rsidRDefault="00BA1F7C">
      <w:pPr>
        <w:pStyle w:val="TOC4"/>
        <w:rPr>
          <w:rFonts w:ascii="Calibri" w:hAnsi="Calibri"/>
          <w:sz w:val="22"/>
          <w:szCs w:val="22"/>
          <w:lang w:eastAsia="en-GB"/>
        </w:rPr>
      </w:pPr>
      <w:r>
        <w:t>6.5.2.3</w:t>
      </w:r>
      <w:r w:rsidRPr="00741122">
        <w:rPr>
          <w:rFonts w:ascii="Calibri" w:hAnsi="Calibri"/>
          <w:sz w:val="22"/>
          <w:szCs w:val="22"/>
          <w:lang w:eastAsia="en-GB"/>
        </w:rPr>
        <w:tab/>
      </w:r>
      <w:r>
        <w:t>Switching from a controlling MCVideo function mode to a non-controlling MCVideo function mode</w:t>
      </w:r>
      <w:r>
        <w:tab/>
      </w:r>
      <w:r>
        <w:fldChar w:fldCharType="begin" w:fldLock="1"/>
      </w:r>
      <w:r>
        <w:instrText xml:space="preserve"> PAGEREF _Toc99174099 \h </w:instrText>
      </w:r>
      <w:r>
        <w:fldChar w:fldCharType="separate"/>
      </w:r>
      <w:r>
        <w:t>103</w:t>
      </w:r>
      <w:r>
        <w:fldChar w:fldCharType="end"/>
      </w:r>
    </w:p>
    <w:p w14:paraId="5A713E0E" w14:textId="6148372A" w:rsidR="00BA1F7C" w:rsidRPr="00741122" w:rsidRDefault="00BA1F7C">
      <w:pPr>
        <w:pStyle w:val="TOC5"/>
        <w:rPr>
          <w:rFonts w:ascii="Calibri" w:hAnsi="Calibri"/>
          <w:sz w:val="22"/>
          <w:szCs w:val="22"/>
          <w:lang w:eastAsia="en-GB"/>
        </w:rPr>
      </w:pPr>
      <w:r>
        <w:t>6.5.2.3.1</w:t>
      </w:r>
      <w:r w:rsidRPr="00741122">
        <w:rPr>
          <w:rFonts w:ascii="Calibri" w:hAnsi="Calibri"/>
          <w:sz w:val="22"/>
          <w:szCs w:val="22"/>
          <w:lang w:eastAsia="en-GB"/>
        </w:rPr>
        <w:tab/>
      </w:r>
      <w:r>
        <w:t>Overview</w:t>
      </w:r>
      <w:r>
        <w:tab/>
      </w:r>
      <w:r>
        <w:fldChar w:fldCharType="begin" w:fldLock="1"/>
      </w:r>
      <w:r>
        <w:instrText xml:space="preserve"> PAGEREF _Toc99174100 \h </w:instrText>
      </w:r>
      <w:r>
        <w:fldChar w:fldCharType="separate"/>
      </w:r>
      <w:r>
        <w:t>103</w:t>
      </w:r>
      <w:r>
        <w:fldChar w:fldCharType="end"/>
      </w:r>
    </w:p>
    <w:p w14:paraId="456673C1" w14:textId="18F5C946" w:rsidR="00BA1F7C" w:rsidRPr="00741122" w:rsidRDefault="00BA1F7C">
      <w:pPr>
        <w:pStyle w:val="TOC5"/>
        <w:rPr>
          <w:rFonts w:ascii="Calibri" w:hAnsi="Calibri"/>
          <w:sz w:val="22"/>
          <w:szCs w:val="22"/>
          <w:lang w:eastAsia="en-GB"/>
        </w:rPr>
      </w:pPr>
      <w:r>
        <w:t>6.5.2.3.2</w:t>
      </w:r>
      <w:r w:rsidRPr="00741122">
        <w:rPr>
          <w:rFonts w:ascii="Calibri" w:hAnsi="Calibri"/>
          <w:sz w:val="22"/>
          <w:szCs w:val="22"/>
          <w:lang w:eastAsia="en-GB"/>
        </w:rPr>
        <w:tab/>
      </w:r>
      <w:r>
        <w:t>Preparing for the switch to non-controlling MCVideo function (Step 1)</w:t>
      </w:r>
      <w:r>
        <w:tab/>
      </w:r>
      <w:r>
        <w:fldChar w:fldCharType="begin" w:fldLock="1"/>
      </w:r>
      <w:r>
        <w:instrText xml:space="preserve"> PAGEREF _Toc99174101 \h </w:instrText>
      </w:r>
      <w:r>
        <w:fldChar w:fldCharType="separate"/>
      </w:r>
      <w:r>
        <w:t>103</w:t>
      </w:r>
      <w:r>
        <w:fldChar w:fldCharType="end"/>
      </w:r>
    </w:p>
    <w:p w14:paraId="067396B2" w14:textId="6BD3EDD0" w:rsidR="00BA1F7C" w:rsidRPr="00741122" w:rsidRDefault="00BA1F7C">
      <w:pPr>
        <w:pStyle w:val="TOC5"/>
        <w:rPr>
          <w:rFonts w:ascii="Calibri" w:hAnsi="Calibri"/>
          <w:sz w:val="22"/>
          <w:szCs w:val="22"/>
          <w:lang w:eastAsia="en-GB"/>
        </w:rPr>
      </w:pPr>
      <w:r>
        <w:t>6.5.2.3.3</w:t>
      </w:r>
      <w:r w:rsidRPr="00741122">
        <w:rPr>
          <w:rFonts w:ascii="Calibri" w:hAnsi="Calibri"/>
          <w:sz w:val="22"/>
          <w:szCs w:val="22"/>
          <w:lang w:eastAsia="en-GB"/>
        </w:rPr>
        <w:tab/>
      </w:r>
      <w:r>
        <w:t>Start acting as a non-controlling MCVideo function (Step 2)</w:t>
      </w:r>
      <w:r>
        <w:tab/>
      </w:r>
      <w:r>
        <w:fldChar w:fldCharType="begin" w:fldLock="1"/>
      </w:r>
      <w:r>
        <w:instrText xml:space="preserve"> PAGEREF _Toc99174102 \h </w:instrText>
      </w:r>
      <w:r>
        <w:fldChar w:fldCharType="separate"/>
      </w:r>
      <w:r>
        <w:t>104</w:t>
      </w:r>
      <w:r>
        <w:fldChar w:fldCharType="end"/>
      </w:r>
    </w:p>
    <w:p w14:paraId="1B68ED81" w14:textId="73B2F65D" w:rsidR="00BA1F7C" w:rsidRPr="00741122" w:rsidRDefault="00BA1F7C">
      <w:pPr>
        <w:pStyle w:val="TOC3"/>
        <w:rPr>
          <w:rFonts w:ascii="Calibri" w:hAnsi="Calibri"/>
          <w:sz w:val="22"/>
          <w:szCs w:val="22"/>
          <w:lang w:eastAsia="en-GB"/>
        </w:rPr>
      </w:pPr>
      <w:r>
        <w:t>6.5.3</w:t>
      </w:r>
      <w:r w:rsidRPr="00741122">
        <w:rPr>
          <w:rFonts w:ascii="Calibri" w:hAnsi="Calibri"/>
          <w:sz w:val="22"/>
          <w:szCs w:val="22"/>
          <w:lang w:eastAsia="en-GB"/>
        </w:rPr>
        <w:tab/>
      </w:r>
      <w:r>
        <w:t>The MCVideo call release procedure in the non-controlling MCVideo function of an MCVideo group</w:t>
      </w:r>
      <w:r>
        <w:tab/>
      </w:r>
      <w:r>
        <w:fldChar w:fldCharType="begin" w:fldLock="1"/>
      </w:r>
      <w:r>
        <w:instrText xml:space="preserve"> PAGEREF _Toc99174103 \h </w:instrText>
      </w:r>
      <w:r>
        <w:fldChar w:fldCharType="separate"/>
      </w:r>
      <w:r>
        <w:t>104</w:t>
      </w:r>
      <w:r>
        <w:fldChar w:fldCharType="end"/>
      </w:r>
    </w:p>
    <w:p w14:paraId="236C223D" w14:textId="6CE57F70" w:rsidR="00BA1F7C" w:rsidRPr="00741122" w:rsidRDefault="00BA1F7C">
      <w:pPr>
        <w:pStyle w:val="TOC3"/>
        <w:rPr>
          <w:rFonts w:ascii="Calibri" w:hAnsi="Calibri"/>
          <w:sz w:val="22"/>
          <w:szCs w:val="22"/>
          <w:lang w:eastAsia="en-GB"/>
        </w:rPr>
      </w:pPr>
      <w:r>
        <w:t>6.5.4</w:t>
      </w:r>
      <w:r w:rsidRPr="00741122">
        <w:rPr>
          <w:rFonts w:ascii="Calibri" w:hAnsi="Calibri"/>
          <w:sz w:val="22"/>
          <w:szCs w:val="22"/>
          <w:lang w:eastAsia="en-GB"/>
        </w:rPr>
        <w:tab/>
      </w:r>
      <w:r>
        <w:t>Floor control server interface procedures</w:t>
      </w:r>
      <w:r>
        <w:tab/>
      </w:r>
      <w:r>
        <w:fldChar w:fldCharType="begin" w:fldLock="1"/>
      </w:r>
      <w:r>
        <w:instrText xml:space="preserve"> PAGEREF _Toc99174104 \h </w:instrText>
      </w:r>
      <w:r>
        <w:fldChar w:fldCharType="separate"/>
      </w:r>
      <w:r>
        <w:t>105</w:t>
      </w:r>
      <w:r>
        <w:fldChar w:fldCharType="end"/>
      </w:r>
    </w:p>
    <w:p w14:paraId="066A56BB" w14:textId="13078BCF" w:rsidR="00BA1F7C" w:rsidRPr="00741122" w:rsidRDefault="00BA1F7C">
      <w:pPr>
        <w:pStyle w:val="TOC4"/>
        <w:rPr>
          <w:rFonts w:ascii="Calibri" w:hAnsi="Calibri"/>
          <w:sz w:val="22"/>
          <w:szCs w:val="22"/>
          <w:lang w:eastAsia="en-GB"/>
        </w:rPr>
      </w:pPr>
      <w:r>
        <w:t>6.5.4.1</w:t>
      </w:r>
      <w:r w:rsidRPr="00741122">
        <w:rPr>
          <w:rFonts w:ascii="Calibri" w:hAnsi="Calibri"/>
          <w:sz w:val="22"/>
          <w:szCs w:val="22"/>
          <w:lang w:eastAsia="en-GB"/>
        </w:rPr>
        <w:tab/>
      </w:r>
      <w:r>
        <w:t>General</w:t>
      </w:r>
      <w:r>
        <w:tab/>
      </w:r>
      <w:r>
        <w:fldChar w:fldCharType="begin" w:fldLock="1"/>
      </w:r>
      <w:r>
        <w:instrText xml:space="preserve"> PAGEREF _Toc99174105 \h </w:instrText>
      </w:r>
      <w:r>
        <w:fldChar w:fldCharType="separate"/>
      </w:r>
      <w:r>
        <w:t>105</w:t>
      </w:r>
      <w:r>
        <w:fldChar w:fldCharType="end"/>
      </w:r>
    </w:p>
    <w:p w14:paraId="388DEBDF" w14:textId="5D14F0FF" w:rsidR="00BA1F7C" w:rsidRPr="00741122" w:rsidRDefault="00BA1F7C">
      <w:pPr>
        <w:pStyle w:val="TOC4"/>
        <w:rPr>
          <w:rFonts w:ascii="Calibri" w:hAnsi="Calibri"/>
          <w:sz w:val="22"/>
          <w:szCs w:val="22"/>
          <w:lang w:eastAsia="en-GB"/>
        </w:rPr>
      </w:pPr>
      <w:r>
        <w:t>6.5.4.2</w:t>
      </w:r>
      <w:r w:rsidRPr="00741122">
        <w:rPr>
          <w:rFonts w:ascii="Calibri" w:hAnsi="Calibri"/>
          <w:sz w:val="22"/>
          <w:szCs w:val="22"/>
          <w:lang w:eastAsia="en-GB"/>
        </w:rPr>
        <w:tab/>
      </w:r>
      <w:r>
        <w:t>Receiving a Transmission Request message</w:t>
      </w:r>
      <w:r>
        <w:tab/>
      </w:r>
      <w:r>
        <w:fldChar w:fldCharType="begin" w:fldLock="1"/>
      </w:r>
      <w:r>
        <w:instrText xml:space="preserve"> PAGEREF _Toc99174106 \h </w:instrText>
      </w:r>
      <w:r>
        <w:fldChar w:fldCharType="separate"/>
      </w:r>
      <w:r>
        <w:t>105</w:t>
      </w:r>
      <w:r>
        <w:fldChar w:fldCharType="end"/>
      </w:r>
    </w:p>
    <w:p w14:paraId="379E9CBC" w14:textId="4A8F5708" w:rsidR="00BA1F7C" w:rsidRPr="00741122" w:rsidRDefault="00BA1F7C">
      <w:pPr>
        <w:pStyle w:val="TOC4"/>
        <w:rPr>
          <w:rFonts w:ascii="Calibri" w:hAnsi="Calibri"/>
          <w:sz w:val="22"/>
          <w:szCs w:val="22"/>
          <w:lang w:eastAsia="en-GB"/>
        </w:rPr>
      </w:pPr>
      <w:r>
        <w:t>6.5.4.3</w:t>
      </w:r>
      <w:r w:rsidRPr="00741122">
        <w:rPr>
          <w:rFonts w:ascii="Calibri" w:hAnsi="Calibri"/>
          <w:sz w:val="22"/>
          <w:szCs w:val="22"/>
          <w:lang w:eastAsia="en-GB"/>
        </w:rPr>
        <w:tab/>
      </w:r>
      <w:r>
        <w:t>Receive Transmission Release message</w:t>
      </w:r>
      <w:r>
        <w:tab/>
      </w:r>
      <w:r>
        <w:fldChar w:fldCharType="begin" w:fldLock="1"/>
      </w:r>
      <w:r>
        <w:instrText xml:space="preserve"> PAGEREF _Toc99174107 \h </w:instrText>
      </w:r>
      <w:r>
        <w:fldChar w:fldCharType="separate"/>
      </w:r>
      <w:r>
        <w:t>105</w:t>
      </w:r>
      <w:r>
        <w:fldChar w:fldCharType="end"/>
      </w:r>
    </w:p>
    <w:p w14:paraId="5AEFA027" w14:textId="26F411BF" w:rsidR="00BA1F7C" w:rsidRPr="00741122" w:rsidRDefault="00BA1F7C">
      <w:pPr>
        <w:pStyle w:val="TOC4"/>
        <w:rPr>
          <w:rFonts w:ascii="Calibri" w:hAnsi="Calibri"/>
          <w:sz w:val="22"/>
          <w:szCs w:val="22"/>
          <w:lang w:eastAsia="en-GB"/>
        </w:rPr>
      </w:pPr>
      <w:r>
        <w:t>6.5.4.4</w:t>
      </w:r>
      <w:r w:rsidRPr="00741122">
        <w:rPr>
          <w:rFonts w:ascii="Calibri" w:hAnsi="Calibri"/>
          <w:sz w:val="22"/>
          <w:szCs w:val="22"/>
          <w:lang w:eastAsia="en-GB"/>
        </w:rPr>
        <w:tab/>
      </w:r>
      <w:r>
        <w:t>Receive Queue Position Request message</w:t>
      </w:r>
      <w:r>
        <w:tab/>
      </w:r>
      <w:r>
        <w:fldChar w:fldCharType="begin" w:fldLock="1"/>
      </w:r>
      <w:r>
        <w:instrText xml:space="preserve"> PAGEREF _Toc99174108 \h </w:instrText>
      </w:r>
      <w:r>
        <w:fldChar w:fldCharType="separate"/>
      </w:r>
      <w:r>
        <w:t>106</w:t>
      </w:r>
      <w:r>
        <w:fldChar w:fldCharType="end"/>
      </w:r>
    </w:p>
    <w:p w14:paraId="35DFD96D" w14:textId="222224D8" w:rsidR="00BA1F7C" w:rsidRPr="00741122" w:rsidRDefault="00BA1F7C">
      <w:pPr>
        <w:pStyle w:val="TOC4"/>
        <w:rPr>
          <w:rFonts w:ascii="Calibri" w:hAnsi="Calibri"/>
          <w:sz w:val="22"/>
          <w:szCs w:val="22"/>
          <w:lang w:eastAsia="en-GB"/>
        </w:rPr>
      </w:pPr>
      <w:r>
        <w:t>6.5.4.5</w:t>
      </w:r>
      <w:r w:rsidRPr="00741122">
        <w:rPr>
          <w:rFonts w:ascii="Calibri" w:hAnsi="Calibri"/>
          <w:sz w:val="22"/>
          <w:szCs w:val="22"/>
          <w:lang w:eastAsia="en-GB"/>
        </w:rPr>
        <w:tab/>
      </w:r>
      <w:r>
        <w:t>Receive Transmission Control Ack message</w:t>
      </w:r>
      <w:r>
        <w:tab/>
      </w:r>
      <w:r>
        <w:fldChar w:fldCharType="begin" w:fldLock="1"/>
      </w:r>
      <w:r>
        <w:instrText xml:space="preserve"> PAGEREF _Toc99174109 \h </w:instrText>
      </w:r>
      <w:r>
        <w:fldChar w:fldCharType="separate"/>
      </w:r>
      <w:r>
        <w:t>106</w:t>
      </w:r>
      <w:r>
        <w:fldChar w:fldCharType="end"/>
      </w:r>
    </w:p>
    <w:p w14:paraId="67A4FB98" w14:textId="1602387A" w:rsidR="00BA1F7C" w:rsidRPr="00741122" w:rsidRDefault="00BA1F7C">
      <w:pPr>
        <w:pStyle w:val="TOC4"/>
        <w:rPr>
          <w:rFonts w:ascii="Calibri" w:hAnsi="Calibri"/>
          <w:sz w:val="22"/>
          <w:szCs w:val="22"/>
          <w:lang w:eastAsia="en-GB"/>
        </w:rPr>
      </w:pPr>
      <w:r>
        <w:t>6.5.4.6</w:t>
      </w:r>
      <w:r w:rsidRPr="00741122">
        <w:rPr>
          <w:rFonts w:ascii="Calibri" w:hAnsi="Calibri"/>
          <w:sz w:val="22"/>
          <w:szCs w:val="22"/>
          <w:lang w:eastAsia="en-GB"/>
        </w:rPr>
        <w:tab/>
      </w:r>
      <w:r>
        <w:t>Receive Transmission Granted message</w:t>
      </w:r>
      <w:r>
        <w:tab/>
      </w:r>
      <w:r>
        <w:fldChar w:fldCharType="begin" w:fldLock="1"/>
      </w:r>
      <w:r>
        <w:instrText xml:space="preserve"> PAGEREF _Toc99174110 \h </w:instrText>
      </w:r>
      <w:r>
        <w:fldChar w:fldCharType="separate"/>
      </w:r>
      <w:r>
        <w:t>106</w:t>
      </w:r>
      <w:r>
        <w:fldChar w:fldCharType="end"/>
      </w:r>
    </w:p>
    <w:p w14:paraId="3F54DD9F" w14:textId="50EA8FE6" w:rsidR="00BA1F7C" w:rsidRPr="00741122" w:rsidRDefault="00BA1F7C">
      <w:pPr>
        <w:pStyle w:val="TOC4"/>
        <w:rPr>
          <w:rFonts w:ascii="Calibri" w:hAnsi="Calibri"/>
          <w:sz w:val="22"/>
          <w:szCs w:val="22"/>
          <w:lang w:eastAsia="en-GB"/>
        </w:rPr>
      </w:pPr>
      <w:r>
        <w:t>6.5.4.7</w:t>
      </w:r>
      <w:r w:rsidRPr="00741122">
        <w:rPr>
          <w:rFonts w:ascii="Calibri" w:hAnsi="Calibri"/>
          <w:sz w:val="22"/>
          <w:szCs w:val="22"/>
          <w:lang w:eastAsia="en-GB"/>
        </w:rPr>
        <w:tab/>
      </w:r>
      <w:r>
        <w:t>Receive Transmission Rejected message</w:t>
      </w:r>
      <w:r>
        <w:tab/>
      </w:r>
      <w:r>
        <w:fldChar w:fldCharType="begin" w:fldLock="1"/>
      </w:r>
      <w:r>
        <w:instrText xml:space="preserve"> PAGEREF _Toc99174111 \h </w:instrText>
      </w:r>
      <w:r>
        <w:fldChar w:fldCharType="separate"/>
      </w:r>
      <w:r>
        <w:t>107</w:t>
      </w:r>
      <w:r>
        <w:fldChar w:fldCharType="end"/>
      </w:r>
    </w:p>
    <w:p w14:paraId="35C6E9B7" w14:textId="5BC52F5B" w:rsidR="00BA1F7C" w:rsidRPr="00741122" w:rsidRDefault="00BA1F7C">
      <w:pPr>
        <w:pStyle w:val="TOC4"/>
        <w:rPr>
          <w:rFonts w:ascii="Calibri" w:hAnsi="Calibri"/>
          <w:sz w:val="22"/>
          <w:szCs w:val="22"/>
          <w:lang w:eastAsia="en-GB"/>
        </w:rPr>
      </w:pPr>
      <w:r>
        <w:t>6.5.4.8</w:t>
      </w:r>
      <w:r w:rsidRPr="00741122">
        <w:rPr>
          <w:rFonts w:ascii="Calibri" w:hAnsi="Calibri"/>
          <w:sz w:val="22"/>
          <w:szCs w:val="22"/>
          <w:lang w:eastAsia="en-GB"/>
        </w:rPr>
        <w:tab/>
      </w:r>
      <w:r>
        <w:t>Receive Transmission Idle message</w:t>
      </w:r>
      <w:r>
        <w:tab/>
      </w:r>
      <w:r>
        <w:fldChar w:fldCharType="begin" w:fldLock="1"/>
      </w:r>
      <w:r>
        <w:instrText xml:space="preserve"> PAGEREF _Toc99174112 \h </w:instrText>
      </w:r>
      <w:r>
        <w:fldChar w:fldCharType="separate"/>
      </w:r>
      <w:r>
        <w:t>107</w:t>
      </w:r>
      <w:r>
        <w:fldChar w:fldCharType="end"/>
      </w:r>
    </w:p>
    <w:p w14:paraId="2B00D9DD" w14:textId="51EC8048" w:rsidR="00BA1F7C" w:rsidRPr="00741122" w:rsidRDefault="00BA1F7C">
      <w:pPr>
        <w:pStyle w:val="TOC4"/>
        <w:rPr>
          <w:rFonts w:ascii="Calibri" w:hAnsi="Calibri"/>
          <w:sz w:val="22"/>
          <w:szCs w:val="22"/>
          <w:lang w:eastAsia="en-GB"/>
        </w:rPr>
      </w:pPr>
      <w:r>
        <w:t>6.5.4.9</w:t>
      </w:r>
      <w:r w:rsidRPr="00741122">
        <w:rPr>
          <w:rFonts w:ascii="Calibri" w:hAnsi="Calibri"/>
          <w:sz w:val="22"/>
          <w:szCs w:val="22"/>
          <w:lang w:eastAsia="en-GB"/>
        </w:rPr>
        <w:tab/>
      </w:r>
      <w:r>
        <w:t>Receive Transmission Arbitration Taken message</w:t>
      </w:r>
      <w:r>
        <w:tab/>
      </w:r>
      <w:r>
        <w:fldChar w:fldCharType="begin" w:fldLock="1"/>
      </w:r>
      <w:r>
        <w:instrText xml:space="preserve"> PAGEREF _Toc99174113 \h </w:instrText>
      </w:r>
      <w:r>
        <w:fldChar w:fldCharType="separate"/>
      </w:r>
      <w:r>
        <w:t>108</w:t>
      </w:r>
      <w:r>
        <w:fldChar w:fldCharType="end"/>
      </w:r>
    </w:p>
    <w:p w14:paraId="5AB2B898" w14:textId="58A03730" w:rsidR="00BA1F7C" w:rsidRPr="00741122" w:rsidRDefault="00BA1F7C">
      <w:pPr>
        <w:pStyle w:val="TOC4"/>
        <w:rPr>
          <w:rFonts w:ascii="Calibri" w:hAnsi="Calibri"/>
          <w:sz w:val="22"/>
          <w:szCs w:val="22"/>
          <w:lang w:eastAsia="en-GB"/>
        </w:rPr>
      </w:pPr>
      <w:r>
        <w:t>6.5.4.10</w:t>
      </w:r>
      <w:r w:rsidRPr="00741122">
        <w:rPr>
          <w:rFonts w:ascii="Calibri" w:hAnsi="Calibri"/>
          <w:sz w:val="22"/>
          <w:szCs w:val="22"/>
          <w:lang w:eastAsia="en-GB"/>
        </w:rPr>
        <w:tab/>
      </w:r>
      <w:r>
        <w:t>Receive Transmission Revoked message</w:t>
      </w:r>
      <w:r>
        <w:tab/>
      </w:r>
      <w:r>
        <w:fldChar w:fldCharType="begin" w:fldLock="1"/>
      </w:r>
      <w:r>
        <w:instrText xml:space="preserve"> PAGEREF _Toc99174114 \h </w:instrText>
      </w:r>
      <w:r>
        <w:fldChar w:fldCharType="separate"/>
      </w:r>
      <w:r>
        <w:t>109</w:t>
      </w:r>
      <w:r>
        <w:fldChar w:fldCharType="end"/>
      </w:r>
    </w:p>
    <w:p w14:paraId="156079BC" w14:textId="08AF647B" w:rsidR="00BA1F7C" w:rsidRPr="00741122" w:rsidRDefault="00BA1F7C">
      <w:pPr>
        <w:pStyle w:val="TOC4"/>
        <w:rPr>
          <w:rFonts w:ascii="Calibri" w:hAnsi="Calibri"/>
          <w:sz w:val="22"/>
          <w:szCs w:val="22"/>
          <w:lang w:eastAsia="en-GB"/>
        </w:rPr>
      </w:pPr>
      <w:r>
        <w:t>6.5.4.11</w:t>
      </w:r>
      <w:r w:rsidRPr="00741122">
        <w:rPr>
          <w:rFonts w:ascii="Calibri" w:hAnsi="Calibri"/>
          <w:sz w:val="22"/>
          <w:szCs w:val="22"/>
          <w:lang w:eastAsia="en-GB"/>
        </w:rPr>
        <w:tab/>
      </w:r>
      <w:r>
        <w:t>Receive Queue Position Info message</w:t>
      </w:r>
      <w:r>
        <w:tab/>
      </w:r>
      <w:r>
        <w:fldChar w:fldCharType="begin" w:fldLock="1"/>
      </w:r>
      <w:r>
        <w:instrText xml:space="preserve"> PAGEREF _Toc99174115 \h </w:instrText>
      </w:r>
      <w:r>
        <w:fldChar w:fldCharType="separate"/>
      </w:r>
      <w:r>
        <w:t>109</w:t>
      </w:r>
      <w:r>
        <w:fldChar w:fldCharType="end"/>
      </w:r>
    </w:p>
    <w:p w14:paraId="312AE4F5" w14:textId="576EBD50" w:rsidR="00BA1F7C" w:rsidRPr="00741122" w:rsidRDefault="00BA1F7C">
      <w:pPr>
        <w:pStyle w:val="TOC4"/>
        <w:rPr>
          <w:rFonts w:ascii="Calibri" w:hAnsi="Calibri"/>
          <w:sz w:val="22"/>
          <w:szCs w:val="22"/>
          <w:lang w:eastAsia="en-GB"/>
        </w:rPr>
      </w:pPr>
      <w:r>
        <w:t>6.5.4.12</w:t>
      </w:r>
      <w:r w:rsidRPr="00741122">
        <w:rPr>
          <w:rFonts w:ascii="Calibri" w:hAnsi="Calibri"/>
          <w:sz w:val="22"/>
          <w:szCs w:val="22"/>
          <w:lang w:eastAsia="en-GB"/>
        </w:rPr>
        <w:tab/>
      </w:r>
      <w:r>
        <w:t>Receive RTP media packets from controlling MCVideo function</w:t>
      </w:r>
      <w:r>
        <w:tab/>
      </w:r>
      <w:r>
        <w:fldChar w:fldCharType="begin" w:fldLock="1"/>
      </w:r>
      <w:r>
        <w:instrText xml:space="preserve"> PAGEREF _Toc99174116 \h </w:instrText>
      </w:r>
      <w:r>
        <w:fldChar w:fldCharType="separate"/>
      </w:r>
      <w:r>
        <w:t>109</w:t>
      </w:r>
      <w:r>
        <w:fldChar w:fldCharType="end"/>
      </w:r>
    </w:p>
    <w:p w14:paraId="559E65AB" w14:textId="209D5358" w:rsidR="00BA1F7C" w:rsidRPr="00741122" w:rsidRDefault="00BA1F7C">
      <w:pPr>
        <w:pStyle w:val="TOC4"/>
        <w:rPr>
          <w:rFonts w:ascii="Calibri" w:hAnsi="Calibri"/>
          <w:sz w:val="22"/>
          <w:szCs w:val="22"/>
          <w:lang w:eastAsia="en-GB"/>
        </w:rPr>
      </w:pPr>
      <w:r>
        <w:t>6.5.4.13</w:t>
      </w:r>
      <w:r w:rsidRPr="00741122">
        <w:rPr>
          <w:rFonts w:ascii="Calibri" w:hAnsi="Calibri"/>
          <w:sz w:val="22"/>
          <w:szCs w:val="22"/>
          <w:lang w:eastAsia="en-GB"/>
        </w:rPr>
        <w:tab/>
      </w:r>
      <w:r>
        <w:t>Receive RTP media packets from an MCVideo client</w:t>
      </w:r>
      <w:r>
        <w:tab/>
      </w:r>
      <w:r>
        <w:fldChar w:fldCharType="begin" w:fldLock="1"/>
      </w:r>
      <w:r>
        <w:instrText xml:space="preserve"> PAGEREF _Toc99174117 \h </w:instrText>
      </w:r>
      <w:r>
        <w:fldChar w:fldCharType="separate"/>
      </w:r>
      <w:r>
        <w:t>110</w:t>
      </w:r>
      <w:r>
        <w:fldChar w:fldCharType="end"/>
      </w:r>
    </w:p>
    <w:p w14:paraId="38AF22B8" w14:textId="7CB1D8D1" w:rsidR="00BA1F7C" w:rsidRPr="00741122" w:rsidRDefault="00BA1F7C">
      <w:pPr>
        <w:pStyle w:val="TOC4"/>
        <w:rPr>
          <w:rFonts w:ascii="Calibri" w:hAnsi="Calibri"/>
          <w:sz w:val="22"/>
          <w:szCs w:val="22"/>
          <w:lang w:eastAsia="en-GB"/>
        </w:rPr>
      </w:pPr>
      <w:r>
        <w:t>6.5.4.14</w:t>
      </w:r>
      <w:r w:rsidRPr="00741122">
        <w:rPr>
          <w:rFonts w:ascii="Calibri" w:hAnsi="Calibri"/>
          <w:sz w:val="22"/>
          <w:szCs w:val="22"/>
          <w:lang w:eastAsia="en-GB"/>
        </w:rPr>
        <w:tab/>
      </w:r>
      <w:r>
        <w:t>MCVideo session release step 1</w:t>
      </w:r>
      <w:r>
        <w:tab/>
      </w:r>
      <w:r>
        <w:fldChar w:fldCharType="begin" w:fldLock="1"/>
      </w:r>
      <w:r>
        <w:instrText xml:space="preserve"> PAGEREF _Toc99174118 \h </w:instrText>
      </w:r>
      <w:r>
        <w:fldChar w:fldCharType="separate"/>
      </w:r>
      <w:r>
        <w:t>110</w:t>
      </w:r>
      <w:r>
        <w:fldChar w:fldCharType="end"/>
      </w:r>
    </w:p>
    <w:p w14:paraId="31D3BF44" w14:textId="286AE8B8" w:rsidR="00BA1F7C" w:rsidRPr="00741122" w:rsidRDefault="00BA1F7C">
      <w:pPr>
        <w:pStyle w:val="TOC4"/>
        <w:rPr>
          <w:rFonts w:ascii="Calibri" w:hAnsi="Calibri"/>
          <w:sz w:val="22"/>
          <w:szCs w:val="22"/>
          <w:lang w:eastAsia="en-GB"/>
        </w:rPr>
      </w:pPr>
      <w:r>
        <w:t>6.5.4.15</w:t>
      </w:r>
      <w:r w:rsidRPr="00741122">
        <w:rPr>
          <w:rFonts w:ascii="Calibri" w:hAnsi="Calibri"/>
          <w:sz w:val="22"/>
          <w:szCs w:val="22"/>
          <w:lang w:eastAsia="en-GB"/>
        </w:rPr>
        <w:tab/>
      </w:r>
      <w:r>
        <w:t>MCVideo session release step 2</w:t>
      </w:r>
      <w:r>
        <w:tab/>
      </w:r>
      <w:r>
        <w:fldChar w:fldCharType="begin" w:fldLock="1"/>
      </w:r>
      <w:r>
        <w:instrText xml:space="preserve"> PAGEREF _Toc99174119 \h </w:instrText>
      </w:r>
      <w:r>
        <w:fldChar w:fldCharType="separate"/>
      </w:r>
      <w:r>
        <w:t>110</w:t>
      </w:r>
      <w:r>
        <w:fldChar w:fldCharType="end"/>
      </w:r>
    </w:p>
    <w:p w14:paraId="235D660D" w14:textId="4571D78B" w:rsidR="00BA1F7C" w:rsidRPr="00741122" w:rsidRDefault="00BA1F7C">
      <w:pPr>
        <w:pStyle w:val="TOC4"/>
        <w:rPr>
          <w:rFonts w:ascii="Calibri" w:hAnsi="Calibri"/>
          <w:sz w:val="22"/>
          <w:szCs w:val="22"/>
          <w:lang w:eastAsia="en-GB"/>
        </w:rPr>
      </w:pPr>
      <w:r>
        <w:t>6.5.4.16</w:t>
      </w:r>
      <w:r w:rsidRPr="00741122">
        <w:rPr>
          <w:rFonts w:ascii="Calibri" w:hAnsi="Calibri"/>
          <w:sz w:val="22"/>
          <w:szCs w:val="22"/>
          <w:lang w:eastAsia="en-GB"/>
        </w:rPr>
        <w:tab/>
      </w:r>
      <w:r>
        <w:t>Receiving a split instruction (R: Split)</w:t>
      </w:r>
      <w:r>
        <w:tab/>
      </w:r>
      <w:r>
        <w:fldChar w:fldCharType="begin" w:fldLock="1"/>
      </w:r>
      <w:r>
        <w:instrText xml:space="preserve"> PAGEREF _Toc99174120 \h </w:instrText>
      </w:r>
      <w:r>
        <w:fldChar w:fldCharType="separate"/>
      </w:r>
      <w:r>
        <w:t>110</w:t>
      </w:r>
      <w:r>
        <w:fldChar w:fldCharType="end"/>
      </w:r>
    </w:p>
    <w:p w14:paraId="5120CC1A" w14:textId="5AAC45C3" w:rsidR="00BA1F7C" w:rsidRPr="00741122" w:rsidRDefault="00BA1F7C">
      <w:pPr>
        <w:pStyle w:val="TOC3"/>
        <w:rPr>
          <w:rFonts w:ascii="Calibri" w:hAnsi="Calibri"/>
          <w:sz w:val="22"/>
          <w:szCs w:val="22"/>
          <w:lang w:eastAsia="en-GB"/>
        </w:rPr>
      </w:pPr>
      <w:r>
        <w:t>6.5.5</w:t>
      </w:r>
      <w:r w:rsidRPr="00741122">
        <w:rPr>
          <w:rFonts w:ascii="Calibri" w:hAnsi="Calibri"/>
          <w:sz w:val="22"/>
          <w:szCs w:val="22"/>
          <w:lang w:eastAsia="en-GB"/>
        </w:rPr>
        <w:tab/>
      </w:r>
      <w:r>
        <w:t>Floor participant interface procedures</w:t>
      </w:r>
      <w:r>
        <w:tab/>
      </w:r>
      <w:r>
        <w:fldChar w:fldCharType="begin" w:fldLock="1"/>
      </w:r>
      <w:r>
        <w:instrText xml:space="preserve"> PAGEREF _Toc99174121 \h </w:instrText>
      </w:r>
      <w:r>
        <w:fldChar w:fldCharType="separate"/>
      </w:r>
      <w:r>
        <w:t>110</w:t>
      </w:r>
      <w:r>
        <w:fldChar w:fldCharType="end"/>
      </w:r>
    </w:p>
    <w:p w14:paraId="7242D0F1" w14:textId="76F2E13D" w:rsidR="00BA1F7C" w:rsidRPr="00741122" w:rsidRDefault="00BA1F7C">
      <w:pPr>
        <w:pStyle w:val="TOC4"/>
        <w:rPr>
          <w:rFonts w:ascii="Calibri" w:hAnsi="Calibri"/>
          <w:sz w:val="22"/>
          <w:szCs w:val="22"/>
          <w:lang w:eastAsia="en-GB"/>
        </w:rPr>
      </w:pPr>
      <w:r>
        <w:t>6.5.5.1</w:t>
      </w:r>
      <w:r w:rsidRPr="00741122">
        <w:rPr>
          <w:rFonts w:ascii="Calibri" w:hAnsi="Calibri"/>
          <w:sz w:val="22"/>
          <w:szCs w:val="22"/>
          <w:lang w:eastAsia="en-GB"/>
        </w:rPr>
        <w:tab/>
      </w:r>
      <w:r>
        <w:t>General</w:t>
      </w:r>
      <w:r>
        <w:tab/>
      </w:r>
      <w:r>
        <w:fldChar w:fldCharType="begin" w:fldLock="1"/>
      </w:r>
      <w:r>
        <w:instrText xml:space="preserve"> PAGEREF _Toc99174122 \h </w:instrText>
      </w:r>
      <w:r>
        <w:fldChar w:fldCharType="separate"/>
      </w:r>
      <w:r>
        <w:t>110</w:t>
      </w:r>
      <w:r>
        <w:fldChar w:fldCharType="end"/>
      </w:r>
    </w:p>
    <w:p w14:paraId="0856A30B" w14:textId="085A509A" w:rsidR="00BA1F7C" w:rsidRPr="00741122" w:rsidRDefault="00BA1F7C">
      <w:pPr>
        <w:pStyle w:val="TOC4"/>
        <w:rPr>
          <w:rFonts w:ascii="Calibri" w:hAnsi="Calibri"/>
          <w:sz w:val="22"/>
          <w:szCs w:val="22"/>
          <w:lang w:eastAsia="en-GB"/>
        </w:rPr>
      </w:pPr>
      <w:r>
        <w:t>6.5.5.2</w:t>
      </w:r>
      <w:r w:rsidRPr="00741122">
        <w:rPr>
          <w:rFonts w:ascii="Calibri" w:hAnsi="Calibri"/>
          <w:sz w:val="22"/>
          <w:szCs w:val="22"/>
          <w:lang w:eastAsia="en-GB"/>
        </w:rPr>
        <w:tab/>
      </w:r>
      <w:r>
        <w:t>State: 'Start-Stop'</w:t>
      </w:r>
      <w:r>
        <w:tab/>
      </w:r>
      <w:r>
        <w:fldChar w:fldCharType="begin" w:fldLock="1"/>
      </w:r>
      <w:r>
        <w:instrText xml:space="preserve"> PAGEREF _Toc99174123 \h </w:instrText>
      </w:r>
      <w:r>
        <w:fldChar w:fldCharType="separate"/>
      </w:r>
      <w:r>
        <w:t>111</w:t>
      </w:r>
      <w:r>
        <w:fldChar w:fldCharType="end"/>
      </w:r>
    </w:p>
    <w:p w14:paraId="7EB98946" w14:textId="6B421B26" w:rsidR="00BA1F7C" w:rsidRPr="00741122" w:rsidRDefault="00BA1F7C">
      <w:pPr>
        <w:pStyle w:val="TOC5"/>
        <w:rPr>
          <w:rFonts w:ascii="Calibri" w:hAnsi="Calibri"/>
          <w:sz w:val="22"/>
          <w:szCs w:val="22"/>
          <w:lang w:eastAsia="en-GB"/>
        </w:rPr>
      </w:pPr>
      <w:r>
        <w:t>6.5.5.2.1</w:t>
      </w:r>
      <w:r w:rsidRPr="00741122">
        <w:rPr>
          <w:rFonts w:ascii="Calibri" w:hAnsi="Calibri"/>
          <w:sz w:val="22"/>
          <w:szCs w:val="22"/>
          <w:lang w:eastAsia="en-GB"/>
        </w:rPr>
        <w:tab/>
      </w:r>
      <w:r>
        <w:t>General</w:t>
      </w:r>
      <w:r>
        <w:tab/>
      </w:r>
      <w:r>
        <w:fldChar w:fldCharType="begin" w:fldLock="1"/>
      </w:r>
      <w:r>
        <w:instrText xml:space="preserve"> PAGEREF _Toc99174124 \h </w:instrText>
      </w:r>
      <w:r>
        <w:fldChar w:fldCharType="separate"/>
      </w:r>
      <w:r>
        <w:t>111</w:t>
      </w:r>
      <w:r>
        <w:fldChar w:fldCharType="end"/>
      </w:r>
    </w:p>
    <w:p w14:paraId="2ED4500C" w14:textId="59090478" w:rsidR="00BA1F7C" w:rsidRPr="00741122" w:rsidRDefault="00BA1F7C">
      <w:pPr>
        <w:pStyle w:val="TOC5"/>
        <w:rPr>
          <w:rFonts w:ascii="Calibri" w:hAnsi="Calibri"/>
          <w:sz w:val="22"/>
          <w:szCs w:val="22"/>
          <w:lang w:eastAsia="en-GB"/>
        </w:rPr>
      </w:pPr>
      <w:r>
        <w:t>6.5.5.2.2</w:t>
      </w:r>
      <w:r w:rsidRPr="00741122">
        <w:rPr>
          <w:rFonts w:ascii="Calibri" w:hAnsi="Calibri"/>
          <w:sz w:val="22"/>
          <w:szCs w:val="22"/>
          <w:lang w:eastAsia="en-GB"/>
        </w:rPr>
        <w:tab/>
      </w:r>
      <w:r>
        <w:t>Participant invited to session</w:t>
      </w:r>
      <w:r>
        <w:tab/>
      </w:r>
      <w:r>
        <w:fldChar w:fldCharType="begin" w:fldLock="1"/>
      </w:r>
      <w:r>
        <w:instrText xml:space="preserve"> PAGEREF _Toc99174125 \h </w:instrText>
      </w:r>
      <w:r>
        <w:fldChar w:fldCharType="separate"/>
      </w:r>
      <w:r>
        <w:t>111</w:t>
      </w:r>
      <w:r>
        <w:fldChar w:fldCharType="end"/>
      </w:r>
    </w:p>
    <w:p w14:paraId="220F9B87" w14:textId="7B2F6B7F" w:rsidR="00BA1F7C" w:rsidRPr="00741122" w:rsidRDefault="00BA1F7C">
      <w:pPr>
        <w:pStyle w:val="TOC4"/>
        <w:rPr>
          <w:rFonts w:ascii="Calibri" w:hAnsi="Calibri"/>
          <w:sz w:val="22"/>
          <w:szCs w:val="22"/>
          <w:lang w:eastAsia="en-GB"/>
        </w:rPr>
      </w:pPr>
      <w:r>
        <w:t>6.5.5.3</w:t>
      </w:r>
      <w:r w:rsidRPr="00741122">
        <w:rPr>
          <w:rFonts w:ascii="Calibri" w:hAnsi="Calibri"/>
          <w:sz w:val="22"/>
          <w:szCs w:val="22"/>
          <w:lang w:eastAsia="en-GB"/>
        </w:rPr>
        <w:tab/>
      </w:r>
      <w:r>
        <w:t>State: 'P: has no permission'</w:t>
      </w:r>
      <w:r>
        <w:tab/>
      </w:r>
      <w:r>
        <w:fldChar w:fldCharType="begin" w:fldLock="1"/>
      </w:r>
      <w:r>
        <w:instrText xml:space="preserve"> PAGEREF _Toc99174126 \h </w:instrText>
      </w:r>
      <w:r>
        <w:fldChar w:fldCharType="separate"/>
      </w:r>
      <w:r>
        <w:t>112</w:t>
      </w:r>
      <w:r>
        <w:fldChar w:fldCharType="end"/>
      </w:r>
    </w:p>
    <w:p w14:paraId="4BCE423D" w14:textId="06669737" w:rsidR="00BA1F7C" w:rsidRPr="00741122" w:rsidRDefault="00BA1F7C">
      <w:pPr>
        <w:pStyle w:val="TOC5"/>
        <w:rPr>
          <w:rFonts w:ascii="Calibri" w:hAnsi="Calibri"/>
          <w:sz w:val="22"/>
          <w:szCs w:val="22"/>
          <w:lang w:eastAsia="en-GB"/>
        </w:rPr>
      </w:pPr>
      <w:r>
        <w:t>6.5.5.3.1</w:t>
      </w:r>
      <w:r w:rsidRPr="00741122">
        <w:rPr>
          <w:rFonts w:ascii="Calibri" w:hAnsi="Calibri"/>
          <w:sz w:val="22"/>
          <w:szCs w:val="22"/>
          <w:lang w:eastAsia="en-GB"/>
        </w:rPr>
        <w:tab/>
      </w:r>
      <w:r>
        <w:t>General</w:t>
      </w:r>
      <w:r>
        <w:tab/>
      </w:r>
      <w:r>
        <w:fldChar w:fldCharType="begin" w:fldLock="1"/>
      </w:r>
      <w:r>
        <w:instrText xml:space="preserve"> PAGEREF _Toc99174127 \h </w:instrText>
      </w:r>
      <w:r>
        <w:fldChar w:fldCharType="separate"/>
      </w:r>
      <w:r>
        <w:t>112</w:t>
      </w:r>
      <w:r>
        <w:fldChar w:fldCharType="end"/>
      </w:r>
    </w:p>
    <w:p w14:paraId="42D000D7" w14:textId="1E724E34" w:rsidR="00BA1F7C" w:rsidRPr="00741122" w:rsidRDefault="00BA1F7C">
      <w:pPr>
        <w:pStyle w:val="TOC5"/>
        <w:rPr>
          <w:rFonts w:ascii="Calibri" w:hAnsi="Calibri"/>
          <w:sz w:val="22"/>
          <w:szCs w:val="22"/>
          <w:lang w:eastAsia="en-GB"/>
        </w:rPr>
      </w:pPr>
      <w:r>
        <w:t>6.5.5.3.2</w:t>
      </w:r>
      <w:r w:rsidRPr="00741122">
        <w:rPr>
          <w:rFonts w:ascii="Calibri" w:hAnsi="Calibri"/>
          <w:sz w:val="22"/>
          <w:szCs w:val="22"/>
          <w:lang w:eastAsia="en-GB"/>
        </w:rPr>
        <w:tab/>
      </w:r>
      <w:r>
        <w:t>Receive Transmission Idle message (R: Transmission Idle)</w:t>
      </w:r>
      <w:r>
        <w:tab/>
      </w:r>
      <w:r>
        <w:fldChar w:fldCharType="begin" w:fldLock="1"/>
      </w:r>
      <w:r>
        <w:instrText xml:space="preserve"> PAGEREF _Toc99174128 \h </w:instrText>
      </w:r>
      <w:r>
        <w:fldChar w:fldCharType="separate"/>
      </w:r>
      <w:r>
        <w:t>112</w:t>
      </w:r>
      <w:r>
        <w:fldChar w:fldCharType="end"/>
      </w:r>
    </w:p>
    <w:p w14:paraId="40BD1A69" w14:textId="4208C7E1" w:rsidR="00BA1F7C" w:rsidRPr="00741122" w:rsidRDefault="00BA1F7C">
      <w:pPr>
        <w:pStyle w:val="TOC5"/>
        <w:rPr>
          <w:rFonts w:ascii="Calibri" w:hAnsi="Calibri"/>
          <w:sz w:val="22"/>
          <w:szCs w:val="22"/>
          <w:lang w:eastAsia="en-GB"/>
        </w:rPr>
      </w:pPr>
      <w:r>
        <w:t>6.5.5.3.3</w:t>
      </w:r>
      <w:r w:rsidRPr="00741122">
        <w:rPr>
          <w:rFonts w:ascii="Calibri" w:hAnsi="Calibri"/>
          <w:sz w:val="22"/>
          <w:szCs w:val="22"/>
          <w:lang w:eastAsia="en-GB"/>
        </w:rPr>
        <w:tab/>
      </w:r>
      <w:r>
        <w:t>Receive Transmission Arbitration Taken message (R: Floor Taken)</w:t>
      </w:r>
      <w:r>
        <w:tab/>
      </w:r>
      <w:r>
        <w:fldChar w:fldCharType="begin" w:fldLock="1"/>
      </w:r>
      <w:r>
        <w:instrText xml:space="preserve"> PAGEREF _Toc99174129 \h </w:instrText>
      </w:r>
      <w:r>
        <w:fldChar w:fldCharType="separate"/>
      </w:r>
      <w:r>
        <w:t>112</w:t>
      </w:r>
      <w:r>
        <w:fldChar w:fldCharType="end"/>
      </w:r>
    </w:p>
    <w:p w14:paraId="31AB13F9" w14:textId="62AC69D9" w:rsidR="00BA1F7C" w:rsidRPr="00741122" w:rsidRDefault="00BA1F7C">
      <w:pPr>
        <w:pStyle w:val="TOC5"/>
        <w:rPr>
          <w:rFonts w:ascii="Calibri" w:hAnsi="Calibri"/>
          <w:sz w:val="22"/>
          <w:szCs w:val="22"/>
          <w:lang w:eastAsia="en-GB"/>
        </w:rPr>
      </w:pPr>
      <w:r>
        <w:t>6.5.5.3.4</w:t>
      </w:r>
      <w:r w:rsidRPr="00741122">
        <w:rPr>
          <w:rFonts w:ascii="Calibri" w:hAnsi="Calibri"/>
          <w:sz w:val="22"/>
          <w:szCs w:val="22"/>
          <w:lang w:eastAsia="en-GB"/>
        </w:rPr>
        <w:tab/>
      </w:r>
      <w:r>
        <w:t>Receive Transmission Request message (R: Transmission Request)</w:t>
      </w:r>
      <w:r>
        <w:tab/>
      </w:r>
      <w:r>
        <w:fldChar w:fldCharType="begin" w:fldLock="1"/>
      </w:r>
      <w:r>
        <w:instrText xml:space="preserve"> PAGEREF _Toc99174130 \h </w:instrText>
      </w:r>
      <w:r>
        <w:fldChar w:fldCharType="separate"/>
      </w:r>
      <w:r>
        <w:t>112</w:t>
      </w:r>
      <w:r>
        <w:fldChar w:fldCharType="end"/>
      </w:r>
    </w:p>
    <w:p w14:paraId="0B2A0B88" w14:textId="7C9F31CB" w:rsidR="00BA1F7C" w:rsidRPr="00741122" w:rsidRDefault="00BA1F7C">
      <w:pPr>
        <w:pStyle w:val="TOC5"/>
        <w:rPr>
          <w:rFonts w:ascii="Calibri" w:hAnsi="Calibri"/>
          <w:sz w:val="22"/>
          <w:szCs w:val="22"/>
          <w:lang w:eastAsia="en-GB"/>
        </w:rPr>
      </w:pPr>
      <w:r>
        <w:t>6.5.5.3.5</w:t>
      </w:r>
      <w:r w:rsidRPr="00741122">
        <w:rPr>
          <w:rFonts w:ascii="Calibri" w:hAnsi="Calibri"/>
          <w:sz w:val="22"/>
          <w:szCs w:val="22"/>
          <w:lang w:eastAsia="en-GB"/>
        </w:rPr>
        <w:tab/>
      </w:r>
      <w:r>
        <w:t>Receive Transmission Granted message (R: Transmission Granted)</w:t>
      </w:r>
      <w:r>
        <w:tab/>
      </w:r>
      <w:r>
        <w:fldChar w:fldCharType="begin" w:fldLock="1"/>
      </w:r>
      <w:r>
        <w:instrText xml:space="preserve"> PAGEREF _Toc99174131 \h </w:instrText>
      </w:r>
      <w:r>
        <w:fldChar w:fldCharType="separate"/>
      </w:r>
      <w:r>
        <w:t>112</w:t>
      </w:r>
      <w:r>
        <w:fldChar w:fldCharType="end"/>
      </w:r>
    </w:p>
    <w:p w14:paraId="67090C3D" w14:textId="061EAFCB" w:rsidR="00BA1F7C" w:rsidRPr="00741122" w:rsidRDefault="00BA1F7C">
      <w:pPr>
        <w:pStyle w:val="TOC5"/>
        <w:rPr>
          <w:rFonts w:ascii="Calibri" w:hAnsi="Calibri"/>
          <w:sz w:val="22"/>
          <w:szCs w:val="22"/>
          <w:lang w:eastAsia="en-GB"/>
        </w:rPr>
      </w:pPr>
      <w:r>
        <w:t>6.5.5.3.6</w:t>
      </w:r>
      <w:r w:rsidRPr="00741122">
        <w:rPr>
          <w:rFonts w:ascii="Calibri" w:hAnsi="Calibri"/>
          <w:sz w:val="22"/>
          <w:szCs w:val="22"/>
          <w:lang w:eastAsia="en-GB"/>
        </w:rPr>
        <w:tab/>
      </w:r>
      <w:r>
        <w:t>Receive Transmission Rejected message (R: Transmission Rejected)</w:t>
      </w:r>
      <w:r>
        <w:tab/>
      </w:r>
      <w:r>
        <w:fldChar w:fldCharType="begin" w:fldLock="1"/>
      </w:r>
      <w:r>
        <w:instrText xml:space="preserve"> PAGEREF _Toc99174132 \h </w:instrText>
      </w:r>
      <w:r>
        <w:fldChar w:fldCharType="separate"/>
      </w:r>
      <w:r>
        <w:t>112</w:t>
      </w:r>
      <w:r>
        <w:fldChar w:fldCharType="end"/>
      </w:r>
    </w:p>
    <w:p w14:paraId="612763F7" w14:textId="24406A44" w:rsidR="00BA1F7C" w:rsidRPr="00741122" w:rsidRDefault="00BA1F7C">
      <w:pPr>
        <w:pStyle w:val="TOC5"/>
        <w:rPr>
          <w:rFonts w:ascii="Calibri" w:hAnsi="Calibri"/>
          <w:sz w:val="22"/>
          <w:szCs w:val="22"/>
          <w:lang w:eastAsia="en-GB"/>
        </w:rPr>
      </w:pPr>
      <w:r>
        <w:t>6.5.5.3.7</w:t>
      </w:r>
      <w:r w:rsidRPr="00741122">
        <w:rPr>
          <w:rFonts w:ascii="Calibri" w:hAnsi="Calibri"/>
          <w:sz w:val="22"/>
          <w:szCs w:val="22"/>
          <w:lang w:eastAsia="en-GB"/>
        </w:rPr>
        <w:tab/>
      </w:r>
      <w:r>
        <w:t>Receive Queue Position Info message (R: Queue Position Info)</w:t>
      </w:r>
      <w:r>
        <w:tab/>
      </w:r>
      <w:r>
        <w:fldChar w:fldCharType="begin" w:fldLock="1"/>
      </w:r>
      <w:r>
        <w:instrText xml:space="preserve"> PAGEREF _Toc99174133 \h </w:instrText>
      </w:r>
      <w:r>
        <w:fldChar w:fldCharType="separate"/>
      </w:r>
      <w:r>
        <w:t>113</w:t>
      </w:r>
      <w:r>
        <w:fldChar w:fldCharType="end"/>
      </w:r>
    </w:p>
    <w:p w14:paraId="3F32D279" w14:textId="62037027" w:rsidR="00BA1F7C" w:rsidRPr="00741122" w:rsidRDefault="00BA1F7C">
      <w:pPr>
        <w:pStyle w:val="TOC5"/>
        <w:rPr>
          <w:rFonts w:ascii="Calibri" w:hAnsi="Calibri"/>
          <w:sz w:val="22"/>
          <w:szCs w:val="22"/>
          <w:lang w:eastAsia="en-GB"/>
        </w:rPr>
      </w:pPr>
      <w:r>
        <w:t>6.5.5.3.8</w:t>
      </w:r>
      <w:r w:rsidRPr="00741122">
        <w:rPr>
          <w:rFonts w:ascii="Calibri" w:hAnsi="Calibri"/>
          <w:sz w:val="22"/>
          <w:szCs w:val="22"/>
          <w:lang w:eastAsia="en-GB"/>
        </w:rPr>
        <w:tab/>
      </w:r>
      <w:r>
        <w:t>Receive Queue Position Request message (R: Queue Position Request)</w:t>
      </w:r>
      <w:r>
        <w:tab/>
      </w:r>
      <w:r>
        <w:fldChar w:fldCharType="begin" w:fldLock="1"/>
      </w:r>
      <w:r>
        <w:instrText xml:space="preserve"> PAGEREF _Toc99174134 \h </w:instrText>
      </w:r>
      <w:r>
        <w:fldChar w:fldCharType="separate"/>
      </w:r>
      <w:r>
        <w:t>113</w:t>
      </w:r>
      <w:r>
        <w:fldChar w:fldCharType="end"/>
      </w:r>
    </w:p>
    <w:p w14:paraId="1BC13A56" w14:textId="7497FF12" w:rsidR="00BA1F7C" w:rsidRPr="00741122" w:rsidRDefault="00BA1F7C">
      <w:pPr>
        <w:pStyle w:val="TOC5"/>
        <w:rPr>
          <w:rFonts w:ascii="Calibri" w:hAnsi="Calibri"/>
          <w:sz w:val="22"/>
          <w:szCs w:val="22"/>
          <w:lang w:eastAsia="en-GB"/>
        </w:rPr>
      </w:pPr>
      <w:r>
        <w:lastRenderedPageBreak/>
        <w:t>6.5.5.3.9</w:t>
      </w:r>
      <w:r w:rsidRPr="00741122">
        <w:rPr>
          <w:rFonts w:ascii="Calibri" w:hAnsi="Calibri"/>
          <w:sz w:val="22"/>
          <w:szCs w:val="22"/>
          <w:lang w:eastAsia="en-GB"/>
        </w:rPr>
        <w:tab/>
      </w:r>
      <w:r>
        <w:t>Receive RTP media packets (R: RTP media)</w:t>
      </w:r>
      <w:r>
        <w:tab/>
      </w:r>
      <w:r>
        <w:fldChar w:fldCharType="begin" w:fldLock="1"/>
      </w:r>
      <w:r>
        <w:instrText xml:space="preserve"> PAGEREF _Toc99174135 \h </w:instrText>
      </w:r>
      <w:r>
        <w:fldChar w:fldCharType="separate"/>
      </w:r>
      <w:r>
        <w:t>113</w:t>
      </w:r>
      <w:r>
        <w:fldChar w:fldCharType="end"/>
      </w:r>
    </w:p>
    <w:p w14:paraId="5EE7A891" w14:textId="1EA15721" w:rsidR="00BA1F7C" w:rsidRPr="00741122" w:rsidRDefault="00BA1F7C">
      <w:pPr>
        <w:pStyle w:val="TOC5"/>
        <w:rPr>
          <w:rFonts w:ascii="Calibri" w:hAnsi="Calibri"/>
          <w:sz w:val="22"/>
          <w:szCs w:val="22"/>
          <w:lang w:eastAsia="en-GB"/>
        </w:rPr>
      </w:pPr>
      <w:r>
        <w:t>6.5.5.3.10</w:t>
      </w:r>
      <w:r w:rsidRPr="00741122">
        <w:rPr>
          <w:rFonts w:ascii="Calibri" w:hAnsi="Calibri"/>
          <w:sz w:val="22"/>
          <w:szCs w:val="22"/>
          <w:lang w:eastAsia="en-GB"/>
        </w:rPr>
        <w:tab/>
      </w:r>
      <w:r>
        <w:t>Receive Transmission Release message (R: Transmission Release)</w:t>
      </w:r>
      <w:r>
        <w:tab/>
      </w:r>
      <w:r>
        <w:fldChar w:fldCharType="begin" w:fldLock="1"/>
      </w:r>
      <w:r>
        <w:instrText xml:space="preserve"> PAGEREF _Toc99174136 \h </w:instrText>
      </w:r>
      <w:r>
        <w:fldChar w:fldCharType="separate"/>
      </w:r>
      <w:r>
        <w:t>113</w:t>
      </w:r>
      <w:r>
        <w:fldChar w:fldCharType="end"/>
      </w:r>
    </w:p>
    <w:p w14:paraId="783AACC5" w14:textId="779B72A7" w:rsidR="00BA1F7C" w:rsidRPr="00741122" w:rsidRDefault="00BA1F7C">
      <w:pPr>
        <w:pStyle w:val="TOC5"/>
        <w:rPr>
          <w:rFonts w:ascii="Calibri" w:hAnsi="Calibri"/>
          <w:sz w:val="22"/>
          <w:szCs w:val="22"/>
          <w:lang w:eastAsia="en-GB"/>
        </w:rPr>
      </w:pPr>
      <w:r>
        <w:t>6.5.5.3.11</w:t>
      </w:r>
      <w:r w:rsidRPr="00741122">
        <w:rPr>
          <w:rFonts w:ascii="Calibri" w:hAnsi="Calibri"/>
          <w:sz w:val="22"/>
          <w:szCs w:val="22"/>
          <w:lang w:eastAsia="en-GB"/>
        </w:rPr>
        <w:tab/>
      </w:r>
      <w:r>
        <w:t>Receive split instruction (R: Split)</w:t>
      </w:r>
      <w:r>
        <w:tab/>
      </w:r>
      <w:r>
        <w:fldChar w:fldCharType="begin" w:fldLock="1"/>
      </w:r>
      <w:r>
        <w:instrText xml:space="preserve"> PAGEREF _Toc99174137 \h </w:instrText>
      </w:r>
      <w:r>
        <w:fldChar w:fldCharType="separate"/>
      </w:r>
      <w:r>
        <w:t>114</w:t>
      </w:r>
      <w:r>
        <w:fldChar w:fldCharType="end"/>
      </w:r>
    </w:p>
    <w:p w14:paraId="7E03098F" w14:textId="3D15CC61" w:rsidR="00BA1F7C" w:rsidRPr="00741122" w:rsidRDefault="00BA1F7C">
      <w:pPr>
        <w:pStyle w:val="TOC4"/>
        <w:rPr>
          <w:rFonts w:ascii="Calibri" w:hAnsi="Calibri"/>
          <w:sz w:val="22"/>
          <w:szCs w:val="22"/>
          <w:lang w:eastAsia="en-GB"/>
        </w:rPr>
      </w:pPr>
      <w:r>
        <w:t>6.5.5.4</w:t>
      </w:r>
      <w:r w:rsidRPr="00741122">
        <w:rPr>
          <w:rFonts w:ascii="Calibri" w:hAnsi="Calibri"/>
          <w:sz w:val="22"/>
          <w:szCs w:val="22"/>
          <w:lang w:eastAsia="en-GB"/>
        </w:rPr>
        <w:tab/>
      </w:r>
      <w:r>
        <w:t>State: 'P: has permission'</w:t>
      </w:r>
      <w:r>
        <w:tab/>
      </w:r>
      <w:r>
        <w:fldChar w:fldCharType="begin" w:fldLock="1"/>
      </w:r>
      <w:r>
        <w:instrText xml:space="preserve"> PAGEREF _Toc99174138 \h </w:instrText>
      </w:r>
      <w:r>
        <w:fldChar w:fldCharType="separate"/>
      </w:r>
      <w:r>
        <w:t>114</w:t>
      </w:r>
      <w:r>
        <w:fldChar w:fldCharType="end"/>
      </w:r>
    </w:p>
    <w:p w14:paraId="5592A6DD" w14:textId="5270AEE9" w:rsidR="00BA1F7C" w:rsidRPr="00741122" w:rsidRDefault="00BA1F7C">
      <w:pPr>
        <w:pStyle w:val="TOC5"/>
        <w:rPr>
          <w:rFonts w:ascii="Calibri" w:hAnsi="Calibri"/>
          <w:sz w:val="22"/>
          <w:szCs w:val="22"/>
          <w:lang w:eastAsia="en-GB"/>
        </w:rPr>
      </w:pPr>
      <w:r>
        <w:t>6.5.5.4.1</w:t>
      </w:r>
      <w:r w:rsidRPr="00741122">
        <w:rPr>
          <w:rFonts w:ascii="Calibri" w:hAnsi="Calibri"/>
          <w:sz w:val="22"/>
          <w:szCs w:val="22"/>
          <w:lang w:eastAsia="en-GB"/>
        </w:rPr>
        <w:tab/>
      </w:r>
      <w:r>
        <w:t>General</w:t>
      </w:r>
      <w:r>
        <w:tab/>
      </w:r>
      <w:r>
        <w:fldChar w:fldCharType="begin" w:fldLock="1"/>
      </w:r>
      <w:r>
        <w:instrText xml:space="preserve"> PAGEREF _Toc99174139 \h </w:instrText>
      </w:r>
      <w:r>
        <w:fldChar w:fldCharType="separate"/>
      </w:r>
      <w:r>
        <w:t>114</w:t>
      </w:r>
      <w:r>
        <w:fldChar w:fldCharType="end"/>
      </w:r>
    </w:p>
    <w:p w14:paraId="7618461F" w14:textId="7314F3E8" w:rsidR="00BA1F7C" w:rsidRPr="00741122" w:rsidRDefault="00BA1F7C">
      <w:pPr>
        <w:pStyle w:val="TOC5"/>
        <w:rPr>
          <w:rFonts w:ascii="Calibri" w:hAnsi="Calibri"/>
          <w:sz w:val="22"/>
          <w:szCs w:val="22"/>
          <w:lang w:eastAsia="en-GB"/>
        </w:rPr>
      </w:pPr>
      <w:r>
        <w:t>6.5.5.4.2</w:t>
      </w:r>
      <w:r w:rsidRPr="00741122">
        <w:rPr>
          <w:rFonts w:ascii="Calibri" w:hAnsi="Calibri"/>
          <w:sz w:val="22"/>
          <w:szCs w:val="22"/>
          <w:lang w:eastAsia="en-GB"/>
        </w:rPr>
        <w:tab/>
      </w:r>
      <w:r>
        <w:t>Receive RTP media packets</w:t>
      </w:r>
      <w:r>
        <w:tab/>
      </w:r>
      <w:r>
        <w:fldChar w:fldCharType="begin" w:fldLock="1"/>
      </w:r>
      <w:r>
        <w:instrText xml:space="preserve"> PAGEREF _Toc99174140 \h </w:instrText>
      </w:r>
      <w:r>
        <w:fldChar w:fldCharType="separate"/>
      </w:r>
      <w:r>
        <w:t>114</w:t>
      </w:r>
      <w:r>
        <w:fldChar w:fldCharType="end"/>
      </w:r>
    </w:p>
    <w:p w14:paraId="1C470B4D" w14:textId="31E0066B" w:rsidR="00BA1F7C" w:rsidRPr="00741122" w:rsidRDefault="00BA1F7C">
      <w:pPr>
        <w:pStyle w:val="TOC5"/>
        <w:rPr>
          <w:rFonts w:ascii="Calibri" w:hAnsi="Calibri"/>
          <w:sz w:val="22"/>
          <w:szCs w:val="22"/>
          <w:lang w:eastAsia="en-GB"/>
        </w:rPr>
      </w:pPr>
      <w:r>
        <w:t>6.5.5.4.3</w:t>
      </w:r>
      <w:r w:rsidRPr="00741122">
        <w:rPr>
          <w:rFonts w:ascii="Calibri" w:hAnsi="Calibri"/>
          <w:sz w:val="22"/>
          <w:szCs w:val="22"/>
          <w:lang w:eastAsia="en-GB"/>
        </w:rPr>
        <w:tab/>
      </w:r>
      <w:r>
        <w:t>Receive Transmission Release message</w:t>
      </w:r>
      <w:r>
        <w:tab/>
      </w:r>
      <w:r>
        <w:fldChar w:fldCharType="begin" w:fldLock="1"/>
      </w:r>
      <w:r>
        <w:instrText xml:space="preserve"> PAGEREF _Toc99174141 \h </w:instrText>
      </w:r>
      <w:r>
        <w:fldChar w:fldCharType="separate"/>
      </w:r>
      <w:r>
        <w:t>114</w:t>
      </w:r>
      <w:r>
        <w:fldChar w:fldCharType="end"/>
      </w:r>
    </w:p>
    <w:p w14:paraId="6C893C25" w14:textId="48795B4B" w:rsidR="00BA1F7C" w:rsidRPr="00741122" w:rsidRDefault="00BA1F7C">
      <w:pPr>
        <w:pStyle w:val="TOC5"/>
        <w:rPr>
          <w:rFonts w:ascii="Calibri" w:hAnsi="Calibri"/>
          <w:sz w:val="22"/>
          <w:szCs w:val="22"/>
          <w:lang w:eastAsia="en-GB"/>
        </w:rPr>
      </w:pPr>
      <w:r>
        <w:t>6.5.5.4.4</w:t>
      </w:r>
      <w:r w:rsidRPr="00741122">
        <w:rPr>
          <w:rFonts w:ascii="Calibri" w:hAnsi="Calibri"/>
          <w:sz w:val="22"/>
          <w:szCs w:val="22"/>
          <w:lang w:eastAsia="en-GB"/>
        </w:rPr>
        <w:tab/>
      </w:r>
      <w:r>
        <w:t>Receive Transmission Ack message</w:t>
      </w:r>
      <w:r>
        <w:tab/>
      </w:r>
      <w:r>
        <w:fldChar w:fldCharType="begin" w:fldLock="1"/>
      </w:r>
      <w:r>
        <w:instrText xml:space="preserve"> PAGEREF _Toc99174142 \h </w:instrText>
      </w:r>
      <w:r>
        <w:fldChar w:fldCharType="separate"/>
      </w:r>
      <w:r>
        <w:t>114</w:t>
      </w:r>
      <w:r>
        <w:fldChar w:fldCharType="end"/>
      </w:r>
    </w:p>
    <w:p w14:paraId="67D559F7" w14:textId="213184D6" w:rsidR="00BA1F7C" w:rsidRPr="00741122" w:rsidRDefault="00BA1F7C">
      <w:pPr>
        <w:pStyle w:val="TOC5"/>
        <w:rPr>
          <w:rFonts w:ascii="Calibri" w:hAnsi="Calibri"/>
          <w:sz w:val="22"/>
          <w:szCs w:val="22"/>
          <w:lang w:eastAsia="en-GB"/>
        </w:rPr>
      </w:pPr>
      <w:r>
        <w:t>6.5.5.4.5</w:t>
      </w:r>
      <w:r w:rsidRPr="00741122">
        <w:rPr>
          <w:rFonts w:ascii="Calibri" w:hAnsi="Calibri"/>
          <w:sz w:val="22"/>
          <w:szCs w:val="22"/>
          <w:lang w:eastAsia="en-GB"/>
        </w:rPr>
        <w:tab/>
      </w:r>
      <w:r>
        <w:t>Receive Transmission Idle message</w:t>
      </w:r>
      <w:r>
        <w:tab/>
      </w:r>
      <w:r>
        <w:fldChar w:fldCharType="begin" w:fldLock="1"/>
      </w:r>
      <w:r>
        <w:instrText xml:space="preserve"> PAGEREF _Toc99174143 \h </w:instrText>
      </w:r>
      <w:r>
        <w:fldChar w:fldCharType="separate"/>
      </w:r>
      <w:r>
        <w:t>115</w:t>
      </w:r>
      <w:r>
        <w:fldChar w:fldCharType="end"/>
      </w:r>
    </w:p>
    <w:p w14:paraId="7EE942C0" w14:textId="15503391" w:rsidR="00BA1F7C" w:rsidRPr="00741122" w:rsidRDefault="00BA1F7C">
      <w:pPr>
        <w:pStyle w:val="TOC5"/>
        <w:rPr>
          <w:rFonts w:ascii="Calibri" w:hAnsi="Calibri"/>
          <w:sz w:val="22"/>
          <w:szCs w:val="22"/>
          <w:lang w:eastAsia="en-GB"/>
        </w:rPr>
      </w:pPr>
      <w:r>
        <w:t>6.5.5.4.6</w:t>
      </w:r>
      <w:r w:rsidRPr="00741122">
        <w:rPr>
          <w:rFonts w:ascii="Calibri" w:hAnsi="Calibri"/>
          <w:sz w:val="22"/>
          <w:szCs w:val="22"/>
          <w:lang w:eastAsia="en-GB"/>
        </w:rPr>
        <w:tab/>
      </w:r>
      <w:r>
        <w:t>Receive Transmission Arbitration Taken message</w:t>
      </w:r>
      <w:r>
        <w:tab/>
      </w:r>
      <w:r>
        <w:fldChar w:fldCharType="begin" w:fldLock="1"/>
      </w:r>
      <w:r>
        <w:instrText xml:space="preserve"> PAGEREF _Toc99174144 \h </w:instrText>
      </w:r>
      <w:r>
        <w:fldChar w:fldCharType="separate"/>
      </w:r>
      <w:r>
        <w:t>115</w:t>
      </w:r>
      <w:r>
        <w:fldChar w:fldCharType="end"/>
      </w:r>
    </w:p>
    <w:p w14:paraId="55B2C0C7" w14:textId="4D561F0E" w:rsidR="00BA1F7C" w:rsidRPr="00741122" w:rsidRDefault="00BA1F7C">
      <w:pPr>
        <w:pStyle w:val="TOC5"/>
        <w:rPr>
          <w:rFonts w:ascii="Calibri" w:hAnsi="Calibri"/>
          <w:sz w:val="22"/>
          <w:szCs w:val="22"/>
          <w:lang w:eastAsia="en-GB"/>
        </w:rPr>
      </w:pPr>
      <w:r>
        <w:t>6.5.5.4.7</w:t>
      </w:r>
      <w:r w:rsidRPr="00741122">
        <w:rPr>
          <w:rFonts w:ascii="Calibri" w:hAnsi="Calibri"/>
          <w:sz w:val="22"/>
          <w:szCs w:val="22"/>
          <w:lang w:eastAsia="en-GB"/>
        </w:rPr>
        <w:tab/>
      </w:r>
      <w:r>
        <w:t>Receive Transmission Revoked message</w:t>
      </w:r>
      <w:r>
        <w:tab/>
      </w:r>
      <w:r>
        <w:fldChar w:fldCharType="begin" w:fldLock="1"/>
      </w:r>
      <w:r>
        <w:instrText xml:space="preserve"> PAGEREF _Toc99174145 \h </w:instrText>
      </w:r>
      <w:r>
        <w:fldChar w:fldCharType="separate"/>
      </w:r>
      <w:r>
        <w:t>115</w:t>
      </w:r>
      <w:r>
        <w:fldChar w:fldCharType="end"/>
      </w:r>
    </w:p>
    <w:p w14:paraId="459A640A" w14:textId="5DBBE1CA" w:rsidR="00BA1F7C" w:rsidRPr="00741122" w:rsidRDefault="00BA1F7C">
      <w:pPr>
        <w:pStyle w:val="TOC5"/>
        <w:rPr>
          <w:rFonts w:ascii="Calibri" w:hAnsi="Calibri"/>
          <w:sz w:val="22"/>
          <w:szCs w:val="22"/>
          <w:lang w:eastAsia="en-GB"/>
        </w:rPr>
      </w:pPr>
      <w:r>
        <w:t>6.5.5.4.8</w:t>
      </w:r>
      <w:r w:rsidRPr="00741122">
        <w:rPr>
          <w:rFonts w:ascii="Calibri" w:hAnsi="Calibri"/>
          <w:sz w:val="22"/>
          <w:szCs w:val="22"/>
          <w:lang w:eastAsia="en-GB"/>
        </w:rPr>
        <w:tab/>
      </w:r>
      <w:r>
        <w:t>Receive split instruction (R: Split)</w:t>
      </w:r>
      <w:r>
        <w:tab/>
      </w:r>
      <w:r>
        <w:fldChar w:fldCharType="begin" w:fldLock="1"/>
      </w:r>
      <w:r>
        <w:instrText xml:space="preserve"> PAGEREF _Toc99174146 \h </w:instrText>
      </w:r>
      <w:r>
        <w:fldChar w:fldCharType="separate"/>
      </w:r>
      <w:r>
        <w:t>115</w:t>
      </w:r>
      <w:r>
        <w:fldChar w:fldCharType="end"/>
      </w:r>
    </w:p>
    <w:p w14:paraId="4EFCB3FD" w14:textId="088A3CAD" w:rsidR="00BA1F7C" w:rsidRPr="00741122" w:rsidRDefault="00BA1F7C">
      <w:pPr>
        <w:pStyle w:val="TOC4"/>
        <w:rPr>
          <w:rFonts w:ascii="Calibri" w:hAnsi="Calibri"/>
          <w:sz w:val="22"/>
          <w:szCs w:val="22"/>
          <w:lang w:eastAsia="en-GB"/>
        </w:rPr>
      </w:pPr>
      <w:r>
        <w:t>6.5.5.5</w:t>
      </w:r>
      <w:r w:rsidRPr="00741122">
        <w:rPr>
          <w:rFonts w:ascii="Calibri" w:hAnsi="Calibri"/>
          <w:sz w:val="22"/>
          <w:szCs w:val="22"/>
          <w:lang w:eastAsia="en-GB"/>
        </w:rPr>
        <w:tab/>
      </w:r>
      <w:r>
        <w:t>In any state</w:t>
      </w:r>
      <w:r>
        <w:tab/>
      </w:r>
      <w:r>
        <w:fldChar w:fldCharType="begin" w:fldLock="1"/>
      </w:r>
      <w:r>
        <w:instrText xml:space="preserve"> PAGEREF _Toc99174147 \h </w:instrText>
      </w:r>
      <w:r>
        <w:fldChar w:fldCharType="separate"/>
      </w:r>
      <w:r>
        <w:t>115</w:t>
      </w:r>
      <w:r>
        <w:fldChar w:fldCharType="end"/>
      </w:r>
    </w:p>
    <w:p w14:paraId="4F91E160" w14:textId="1D55063D" w:rsidR="00BA1F7C" w:rsidRPr="00741122" w:rsidRDefault="00BA1F7C">
      <w:pPr>
        <w:pStyle w:val="TOC5"/>
        <w:rPr>
          <w:rFonts w:ascii="Calibri" w:hAnsi="Calibri"/>
          <w:sz w:val="22"/>
          <w:szCs w:val="22"/>
          <w:lang w:eastAsia="en-GB"/>
        </w:rPr>
      </w:pPr>
      <w:r>
        <w:t>6.5.5.5.1</w:t>
      </w:r>
      <w:r w:rsidRPr="00741122">
        <w:rPr>
          <w:rFonts w:ascii="Calibri" w:hAnsi="Calibri"/>
          <w:sz w:val="22"/>
          <w:szCs w:val="22"/>
          <w:lang w:eastAsia="en-GB"/>
        </w:rPr>
        <w:tab/>
      </w:r>
      <w:r>
        <w:t>General</w:t>
      </w:r>
      <w:r>
        <w:tab/>
      </w:r>
      <w:r>
        <w:fldChar w:fldCharType="begin" w:fldLock="1"/>
      </w:r>
      <w:r>
        <w:instrText xml:space="preserve"> PAGEREF _Toc99174148 \h </w:instrText>
      </w:r>
      <w:r>
        <w:fldChar w:fldCharType="separate"/>
      </w:r>
      <w:r>
        <w:t>115</w:t>
      </w:r>
      <w:r>
        <w:fldChar w:fldCharType="end"/>
      </w:r>
    </w:p>
    <w:p w14:paraId="2A80125E" w14:textId="603A25C0" w:rsidR="00BA1F7C" w:rsidRPr="00741122" w:rsidRDefault="00BA1F7C">
      <w:pPr>
        <w:pStyle w:val="TOC5"/>
        <w:rPr>
          <w:rFonts w:ascii="Calibri" w:hAnsi="Calibri"/>
          <w:sz w:val="22"/>
          <w:szCs w:val="22"/>
          <w:lang w:eastAsia="en-GB"/>
        </w:rPr>
      </w:pPr>
      <w:r>
        <w:t>6.5.5.5.2</w:t>
      </w:r>
      <w:r w:rsidRPr="00741122">
        <w:rPr>
          <w:rFonts w:ascii="Calibri" w:hAnsi="Calibri"/>
          <w:sz w:val="22"/>
          <w:szCs w:val="22"/>
          <w:lang w:eastAsia="en-GB"/>
        </w:rPr>
        <w:tab/>
      </w:r>
      <w:r>
        <w:t>Receive Transmission Ack message (R: Transmission Ack)</w:t>
      </w:r>
      <w:r>
        <w:tab/>
      </w:r>
      <w:r>
        <w:fldChar w:fldCharType="begin" w:fldLock="1"/>
      </w:r>
      <w:r>
        <w:instrText xml:space="preserve"> PAGEREF _Toc99174149 \h </w:instrText>
      </w:r>
      <w:r>
        <w:fldChar w:fldCharType="separate"/>
      </w:r>
      <w:r>
        <w:t>116</w:t>
      </w:r>
      <w:r>
        <w:fldChar w:fldCharType="end"/>
      </w:r>
    </w:p>
    <w:p w14:paraId="0E4D689C" w14:textId="708D25A1" w:rsidR="00BA1F7C" w:rsidRPr="00741122" w:rsidRDefault="00BA1F7C">
      <w:pPr>
        <w:pStyle w:val="TOC5"/>
        <w:rPr>
          <w:rFonts w:ascii="Calibri" w:hAnsi="Calibri"/>
          <w:sz w:val="22"/>
          <w:szCs w:val="22"/>
          <w:lang w:eastAsia="en-GB"/>
        </w:rPr>
      </w:pPr>
      <w:r>
        <w:t>6.5.5.5.3</w:t>
      </w:r>
      <w:r w:rsidRPr="00741122">
        <w:rPr>
          <w:rFonts w:ascii="Calibri" w:hAnsi="Calibri"/>
          <w:sz w:val="22"/>
          <w:szCs w:val="22"/>
          <w:lang w:eastAsia="en-GB"/>
        </w:rPr>
        <w:tab/>
      </w:r>
      <w:r>
        <w:t>MCVideo session release step 1 (MCVideo call release - 1)</w:t>
      </w:r>
      <w:r>
        <w:tab/>
      </w:r>
      <w:r>
        <w:fldChar w:fldCharType="begin" w:fldLock="1"/>
      </w:r>
      <w:r>
        <w:instrText xml:space="preserve"> PAGEREF _Toc99174150 \h </w:instrText>
      </w:r>
      <w:r>
        <w:fldChar w:fldCharType="separate"/>
      </w:r>
      <w:r>
        <w:t>116</w:t>
      </w:r>
      <w:r>
        <w:fldChar w:fldCharType="end"/>
      </w:r>
    </w:p>
    <w:p w14:paraId="4AB2CE96" w14:textId="184D9CCF" w:rsidR="00BA1F7C" w:rsidRPr="00741122" w:rsidRDefault="00BA1F7C">
      <w:pPr>
        <w:pStyle w:val="TOC4"/>
        <w:rPr>
          <w:rFonts w:ascii="Calibri" w:hAnsi="Calibri"/>
          <w:sz w:val="22"/>
          <w:szCs w:val="22"/>
          <w:lang w:eastAsia="en-GB"/>
        </w:rPr>
      </w:pPr>
      <w:r>
        <w:t>6.5.5.6</w:t>
      </w:r>
      <w:r w:rsidRPr="00741122">
        <w:rPr>
          <w:rFonts w:ascii="Calibri" w:hAnsi="Calibri"/>
          <w:sz w:val="22"/>
          <w:szCs w:val="22"/>
          <w:lang w:eastAsia="en-GB"/>
        </w:rPr>
        <w:tab/>
      </w:r>
      <w:r>
        <w:t>State: 'P: Releasing'</w:t>
      </w:r>
      <w:r>
        <w:tab/>
      </w:r>
      <w:r>
        <w:fldChar w:fldCharType="begin" w:fldLock="1"/>
      </w:r>
      <w:r>
        <w:instrText xml:space="preserve"> PAGEREF _Toc99174151 \h </w:instrText>
      </w:r>
      <w:r>
        <w:fldChar w:fldCharType="separate"/>
      </w:r>
      <w:r>
        <w:t>116</w:t>
      </w:r>
      <w:r>
        <w:fldChar w:fldCharType="end"/>
      </w:r>
    </w:p>
    <w:p w14:paraId="48AC26E2" w14:textId="4FE43704" w:rsidR="00BA1F7C" w:rsidRPr="00741122" w:rsidRDefault="00BA1F7C">
      <w:pPr>
        <w:pStyle w:val="TOC5"/>
        <w:rPr>
          <w:rFonts w:ascii="Calibri" w:hAnsi="Calibri"/>
          <w:sz w:val="22"/>
          <w:szCs w:val="22"/>
          <w:lang w:eastAsia="en-GB"/>
        </w:rPr>
      </w:pPr>
      <w:r>
        <w:t>6.5.5.6.1</w:t>
      </w:r>
      <w:r w:rsidRPr="00741122">
        <w:rPr>
          <w:rFonts w:ascii="Calibri" w:hAnsi="Calibri"/>
          <w:sz w:val="22"/>
          <w:szCs w:val="22"/>
          <w:lang w:eastAsia="en-GB"/>
        </w:rPr>
        <w:tab/>
      </w:r>
      <w:r>
        <w:t>General</w:t>
      </w:r>
      <w:r>
        <w:tab/>
      </w:r>
      <w:r>
        <w:fldChar w:fldCharType="begin" w:fldLock="1"/>
      </w:r>
      <w:r>
        <w:instrText xml:space="preserve"> PAGEREF _Toc99174152 \h </w:instrText>
      </w:r>
      <w:r>
        <w:fldChar w:fldCharType="separate"/>
      </w:r>
      <w:r>
        <w:t>116</w:t>
      </w:r>
      <w:r>
        <w:fldChar w:fldCharType="end"/>
      </w:r>
    </w:p>
    <w:p w14:paraId="0F5C9681" w14:textId="0B7759B8" w:rsidR="00BA1F7C" w:rsidRPr="00741122" w:rsidRDefault="00BA1F7C">
      <w:pPr>
        <w:pStyle w:val="TOC5"/>
        <w:rPr>
          <w:rFonts w:ascii="Calibri" w:hAnsi="Calibri"/>
          <w:sz w:val="22"/>
          <w:szCs w:val="22"/>
          <w:lang w:eastAsia="en-GB"/>
        </w:rPr>
      </w:pPr>
      <w:r>
        <w:t>6.5.5.6.2</w:t>
      </w:r>
      <w:r w:rsidRPr="00741122">
        <w:rPr>
          <w:rFonts w:ascii="Calibri" w:hAnsi="Calibri"/>
          <w:sz w:val="22"/>
          <w:szCs w:val="22"/>
          <w:lang w:eastAsia="en-GB"/>
        </w:rPr>
        <w:tab/>
      </w:r>
      <w:r>
        <w:t>MCVideo session release step 2 (MCVideo call release - 2)</w:t>
      </w:r>
      <w:r>
        <w:tab/>
      </w:r>
      <w:r>
        <w:fldChar w:fldCharType="begin" w:fldLock="1"/>
      </w:r>
      <w:r>
        <w:instrText xml:space="preserve"> PAGEREF _Toc99174153 \h </w:instrText>
      </w:r>
      <w:r>
        <w:fldChar w:fldCharType="separate"/>
      </w:r>
      <w:r>
        <w:t>116</w:t>
      </w:r>
      <w:r>
        <w:fldChar w:fldCharType="end"/>
      </w:r>
    </w:p>
    <w:p w14:paraId="6E0683A4" w14:textId="2FF7B3AC" w:rsidR="00BA1F7C" w:rsidRPr="00741122" w:rsidRDefault="00BA1F7C">
      <w:pPr>
        <w:pStyle w:val="TOC1"/>
        <w:rPr>
          <w:rFonts w:ascii="Calibri" w:hAnsi="Calibri"/>
          <w:szCs w:val="22"/>
          <w:lang w:eastAsia="en-GB"/>
        </w:rPr>
      </w:pPr>
      <w:r>
        <w:t>7</w:t>
      </w:r>
      <w:r w:rsidRPr="00741122">
        <w:rPr>
          <w:rFonts w:ascii="Calibri" w:hAnsi="Calibri"/>
          <w:szCs w:val="22"/>
          <w:lang w:eastAsia="en-GB"/>
        </w:rPr>
        <w:tab/>
      </w:r>
      <w:r>
        <w:t>Off-network MCVideo service media plane procedures</w:t>
      </w:r>
      <w:r>
        <w:tab/>
      </w:r>
      <w:r>
        <w:fldChar w:fldCharType="begin" w:fldLock="1"/>
      </w:r>
      <w:r>
        <w:instrText xml:space="preserve"> PAGEREF _Toc99174154 \h </w:instrText>
      </w:r>
      <w:r>
        <w:fldChar w:fldCharType="separate"/>
      </w:r>
      <w:r>
        <w:t>117</w:t>
      </w:r>
      <w:r>
        <w:fldChar w:fldCharType="end"/>
      </w:r>
    </w:p>
    <w:p w14:paraId="0AF50DF0" w14:textId="1C65BD0E" w:rsidR="00BA1F7C" w:rsidRPr="00741122" w:rsidRDefault="00BA1F7C">
      <w:pPr>
        <w:pStyle w:val="TOC2"/>
        <w:rPr>
          <w:rFonts w:ascii="Calibri" w:hAnsi="Calibri"/>
          <w:sz w:val="22"/>
          <w:szCs w:val="22"/>
          <w:lang w:eastAsia="en-GB"/>
        </w:rPr>
      </w:pPr>
      <w:r>
        <w:t>7.1</w:t>
      </w:r>
      <w:r w:rsidRPr="00741122">
        <w:rPr>
          <w:rFonts w:ascii="Calibri" w:hAnsi="Calibri"/>
          <w:sz w:val="22"/>
          <w:szCs w:val="22"/>
          <w:lang w:eastAsia="en-GB"/>
        </w:rPr>
        <w:tab/>
      </w:r>
      <w:r>
        <w:t>General</w:t>
      </w:r>
      <w:r>
        <w:tab/>
      </w:r>
      <w:r>
        <w:fldChar w:fldCharType="begin" w:fldLock="1"/>
      </w:r>
      <w:r>
        <w:instrText xml:space="preserve"> PAGEREF _Toc99174155 \h </w:instrText>
      </w:r>
      <w:r>
        <w:fldChar w:fldCharType="separate"/>
      </w:r>
      <w:r>
        <w:t>117</w:t>
      </w:r>
      <w:r>
        <w:fldChar w:fldCharType="end"/>
      </w:r>
    </w:p>
    <w:p w14:paraId="76245E44" w14:textId="765D95F1" w:rsidR="00BA1F7C" w:rsidRPr="00741122" w:rsidRDefault="00BA1F7C">
      <w:pPr>
        <w:pStyle w:val="TOC2"/>
        <w:rPr>
          <w:rFonts w:ascii="Calibri" w:hAnsi="Calibri"/>
          <w:sz w:val="22"/>
          <w:szCs w:val="22"/>
          <w:lang w:eastAsia="en-GB"/>
        </w:rPr>
      </w:pPr>
      <w:r>
        <w:t>7.2</w:t>
      </w:r>
      <w:r w:rsidRPr="00741122">
        <w:rPr>
          <w:rFonts w:ascii="Calibri" w:hAnsi="Calibri"/>
          <w:sz w:val="22"/>
          <w:szCs w:val="22"/>
          <w:lang w:eastAsia="en-GB"/>
        </w:rPr>
        <w:tab/>
      </w:r>
      <w:r>
        <w:t>Transmission participant procedures</w:t>
      </w:r>
      <w:r w:rsidRPr="001B2AE7">
        <w:rPr>
          <w:lang w:val="en-IN"/>
        </w:rPr>
        <w:t xml:space="preserve"> for single arbitrator approach</w:t>
      </w:r>
      <w:r>
        <w:tab/>
      </w:r>
      <w:r>
        <w:fldChar w:fldCharType="begin" w:fldLock="1"/>
      </w:r>
      <w:r>
        <w:instrText xml:space="preserve"> PAGEREF _Toc99174156 \h </w:instrText>
      </w:r>
      <w:r>
        <w:fldChar w:fldCharType="separate"/>
      </w:r>
      <w:r>
        <w:t>117</w:t>
      </w:r>
      <w:r>
        <w:fldChar w:fldCharType="end"/>
      </w:r>
    </w:p>
    <w:p w14:paraId="6C414BBD" w14:textId="4F5AB96E" w:rsidR="00BA1F7C" w:rsidRPr="00741122" w:rsidRDefault="00BA1F7C">
      <w:pPr>
        <w:pStyle w:val="TOC3"/>
        <w:rPr>
          <w:rFonts w:ascii="Calibri" w:hAnsi="Calibri"/>
          <w:sz w:val="22"/>
          <w:szCs w:val="22"/>
          <w:lang w:eastAsia="en-GB"/>
        </w:rPr>
      </w:pPr>
      <w:r>
        <w:t>7.2.1</w:t>
      </w:r>
      <w:r w:rsidRPr="00741122">
        <w:rPr>
          <w:rFonts w:ascii="Calibri" w:hAnsi="Calibri"/>
          <w:sz w:val="22"/>
          <w:szCs w:val="22"/>
          <w:lang w:eastAsia="en-GB"/>
        </w:rPr>
        <w:tab/>
      </w:r>
      <w:r>
        <w:t>Transmission participant procedures at MCVideo session initialisation</w:t>
      </w:r>
      <w:r>
        <w:tab/>
      </w:r>
      <w:r>
        <w:fldChar w:fldCharType="begin" w:fldLock="1"/>
      </w:r>
      <w:r>
        <w:instrText xml:space="preserve"> PAGEREF _Toc99174157 \h </w:instrText>
      </w:r>
      <w:r>
        <w:fldChar w:fldCharType="separate"/>
      </w:r>
      <w:r>
        <w:t>117</w:t>
      </w:r>
      <w:r>
        <w:fldChar w:fldCharType="end"/>
      </w:r>
    </w:p>
    <w:p w14:paraId="20038760" w14:textId="59274743" w:rsidR="00BA1F7C" w:rsidRPr="00741122" w:rsidRDefault="00BA1F7C">
      <w:pPr>
        <w:pStyle w:val="TOC4"/>
        <w:rPr>
          <w:rFonts w:ascii="Calibri" w:hAnsi="Calibri"/>
          <w:sz w:val="22"/>
          <w:szCs w:val="22"/>
          <w:lang w:eastAsia="en-GB"/>
        </w:rPr>
      </w:pPr>
      <w:r w:rsidRPr="00BA1F7C">
        <w:t>7.2.1.2</w:t>
      </w:r>
      <w:r w:rsidRPr="00741122">
        <w:rPr>
          <w:rFonts w:ascii="Calibri" w:hAnsi="Calibri"/>
          <w:sz w:val="22"/>
          <w:szCs w:val="22"/>
          <w:lang w:eastAsia="en-GB"/>
        </w:rPr>
        <w:tab/>
      </w:r>
      <w:r w:rsidRPr="001B2AE7">
        <w:rPr>
          <w:lang w:val="en-IN"/>
        </w:rPr>
        <w:t>Determine off-network transmission priority</w:t>
      </w:r>
      <w:r>
        <w:tab/>
      </w:r>
      <w:r>
        <w:fldChar w:fldCharType="begin" w:fldLock="1"/>
      </w:r>
      <w:r>
        <w:instrText xml:space="preserve"> PAGEREF _Toc99174158 \h </w:instrText>
      </w:r>
      <w:r>
        <w:fldChar w:fldCharType="separate"/>
      </w:r>
      <w:r>
        <w:t>118</w:t>
      </w:r>
      <w:r>
        <w:fldChar w:fldCharType="end"/>
      </w:r>
    </w:p>
    <w:p w14:paraId="426D2F23" w14:textId="1F4E8124" w:rsidR="00BA1F7C" w:rsidRPr="00741122" w:rsidRDefault="00BA1F7C">
      <w:pPr>
        <w:pStyle w:val="TOC3"/>
        <w:rPr>
          <w:rFonts w:ascii="Calibri" w:hAnsi="Calibri"/>
          <w:sz w:val="22"/>
          <w:szCs w:val="22"/>
          <w:lang w:eastAsia="en-GB"/>
        </w:rPr>
      </w:pPr>
      <w:r>
        <w:t>7.2.2</w:t>
      </w:r>
      <w:r w:rsidRPr="00741122">
        <w:rPr>
          <w:rFonts w:ascii="Calibri" w:hAnsi="Calibri"/>
          <w:sz w:val="22"/>
          <w:szCs w:val="22"/>
          <w:lang w:eastAsia="en-GB"/>
        </w:rPr>
        <w:tab/>
      </w:r>
      <w:r>
        <w:t>Transmission participant procedures at MCVideo call release</w:t>
      </w:r>
      <w:r>
        <w:tab/>
      </w:r>
      <w:r>
        <w:fldChar w:fldCharType="begin" w:fldLock="1"/>
      </w:r>
      <w:r>
        <w:instrText xml:space="preserve"> PAGEREF _Toc99174159 \h </w:instrText>
      </w:r>
      <w:r>
        <w:fldChar w:fldCharType="separate"/>
      </w:r>
      <w:r>
        <w:t>119</w:t>
      </w:r>
      <w:r>
        <w:fldChar w:fldCharType="end"/>
      </w:r>
    </w:p>
    <w:p w14:paraId="71B63392" w14:textId="23658A0A" w:rsidR="00BA1F7C" w:rsidRPr="00741122" w:rsidRDefault="00BA1F7C">
      <w:pPr>
        <w:pStyle w:val="TOC3"/>
        <w:rPr>
          <w:rFonts w:ascii="Calibri" w:hAnsi="Calibri"/>
          <w:sz w:val="22"/>
          <w:szCs w:val="22"/>
          <w:lang w:eastAsia="en-GB"/>
        </w:rPr>
      </w:pPr>
      <w:r>
        <w:t>7.2.3</w:t>
      </w:r>
      <w:r w:rsidRPr="00741122">
        <w:rPr>
          <w:rFonts w:ascii="Calibri" w:hAnsi="Calibri"/>
          <w:sz w:val="22"/>
          <w:szCs w:val="22"/>
          <w:lang w:eastAsia="en-GB"/>
        </w:rPr>
        <w:tab/>
      </w:r>
      <w:r>
        <w:t>Transmission participant state diagram – basic operation</w:t>
      </w:r>
      <w:r>
        <w:tab/>
      </w:r>
      <w:r>
        <w:fldChar w:fldCharType="begin" w:fldLock="1"/>
      </w:r>
      <w:r>
        <w:instrText xml:space="preserve"> PAGEREF _Toc99174160 \h </w:instrText>
      </w:r>
      <w:r>
        <w:fldChar w:fldCharType="separate"/>
      </w:r>
      <w:r>
        <w:t>119</w:t>
      </w:r>
      <w:r>
        <w:fldChar w:fldCharType="end"/>
      </w:r>
    </w:p>
    <w:p w14:paraId="75E54A6B" w14:textId="2768C5FE" w:rsidR="00BA1F7C" w:rsidRPr="00741122" w:rsidRDefault="00BA1F7C">
      <w:pPr>
        <w:pStyle w:val="TOC4"/>
        <w:rPr>
          <w:rFonts w:ascii="Calibri" w:hAnsi="Calibri"/>
          <w:sz w:val="22"/>
          <w:szCs w:val="22"/>
          <w:lang w:eastAsia="en-GB"/>
        </w:rPr>
      </w:pPr>
      <w:r>
        <w:t>7.2.3.1</w:t>
      </w:r>
      <w:r w:rsidRPr="00741122">
        <w:rPr>
          <w:rFonts w:ascii="Calibri" w:hAnsi="Calibri"/>
          <w:sz w:val="22"/>
          <w:szCs w:val="22"/>
          <w:lang w:eastAsia="en-GB"/>
        </w:rPr>
        <w:tab/>
      </w:r>
      <w:r>
        <w:t>General</w:t>
      </w:r>
      <w:r>
        <w:tab/>
      </w:r>
      <w:r>
        <w:fldChar w:fldCharType="begin" w:fldLock="1"/>
      </w:r>
      <w:r>
        <w:instrText xml:space="preserve"> PAGEREF _Toc99174161 \h </w:instrText>
      </w:r>
      <w:r>
        <w:fldChar w:fldCharType="separate"/>
      </w:r>
      <w:r>
        <w:t>119</w:t>
      </w:r>
      <w:r>
        <w:fldChar w:fldCharType="end"/>
      </w:r>
    </w:p>
    <w:p w14:paraId="7864D7BD" w14:textId="6700954A" w:rsidR="00BA1F7C" w:rsidRPr="00741122" w:rsidRDefault="00BA1F7C">
      <w:pPr>
        <w:pStyle w:val="TOC4"/>
        <w:rPr>
          <w:rFonts w:ascii="Calibri" w:hAnsi="Calibri"/>
          <w:sz w:val="22"/>
          <w:szCs w:val="22"/>
          <w:lang w:eastAsia="en-GB"/>
        </w:rPr>
      </w:pPr>
      <w:r>
        <w:t>7.2.3.2</w:t>
      </w:r>
      <w:r w:rsidRPr="00741122">
        <w:rPr>
          <w:rFonts w:ascii="Calibri" w:hAnsi="Calibri"/>
          <w:sz w:val="22"/>
          <w:szCs w:val="22"/>
          <w:lang w:eastAsia="en-GB"/>
        </w:rPr>
        <w:tab/>
      </w:r>
      <w:r>
        <w:t>State: 'Start-stop'</w:t>
      </w:r>
      <w:r>
        <w:tab/>
      </w:r>
      <w:r>
        <w:fldChar w:fldCharType="begin" w:fldLock="1"/>
      </w:r>
      <w:r>
        <w:instrText xml:space="preserve"> PAGEREF _Toc99174162 \h </w:instrText>
      </w:r>
      <w:r>
        <w:fldChar w:fldCharType="separate"/>
      </w:r>
      <w:r>
        <w:t>120</w:t>
      </w:r>
      <w:r>
        <w:fldChar w:fldCharType="end"/>
      </w:r>
    </w:p>
    <w:p w14:paraId="4FB56B04" w14:textId="2238C2CE" w:rsidR="00BA1F7C" w:rsidRPr="00741122" w:rsidRDefault="00BA1F7C">
      <w:pPr>
        <w:pStyle w:val="TOC5"/>
        <w:rPr>
          <w:rFonts w:ascii="Calibri" w:hAnsi="Calibri"/>
          <w:sz w:val="22"/>
          <w:szCs w:val="22"/>
          <w:lang w:eastAsia="en-GB"/>
        </w:rPr>
      </w:pPr>
      <w:r>
        <w:t>7.2.3.2.1</w:t>
      </w:r>
      <w:r w:rsidRPr="00741122">
        <w:rPr>
          <w:rFonts w:ascii="Calibri" w:hAnsi="Calibri"/>
          <w:sz w:val="22"/>
          <w:szCs w:val="22"/>
        </w:rPr>
        <w:tab/>
      </w:r>
      <w:r>
        <w:t>General</w:t>
      </w:r>
      <w:r>
        <w:tab/>
      </w:r>
      <w:r>
        <w:fldChar w:fldCharType="begin" w:fldLock="1"/>
      </w:r>
      <w:r>
        <w:instrText xml:space="preserve"> PAGEREF _Toc99174163 \h </w:instrText>
      </w:r>
      <w:r>
        <w:fldChar w:fldCharType="separate"/>
      </w:r>
      <w:r>
        <w:t>120</w:t>
      </w:r>
      <w:r>
        <w:fldChar w:fldCharType="end"/>
      </w:r>
    </w:p>
    <w:p w14:paraId="7DD74DF1" w14:textId="01EDBC29" w:rsidR="00BA1F7C" w:rsidRPr="00741122" w:rsidRDefault="00BA1F7C">
      <w:pPr>
        <w:pStyle w:val="TOC5"/>
        <w:rPr>
          <w:rFonts w:ascii="Calibri" w:hAnsi="Calibri"/>
          <w:sz w:val="22"/>
          <w:szCs w:val="22"/>
          <w:lang w:eastAsia="en-GB"/>
        </w:rPr>
      </w:pPr>
      <w:r>
        <w:t>7.2.3.2.2</w:t>
      </w:r>
      <w:r w:rsidRPr="00741122">
        <w:rPr>
          <w:rFonts w:ascii="Calibri" w:hAnsi="Calibri"/>
          <w:sz w:val="22"/>
          <w:szCs w:val="22"/>
        </w:rPr>
        <w:tab/>
      </w:r>
      <w:r>
        <w:t>MCVideo call established – originating MCVideo user</w:t>
      </w:r>
      <w:r>
        <w:tab/>
      </w:r>
      <w:r>
        <w:fldChar w:fldCharType="begin" w:fldLock="1"/>
      </w:r>
      <w:r>
        <w:instrText xml:space="preserve"> PAGEREF _Toc99174164 \h </w:instrText>
      </w:r>
      <w:r>
        <w:fldChar w:fldCharType="separate"/>
      </w:r>
      <w:r>
        <w:t>121</w:t>
      </w:r>
      <w:r>
        <w:fldChar w:fldCharType="end"/>
      </w:r>
    </w:p>
    <w:p w14:paraId="47D6206B" w14:textId="62764786" w:rsidR="00BA1F7C" w:rsidRPr="00741122" w:rsidRDefault="00BA1F7C">
      <w:pPr>
        <w:pStyle w:val="TOC5"/>
        <w:rPr>
          <w:rFonts w:ascii="Calibri" w:hAnsi="Calibri"/>
          <w:sz w:val="22"/>
          <w:szCs w:val="22"/>
          <w:lang w:eastAsia="en-GB"/>
        </w:rPr>
      </w:pPr>
      <w:r>
        <w:t>7.2.3.2.3</w:t>
      </w:r>
      <w:r w:rsidRPr="00741122">
        <w:rPr>
          <w:rFonts w:ascii="Calibri" w:hAnsi="Calibri"/>
          <w:sz w:val="22"/>
          <w:szCs w:val="22"/>
        </w:rPr>
        <w:tab/>
      </w:r>
      <w:r>
        <w:t>MCVideo group call established – terminating MCVideo user</w:t>
      </w:r>
      <w:r>
        <w:tab/>
      </w:r>
      <w:r>
        <w:fldChar w:fldCharType="begin" w:fldLock="1"/>
      </w:r>
      <w:r>
        <w:instrText xml:space="preserve"> PAGEREF _Toc99174165 \h </w:instrText>
      </w:r>
      <w:r>
        <w:fldChar w:fldCharType="separate"/>
      </w:r>
      <w:r>
        <w:t>121</w:t>
      </w:r>
      <w:r>
        <w:fldChar w:fldCharType="end"/>
      </w:r>
    </w:p>
    <w:p w14:paraId="7CA68B19" w14:textId="690187F5" w:rsidR="00BA1F7C" w:rsidRPr="00741122" w:rsidRDefault="00BA1F7C">
      <w:pPr>
        <w:pStyle w:val="TOC5"/>
        <w:rPr>
          <w:rFonts w:ascii="Calibri" w:hAnsi="Calibri"/>
          <w:sz w:val="22"/>
          <w:szCs w:val="22"/>
          <w:lang w:eastAsia="en-GB"/>
        </w:rPr>
      </w:pPr>
      <w:r>
        <w:t>7.2.3.2.4</w:t>
      </w:r>
      <w:r w:rsidRPr="00741122">
        <w:rPr>
          <w:rFonts w:ascii="Calibri" w:hAnsi="Calibri"/>
          <w:sz w:val="22"/>
          <w:szCs w:val="22"/>
        </w:rPr>
        <w:tab/>
      </w:r>
      <w:r>
        <w:t xml:space="preserve">MCVideo </w:t>
      </w:r>
      <w:r>
        <w:rPr>
          <w:lang w:eastAsia="ko-KR"/>
        </w:rPr>
        <w:t xml:space="preserve">private </w:t>
      </w:r>
      <w:r>
        <w:t>call established – terminating MCVideo user</w:t>
      </w:r>
      <w:r>
        <w:tab/>
      </w:r>
      <w:r>
        <w:fldChar w:fldCharType="begin" w:fldLock="1"/>
      </w:r>
      <w:r>
        <w:instrText xml:space="preserve"> PAGEREF _Toc99174166 \h </w:instrText>
      </w:r>
      <w:r>
        <w:fldChar w:fldCharType="separate"/>
      </w:r>
      <w:r>
        <w:t>121</w:t>
      </w:r>
      <w:r>
        <w:fldChar w:fldCharType="end"/>
      </w:r>
    </w:p>
    <w:p w14:paraId="1C33434F" w14:textId="0F8FB0A3" w:rsidR="00BA1F7C" w:rsidRPr="00741122" w:rsidRDefault="00BA1F7C">
      <w:pPr>
        <w:pStyle w:val="TOC5"/>
        <w:rPr>
          <w:rFonts w:ascii="Calibri" w:hAnsi="Calibri"/>
          <w:sz w:val="22"/>
          <w:szCs w:val="22"/>
          <w:lang w:eastAsia="en-GB"/>
        </w:rPr>
      </w:pPr>
      <w:r>
        <w:t>7.2.3.2.5</w:t>
      </w:r>
      <w:r w:rsidRPr="00741122">
        <w:rPr>
          <w:rFonts w:ascii="Calibri" w:hAnsi="Calibri"/>
          <w:sz w:val="22"/>
          <w:szCs w:val="22"/>
        </w:rPr>
        <w:tab/>
      </w:r>
      <w:r>
        <w:rPr>
          <w:lang w:eastAsia="ko-KR"/>
        </w:rPr>
        <w:t>Send Transmission Request message (</w:t>
      </w:r>
      <w:r w:rsidRPr="001B2AE7">
        <w:rPr>
          <w:lang w:val="en-US" w:eastAsia="ko-KR"/>
        </w:rPr>
        <w:t xml:space="preserve">click </w:t>
      </w:r>
      <w:r>
        <w:rPr>
          <w:lang w:eastAsia="ko-KR"/>
        </w:rPr>
        <w:t xml:space="preserve">video transmission </w:t>
      </w:r>
      <w:r w:rsidRPr="001B2AE7">
        <w:rPr>
          <w:lang w:eastAsia="ko-KR"/>
        </w:rPr>
        <w:t xml:space="preserve">send </w:t>
      </w:r>
      <w:r>
        <w:rPr>
          <w:lang w:eastAsia="ko-KR"/>
        </w:rPr>
        <w:t>button)</w:t>
      </w:r>
      <w:r>
        <w:tab/>
      </w:r>
      <w:r>
        <w:fldChar w:fldCharType="begin" w:fldLock="1"/>
      </w:r>
      <w:r>
        <w:instrText xml:space="preserve"> PAGEREF _Toc99174167 \h </w:instrText>
      </w:r>
      <w:r>
        <w:fldChar w:fldCharType="separate"/>
      </w:r>
      <w:r>
        <w:t>121</w:t>
      </w:r>
      <w:r>
        <w:fldChar w:fldCharType="end"/>
      </w:r>
    </w:p>
    <w:p w14:paraId="75A9DFAC" w14:textId="16D19278" w:rsidR="00BA1F7C" w:rsidRPr="00741122" w:rsidRDefault="00BA1F7C">
      <w:pPr>
        <w:pStyle w:val="TOC5"/>
        <w:rPr>
          <w:rFonts w:ascii="Calibri" w:hAnsi="Calibri"/>
          <w:sz w:val="22"/>
          <w:szCs w:val="22"/>
          <w:lang w:eastAsia="en-GB"/>
        </w:rPr>
      </w:pPr>
      <w:r>
        <w:t>7.2.3.</w:t>
      </w:r>
      <w:r>
        <w:rPr>
          <w:lang w:eastAsia="ko-KR"/>
        </w:rPr>
        <w:t>2.6</w:t>
      </w:r>
      <w:r w:rsidRPr="00741122">
        <w:rPr>
          <w:rFonts w:ascii="Calibri" w:hAnsi="Calibri"/>
          <w:sz w:val="22"/>
          <w:szCs w:val="22"/>
          <w:lang w:eastAsia="en-GB"/>
        </w:rPr>
        <w:tab/>
      </w:r>
      <w:r>
        <w:t>Receiv</w:t>
      </w:r>
      <w:r>
        <w:rPr>
          <w:lang w:eastAsia="ko-KR"/>
        </w:rPr>
        <w:t>e</w:t>
      </w:r>
      <w:r>
        <w:t xml:space="preserve"> Transmission Arbitration </w:t>
      </w:r>
      <w:r>
        <w:rPr>
          <w:lang w:eastAsia="ko-KR"/>
        </w:rPr>
        <w:t xml:space="preserve">Taken </w:t>
      </w:r>
      <w:r>
        <w:t xml:space="preserve">message (R: Transmission Arbitration </w:t>
      </w:r>
      <w:r>
        <w:rPr>
          <w:lang w:eastAsia="ko-KR"/>
        </w:rPr>
        <w:t>Taken</w:t>
      </w:r>
      <w:r>
        <w:t>)</w:t>
      </w:r>
      <w:r>
        <w:tab/>
      </w:r>
      <w:r>
        <w:fldChar w:fldCharType="begin" w:fldLock="1"/>
      </w:r>
      <w:r>
        <w:instrText xml:space="preserve"> PAGEREF _Toc99174168 \h </w:instrText>
      </w:r>
      <w:r>
        <w:fldChar w:fldCharType="separate"/>
      </w:r>
      <w:r>
        <w:t>122</w:t>
      </w:r>
      <w:r>
        <w:fldChar w:fldCharType="end"/>
      </w:r>
    </w:p>
    <w:p w14:paraId="10F6CF9C" w14:textId="3127AD02" w:rsidR="00BA1F7C" w:rsidRPr="00741122" w:rsidRDefault="00BA1F7C">
      <w:pPr>
        <w:pStyle w:val="TOC5"/>
        <w:rPr>
          <w:rFonts w:ascii="Calibri" w:hAnsi="Calibri"/>
          <w:sz w:val="22"/>
          <w:szCs w:val="22"/>
          <w:lang w:eastAsia="en-GB"/>
        </w:rPr>
      </w:pPr>
      <w:r>
        <w:t>7.2.3.</w:t>
      </w:r>
      <w:r>
        <w:rPr>
          <w:lang w:eastAsia="ko-KR"/>
        </w:rPr>
        <w:t>2</w:t>
      </w:r>
      <w:r>
        <w:t>.</w:t>
      </w:r>
      <w:r>
        <w:rPr>
          <w:lang w:eastAsia="ko-KR"/>
        </w:rPr>
        <w:t>7</w:t>
      </w:r>
      <w:r w:rsidRPr="00741122">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_Toc99174169 \h </w:instrText>
      </w:r>
      <w:r>
        <w:fldChar w:fldCharType="separate"/>
      </w:r>
      <w:r>
        <w:t>122</w:t>
      </w:r>
      <w:r>
        <w:fldChar w:fldCharType="end"/>
      </w:r>
    </w:p>
    <w:p w14:paraId="67874C8A" w14:textId="725046E8" w:rsidR="00BA1F7C" w:rsidRPr="00741122" w:rsidRDefault="00BA1F7C">
      <w:pPr>
        <w:pStyle w:val="TOC5"/>
        <w:rPr>
          <w:rFonts w:ascii="Calibri" w:hAnsi="Calibri"/>
          <w:sz w:val="22"/>
          <w:szCs w:val="22"/>
          <w:lang w:eastAsia="en-GB"/>
        </w:rPr>
      </w:pPr>
      <w:r w:rsidRPr="00BA1F7C">
        <w:t>7.2.3.2.8</w:t>
      </w:r>
      <w:r w:rsidRPr="00741122">
        <w:rPr>
          <w:rFonts w:ascii="Calibri" w:hAnsi="Calibri"/>
          <w:sz w:val="22"/>
          <w:szCs w:val="22"/>
        </w:rPr>
        <w:tab/>
      </w:r>
      <w:r w:rsidRPr="001B2AE7">
        <w:rPr>
          <w:lang w:val="nb-NO"/>
        </w:rPr>
        <w:t>Receiv</w:t>
      </w:r>
      <w:r w:rsidRPr="001B2AE7">
        <w:rPr>
          <w:lang w:val="nb-NO" w:eastAsia="ko-KR"/>
        </w:rPr>
        <w:t>e</w:t>
      </w:r>
      <w:r w:rsidRPr="001B2AE7">
        <w:rPr>
          <w:lang w:val="nb-NO"/>
        </w:rPr>
        <w:t xml:space="preserve"> RTP media (R: RTP media)</w:t>
      </w:r>
      <w:r>
        <w:tab/>
      </w:r>
      <w:r>
        <w:fldChar w:fldCharType="begin" w:fldLock="1"/>
      </w:r>
      <w:r>
        <w:instrText xml:space="preserve"> PAGEREF _Toc99174170 \h </w:instrText>
      </w:r>
      <w:r>
        <w:fldChar w:fldCharType="separate"/>
      </w:r>
      <w:r>
        <w:t>122</w:t>
      </w:r>
      <w:r>
        <w:fldChar w:fldCharType="end"/>
      </w:r>
    </w:p>
    <w:p w14:paraId="4C90452A" w14:textId="58150BCB" w:rsidR="00BA1F7C" w:rsidRPr="00741122" w:rsidRDefault="00BA1F7C">
      <w:pPr>
        <w:pStyle w:val="TOC5"/>
        <w:rPr>
          <w:rFonts w:ascii="Calibri" w:hAnsi="Calibri"/>
          <w:sz w:val="22"/>
          <w:szCs w:val="22"/>
          <w:lang w:eastAsia="en-GB"/>
        </w:rPr>
      </w:pPr>
      <w:r>
        <w:t>7.2.3.2.9</w:t>
      </w:r>
      <w:r w:rsidRPr="00741122">
        <w:rPr>
          <w:rFonts w:ascii="Calibri" w:hAnsi="Calibri"/>
          <w:sz w:val="22"/>
          <w:szCs w:val="22"/>
          <w:lang w:eastAsia="en-GB"/>
        </w:rPr>
        <w:tab/>
      </w:r>
      <w:r>
        <w:t>MCVideo broadcast call established – terminating MCVideo user</w:t>
      </w:r>
      <w:r>
        <w:tab/>
      </w:r>
      <w:r>
        <w:fldChar w:fldCharType="begin" w:fldLock="1"/>
      </w:r>
      <w:r>
        <w:instrText xml:space="preserve"> PAGEREF _Toc99174171 \h </w:instrText>
      </w:r>
      <w:r>
        <w:fldChar w:fldCharType="separate"/>
      </w:r>
      <w:r>
        <w:t>122</w:t>
      </w:r>
      <w:r>
        <w:fldChar w:fldCharType="end"/>
      </w:r>
    </w:p>
    <w:p w14:paraId="55BA3FD6" w14:textId="6ADB760F" w:rsidR="00BA1F7C" w:rsidRPr="00741122" w:rsidRDefault="00BA1F7C">
      <w:pPr>
        <w:pStyle w:val="TOC4"/>
        <w:rPr>
          <w:rFonts w:ascii="Calibri" w:hAnsi="Calibri"/>
          <w:sz w:val="22"/>
          <w:szCs w:val="22"/>
          <w:lang w:eastAsia="en-GB"/>
        </w:rPr>
      </w:pPr>
      <w:r>
        <w:t>7.2.3.3</w:t>
      </w:r>
      <w:r w:rsidRPr="00741122">
        <w:rPr>
          <w:rFonts w:ascii="Calibri" w:hAnsi="Calibri"/>
          <w:sz w:val="22"/>
          <w:szCs w:val="22"/>
          <w:lang w:eastAsia="en-GB"/>
        </w:rPr>
        <w:tab/>
      </w:r>
      <w:r>
        <w:t>State: 'O: silence'</w:t>
      </w:r>
      <w:r>
        <w:tab/>
      </w:r>
      <w:r>
        <w:fldChar w:fldCharType="begin" w:fldLock="1"/>
      </w:r>
      <w:r>
        <w:instrText xml:space="preserve"> PAGEREF _Toc99174172 \h </w:instrText>
      </w:r>
      <w:r>
        <w:fldChar w:fldCharType="separate"/>
      </w:r>
      <w:r>
        <w:t>122</w:t>
      </w:r>
      <w:r>
        <w:fldChar w:fldCharType="end"/>
      </w:r>
    </w:p>
    <w:p w14:paraId="652FDDF1" w14:textId="2B65C9B6" w:rsidR="00BA1F7C" w:rsidRPr="00741122" w:rsidRDefault="00BA1F7C">
      <w:pPr>
        <w:pStyle w:val="TOC5"/>
        <w:rPr>
          <w:rFonts w:ascii="Calibri" w:hAnsi="Calibri"/>
          <w:sz w:val="22"/>
          <w:szCs w:val="22"/>
          <w:lang w:eastAsia="en-GB"/>
        </w:rPr>
      </w:pPr>
      <w:r>
        <w:t>7.2.3.3.1</w:t>
      </w:r>
      <w:r w:rsidRPr="00741122">
        <w:rPr>
          <w:rFonts w:ascii="Calibri" w:hAnsi="Calibri"/>
          <w:sz w:val="22"/>
          <w:szCs w:val="22"/>
          <w:lang w:eastAsia="en-GB"/>
        </w:rPr>
        <w:tab/>
      </w:r>
      <w:r>
        <w:t>General</w:t>
      </w:r>
      <w:r>
        <w:tab/>
      </w:r>
      <w:r>
        <w:fldChar w:fldCharType="begin" w:fldLock="1"/>
      </w:r>
      <w:r>
        <w:instrText xml:space="preserve"> PAGEREF _Toc99174173 \h </w:instrText>
      </w:r>
      <w:r>
        <w:fldChar w:fldCharType="separate"/>
      </w:r>
      <w:r>
        <w:t>122</w:t>
      </w:r>
      <w:r>
        <w:fldChar w:fldCharType="end"/>
      </w:r>
    </w:p>
    <w:p w14:paraId="78624149" w14:textId="0BAE2A24" w:rsidR="00BA1F7C" w:rsidRPr="00741122" w:rsidRDefault="00BA1F7C">
      <w:pPr>
        <w:pStyle w:val="TOC5"/>
        <w:rPr>
          <w:rFonts w:ascii="Calibri" w:hAnsi="Calibri"/>
          <w:sz w:val="22"/>
          <w:szCs w:val="22"/>
          <w:lang w:eastAsia="en-GB"/>
        </w:rPr>
      </w:pPr>
      <w:r>
        <w:t>7.2.3.3.2</w:t>
      </w:r>
      <w:r w:rsidRPr="00741122">
        <w:rPr>
          <w:rFonts w:ascii="Calibri" w:hAnsi="Calibri"/>
          <w:sz w:val="22"/>
          <w:szCs w:val="22"/>
          <w:lang w:eastAsia="en-GB"/>
        </w:rPr>
        <w:tab/>
      </w:r>
      <w:r>
        <w:t>Send Transmission Request message (</w:t>
      </w:r>
      <w:r w:rsidRPr="001B2AE7">
        <w:rPr>
          <w:lang w:val="en-US"/>
        </w:rPr>
        <w:t xml:space="preserve">click </w:t>
      </w:r>
      <w:r>
        <w:rPr>
          <w:lang w:eastAsia="ko-KR"/>
        </w:rPr>
        <w:t xml:space="preserve">video transmission </w:t>
      </w:r>
      <w:r w:rsidRPr="001B2AE7">
        <w:rPr>
          <w:lang w:val="en-US" w:eastAsia="ko-KR"/>
        </w:rPr>
        <w:t xml:space="preserve">send </w:t>
      </w:r>
      <w:r>
        <w:t>button)</w:t>
      </w:r>
      <w:r>
        <w:tab/>
      </w:r>
      <w:r>
        <w:fldChar w:fldCharType="begin" w:fldLock="1"/>
      </w:r>
      <w:r>
        <w:instrText xml:space="preserve"> PAGEREF _Toc99174174 \h </w:instrText>
      </w:r>
      <w:r>
        <w:fldChar w:fldCharType="separate"/>
      </w:r>
      <w:r>
        <w:t>123</w:t>
      </w:r>
      <w:r>
        <w:fldChar w:fldCharType="end"/>
      </w:r>
    </w:p>
    <w:p w14:paraId="6C6F8C72" w14:textId="4B0C86D9" w:rsidR="00BA1F7C" w:rsidRPr="00741122" w:rsidRDefault="00BA1F7C">
      <w:pPr>
        <w:pStyle w:val="TOC5"/>
        <w:rPr>
          <w:rFonts w:ascii="Calibri" w:hAnsi="Calibri"/>
          <w:sz w:val="22"/>
          <w:szCs w:val="22"/>
          <w:lang w:eastAsia="en-GB"/>
        </w:rPr>
      </w:pPr>
      <w:r w:rsidRPr="00BA1F7C">
        <w:t>7.2.3.3.3</w:t>
      </w:r>
      <w:r w:rsidRPr="00741122">
        <w:rPr>
          <w:rFonts w:ascii="Calibri" w:hAnsi="Calibri"/>
          <w:sz w:val="22"/>
          <w:szCs w:val="22"/>
          <w:lang w:eastAsia="en-GB"/>
        </w:rPr>
        <w:tab/>
      </w:r>
      <w:r w:rsidRPr="001B2AE7">
        <w:rPr>
          <w:lang w:val="nb-NO"/>
        </w:rPr>
        <w:t>Receiv</w:t>
      </w:r>
      <w:r w:rsidRPr="001B2AE7">
        <w:rPr>
          <w:lang w:val="nb-NO" w:eastAsia="ko-KR"/>
        </w:rPr>
        <w:t>e</w:t>
      </w:r>
      <w:r w:rsidRPr="001B2AE7">
        <w:rPr>
          <w:lang w:val="nb-NO"/>
        </w:rPr>
        <w:t xml:space="preserve"> RTP media (R: RTP media)</w:t>
      </w:r>
      <w:r>
        <w:tab/>
      </w:r>
      <w:r>
        <w:fldChar w:fldCharType="begin" w:fldLock="1"/>
      </w:r>
      <w:r>
        <w:instrText xml:space="preserve"> PAGEREF _Toc99174175 \h </w:instrText>
      </w:r>
      <w:r>
        <w:fldChar w:fldCharType="separate"/>
      </w:r>
      <w:r>
        <w:t>123</w:t>
      </w:r>
      <w:r>
        <w:fldChar w:fldCharType="end"/>
      </w:r>
    </w:p>
    <w:p w14:paraId="0E6BE63B" w14:textId="556A5B4D" w:rsidR="00BA1F7C" w:rsidRPr="00741122" w:rsidRDefault="00BA1F7C">
      <w:pPr>
        <w:pStyle w:val="TOC5"/>
        <w:rPr>
          <w:rFonts w:ascii="Calibri" w:hAnsi="Calibri"/>
          <w:sz w:val="22"/>
          <w:szCs w:val="22"/>
          <w:lang w:eastAsia="en-GB"/>
        </w:rPr>
      </w:pPr>
      <w:r>
        <w:t>7.2.3.3.4</w:t>
      </w:r>
      <w:r w:rsidRPr="00741122">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_Toc99174176 \h </w:instrText>
      </w:r>
      <w:r>
        <w:fldChar w:fldCharType="separate"/>
      </w:r>
      <w:r>
        <w:t>123</w:t>
      </w:r>
      <w:r>
        <w:fldChar w:fldCharType="end"/>
      </w:r>
    </w:p>
    <w:p w14:paraId="5C6C1FCD" w14:textId="789BBA17" w:rsidR="00BA1F7C" w:rsidRPr="00741122" w:rsidRDefault="00BA1F7C">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741122">
        <w:rPr>
          <w:rFonts w:ascii="Calibri" w:hAnsi="Calibri"/>
          <w:sz w:val="22"/>
          <w:szCs w:val="22"/>
          <w:lang w:eastAsia="en-GB"/>
        </w:rPr>
        <w:tab/>
      </w:r>
      <w:r>
        <w:t>Receive Transmission Request</w:t>
      </w:r>
      <w:r>
        <w:rPr>
          <w:lang w:eastAsia="ko-KR"/>
        </w:rPr>
        <w:t xml:space="preserve"> message </w:t>
      </w:r>
      <w:r>
        <w:t>(R: Transmission Request)</w:t>
      </w:r>
      <w:r>
        <w:tab/>
      </w:r>
      <w:r>
        <w:fldChar w:fldCharType="begin" w:fldLock="1"/>
      </w:r>
      <w:r>
        <w:instrText xml:space="preserve"> PAGEREF _Toc99174177 \h </w:instrText>
      </w:r>
      <w:r>
        <w:fldChar w:fldCharType="separate"/>
      </w:r>
      <w:r>
        <w:t>123</w:t>
      </w:r>
      <w:r>
        <w:fldChar w:fldCharType="end"/>
      </w:r>
    </w:p>
    <w:p w14:paraId="3B0CE86B" w14:textId="5C685DCF" w:rsidR="00BA1F7C" w:rsidRPr="00741122" w:rsidRDefault="00BA1F7C">
      <w:pPr>
        <w:pStyle w:val="TOC5"/>
        <w:rPr>
          <w:rFonts w:ascii="Calibri" w:hAnsi="Calibri"/>
          <w:sz w:val="22"/>
          <w:szCs w:val="22"/>
          <w:lang w:eastAsia="en-GB"/>
        </w:rPr>
      </w:pPr>
      <w:r>
        <w:t>7.2.3.</w:t>
      </w:r>
      <w:r>
        <w:rPr>
          <w:lang w:eastAsia="ko-KR"/>
        </w:rPr>
        <w:t>3.6</w:t>
      </w:r>
      <w:r w:rsidRPr="00741122">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_Toc99174178 \h </w:instrText>
      </w:r>
      <w:r>
        <w:fldChar w:fldCharType="separate"/>
      </w:r>
      <w:r>
        <w:t>124</w:t>
      </w:r>
      <w:r>
        <w:fldChar w:fldCharType="end"/>
      </w:r>
    </w:p>
    <w:p w14:paraId="793D2EC1" w14:textId="55F56354" w:rsidR="00BA1F7C" w:rsidRPr="00741122" w:rsidRDefault="00BA1F7C">
      <w:pPr>
        <w:pStyle w:val="TOC5"/>
        <w:rPr>
          <w:rFonts w:ascii="Calibri" w:hAnsi="Calibri"/>
          <w:sz w:val="22"/>
          <w:szCs w:val="22"/>
          <w:lang w:eastAsia="en-GB"/>
        </w:rPr>
      </w:pPr>
      <w:r>
        <w:t>7.2.3.3.7</w:t>
      </w:r>
      <w:r w:rsidRPr="00741122">
        <w:rPr>
          <w:rFonts w:ascii="Calibri" w:hAnsi="Calibri"/>
          <w:sz w:val="22"/>
          <w:szCs w:val="22"/>
        </w:rPr>
        <w:tab/>
      </w:r>
      <w:r>
        <w:rPr>
          <w:lang w:eastAsia="ko-KR"/>
        </w:rPr>
        <w:t>T</w:t>
      </w:r>
      <w:r>
        <w:t>imer T230 (Inactivity) expired</w:t>
      </w:r>
      <w:r>
        <w:tab/>
      </w:r>
      <w:r>
        <w:fldChar w:fldCharType="begin" w:fldLock="1"/>
      </w:r>
      <w:r>
        <w:instrText xml:space="preserve"> PAGEREF _Toc99174179 \h </w:instrText>
      </w:r>
      <w:r>
        <w:fldChar w:fldCharType="separate"/>
      </w:r>
      <w:r>
        <w:t>124</w:t>
      </w:r>
      <w:r>
        <w:fldChar w:fldCharType="end"/>
      </w:r>
    </w:p>
    <w:p w14:paraId="3B3792CE" w14:textId="76143621" w:rsidR="00BA1F7C" w:rsidRPr="00741122" w:rsidRDefault="00BA1F7C">
      <w:pPr>
        <w:pStyle w:val="TOC4"/>
        <w:rPr>
          <w:rFonts w:ascii="Calibri" w:hAnsi="Calibri"/>
          <w:sz w:val="22"/>
          <w:szCs w:val="22"/>
          <w:lang w:eastAsia="en-GB"/>
        </w:rPr>
      </w:pPr>
      <w:r>
        <w:t>7.2.3.4</w:t>
      </w:r>
      <w:r w:rsidRPr="00741122">
        <w:rPr>
          <w:rFonts w:ascii="Calibri" w:hAnsi="Calibri"/>
          <w:sz w:val="22"/>
          <w:szCs w:val="22"/>
          <w:lang w:eastAsia="en-GB"/>
        </w:rPr>
        <w:tab/>
      </w:r>
      <w:r>
        <w:t>State: 'O: has no permission'</w:t>
      </w:r>
      <w:r>
        <w:tab/>
      </w:r>
      <w:r>
        <w:fldChar w:fldCharType="begin" w:fldLock="1"/>
      </w:r>
      <w:r>
        <w:instrText xml:space="preserve"> PAGEREF _Toc99174180 \h </w:instrText>
      </w:r>
      <w:r>
        <w:fldChar w:fldCharType="separate"/>
      </w:r>
      <w:r>
        <w:t>124</w:t>
      </w:r>
      <w:r>
        <w:fldChar w:fldCharType="end"/>
      </w:r>
    </w:p>
    <w:p w14:paraId="5E07C9DE" w14:textId="44883E5B" w:rsidR="00BA1F7C" w:rsidRPr="00741122" w:rsidRDefault="00BA1F7C">
      <w:pPr>
        <w:pStyle w:val="TOC5"/>
        <w:rPr>
          <w:rFonts w:ascii="Calibri" w:hAnsi="Calibri"/>
          <w:sz w:val="22"/>
          <w:szCs w:val="22"/>
          <w:lang w:eastAsia="en-GB"/>
        </w:rPr>
      </w:pPr>
      <w:r>
        <w:t>7.2.3.4.1</w:t>
      </w:r>
      <w:r w:rsidRPr="00741122">
        <w:rPr>
          <w:rFonts w:ascii="Calibri" w:hAnsi="Calibri"/>
          <w:sz w:val="22"/>
          <w:szCs w:val="22"/>
          <w:lang w:eastAsia="en-GB"/>
        </w:rPr>
        <w:tab/>
      </w:r>
      <w:r>
        <w:t>General</w:t>
      </w:r>
      <w:r>
        <w:tab/>
      </w:r>
      <w:r>
        <w:fldChar w:fldCharType="begin" w:fldLock="1"/>
      </w:r>
      <w:r>
        <w:instrText xml:space="preserve"> PAGEREF _Toc99174181 \h </w:instrText>
      </w:r>
      <w:r>
        <w:fldChar w:fldCharType="separate"/>
      </w:r>
      <w:r>
        <w:t>124</w:t>
      </w:r>
      <w:r>
        <w:fldChar w:fldCharType="end"/>
      </w:r>
    </w:p>
    <w:p w14:paraId="6BD82C1A" w14:textId="0237980D" w:rsidR="00BA1F7C" w:rsidRPr="00741122" w:rsidRDefault="00BA1F7C">
      <w:pPr>
        <w:pStyle w:val="TOC5"/>
        <w:rPr>
          <w:rFonts w:ascii="Calibri" w:hAnsi="Calibri"/>
          <w:sz w:val="22"/>
          <w:szCs w:val="22"/>
          <w:lang w:eastAsia="en-GB"/>
        </w:rPr>
      </w:pPr>
      <w:r>
        <w:t>7.2.3.4.2</w:t>
      </w:r>
      <w:r w:rsidRPr="00741122">
        <w:rPr>
          <w:rFonts w:ascii="Calibri" w:hAnsi="Calibri"/>
          <w:sz w:val="22"/>
          <w:szCs w:val="22"/>
          <w:lang w:eastAsia="en-GB"/>
        </w:rPr>
        <w:tab/>
      </w:r>
      <w:r>
        <w:t>Sending Transmission Request message (</w:t>
      </w:r>
      <w:r w:rsidRPr="001B2AE7">
        <w:rPr>
          <w:lang w:val="en-US"/>
        </w:rPr>
        <w:t xml:space="preserve">click </w:t>
      </w:r>
      <w:r>
        <w:rPr>
          <w:lang w:eastAsia="ko-KR"/>
        </w:rPr>
        <w:t xml:space="preserve">video transmission </w:t>
      </w:r>
      <w:r w:rsidRPr="001B2AE7">
        <w:rPr>
          <w:lang w:val="en-US" w:eastAsia="ko-KR"/>
        </w:rPr>
        <w:t xml:space="preserve">send </w:t>
      </w:r>
      <w:r>
        <w:t>button)</w:t>
      </w:r>
      <w:r>
        <w:tab/>
      </w:r>
      <w:r>
        <w:fldChar w:fldCharType="begin" w:fldLock="1"/>
      </w:r>
      <w:r>
        <w:instrText xml:space="preserve"> PAGEREF _Toc99174182 \h </w:instrText>
      </w:r>
      <w:r>
        <w:fldChar w:fldCharType="separate"/>
      </w:r>
      <w:r>
        <w:t>124</w:t>
      </w:r>
      <w:r>
        <w:fldChar w:fldCharType="end"/>
      </w:r>
    </w:p>
    <w:p w14:paraId="5F20D535" w14:textId="51199A80" w:rsidR="00BA1F7C" w:rsidRPr="00741122" w:rsidRDefault="00BA1F7C">
      <w:pPr>
        <w:pStyle w:val="TOC5"/>
        <w:rPr>
          <w:rFonts w:ascii="Calibri" w:hAnsi="Calibri"/>
          <w:sz w:val="22"/>
          <w:szCs w:val="22"/>
          <w:lang w:eastAsia="en-GB"/>
        </w:rPr>
      </w:pPr>
      <w:r>
        <w:t>7.2.3.4.3</w:t>
      </w:r>
      <w:r w:rsidRPr="00741122">
        <w:rPr>
          <w:rFonts w:ascii="Calibri" w:hAnsi="Calibri"/>
          <w:sz w:val="22"/>
          <w:szCs w:val="22"/>
          <w:lang w:eastAsia="en-GB"/>
        </w:rPr>
        <w:tab/>
      </w:r>
      <w:r>
        <w:t>Receive Transmission Release message (R: Transmission Release)</w:t>
      </w:r>
      <w:r>
        <w:tab/>
      </w:r>
      <w:r>
        <w:fldChar w:fldCharType="begin" w:fldLock="1"/>
      </w:r>
      <w:r>
        <w:instrText xml:space="preserve"> PAGEREF _Toc99174183 \h </w:instrText>
      </w:r>
      <w:r>
        <w:fldChar w:fldCharType="separate"/>
      </w:r>
      <w:r>
        <w:t>125</w:t>
      </w:r>
      <w:r>
        <w:fldChar w:fldCharType="end"/>
      </w:r>
    </w:p>
    <w:p w14:paraId="09A04486" w14:textId="2BD76C44" w:rsidR="00BA1F7C" w:rsidRPr="00741122" w:rsidRDefault="00BA1F7C">
      <w:pPr>
        <w:pStyle w:val="TOC5"/>
        <w:rPr>
          <w:rFonts w:ascii="Calibri" w:hAnsi="Calibri"/>
          <w:sz w:val="22"/>
          <w:szCs w:val="22"/>
          <w:lang w:eastAsia="en-GB"/>
        </w:rPr>
      </w:pPr>
      <w:r>
        <w:t>7.2.3.4.4</w:t>
      </w:r>
      <w:r w:rsidRPr="00741122">
        <w:rPr>
          <w:rFonts w:ascii="Calibri" w:hAnsi="Calibri"/>
          <w:sz w:val="22"/>
          <w:szCs w:val="22"/>
          <w:lang w:eastAsia="en-GB"/>
        </w:rPr>
        <w:tab/>
      </w:r>
      <w:r>
        <w:t>Receive Transmission Arbitration Release message (R: Transmission Arbitration Release)</w:t>
      </w:r>
      <w:r>
        <w:tab/>
      </w:r>
      <w:r>
        <w:fldChar w:fldCharType="begin" w:fldLock="1"/>
      </w:r>
      <w:r>
        <w:instrText xml:space="preserve"> PAGEREF _Toc99174184 \h </w:instrText>
      </w:r>
      <w:r>
        <w:fldChar w:fldCharType="separate"/>
      </w:r>
      <w:r>
        <w:t>125</w:t>
      </w:r>
      <w:r>
        <w:fldChar w:fldCharType="end"/>
      </w:r>
    </w:p>
    <w:p w14:paraId="64717C3A" w14:textId="5070185A" w:rsidR="00BA1F7C" w:rsidRPr="00741122" w:rsidRDefault="00BA1F7C">
      <w:pPr>
        <w:pStyle w:val="TOC5"/>
        <w:rPr>
          <w:rFonts w:ascii="Calibri" w:hAnsi="Calibri"/>
          <w:sz w:val="22"/>
          <w:szCs w:val="22"/>
          <w:lang w:eastAsia="en-GB"/>
        </w:rPr>
      </w:pPr>
      <w:r>
        <w:t>7.2.3.4.5</w:t>
      </w:r>
      <w:r w:rsidRPr="00741122">
        <w:rPr>
          <w:rFonts w:ascii="Calibri" w:hAnsi="Calibri"/>
          <w:sz w:val="22"/>
          <w:szCs w:val="22"/>
          <w:lang w:eastAsia="en-GB"/>
        </w:rPr>
        <w:tab/>
      </w:r>
      <w:r>
        <w:t>Timer T203 (End of RTP media) expired</w:t>
      </w:r>
      <w:r>
        <w:tab/>
      </w:r>
      <w:r>
        <w:fldChar w:fldCharType="begin" w:fldLock="1"/>
      </w:r>
      <w:r>
        <w:instrText xml:space="preserve"> PAGEREF _Toc99174185 \h </w:instrText>
      </w:r>
      <w:r>
        <w:fldChar w:fldCharType="separate"/>
      </w:r>
      <w:r>
        <w:t>125</w:t>
      </w:r>
      <w:r>
        <w:fldChar w:fldCharType="end"/>
      </w:r>
    </w:p>
    <w:p w14:paraId="70B7BC12" w14:textId="7C677188" w:rsidR="00BA1F7C" w:rsidRPr="00741122" w:rsidRDefault="00BA1F7C">
      <w:pPr>
        <w:pStyle w:val="TOC5"/>
        <w:rPr>
          <w:rFonts w:ascii="Calibri" w:hAnsi="Calibri"/>
          <w:sz w:val="22"/>
          <w:szCs w:val="22"/>
          <w:lang w:eastAsia="en-GB"/>
        </w:rPr>
      </w:pPr>
      <w:r>
        <w:t>7.2.3.4.6</w:t>
      </w:r>
      <w:r w:rsidRPr="00741122">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_Toc99174186 \h </w:instrText>
      </w:r>
      <w:r>
        <w:fldChar w:fldCharType="separate"/>
      </w:r>
      <w:r>
        <w:t>125</w:t>
      </w:r>
      <w:r>
        <w:fldChar w:fldCharType="end"/>
      </w:r>
    </w:p>
    <w:p w14:paraId="53B6FA2B" w14:textId="1272E287" w:rsidR="00BA1F7C" w:rsidRPr="00741122" w:rsidRDefault="00BA1F7C">
      <w:pPr>
        <w:pStyle w:val="TOC5"/>
        <w:rPr>
          <w:rFonts w:ascii="Calibri" w:hAnsi="Calibri"/>
          <w:sz w:val="22"/>
          <w:szCs w:val="22"/>
          <w:lang w:eastAsia="en-GB"/>
        </w:rPr>
      </w:pPr>
      <w:r w:rsidRPr="00BA1F7C">
        <w:t>7.2.3.4.7</w:t>
      </w:r>
      <w:r w:rsidRPr="00741122">
        <w:rPr>
          <w:rFonts w:ascii="Calibri" w:hAnsi="Calibri"/>
          <w:sz w:val="22"/>
          <w:szCs w:val="22"/>
          <w:lang w:eastAsia="en-GB"/>
        </w:rPr>
        <w:tab/>
      </w:r>
      <w:r w:rsidRPr="001B2AE7">
        <w:rPr>
          <w:lang w:val="nb-NO"/>
        </w:rPr>
        <w:t>Receive RTP media (R: RTP media)</w:t>
      </w:r>
      <w:r>
        <w:tab/>
      </w:r>
      <w:r>
        <w:fldChar w:fldCharType="begin" w:fldLock="1"/>
      </w:r>
      <w:r>
        <w:instrText xml:space="preserve"> PAGEREF _Toc99174187 \h </w:instrText>
      </w:r>
      <w:r>
        <w:fldChar w:fldCharType="separate"/>
      </w:r>
      <w:r>
        <w:t>126</w:t>
      </w:r>
      <w:r>
        <w:fldChar w:fldCharType="end"/>
      </w:r>
    </w:p>
    <w:p w14:paraId="2DA838BC" w14:textId="6D15A867" w:rsidR="00BA1F7C" w:rsidRPr="00741122" w:rsidRDefault="00BA1F7C">
      <w:pPr>
        <w:pStyle w:val="TOC5"/>
        <w:rPr>
          <w:rFonts w:ascii="Calibri" w:hAnsi="Calibri"/>
          <w:sz w:val="22"/>
          <w:szCs w:val="22"/>
          <w:lang w:eastAsia="en-GB"/>
        </w:rPr>
      </w:pPr>
      <w:r>
        <w:t>7.2.3.</w:t>
      </w:r>
      <w:r>
        <w:rPr>
          <w:lang w:eastAsia="ko-KR"/>
        </w:rPr>
        <w:t>4.8</w:t>
      </w:r>
      <w:r w:rsidRPr="00741122">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_Toc99174188 \h </w:instrText>
      </w:r>
      <w:r>
        <w:fldChar w:fldCharType="separate"/>
      </w:r>
      <w:r>
        <w:t>126</w:t>
      </w:r>
      <w:r>
        <w:fldChar w:fldCharType="end"/>
      </w:r>
    </w:p>
    <w:p w14:paraId="29955A77" w14:textId="481B48F2" w:rsidR="00BA1F7C" w:rsidRPr="00741122" w:rsidRDefault="00BA1F7C">
      <w:pPr>
        <w:pStyle w:val="TOC5"/>
        <w:rPr>
          <w:rFonts w:ascii="Calibri" w:hAnsi="Calibri"/>
          <w:sz w:val="22"/>
          <w:szCs w:val="22"/>
          <w:lang w:eastAsia="en-GB"/>
        </w:rPr>
      </w:pPr>
      <w:r>
        <w:t>7.2.3.4.9</w:t>
      </w:r>
      <w:r w:rsidRPr="00741122">
        <w:rPr>
          <w:rFonts w:ascii="Calibri" w:hAnsi="Calibri"/>
          <w:sz w:val="22"/>
          <w:szCs w:val="22"/>
          <w:lang w:eastAsia="en-GB"/>
        </w:rPr>
        <w:tab/>
      </w:r>
      <w:r>
        <w:t>Receive Transmission Revoked message (R: Transmission Revoked)</w:t>
      </w:r>
      <w:r>
        <w:tab/>
      </w:r>
      <w:r>
        <w:fldChar w:fldCharType="begin" w:fldLock="1"/>
      </w:r>
      <w:r>
        <w:instrText xml:space="preserve"> PAGEREF _Toc99174189 \h </w:instrText>
      </w:r>
      <w:r>
        <w:fldChar w:fldCharType="separate"/>
      </w:r>
      <w:r>
        <w:t>126</w:t>
      </w:r>
      <w:r>
        <w:fldChar w:fldCharType="end"/>
      </w:r>
    </w:p>
    <w:p w14:paraId="61BC5CB9" w14:textId="4D929C56" w:rsidR="00BA1F7C" w:rsidRPr="00741122" w:rsidRDefault="00BA1F7C">
      <w:pPr>
        <w:pStyle w:val="TOC4"/>
        <w:rPr>
          <w:rFonts w:ascii="Calibri" w:hAnsi="Calibri"/>
          <w:sz w:val="22"/>
          <w:szCs w:val="22"/>
          <w:lang w:eastAsia="en-GB"/>
        </w:rPr>
      </w:pPr>
      <w:r>
        <w:t>7.2.3.</w:t>
      </w:r>
      <w:r>
        <w:rPr>
          <w:lang w:eastAsia="ko-KR"/>
        </w:rPr>
        <w:t>5</w:t>
      </w:r>
      <w:r w:rsidRPr="00741122">
        <w:rPr>
          <w:rFonts w:ascii="Calibri" w:hAnsi="Calibri"/>
          <w:sz w:val="22"/>
          <w:szCs w:val="22"/>
          <w:lang w:eastAsia="en-GB"/>
        </w:rPr>
        <w:tab/>
      </w:r>
      <w:r>
        <w:t>State: 'O: transmission arbitration'</w:t>
      </w:r>
      <w:r>
        <w:tab/>
      </w:r>
      <w:r>
        <w:fldChar w:fldCharType="begin" w:fldLock="1"/>
      </w:r>
      <w:r>
        <w:instrText xml:space="preserve"> PAGEREF _Toc99174190 \h </w:instrText>
      </w:r>
      <w:r>
        <w:fldChar w:fldCharType="separate"/>
      </w:r>
      <w:r>
        <w:t>127</w:t>
      </w:r>
      <w:r>
        <w:fldChar w:fldCharType="end"/>
      </w:r>
    </w:p>
    <w:p w14:paraId="123E08B7" w14:textId="05BEAFEE" w:rsidR="00BA1F7C" w:rsidRPr="00741122" w:rsidRDefault="00BA1F7C">
      <w:pPr>
        <w:pStyle w:val="TOC5"/>
        <w:rPr>
          <w:rFonts w:ascii="Calibri" w:hAnsi="Calibri"/>
          <w:sz w:val="22"/>
          <w:szCs w:val="22"/>
          <w:lang w:eastAsia="en-GB"/>
        </w:rPr>
      </w:pPr>
      <w:r>
        <w:t>7.2.3.</w:t>
      </w:r>
      <w:r>
        <w:rPr>
          <w:lang w:eastAsia="ko-KR"/>
        </w:rPr>
        <w:t>5</w:t>
      </w:r>
      <w:r>
        <w:t>.1</w:t>
      </w:r>
      <w:r w:rsidRPr="00741122">
        <w:rPr>
          <w:rFonts w:ascii="Calibri" w:hAnsi="Calibri"/>
          <w:sz w:val="22"/>
          <w:szCs w:val="22"/>
          <w:lang w:eastAsia="en-GB"/>
        </w:rPr>
        <w:tab/>
      </w:r>
      <w:r>
        <w:t>General</w:t>
      </w:r>
      <w:r>
        <w:tab/>
      </w:r>
      <w:r>
        <w:fldChar w:fldCharType="begin" w:fldLock="1"/>
      </w:r>
      <w:r>
        <w:instrText xml:space="preserve"> PAGEREF _Toc99174191 \h </w:instrText>
      </w:r>
      <w:r>
        <w:fldChar w:fldCharType="separate"/>
      </w:r>
      <w:r>
        <w:t>127</w:t>
      </w:r>
      <w:r>
        <w:fldChar w:fldCharType="end"/>
      </w:r>
    </w:p>
    <w:p w14:paraId="70E11058" w14:textId="2D8C6F29" w:rsidR="00BA1F7C" w:rsidRPr="00741122" w:rsidRDefault="00BA1F7C">
      <w:pPr>
        <w:pStyle w:val="TOC5"/>
        <w:rPr>
          <w:rFonts w:ascii="Calibri" w:hAnsi="Calibri"/>
          <w:sz w:val="22"/>
          <w:szCs w:val="22"/>
          <w:lang w:eastAsia="en-GB"/>
        </w:rPr>
      </w:pPr>
      <w:r>
        <w:t>7.2.3.</w:t>
      </w:r>
      <w:r>
        <w:rPr>
          <w:lang w:eastAsia="ko-KR"/>
        </w:rPr>
        <w:t>5</w:t>
      </w:r>
      <w:r>
        <w:t>.2</w:t>
      </w:r>
      <w:r w:rsidRPr="00741122">
        <w:rPr>
          <w:rFonts w:ascii="Calibri" w:hAnsi="Calibri"/>
          <w:sz w:val="22"/>
          <w:szCs w:val="22"/>
          <w:lang w:eastAsia="en-GB"/>
        </w:rPr>
        <w:tab/>
      </w:r>
      <w:r>
        <w:t>Send RTP Media packets (S: RTP Media)</w:t>
      </w:r>
      <w:r>
        <w:tab/>
      </w:r>
      <w:r>
        <w:fldChar w:fldCharType="begin" w:fldLock="1"/>
      </w:r>
      <w:r>
        <w:instrText xml:space="preserve"> PAGEREF _Toc99174192 \h </w:instrText>
      </w:r>
      <w:r>
        <w:fldChar w:fldCharType="separate"/>
      </w:r>
      <w:r>
        <w:t>127</w:t>
      </w:r>
      <w:r>
        <w:fldChar w:fldCharType="end"/>
      </w:r>
    </w:p>
    <w:p w14:paraId="053D0532" w14:textId="1540ED2A" w:rsidR="00BA1F7C" w:rsidRPr="00741122" w:rsidRDefault="00BA1F7C">
      <w:pPr>
        <w:pStyle w:val="TOC5"/>
        <w:rPr>
          <w:rFonts w:ascii="Calibri" w:hAnsi="Calibri"/>
          <w:sz w:val="22"/>
          <w:szCs w:val="22"/>
          <w:lang w:eastAsia="en-GB"/>
        </w:rPr>
      </w:pPr>
      <w:r>
        <w:t>7.2.3.5.3</w:t>
      </w:r>
      <w:r w:rsidRPr="00741122">
        <w:rPr>
          <w:rFonts w:ascii="Calibri" w:hAnsi="Calibri"/>
          <w:sz w:val="22"/>
          <w:szCs w:val="22"/>
          <w:lang w:eastAsia="en-GB"/>
        </w:rPr>
        <w:tab/>
      </w:r>
      <w:r>
        <w:t>Receive Transmission Release message (R: Transmission Release)</w:t>
      </w:r>
      <w:r>
        <w:tab/>
      </w:r>
      <w:r>
        <w:fldChar w:fldCharType="begin" w:fldLock="1"/>
      </w:r>
      <w:r>
        <w:instrText xml:space="preserve"> PAGEREF _Toc99174193 \h </w:instrText>
      </w:r>
      <w:r>
        <w:fldChar w:fldCharType="separate"/>
      </w:r>
      <w:r>
        <w:t>127</w:t>
      </w:r>
      <w:r>
        <w:fldChar w:fldCharType="end"/>
      </w:r>
    </w:p>
    <w:p w14:paraId="10FD0125" w14:textId="772164C3" w:rsidR="00BA1F7C" w:rsidRPr="00741122" w:rsidRDefault="00BA1F7C">
      <w:pPr>
        <w:pStyle w:val="TOC5"/>
        <w:rPr>
          <w:rFonts w:ascii="Calibri" w:hAnsi="Calibri"/>
          <w:sz w:val="22"/>
          <w:szCs w:val="22"/>
          <w:lang w:eastAsia="en-GB"/>
        </w:rPr>
      </w:pPr>
      <w:r>
        <w:t>7.2.3.</w:t>
      </w:r>
      <w:r>
        <w:rPr>
          <w:lang w:eastAsia="ko-KR"/>
        </w:rPr>
        <w:t>5</w:t>
      </w:r>
      <w:r>
        <w:t>.</w:t>
      </w:r>
      <w:r>
        <w:rPr>
          <w:lang w:eastAsia="ko-KR"/>
        </w:rPr>
        <w:t>4</w:t>
      </w:r>
      <w:r w:rsidRPr="00741122">
        <w:rPr>
          <w:rFonts w:ascii="Calibri" w:hAnsi="Calibri"/>
          <w:sz w:val="22"/>
          <w:szCs w:val="22"/>
          <w:lang w:eastAsia="en-GB"/>
        </w:rPr>
        <w:tab/>
      </w:r>
      <w:r>
        <w:t>Receive Transmission Request message (R: Transmission Request)</w:t>
      </w:r>
      <w:r>
        <w:tab/>
      </w:r>
      <w:r>
        <w:fldChar w:fldCharType="begin" w:fldLock="1"/>
      </w:r>
      <w:r>
        <w:instrText xml:space="preserve"> PAGEREF _Toc99174194 \h </w:instrText>
      </w:r>
      <w:r>
        <w:fldChar w:fldCharType="separate"/>
      </w:r>
      <w:r>
        <w:t>127</w:t>
      </w:r>
      <w:r>
        <w:fldChar w:fldCharType="end"/>
      </w:r>
    </w:p>
    <w:p w14:paraId="5521A1D6" w14:textId="15EAACCB" w:rsidR="00BA1F7C" w:rsidRPr="00741122" w:rsidRDefault="00BA1F7C">
      <w:pPr>
        <w:pStyle w:val="TOC5"/>
        <w:rPr>
          <w:rFonts w:ascii="Calibri" w:hAnsi="Calibri"/>
          <w:sz w:val="22"/>
          <w:szCs w:val="22"/>
          <w:lang w:eastAsia="en-GB"/>
        </w:rPr>
      </w:pPr>
      <w:r>
        <w:lastRenderedPageBreak/>
        <w:t>7.2.3.</w:t>
      </w:r>
      <w:r>
        <w:rPr>
          <w:lang w:eastAsia="ko-KR"/>
        </w:rPr>
        <w:t>5</w:t>
      </w:r>
      <w:r>
        <w:t>.</w:t>
      </w:r>
      <w:r>
        <w:rPr>
          <w:lang w:eastAsia="ko-KR"/>
        </w:rPr>
        <w:t>5</w:t>
      </w:r>
      <w:r w:rsidRPr="00741122">
        <w:rPr>
          <w:rFonts w:ascii="Calibri" w:hAnsi="Calibri"/>
          <w:sz w:val="22"/>
          <w:szCs w:val="22"/>
          <w:lang w:eastAsia="en-GB"/>
        </w:rPr>
        <w:tab/>
      </w:r>
      <w:r>
        <w:rPr>
          <w:lang w:eastAsia="ko-KR"/>
        </w:rPr>
        <w:t>Send</w:t>
      </w:r>
      <w:r>
        <w:t xml:space="preserve"> Transmission Arbitration Release message (</w:t>
      </w:r>
      <w:r w:rsidRPr="001B2AE7">
        <w:rPr>
          <w:lang w:val="en-US"/>
        </w:rPr>
        <w:t xml:space="preserve">click </w:t>
      </w:r>
      <w:r w:rsidRPr="001B2AE7">
        <w:rPr>
          <w:lang w:eastAsia="ko-KR"/>
        </w:rPr>
        <w:t>video transmission</w:t>
      </w:r>
      <w:r>
        <w:rPr>
          <w:lang w:eastAsia="ko-KR"/>
        </w:rPr>
        <w:t xml:space="preserve"> </w:t>
      </w:r>
      <w:r w:rsidRPr="001B2AE7">
        <w:rPr>
          <w:lang w:val="en-US" w:eastAsia="ko-KR"/>
        </w:rPr>
        <w:t xml:space="preserve">end </w:t>
      </w:r>
      <w:r>
        <w:rPr>
          <w:lang w:eastAsia="ko-KR"/>
        </w:rPr>
        <w:t>button with empty transmitter list</w:t>
      </w:r>
      <w:r>
        <w:t>)</w:t>
      </w:r>
      <w:r>
        <w:tab/>
      </w:r>
      <w:r>
        <w:fldChar w:fldCharType="begin" w:fldLock="1"/>
      </w:r>
      <w:r>
        <w:instrText xml:space="preserve"> PAGEREF _Toc99174195 \h </w:instrText>
      </w:r>
      <w:r>
        <w:fldChar w:fldCharType="separate"/>
      </w:r>
      <w:r>
        <w:t>128</w:t>
      </w:r>
      <w:r>
        <w:fldChar w:fldCharType="end"/>
      </w:r>
    </w:p>
    <w:p w14:paraId="064A6DD4" w14:textId="23E3CE5C" w:rsidR="00BA1F7C" w:rsidRPr="00741122" w:rsidRDefault="00BA1F7C">
      <w:pPr>
        <w:pStyle w:val="TOC5"/>
        <w:rPr>
          <w:rFonts w:ascii="Calibri" w:hAnsi="Calibri"/>
          <w:sz w:val="22"/>
          <w:szCs w:val="22"/>
          <w:lang w:eastAsia="en-GB"/>
        </w:rPr>
      </w:pPr>
      <w:r>
        <w:t>7.2.3.</w:t>
      </w:r>
      <w:r>
        <w:rPr>
          <w:lang w:eastAsia="ko-KR"/>
        </w:rPr>
        <w:t>5</w:t>
      </w:r>
      <w:r>
        <w:t>.6</w:t>
      </w:r>
      <w:r w:rsidRPr="00741122">
        <w:rPr>
          <w:rFonts w:ascii="Calibri" w:hAnsi="Calibri"/>
          <w:sz w:val="22"/>
          <w:szCs w:val="22"/>
          <w:lang w:eastAsia="en-GB"/>
        </w:rPr>
        <w:tab/>
      </w:r>
      <w:r>
        <w:t>Send Transmission Arbitration Release message (</w:t>
      </w:r>
      <w:r w:rsidRPr="001B2AE7">
        <w:rPr>
          <w:lang w:val="en-US"/>
        </w:rPr>
        <w:t xml:space="preserve">click </w:t>
      </w:r>
      <w:r w:rsidRPr="001B2AE7">
        <w:rPr>
          <w:lang w:eastAsia="ko-KR"/>
        </w:rPr>
        <w:t>video transmission</w:t>
      </w:r>
      <w:r>
        <w:rPr>
          <w:lang w:eastAsia="ko-KR"/>
        </w:rPr>
        <w:t xml:space="preserve"> </w:t>
      </w:r>
      <w:r w:rsidRPr="001B2AE7">
        <w:rPr>
          <w:lang w:val="en-US" w:eastAsia="ko-KR"/>
        </w:rPr>
        <w:t xml:space="preserve">end </w:t>
      </w:r>
      <w:r>
        <w:rPr>
          <w:lang w:eastAsia="ko-KR"/>
        </w:rPr>
        <w:t xml:space="preserve">button with non-empty </w:t>
      </w:r>
      <w:r w:rsidRPr="001B2AE7">
        <w:rPr>
          <w:lang w:val="en-US" w:eastAsia="ko-KR"/>
        </w:rPr>
        <w:t>transmitter</w:t>
      </w:r>
      <w:r>
        <w:rPr>
          <w:lang w:eastAsia="ko-KR"/>
        </w:rPr>
        <w:t xml:space="preserve"> list</w:t>
      </w:r>
      <w:r>
        <w:t>)</w:t>
      </w:r>
      <w:r>
        <w:tab/>
      </w:r>
      <w:r>
        <w:fldChar w:fldCharType="begin" w:fldLock="1"/>
      </w:r>
      <w:r>
        <w:instrText xml:space="preserve"> PAGEREF _Toc99174196 \h </w:instrText>
      </w:r>
      <w:r>
        <w:fldChar w:fldCharType="separate"/>
      </w:r>
      <w:r>
        <w:t>128</w:t>
      </w:r>
      <w:r>
        <w:fldChar w:fldCharType="end"/>
      </w:r>
    </w:p>
    <w:p w14:paraId="706424BF" w14:textId="6EDD4417" w:rsidR="00BA1F7C" w:rsidRPr="00741122" w:rsidRDefault="00BA1F7C">
      <w:pPr>
        <w:pStyle w:val="TOC5"/>
        <w:rPr>
          <w:rFonts w:ascii="Calibri" w:hAnsi="Calibri"/>
          <w:sz w:val="22"/>
          <w:szCs w:val="22"/>
          <w:lang w:eastAsia="en-GB"/>
        </w:rPr>
      </w:pPr>
      <w:r>
        <w:t>7.2.3.</w:t>
      </w:r>
      <w:r>
        <w:rPr>
          <w:lang w:eastAsia="ko-KR"/>
        </w:rPr>
        <w:t>5</w:t>
      </w:r>
      <w:r>
        <w:t>.</w:t>
      </w:r>
      <w:r>
        <w:rPr>
          <w:lang w:eastAsia="ko-KR"/>
        </w:rPr>
        <w:t>7</w:t>
      </w:r>
      <w:r w:rsidRPr="00741122">
        <w:rPr>
          <w:rFonts w:ascii="Calibri" w:hAnsi="Calibri"/>
          <w:sz w:val="22"/>
          <w:szCs w:val="22"/>
          <w:lang w:eastAsia="en-GB"/>
        </w:rPr>
        <w:tab/>
      </w:r>
      <w:r>
        <w:t xml:space="preserve">Receive Transmission Request message </w:t>
      </w:r>
      <w:r>
        <w:rPr>
          <w:lang w:eastAsia="ko-KR"/>
        </w:rPr>
        <w:t xml:space="preserve">with pre-emption indication and revoking self </w:t>
      </w:r>
      <w:r>
        <w:t>(R: Transmission Request</w:t>
      </w:r>
      <w:r>
        <w:rPr>
          <w:lang w:eastAsia="ko-KR"/>
        </w:rPr>
        <w:t xml:space="preserve"> with pre-emption</w:t>
      </w:r>
      <w:r>
        <w:t>)</w:t>
      </w:r>
      <w:r>
        <w:tab/>
      </w:r>
      <w:r>
        <w:fldChar w:fldCharType="begin" w:fldLock="1"/>
      </w:r>
      <w:r>
        <w:instrText xml:space="preserve"> PAGEREF _Toc99174197 \h </w:instrText>
      </w:r>
      <w:r>
        <w:fldChar w:fldCharType="separate"/>
      </w:r>
      <w:r>
        <w:t>128</w:t>
      </w:r>
      <w:r>
        <w:fldChar w:fldCharType="end"/>
      </w:r>
    </w:p>
    <w:p w14:paraId="4CE29F35" w14:textId="3F66CF6A" w:rsidR="00BA1F7C" w:rsidRPr="00741122" w:rsidRDefault="00BA1F7C">
      <w:pPr>
        <w:pStyle w:val="TOC5"/>
        <w:rPr>
          <w:rFonts w:ascii="Calibri" w:hAnsi="Calibri"/>
          <w:sz w:val="22"/>
          <w:szCs w:val="22"/>
          <w:lang w:eastAsia="en-GB"/>
        </w:rPr>
      </w:pPr>
      <w:r>
        <w:t>7.2.3.</w:t>
      </w:r>
      <w:r>
        <w:rPr>
          <w:lang w:eastAsia="ko-KR"/>
        </w:rPr>
        <w:t>5</w:t>
      </w:r>
      <w:r>
        <w:t>.</w:t>
      </w:r>
      <w:r>
        <w:rPr>
          <w:lang w:eastAsia="ko-KR"/>
        </w:rPr>
        <w:t>8</w:t>
      </w:r>
      <w:r w:rsidRPr="00741122">
        <w:rPr>
          <w:rFonts w:ascii="Calibri" w:hAnsi="Calibri"/>
          <w:sz w:val="22"/>
          <w:szCs w:val="22"/>
          <w:lang w:eastAsia="en-GB"/>
        </w:rPr>
        <w:tab/>
      </w:r>
      <w:r>
        <w:t xml:space="preserve">Receive Transmission Request message </w:t>
      </w:r>
      <w:r>
        <w:rPr>
          <w:lang w:eastAsia="ko-KR"/>
        </w:rPr>
        <w:t xml:space="preserve">with pre-emption indication and revoking a transmitter </w:t>
      </w:r>
      <w:r>
        <w:t>(R: Transmission Request</w:t>
      </w:r>
      <w:r>
        <w:rPr>
          <w:lang w:eastAsia="ko-KR"/>
        </w:rPr>
        <w:t xml:space="preserve"> with pre-emption</w:t>
      </w:r>
      <w:r>
        <w:t>)</w:t>
      </w:r>
      <w:r>
        <w:tab/>
      </w:r>
      <w:r>
        <w:fldChar w:fldCharType="begin" w:fldLock="1"/>
      </w:r>
      <w:r>
        <w:instrText xml:space="preserve"> PAGEREF _Toc99174198 \h </w:instrText>
      </w:r>
      <w:r>
        <w:fldChar w:fldCharType="separate"/>
      </w:r>
      <w:r>
        <w:t>129</w:t>
      </w:r>
      <w:r>
        <w:fldChar w:fldCharType="end"/>
      </w:r>
    </w:p>
    <w:p w14:paraId="2D029CC8" w14:textId="6AF007ED" w:rsidR="00BA1F7C" w:rsidRPr="00741122" w:rsidRDefault="00BA1F7C">
      <w:pPr>
        <w:pStyle w:val="TOC5"/>
        <w:rPr>
          <w:rFonts w:ascii="Calibri" w:hAnsi="Calibri"/>
          <w:sz w:val="22"/>
          <w:szCs w:val="22"/>
          <w:lang w:eastAsia="en-GB"/>
        </w:rPr>
      </w:pPr>
      <w:r>
        <w:t>7.2.3.</w:t>
      </w:r>
      <w:r>
        <w:rPr>
          <w:lang w:eastAsia="ko-KR"/>
        </w:rPr>
        <w:t>5</w:t>
      </w:r>
      <w:r>
        <w:t>.</w:t>
      </w:r>
      <w:r>
        <w:rPr>
          <w:lang w:eastAsia="ko-KR"/>
        </w:rPr>
        <w:t>9</w:t>
      </w:r>
      <w:r w:rsidRPr="00741122">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_Toc99174199 \h </w:instrText>
      </w:r>
      <w:r>
        <w:fldChar w:fldCharType="separate"/>
      </w:r>
      <w:r>
        <w:t>130</w:t>
      </w:r>
      <w:r>
        <w:fldChar w:fldCharType="end"/>
      </w:r>
    </w:p>
    <w:p w14:paraId="5845670B" w14:textId="1EC2E146" w:rsidR="00BA1F7C" w:rsidRPr="00741122" w:rsidRDefault="00BA1F7C">
      <w:pPr>
        <w:pStyle w:val="TOC5"/>
        <w:rPr>
          <w:rFonts w:ascii="Calibri" w:hAnsi="Calibri"/>
          <w:sz w:val="22"/>
          <w:szCs w:val="22"/>
          <w:lang w:eastAsia="en-GB"/>
        </w:rPr>
      </w:pPr>
      <w:r>
        <w:t>7.2.3.</w:t>
      </w:r>
      <w:r>
        <w:rPr>
          <w:lang w:eastAsia="ko-KR"/>
        </w:rPr>
        <w:t>5</w:t>
      </w:r>
      <w:r>
        <w:t>.</w:t>
      </w:r>
      <w:r>
        <w:rPr>
          <w:lang w:eastAsia="ko-KR"/>
        </w:rPr>
        <w:t>10</w:t>
      </w:r>
      <w:r w:rsidRPr="00741122">
        <w:rPr>
          <w:rFonts w:ascii="Calibri" w:hAnsi="Calibri"/>
          <w:sz w:val="22"/>
          <w:szCs w:val="22"/>
          <w:lang w:eastAsia="en-GB"/>
        </w:rPr>
        <w:tab/>
      </w:r>
      <w:r>
        <w:t>Transmission time limit reached</w:t>
      </w:r>
      <w:r>
        <w:rPr>
          <w:lang w:eastAsia="ko-KR"/>
        </w:rPr>
        <w:t xml:space="preserve"> with transmitter(s) in transmitter list</w:t>
      </w:r>
      <w:r>
        <w:t xml:space="preserve"> (Timer T207 expires with </w:t>
      </w:r>
      <w:r>
        <w:rPr>
          <w:lang w:eastAsia="ko-KR"/>
        </w:rPr>
        <w:t>transmitter</w:t>
      </w:r>
      <w:r>
        <w:t>(s))</w:t>
      </w:r>
      <w:r>
        <w:tab/>
      </w:r>
      <w:r>
        <w:fldChar w:fldCharType="begin" w:fldLock="1"/>
      </w:r>
      <w:r>
        <w:instrText xml:space="preserve"> PAGEREF _Toc99174200 \h </w:instrText>
      </w:r>
      <w:r>
        <w:fldChar w:fldCharType="separate"/>
      </w:r>
      <w:r>
        <w:t>130</w:t>
      </w:r>
      <w:r>
        <w:fldChar w:fldCharType="end"/>
      </w:r>
    </w:p>
    <w:p w14:paraId="798EE849" w14:textId="1B48FAC2" w:rsidR="00BA1F7C" w:rsidRPr="00741122" w:rsidRDefault="00BA1F7C">
      <w:pPr>
        <w:pStyle w:val="TOC5"/>
        <w:rPr>
          <w:rFonts w:ascii="Calibri" w:hAnsi="Calibri"/>
          <w:sz w:val="22"/>
          <w:szCs w:val="22"/>
          <w:lang w:eastAsia="en-GB"/>
        </w:rPr>
      </w:pPr>
      <w:r>
        <w:t>7.2.3.</w:t>
      </w:r>
      <w:r>
        <w:rPr>
          <w:lang w:eastAsia="ko-KR"/>
        </w:rPr>
        <w:t>5</w:t>
      </w:r>
      <w:r>
        <w:t>.</w:t>
      </w:r>
      <w:r>
        <w:rPr>
          <w:lang w:eastAsia="ko-KR"/>
        </w:rPr>
        <w:t>11</w:t>
      </w:r>
      <w:r w:rsidRPr="00741122">
        <w:rPr>
          <w:rFonts w:ascii="Calibri" w:hAnsi="Calibri"/>
          <w:sz w:val="22"/>
          <w:szCs w:val="22"/>
          <w:lang w:eastAsia="en-GB"/>
        </w:rPr>
        <w:tab/>
      </w:r>
      <w:r>
        <w:t>Transmission time limit reached</w:t>
      </w:r>
      <w:r>
        <w:rPr>
          <w:lang w:eastAsia="ko-KR"/>
        </w:rPr>
        <w:t xml:space="preserve"> with no transmitter in transmitter list</w:t>
      </w:r>
      <w:r>
        <w:t xml:space="preserve"> (Timer T207 expires with no </w:t>
      </w:r>
      <w:r>
        <w:rPr>
          <w:lang w:eastAsia="ko-KR"/>
        </w:rPr>
        <w:t>transmitter</w:t>
      </w:r>
      <w:r>
        <w:t>)</w:t>
      </w:r>
      <w:r>
        <w:tab/>
      </w:r>
      <w:r>
        <w:fldChar w:fldCharType="begin" w:fldLock="1"/>
      </w:r>
      <w:r>
        <w:instrText xml:space="preserve"> PAGEREF _Toc99174201 \h </w:instrText>
      </w:r>
      <w:r>
        <w:fldChar w:fldCharType="separate"/>
      </w:r>
      <w:r>
        <w:t>130</w:t>
      </w:r>
      <w:r>
        <w:fldChar w:fldCharType="end"/>
      </w:r>
    </w:p>
    <w:p w14:paraId="7A7229CF" w14:textId="0B63E002" w:rsidR="00BA1F7C" w:rsidRPr="00741122" w:rsidRDefault="00BA1F7C">
      <w:pPr>
        <w:pStyle w:val="TOC5"/>
        <w:rPr>
          <w:rFonts w:ascii="Calibri" w:hAnsi="Calibri"/>
          <w:sz w:val="22"/>
          <w:szCs w:val="22"/>
          <w:lang w:eastAsia="en-GB"/>
        </w:rPr>
      </w:pPr>
      <w:r w:rsidRPr="00BA1F7C">
        <w:t>7.2.3.5.12</w:t>
      </w:r>
      <w:r w:rsidRPr="00741122">
        <w:rPr>
          <w:rFonts w:ascii="Calibri" w:hAnsi="Calibri"/>
          <w:sz w:val="22"/>
          <w:szCs w:val="22"/>
          <w:lang w:eastAsia="en-GB"/>
        </w:rPr>
        <w:tab/>
      </w:r>
      <w:r w:rsidRPr="001B2AE7">
        <w:rPr>
          <w:lang w:val="nb-NO"/>
        </w:rPr>
        <w:t>Receive RTP media (R: RTP media)</w:t>
      </w:r>
      <w:r>
        <w:tab/>
      </w:r>
      <w:r>
        <w:fldChar w:fldCharType="begin" w:fldLock="1"/>
      </w:r>
      <w:r>
        <w:instrText xml:space="preserve"> PAGEREF _Toc99174202 \h </w:instrText>
      </w:r>
      <w:r>
        <w:fldChar w:fldCharType="separate"/>
      </w:r>
      <w:r>
        <w:t>130</w:t>
      </w:r>
      <w:r>
        <w:fldChar w:fldCharType="end"/>
      </w:r>
    </w:p>
    <w:p w14:paraId="08BADC9E" w14:textId="525B3389" w:rsidR="00BA1F7C" w:rsidRPr="00741122" w:rsidRDefault="00BA1F7C">
      <w:pPr>
        <w:pStyle w:val="TOC5"/>
        <w:rPr>
          <w:rFonts w:ascii="Calibri" w:hAnsi="Calibri"/>
          <w:sz w:val="22"/>
          <w:szCs w:val="22"/>
          <w:lang w:eastAsia="en-GB"/>
        </w:rPr>
      </w:pPr>
      <w:r>
        <w:t>7.2.3.5.</w:t>
      </w:r>
      <w:r>
        <w:rPr>
          <w:lang w:eastAsia="ko-KR"/>
        </w:rPr>
        <w:t>13</w:t>
      </w:r>
      <w:r w:rsidRPr="00741122">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_Toc99174203 \h </w:instrText>
      </w:r>
      <w:r>
        <w:fldChar w:fldCharType="separate"/>
      </w:r>
      <w:r>
        <w:t>131</w:t>
      </w:r>
      <w:r>
        <w:fldChar w:fldCharType="end"/>
      </w:r>
    </w:p>
    <w:p w14:paraId="03AE5AF7" w14:textId="334E5138" w:rsidR="00BA1F7C" w:rsidRPr="00741122" w:rsidRDefault="00BA1F7C">
      <w:pPr>
        <w:pStyle w:val="TOC5"/>
        <w:rPr>
          <w:rFonts w:ascii="Calibri" w:hAnsi="Calibri"/>
          <w:sz w:val="22"/>
          <w:szCs w:val="22"/>
          <w:lang w:eastAsia="en-GB"/>
        </w:rPr>
      </w:pPr>
      <w:r>
        <w:t>7.2.3.5.</w:t>
      </w:r>
      <w:r>
        <w:rPr>
          <w:lang w:eastAsia="ko-KR"/>
        </w:rPr>
        <w:t>14</w:t>
      </w:r>
      <w:r w:rsidRPr="00741122">
        <w:rPr>
          <w:rFonts w:ascii="Calibri" w:hAnsi="Calibri"/>
          <w:sz w:val="22"/>
          <w:szCs w:val="22"/>
          <w:lang w:eastAsia="en-GB"/>
        </w:rPr>
        <w:tab/>
      </w:r>
      <w:r>
        <w:t xml:space="preserve">Timer </w:t>
      </w:r>
      <w:r>
        <w:rPr>
          <w:lang w:eastAsia="ko-KR"/>
        </w:rPr>
        <w:t>T205 (Transmission Granted) expired N times (Timer T205 expired N times)</w:t>
      </w:r>
      <w:r>
        <w:tab/>
      </w:r>
      <w:r>
        <w:fldChar w:fldCharType="begin" w:fldLock="1"/>
      </w:r>
      <w:r>
        <w:instrText xml:space="preserve"> PAGEREF _Toc99174204 \h </w:instrText>
      </w:r>
      <w:r>
        <w:fldChar w:fldCharType="separate"/>
      </w:r>
      <w:r>
        <w:t>131</w:t>
      </w:r>
      <w:r>
        <w:fldChar w:fldCharType="end"/>
      </w:r>
    </w:p>
    <w:p w14:paraId="52E466BC" w14:textId="7E39A58A" w:rsidR="00BA1F7C" w:rsidRPr="00741122" w:rsidRDefault="00BA1F7C">
      <w:pPr>
        <w:pStyle w:val="TOC5"/>
        <w:rPr>
          <w:rFonts w:ascii="Calibri" w:hAnsi="Calibri"/>
          <w:sz w:val="22"/>
          <w:szCs w:val="22"/>
          <w:lang w:eastAsia="en-GB"/>
        </w:rPr>
      </w:pPr>
      <w:r>
        <w:t>7.2.3.5.15</w:t>
      </w:r>
      <w:r w:rsidRPr="00741122">
        <w:rPr>
          <w:rFonts w:ascii="Calibri" w:hAnsi="Calibri"/>
          <w:sz w:val="22"/>
          <w:szCs w:val="22"/>
          <w:lang w:eastAsia="en-GB"/>
        </w:rPr>
        <w:tab/>
      </w:r>
      <w:r>
        <w:t>Timer T203 (End of RTP media) expired</w:t>
      </w:r>
      <w:r>
        <w:tab/>
      </w:r>
      <w:r>
        <w:fldChar w:fldCharType="begin" w:fldLock="1"/>
      </w:r>
      <w:r>
        <w:instrText xml:space="preserve"> PAGEREF _Toc99174205 \h </w:instrText>
      </w:r>
      <w:r>
        <w:fldChar w:fldCharType="separate"/>
      </w:r>
      <w:r>
        <w:t>131</w:t>
      </w:r>
      <w:r>
        <w:fldChar w:fldCharType="end"/>
      </w:r>
    </w:p>
    <w:p w14:paraId="1F460C32" w14:textId="6D86DCFF" w:rsidR="00BA1F7C" w:rsidRPr="00741122" w:rsidRDefault="00BA1F7C">
      <w:pPr>
        <w:pStyle w:val="TOC4"/>
        <w:rPr>
          <w:rFonts w:ascii="Calibri" w:hAnsi="Calibri"/>
          <w:sz w:val="22"/>
          <w:szCs w:val="22"/>
          <w:lang w:eastAsia="en-GB"/>
        </w:rPr>
      </w:pPr>
      <w:r>
        <w:t>7.2.3.</w:t>
      </w:r>
      <w:r>
        <w:rPr>
          <w:lang w:eastAsia="ko-KR"/>
        </w:rPr>
        <w:t>6</w:t>
      </w:r>
      <w:r w:rsidRPr="00741122">
        <w:rPr>
          <w:rFonts w:ascii="Calibri" w:hAnsi="Calibri"/>
          <w:sz w:val="22"/>
          <w:szCs w:val="22"/>
          <w:lang w:eastAsia="en-GB"/>
        </w:rPr>
        <w:tab/>
      </w:r>
      <w:r>
        <w:t>State: 'O: has permission'</w:t>
      </w:r>
      <w:r>
        <w:tab/>
      </w:r>
      <w:r>
        <w:fldChar w:fldCharType="begin" w:fldLock="1"/>
      </w:r>
      <w:r>
        <w:instrText xml:space="preserve"> PAGEREF _Toc99174206 \h </w:instrText>
      </w:r>
      <w:r>
        <w:fldChar w:fldCharType="separate"/>
      </w:r>
      <w:r>
        <w:t>132</w:t>
      </w:r>
      <w:r>
        <w:fldChar w:fldCharType="end"/>
      </w:r>
    </w:p>
    <w:p w14:paraId="5D4EA218" w14:textId="2D30BCD3" w:rsidR="00BA1F7C" w:rsidRPr="00741122" w:rsidRDefault="00BA1F7C">
      <w:pPr>
        <w:pStyle w:val="TOC5"/>
        <w:rPr>
          <w:rFonts w:ascii="Calibri" w:hAnsi="Calibri"/>
          <w:sz w:val="22"/>
          <w:szCs w:val="22"/>
          <w:lang w:eastAsia="en-GB"/>
        </w:rPr>
      </w:pPr>
      <w:r>
        <w:t>7.2.3.</w:t>
      </w:r>
      <w:r>
        <w:rPr>
          <w:lang w:eastAsia="ko-KR"/>
        </w:rPr>
        <w:t>6</w:t>
      </w:r>
      <w:r>
        <w:t>.1</w:t>
      </w:r>
      <w:r w:rsidRPr="00741122">
        <w:rPr>
          <w:rFonts w:ascii="Calibri" w:hAnsi="Calibri"/>
          <w:sz w:val="22"/>
          <w:szCs w:val="22"/>
          <w:lang w:eastAsia="en-GB"/>
        </w:rPr>
        <w:tab/>
      </w:r>
      <w:r>
        <w:t>General</w:t>
      </w:r>
      <w:r>
        <w:tab/>
      </w:r>
      <w:r>
        <w:fldChar w:fldCharType="begin" w:fldLock="1"/>
      </w:r>
      <w:r>
        <w:instrText xml:space="preserve"> PAGEREF _Toc99174207 \h </w:instrText>
      </w:r>
      <w:r>
        <w:fldChar w:fldCharType="separate"/>
      </w:r>
      <w:r>
        <w:t>132</w:t>
      </w:r>
      <w:r>
        <w:fldChar w:fldCharType="end"/>
      </w:r>
    </w:p>
    <w:p w14:paraId="2CAD5AF2" w14:textId="20EA782A" w:rsidR="00BA1F7C" w:rsidRPr="00741122" w:rsidRDefault="00BA1F7C">
      <w:pPr>
        <w:pStyle w:val="TOC5"/>
        <w:rPr>
          <w:rFonts w:ascii="Calibri" w:hAnsi="Calibri"/>
          <w:sz w:val="22"/>
          <w:szCs w:val="22"/>
          <w:lang w:eastAsia="en-GB"/>
        </w:rPr>
      </w:pPr>
      <w:r>
        <w:t>7.2.3.</w:t>
      </w:r>
      <w:r>
        <w:rPr>
          <w:lang w:eastAsia="ko-KR"/>
        </w:rPr>
        <w:t>6</w:t>
      </w:r>
      <w:r>
        <w:t>.2</w:t>
      </w:r>
      <w:r w:rsidRPr="00741122">
        <w:rPr>
          <w:rFonts w:ascii="Calibri" w:hAnsi="Calibri"/>
          <w:sz w:val="22"/>
          <w:szCs w:val="22"/>
          <w:lang w:eastAsia="en-GB"/>
        </w:rPr>
        <w:tab/>
      </w:r>
      <w:r>
        <w:t>Send RTP Media packets (S: RTP Media)</w:t>
      </w:r>
      <w:r>
        <w:tab/>
      </w:r>
      <w:r>
        <w:fldChar w:fldCharType="begin" w:fldLock="1"/>
      </w:r>
      <w:r>
        <w:instrText xml:space="preserve"> PAGEREF _Toc99174208 \h </w:instrText>
      </w:r>
      <w:r>
        <w:fldChar w:fldCharType="separate"/>
      </w:r>
      <w:r>
        <w:t>132</w:t>
      </w:r>
      <w:r>
        <w:fldChar w:fldCharType="end"/>
      </w:r>
    </w:p>
    <w:p w14:paraId="1186C2CB" w14:textId="56CB9552" w:rsidR="00BA1F7C" w:rsidRPr="00741122" w:rsidRDefault="00BA1F7C">
      <w:pPr>
        <w:pStyle w:val="TOC5"/>
        <w:rPr>
          <w:rFonts w:ascii="Calibri" w:hAnsi="Calibri"/>
          <w:sz w:val="22"/>
          <w:szCs w:val="22"/>
          <w:lang w:eastAsia="en-GB"/>
        </w:rPr>
      </w:pPr>
      <w:r>
        <w:t>7.2.3.6.3</w:t>
      </w:r>
      <w:r w:rsidRPr="00741122">
        <w:rPr>
          <w:rFonts w:ascii="Calibri" w:hAnsi="Calibri"/>
          <w:sz w:val="22"/>
          <w:szCs w:val="22"/>
          <w:lang w:eastAsia="en-GB"/>
        </w:rPr>
        <w:tab/>
      </w:r>
      <w:r>
        <w:t>Receive Transmission Release message (R: Transmission Release)</w:t>
      </w:r>
      <w:r>
        <w:tab/>
      </w:r>
      <w:r>
        <w:fldChar w:fldCharType="begin" w:fldLock="1"/>
      </w:r>
      <w:r>
        <w:instrText xml:space="preserve"> PAGEREF _Toc99174209 \h </w:instrText>
      </w:r>
      <w:r>
        <w:fldChar w:fldCharType="separate"/>
      </w:r>
      <w:r>
        <w:t>132</w:t>
      </w:r>
      <w:r>
        <w:fldChar w:fldCharType="end"/>
      </w:r>
    </w:p>
    <w:p w14:paraId="79EBA728" w14:textId="6B0A0D63" w:rsidR="00BA1F7C" w:rsidRPr="00741122" w:rsidRDefault="00BA1F7C">
      <w:pPr>
        <w:pStyle w:val="TOC5"/>
        <w:rPr>
          <w:rFonts w:ascii="Calibri" w:hAnsi="Calibri"/>
          <w:sz w:val="22"/>
          <w:szCs w:val="22"/>
          <w:lang w:eastAsia="en-GB"/>
        </w:rPr>
      </w:pPr>
      <w:r>
        <w:t>7.2.3.</w:t>
      </w:r>
      <w:r>
        <w:rPr>
          <w:lang w:eastAsia="ko-KR"/>
        </w:rPr>
        <w:t>6</w:t>
      </w:r>
      <w:r>
        <w:t>.</w:t>
      </w:r>
      <w:r>
        <w:rPr>
          <w:lang w:eastAsia="ko-KR"/>
        </w:rPr>
        <w:t>4</w:t>
      </w:r>
      <w:r w:rsidRPr="00741122">
        <w:rPr>
          <w:rFonts w:ascii="Calibri" w:hAnsi="Calibri"/>
          <w:sz w:val="22"/>
          <w:szCs w:val="22"/>
          <w:lang w:eastAsia="en-GB"/>
        </w:rPr>
        <w:tab/>
      </w:r>
      <w:r>
        <w:rPr>
          <w:lang w:eastAsia="ko-KR"/>
        </w:rPr>
        <w:t>Send</w:t>
      </w:r>
      <w:r>
        <w:t xml:space="preserve"> Transmission Release message (</w:t>
      </w:r>
      <w:r w:rsidRPr="001B2AE7">
        <w:rPr>
          <w:lang w:val="en-US"/>
        </w:rPr>
        <w:t xml:space="preserve">click </w:t>
      </w:r>
      <w:r w:rsidRPr="001B2AE7">
        <w:rPr>
          <w:lang w:eastAsia="ko-KR"/>
        </w:rPr>
        <w:t>video transmission</w:t>
      </w:r>
      <w:r>
        <w:rPr>
          <w:lang w:eastAsia="ko-KR"/>
        </w:rPr>
        <w:t xml:space="preserve"> </w:t>
      </w:r>
      <w:r w:rsidRPr="001B2AE7">
        <w:rPr>
          <w:lang w:val="en-US" w:eastAsia="ko-KR"/>
        </w:rPr>
        <w:t xml:space="preserve">end </w:t>
      </w:r>
      <w:r>
        <w:rPr>
          <w:lang w:eastAsia="ko-KR"/>
        </w:rPr>
        <w:t>button</w:t>
      </w:r>
      <w:r>
        <w:t>)</w:t>
      </w:r>
      <w:r>
        <w:tab/>
      </w:r>
      <w:r>
        <w:fldChar w:fldCharType="begin" w:fldLock="1"/>
      </w:r>
      <w:r>
        <w:instrText xml:space="preserve"> PAGEREF _Toc99174210 \h </w:instrText>
      </w:r>
      <w:r>
        <w:fldChar w:fldCharType="separate"/>
      </w:r>
      <w:r>
        <w:t>132</w:t>
      </w:r>
      <w:r>
        <w:fldChar w:fldCharType="end"/>
      </w:r>
    </w:p>
    <w:p w14:paraId="60789953" w14:textId="6075C4DB" w:rsidR="00BA1F7C" w:rsidRPr="00741122" w:rsidRDefault="00BA1F7C">
      <w:pPr>
        <w:pStyle w:val="TOC5"/>
        <w:rPr>
          <w:rFonts w:ascii="Calibri" w:hAnsi="Calibri"/>
          <w:sz w:val="22"/>
          <w:szCs w:val="22"/>
          <w:lang w:eastAsia="en-GB"/>
        </w:rPr>
      </w:pPr>
      <w:r w:rsidRPr="00BA1F7C">
        <w:t>7.2.3.6.5</w:t>
      </w:r>
      <w:r w:rsidRPr="00741122">
        <w:rPr>
          <w:rFonts w:ascii="Calibri" w:hAnsi="Calibri"/>
          <w:sz w:val="22"/>
          <w:szCs w:val="22"/>
          <w:lang w:eastAsia="en-GB"/>
        </w:rPr>
        <w:tab/>
      </w:r>
      <w:r w:rsidRPr="001B2AE7">
        <w:rPr>
          <w:lang w:val="nb-NO"/>
        </w:rPr>
        <w:t>Receive RTP media (R: RTP media)</w:t>
      </w:r>
      <w:r>
        <w:tab/>
      </w:r>
      <w:r>
        <w:fldChar w:fldCharType="begin" w:fldLock="1"/>
      </w:r>
      <w:r>
        <w:instrText xml:space="preserve"> PAGEREF _Toc99174211 \h </w:instrText>
      </w:r>
      <w:r>
        <w:fldChar w:fldCharType="separate"/>
      </w:r>
      <w:r>
        <w:t>132</w:t>
      </w:r>
      <w:r>
        <w:fldChar w:fldCharType="end"/>
      </w:r>
    </w:p>
    <w:p w14:paraId="0D9EDF4B" w14:textId="739596E2" w:rsidR="00BA1F7C" w:rsidRPr="00741122" w:rsidRDefault="00BA1F7C">
      <w:pPr>
        <w:pStyle w:val="TOC5"/>
        <w:rPr>
          <w:rFonts w:ascii="Calibri" w:hAnsi="Calibri"/>
          <w:sz w:val="22"/>
          <w:szCs w:val="22"/>
          <w:lang w:eastAsia="en-GB"/>
        </w:rPr>
      </w:pPr>
      <w:r>
        <w:t>7.2.3.</w:t>
      </w:r>
      <w:r>
        <w:rPr>
          <w:lang w:eastAsia="ko-KR"/>
        </w:rPr>
        <w:t>6</w:t>
      </w:r>
      <w:r>
        <w:t>.</w:t>
      </w:r>
      <w:r>
        <w:rPr>
          <w:lang w:eastAsia="ko-KR"/>
        </w:rPr>
        <w:t>6</w:t>
      </w:r>
      <w:r w:rsidRPr="00741122">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_Toc99174212 \h </w:instrText>
      </w:r>
      <w:r>
        <w:fldChar w:fldCharType="separate"/>
      </w:r>
      <w:r>
        <w:t>133</w:t>
      </w:r>
      <w:r>
        <w:fldChar w:fldCharType="end"/>
      </w:r>
    </w:p>
    <w:p w14:paraId="22E9076E" w14:textId="5DC13F8A" w:rsidR="00BA1F7C" w:rsidRPr="00741122" w:rsidRDefault="00BA1F7C">
      <w:pPr>
        <w:pStyle w:val="TOC5"/>
        <w:rPr>
          <w:rFonts w:ascii="Calibri" w:hAnsi="Calibri"/>
          <w:sz w:val="22"/>
          <w:szCs w:val="22"/>
          <w:lang w:eastAsia="en-GB"/>
        </w:rPr>
      </w:pPr>
      <w:r>
        <w:t>7.2.3.</w:t>
      </w:r>
      <w:r>
        <w:rPr>
          <w:lang w:eastAsia="ko-KR"/>
        </w:rPr>
        <w:t>6</w:t>
      </w:r>
      <w:r>
        <w:t>.</w:t>
      </w:r>
      <w:r>
        <w:rPr>
          <w:lang w:eastAsia="ko-KR"/>
        </w:rPr>
        <w:t>7</w:t>
      </w:r>
      <w:r w:rsidRPr="00741122">
        <w:rPr>
          <w:rFonts w:ascii="Calibri" w:hAnsi="Calibri"/>
          <w:sz w:val="22"/>
          <w:szCs w:val="22"/>
          <w:lang w:eastAsia="en-GB"/>
        </w:rPr>
        <w:tab/>
      </w:r>
      <w:r>
        <w:t>Transmission time limit (Timer T207 expires)</w:t>
      </w:r>
      <w:r>
        <w:tab/>
      </w:r>
      <w:r>
        <w:fldChar w:fldCharType="begin" w:fldLock="1"/>
      </w:r>
      <w:r>
        <w:instrText xml:space="preserve"> PAGEREF _Toc99174213 \h </w:instrText>
      </w:r>
      <w:r>
        <w:fldChar w:fldCharType="separate"/>
      </w:r>
      <w:r>
        <w:t>133</w:t>
      </w:r>
      <w:r>
        <w:fldChar w:fldCharType="end"/>
      </w:r>
    </w:p>
    <w:p w14:paraId="60CECFDD" w14:textId="5D77AC29" w:rsidR="00BA1F7C" w:rsidRPr="00741122" w:rsidRDefault="00BA1F7C">
      <w:pPr>
        <w:pStyle w:val="TOC5"/>
        <w:rPr>
          <w:rFonts w:ascii="Calibri" w:hAnsi="Calibri"/>
          <w:sz w:val="22"/>
          <w:szCs w:val="22"/>
          <w:lang w:eastAsia="en-GB"/>
        </w:rPr>
      </w:pPr>
      <w:r>
        <w:t>7.2.3.6.8</w:t>
      </w:r>
      <w:r w:rsidRPr="00741122">
        <w:rPr>
          <w:rFonts w:ascii="Calibri" w:hAnsi="Calibri"/>
          <w:sz w:val="22"/>
          <w:szCs w:val="22"/>
          <w:lang w:eastAsia="en-GB"/>
        </w:rPr>
        <w:tab/>
      </w:r>
      <w:r>
        <w:t>Timer T203 (End of RTP media) expired</w:t>
      </w:r>
      <w:r>
        <w:tab/>
      </w:r>
      <w:r>
        <w:fldChar w:fldCharType="begin" w:fldLock="1"/>
      </w:r>
      <w:r>
        <w:instrText xml:space="preserve"> PAGEREF _Toc99174214 \h </w:instrText>
      </w:r>
      <w:r>
        <w:fldChar w:fldCharType="separate"/>
      </w:r>
      <w:r>
        <w:t>133</w:t>
      </w:r>
      <w:r>
        <w:fldChar w:fldCharType="end"/>
      </w:r>
    </w:p>
    <w:p w14:paraId="7909475E" w14:textId="4FEC1959" w:rsidR="00BA1F7C" w:rsidRPr="00741122" w:rsidRDefault="00BA1F7C">
      <w:pPr>
        <w:pStyle w:val="TOC5"/>
        <w:rPr>
          <w:rFonts w:ascii="Calibri" w:hAnsi="Calibri"/>
          <w:sz w:val="22"/>
          <w:szCs w:val="22"/>
          <w:lang w:eastAsia="en-GB"/>
        </w:rPr>
      </w:pPr>
      <w:r>
        <w:t>7.2.3.6.9</w:t>
      </w:r>
      <w:r w:rsidRPr="00741122">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_Toc99174215 \h </w:instrText>
      </w:r>
      <w:r>
        <w:fldChar w:fldCharType="separate"/>
      </w:r>
      <w:r>
        <w:t>133</w:t>
      </w:r>
      <w:r>
        <w:fldChar w:fldCharType="end"/>
      </w:r>
    </w:p>
    <w:p w14:paraId="7403EB8A" w14:textId="772361AD" w:rsidR="00BA1F7C" w:rsidRPr="00741122" w:rsidRDefault="00BA1F7C">
      <w:pPr>
        <w:pStyle w:val="TOC5"/>
        <w:rPr>
          <w:rFonts w:ascii="Calibri" w:hAnsi="Calibri"/>
          <w:sz w:val="22"/>
          <w:szCs w:val="22"/>
          <w:lang w:eastAsia="en-GB"/>
        </w:rPr>
      </w:pPr>
      <w:r>
        <w:t>7.2.3.</w:t>
      </w:r>
      <w:r>
        <w:rPr>
          <w:lang w:eastAsia="ko-KR"/>
        </w:rPr>
        <w:t>6.10</w:t>
      </w:r>
      <w:r w:rsidRPr="00741122">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_Toc99174216 \h </w:instrText>
      </w:r>
      <w:r>
        <w:fldChar w:fldCharType="separate"/>
      </w:r>
      <w:r>
        <w:t>133</w:t>
      </w:r>
      <w:r>
        <w:fldChar w:fldCharType="end"/>
      </w:r>
    </w:p>
    <w:p w14:paraId="556FF9DA" w14:textId="0C57AB48" w:rsidR="00BA1F7C" w:rsidRPr="00741122" w:rsidRDefault="00BA1F7C">
      <w:pPr>
        <w:pStyle w:val="TOC5"/>
        <w:rPr>
          <w:rFonts w:ascii="Calibri" w:hAnsi="Calibri"/>
          <w:sz w:val="22"/>
          <w:szCs w:val="22"/>
          <w:lang w:eastAsia="en-GB"/>
        </w:rPr>
      </w:pPr>
      <w:r>
        <w:t>7.2.3.6.11</w:t>
      </w:r>
      <w:r w:rsidRPr="00741122">
        <w:rPr>
          <w:rFonts w:ascii="Calibri" w:hAnsi="Calibri"/>
          <w:sz w:val="22"/>
          <w:szCs w:val="22"/>
          <w:lang w:eastAsia="en-GB"/>
        </w:rPr>
        <w:tab/>
      </w:r>
      <w:r>
        <w:t>Receive Transmission Arbitration Release message with next arbitrator to me (R: Transmission Arbitration Release with next arbitrator to me)</w:t>
      </w:r>
      <w:r>
        <w:tab/>
      </w:r>
      <w:r>
        <w:fldChar w:fldCharType="begin" w:fldLock="1"/>
      </w:r>
      <w:r>
        <w:instrText xml:space="preserve"> PAGEREF _Toc99174217 \h </w:instrText>
      </w:r>
      <w:r>
        <w:fldChar w:fldCharType="separate"/>
      </w:r>
      <w:r>
        <w:t>134</w:t>
      </w:r>
      <w:r>
        <w:fldChar w:fldCharType="end"/>
      </w:r>
    </w:p>
    <w:p w14:paraId="43D10F9D" w14:textId="790F1B0B" w:rsidR="00BA1F7C" w:rsidRPr="00741122" w:rsidRDefault="00BA1F7C">
      <w:pPr>
        <w:pStyle w:val="TOC5"/>
        <w:rPr>
          <w:rFonts w:ascii="Calibri" w:hAnsi="Calibri"/>
          <w:sz w:val="22"/>
          <w:szCs w:val="22"/>
          <w:lang w:eastAsia="en-GB"/>
        </w:rPr>
      </w:pPr>
      <w:r>
        <w:t>7.2.3.6.12</w:t>
      </w:r>
      <w:r w:rsidRPr="00741122">
        <w:rPr>
          <w:rFonts w:ascii="Calibri" w:hAnsi="Calibri"/>
          <w:sz w:val="22"/>
          <w:szCs w:val="22"/>
          <w:lang w:eastAsia="en-GB"/>
        </w:rPr>
        <w:tab/>
      </w:r>
      <w:r>
        <w:t>Receive Transmission Revoked message (R: Transmission Revoked)</w:t>
      </w:r>
      <w:r>
        <w:tab/>
      </w:r>
      <w:r>
        <w:fldChar w:fldCharType="begin" w:fldLock="1"/>
      </w:r>
      <w:r>
        <w:instrText xml:space="preserve"> PAGEREF _Toc99174218 \h </w:instrText>
      </w:r>
      <w:r>
        <w:fldChar w:fldCharType="separate"/>
      </w:r>
      <w:r>
        <w:t>134</w:t>
      </w:r>
      <w:r>
        <w:fldChar w:fldCharType="end"/>
      </w:r>
    </w:p>
    <w:p w14:paraId="4650D7B2" w14:textId="22C4B277" w:rsidR="00BA1F7C" w:rsidRPr="00741122" w:rsidRDefault="00BA1F7C">
      <w:pPr>
        <w:pStyle w:val="TOC5"/>
        <w:rPr>
          <w:rFonts w:ascii="Calibri" w:hAnsi="Calibri"/>
          <w:sz w:val="22"/>
          <w:szCs w:val="22"/>
          <w:lang w:eastAsia="en-GB"/>
        </w:rPr>
      </w:pPr>
      <w:r>
        <w:t>7.2.3.6.13</w:t>
      </w:r>
      <w:r w:rsidRPr="00741122">
        <w:rPr>
          <w:rFonts w:ascii="Calibri" w:hAnsi="Calibri"/>
          <w:sz w:val="22"/>
          <w:szCs w:val="22"/>
          <w:lang w:eastAsia="en-GB"/>
        </w:rPr>
        <w:tab/>
      </w:r>
      <w:r>
        <w:t>Receive Transmission Arbitration Release message with next arbitrator to other (R: Transmission Arbitration Release with next arbitrator to other)</w:t>
      </w:r>
      <w:r>
        <w:tab/>
      </w:r>
      <w:r>
        <w:fldChar w:fldCharType="begin" w:fldLock="1"/>
      </w:r>
      <w:r>
        <w:instrText xml:space="preserve"> PAGEREF _Toc99174219 \h </w:instrText>
      </w:r>
      <w:r>
        <w:fldChar w:fldCharType="separate"/>
      </w:r>
      <w:r>
        <w:t>134</w:t>
      </w:r>
      <w:r>
        <w:fldChar w:fldCharType="end"/>
      </w:r>
    </w:p>
    <w:p w14:paraId="266FA374" w14:textId="7D321555" w:rsidR="00BA1F7C" w:rsidRPr="00741122" w:rsidRDefault="00BA1F7C">
      <w:pPr>
        <w:pStyle w:val="TOC4"/>
        <w:rPr>
          <w:rFonts w:ascii="Calibri" w:hAnsi="Calibri"/>
          <w:sz w:val="22"/>
          <w:szCs w:val="22"/>
          <w:lang w:eastAsia="en-GB"/>
        </w:rPr>
      </w:pPr>
      <w:r>
        <w:t>7.2.3.7</w:t>
      </w:r>
      <w:r w:rsidRPr="00741122">
        <w:rPr>
          <w:rFonts w:ascii="Calibri" w:hAnsi="Calibri"/>
          <w:sz w:val="22"/>
          <w:szCs w:val="22"/>
        </w:rPr>
        <w:tab/>
      </w:r>
      <w:r>
        <w:rPr>
          <w:lang w:eastAsia="ko-KR"/>
        </w:rPr>
        <w:t>State: 'O: pending request'</w:t>
      </w:r>
      <w:r>
        <w:tab/>
      </w:r>
      <w:r>
        <w:fldChar w:fldCharType="begin" w:fldLock="1"/>
      </w:r>
      <w:r>
        <w:instrText xml:space="preserve"> PAGEREF _Toc99174220 \h </w:instrText>
      </w:r>
      <w:r>
        <w:fldChar w:fldCharType="separate"/>
      </w:r>
      <w:r>
        <w:t>134</w:t>
      </w:r>
      <w:r>
        <w:fldChar w:fldCharType="end"/>
      </w:r>
    </w:p>
    <w:p w14:paraId="23DE602D" w14:textId="53559AA6" w:rsidR="00BA1F7C" w:rsidRPr="00741122" w:rsidRDefault="00BA1F7C">
      <w:pPr>
        <w:pStyle w:val="TOC5"/>
        <w:rPr>
          <w:rFonts w:ascii="Calibri" w:hAnsi="Calibri"/>
          <w:sz w:val="22"/>
          <w:szCs w:val="22"/>
          <w:lang w:eastAsia="en-GB"/>
        </w:rPr>
      </w:pPr>
      <w:r>
        <w:t>7.2.3.</w:t>
      </w:r>
      <w:r>
        <w:rPr>
          <w:lang w:eastAsia="ko-KR"/>
        </w:rPr>
        <w:t>7</w:t>
      </w:r>
      <w:r>
        <w:t>.1</w:t>
      </w:r>
      <w:r w:rsidRPr="00741122">
        <w:rPr>
          <w:rFonts w:ascii="Calibri" w:hAnsi="Calibri"/>
          <w:sz w:val="22"/>
          <w:szCs w:val="22"/>
          <w:lang w:eastAsia="en-GB"/>
        </w:rPr>
        <w:tab/>
      </w:r>
      <w:r>
        <w:t>General</w:t>
      </w:r>
      <w:r>
        <w:tab/>
      </w:r>
      <w:r>
        <w:fldChar w:fldCharType="begin" w:fldLock="1"/>
      </w:r>
      <w:r>
        <w:instrText xml:space="preserve"> PAGEREF _Toc99174221 \h </w:instrText>
      </w:r>
      <w:r>
        <w:fldChar w:fldCharType="separate"/>
      </w:r>
      <w:r>
        <w:t>134</w:t>
      </w:r>
      <w:r>
        <w:fldChar w:fldCharType="end"/>
      </w:r>
    </w:p>
    <w:p w14:paraId="251C5951" w14:textId="2B87DAA7" w:rsidR="00BA1F7C" w:rsidRPr="00741122" w:rsidRDefault="00BA1F7C">
      <w:pPr>
        <w:pStyle w:val="TOC5"/>
        <w:rPr>
          <w:rFonts w:ascii="Calibri" w:hAnsi="Calibri"/>
          <w:sz w:val="22"/>
          <w:szCs w:val="22"/>
          <w:lang w:eastAsia="en-GB"/>
        </w:rPr>
      </w:pPr>
      <w:r w:rsidRPr="00BA1F7C">
        <w:t>7.2.3.7.2</w:t>
      </w:r>
      <w:r w:rsidRPr="00741122">
        <w:rPr>
          <w:rFonts w:ascii="Calibri" w:hAnsi="Calibri"/>
          <w:sz w:val="22"/>
          <w:szCs w:val="22"/>
          <w:lang w:eastAsia="en-GB"/>
        </w:rPr>
        <w:tab/>
      </w:r>
      <w:r w:rsidRPr="001B2AE7">
        <w:rPr>
          <w:lang w:val="nb-NO"/>
        </w:rPr>
        <w:t>Receive RTP media (R: RTP media)</w:t>
      </w:r>
      <w:r>
        <w:tab/>
      </w:r>
      <w:r>
        <w:fldChar w:fldCharType="begin" w:fldLock="1"/>
      </w:r>
      <w:r>
        <w:instrText xml:space="preserve"> PAGEREF _Toc99174222 \h </w:instrText>
      </w:r>
      <w:r>
        <w:fldChar w:fldCharType="separate"/>
      </w:r>
      <w:r>
        <w:t>135</w:t>
      </w:r>
      <w:r>
        <w:fldChar w:fldCharType="end"/>
      </w:r>
    </w:p>
    <w:p w14:paraId="4B9B5064" w14:textId="194C847E" w:rsidR="00BA1F7C" w:rsidRPr="00741122" w:rsidRDefault="00BA1F7C">
      <w:pPr>
        <w:pStyle w:val="TOC5"/>
        <w:rPr>
          <w:rFonts w:ascii="Calibri" w:hAnsi="Calibri"/>
          <w:sz w:val="22"/>
          <w:szCs w:val="22"/>
          <w:lang w:eastAsia="en-GB"/>
        </w:rPr>
      </w:pPr>
      <w:r>
        <w:t>7.2.3.</w:t>
      </w:r>
      <w:r>
        <w:rPr>
          <w:lang w:eastAsia="ko-KR"/>
        </w:rPr>
        <w:t>7</w:t>
      </w:r>
      <w:r>
        <w:t>.</w:t>
      </w:r>
      <w:r>
        <w:rPr>
          <w:lang w:eastAsia="ko-KR"/>
        </w:rPr>
        <w:t>3</w:t>
      </w:r>
      <w:r w:rsidRPr="00741122">
        <w:rPr>
          <w:rFonts w:ascii="Calibri" w:hAnsi="Calibri"/>
          <w:sz w:val="22"/>
          <w:szCs w:val="22"/>
          <w:lang w:eastAsia="en-GB"/>
        </w:rPr>
        <w:tab/>
      </w:r>
      <w:r>
        <w:t>Receiv</w:t>
      </w:r>
      <w:r>
        <w:rPr>
          <w:lang w:eastAsia="ko-KR"/>
        </w:rPr>
        <w:t>e</w:t>
      </w:r>
      <w:r>
        <w:t xml:space="preserve"> Transmission Rejected message (R: Transmission </w:t>
      </w:r>
      <w:r>
        <w:rPr>
          <w:lang w:eastAsia="ko-KR"/>
        </w:rPr>
        <w:t>Rejected</w:t>
      </w:r>
      <w:r>
        <w:t>)</w:t>
      </w:r>
      <w:r>
        <w:tab/>
      </w:r>
      <w:r>
        <w:fldChar w:fldCharType="begin" w:fldLock="1"/>
      </w:r>
      <w:r>
        <w:instrText xml:space="preserve"> PAGEREF _Toc99174223 \h </w:instrText>
      </w:r>
      <w:r>
        <w:fldChar w:fldCharType="separate"/>
      </w:r>
      <w:r>
        <w:t>135</w:t>
      </w:r>
      <w:r>
        <w:fldChar w:fldCharType="end"/>
      </w:r>
    </w:p>
    <w:p w14:paraId="2067EF9C" w14:textId="4A7C86D0" w:rsidR="00BA1F7C" w:rsidRPr="00741122" w:rsidRDefault="00BA1F7C">
      <w:pPr>
        <w:pStyle w:val="TOC5"/>
        <w:rPr>
          <w:rFonts w:ascii="Calibri" w:hAnsi="Calibri"/>
          <w:sz w:val="22"/>
          <w:szCs w:val="22"/>
          <w:lang w:eastAsia="en-GB"/>
        </w:rPr>
      </w:pPr>
      <w:r>
        <w:t>7.2.3.7.</w:t>
      </w:r>
      <w:r>
        <w:rPr>
          <w:lang w:eastAsia="ko-KR"/>
        </w:rPr>
        <w:t>4</w:t>
      </w:r>
      <w:r w:rsidRPr="00741122">
        <w:rPr>
          <w:rFonts w:ascii="Calibri" w:hAnsi="Calibri"/>
          <w:sz w:val="22"/>
          <w:szCs w:val="22"/>
          <w:lang w:eastAsia="en-GB"/>
        </w:rPr>
        <w:tab/>
      </w:r>
      <w:r>
        <w:t>Send Transmission Release message</w:t>
      </w:r>
      <w:r>
        <w:rPr>
          <w:lang w:eastAsia="ko-KR"/>
        </w:rPr>
        <w:t xml:space="preserve"> </w:t>
      </w:r>
      <w:r>
        <w:t>(</w:t>
      </w:r>
      <w:r w:rsidRPr="001B2AE7">
        <w:rPr>
          <w:lang w:val="en-US"/>
        </w:rPr>
        <w:t xml:space="preserve">click </w:t>
      </w:r>
      <w:r w:rsidRPr="001B2AE7">
        <w:t>video transmission</w:t>
      </w:r>
      <w:r>
        <w:t xml:space="preserve"> </w:t>
      </w:r>
      <w:r w:rsidRPr="001B2AE7">
        <w:rPr>
          <w:lang w:val="en-US"/>
        </w:rPr>
        <w:t xml:space="preserve">end </w:t>
      </w:r>
      <w:r>
        <w:t>button with no t</w:t>
      </w:r>
      <w:r w:rsidRPr="001B2AE7">
        <w:rPr>
          <w:lang w:val="en-US"/>
        </w:rPr>
        <w:t>ransmitter</w:t>
      </w:r>
      <w:r>
        <w:t>)</w:t>
      </w:r>
      <w:r>
        <w:tab/>
      </w:r>
      <w:r>
        <w:fldChar w:fldCharType="begin" w:fldLock="1"/>
      </w:r>
      <w:r>
        <w:instrText xml:space="preserve"> PAGEREF _Toc99174224 \h </w:instrText>
      </w:r>
      <w:r>
        <w:fldChar w:fldCharType="separate"/>
      </w:r>
      <w:r>
        <w:t>135</w:t>
      </w:r>
      <w:r>
        <w:fldChar w:fldCharType="end"/>
      </w:r>
    </w:p>
    <w:p w14:paraId="4E6000FF" w14:textId="677E9205" w:rsidR="00BA1F7C" w:rsidRPr="00741122" w:rsidRDefault="00BA1F7C">
      <w:pPr>
        <w:pStyle w:val="TOC5"/>
        <w:rPr>
          <w:rFonts w:ascii="Calibri" w:hAnsi="Calibri"/>
          <w:sz w:val="22"/>
          <w:szCs w:val="22"/>
          <w:lang w:eastAsia="en-GB"/>
        </w:rPr>
      </w:pPr>
      <w:r>
        <w:t>7.2.3.7.</w:t>
      </w:r>
      <w:r>
        <w:rPr>
          <w:lang w:eastAsia="ko-KR"/>
        </w:rPr>
        <w:t>5</w:t>
      </w:r>
      <w:r w:rsidRPr="00741122">
        <w:rPr>
          <w:rFonts w:ascii="Calibri" w:hAnsi="Calibri"/>
          <w:sz w:val="22"/>
          <w:szCs w:val="22"/>
          <w:lang w:eastAsia="en-GB"/>
        </w:rPr>
        <w:tab/>
      </w:r>
      <w:r>
        <w:t>Send Transmission Release message</w:t>
      </w:r>
      <w:r>
        <w:rPr>
          <w:lang w:eastAsia="ko-KR"/>
        </w:rPr>
        <w:t xml:space="preserve"> </w:t>
      </w:r>
      <w:r>
        <w:t>(</w:t>
      </w:r>
      <w:r w:rsidRPr="001B2AE7">
        <w:rPr>
          <w:lang w:val="en-US"/>
        </w:rPr>
        <w:t xml:space="preserve">click </w:t>
      </w:r>
      <w:r w:rsidRPr="001B2AE7">
        <w:t>video transmission</w:t>
      </w:r>
      <w:r>
        <w:t xml:space="preserve"> </w:t>
      </w:r>
      <w:r w:rsidRPr="001B2AE7">
        <w:rPr>
          <w:lang w:val="en-US"/>
        </w:rPr>
        <w:t xml:space="preserve">end </w:t>
      </w:r>
      <w:r>
        <w:t xml:space="preserve">button with </w:t>
      </w:r>
      <w:r w:rsidRPr="001B2AE7">
        <w:rPr>
          <w:lang w:val="en-US"/>
        </w:rPr>
        <w:t>transmitter</w:t>
      </w:r>
      <w:r>
        <w:t>)</w:t>
      </w:r>
      <w:r>
        <w:tab/>
      </w:r>
      <w:r>
        <w:fldChar w:fldCharType="begin" w:fldLock="1"/>
      </w:r>
      <w:r>
        <w:instrText xml:space="preserve"> PAGEREF _Toc99174225 \h </w:instrText>
      </w:r>
      <w:r>
        <w:fldChar w:fldCharType="separate"/>
      </w:r>
      <w:r>
        <w:t>136</w:t>
      </w:r>
      <w:r>
        <w:fldChar w:fldCharType="end"/>
      </w:r>
    </w:p>
    <w:p w14:paraId="541321DC" w14:textId="27931E3B" w:rsidR="00BA1F7C" w:rsidRPr="00741122" w:rsidRDefault="00BA1F7C">
      <w:pPr>
        <w:pStyle w:val="TOC5"/>
        <w:rPr>
          <w:rFonts w:ascii="Calibri" w:hAnsi="Calibri"/>
          <w:sz w:val="22"/>
          <w:szCs w:val="22"/>
          <w:lang w:eastAsia="en-GB"/>
        </w:rPr>
      </w:pPr>
      <w:r>
        <w:t>7.2.3.</w:t>
      </w:r>
      <w:r>
        <w:rPr>
          <w:lang w:eastAsia="ko-KR"/>
        </w:rPr>
        <w:t>7</w:t>
      </w:r>
      <w:r>
        <w:t>.</w:t>
      </w:r>
      <w:r>
        <w:rPr>
          <w:lang w:eastAsia="ko-KR"/>
        </w:rPr>
        <w:t>6</w:t>
      </w:r>
      <w:r w:rsidRPr="00741122">
        <w:rPr>
          <w:rFonts w:ascii="Calibri" w:hAnsi="Calibri"/>
          <w:sz w:val="22"/>
          <w:szCs w:val="22"/>
          <w:lang w:eastAsia="en-GB"/>
        </w:rPr>
        <w:tab/>
      </w:r>
      <w:r>
        <w:t>Send Transmission Arbitration Taken message (Timer T201 expired N times)</w:t>
      </w:r>
      <w:r>
        <w:tab/>
      </w:r>
      <w:r>
        <w:fldChar w:fldCharType="begin" w:fldLock="1"/>
      </w:r>
      <w:r>
        <w:instrText xml:space="preserve"> PAGEREF _Toc99174226 \h </w:instrText>
      </w:r>
      <w:r>
        <w:fldChar w:fldCharType="separate"/>
      </w:r>
      <w:r>
        <w:t>136</w:t>
      </w:r>
      <w:r>
        <w:fldChar w:fldCharType="end"/>
      </w:r>
    </w:p>
    <w:p w14:paraId="7D06CBFC" w14:textId="24A56F69" w:rsidR="00BA1F7C" w:rsidRPr="00741122" w:rsidRDefault="00BA1F7C">
      <w:pPr>
        <w:pStyle w:val="TOC5"/>
        <w:rPr>
          <w:rFonts w:ascii="Calibri" w:hAnsi="Calibri"/>
          <w:sz w:val="22"/>
          <w:szCs w:val="22"/>
          <w:lang w:eastAsia="en-GB"/>
        </w:rPr>
      </w:pPr>
      <w:r>
        <w:t>7.2.3.</w:t>
      </w:r>
      <w:r>
        <w:rPr>
          <w:lang w:eastAsia="ko-KR"/>
        </w:rPr>
        <w:t>7</w:t>
      </w:r>
      <w:r>
        <w:t>.</w:t>
      </w:r>
      <w:r>
        <w:rPr>
          <w:lang w:eastAsia="ko-KR"/>
        </w:rPr>
        <w:t>7</w:t>
      </w:r>
      <w:r w:rsidRPr="00741122">
        <w:rPr>
          <w:rFonts w:ascii="Calibri" w:hAnsi="Calibri"/>
          <w:sz w:val="22"/>
          <w:szCs w:val="22"/>
          <w:lang w:eastAsia="en-GB"/>
        </w:rPr>
        <w:tab/>
      </w:r>
      <w:r>
        <w:t>Receiv</w:t>
      </w:r>
      <w:r>
        <w:rPr>
          <w:lang w:eastAsia="ko-KR"/>
        </w:rPr>
        <w:t>e</w:t>
      </w:r>
      <w:r>
        <w:t xml:space="preserve"> Transmission Granted message (R: Transmission Granted to me)</w:t>
      </w:r>
      <w:r>
        <w:tab/>
      </w:r>
      <w:r>
        <w:fldChar w:fldCharType="begin" w:fldLock="1"/>
      </w:r>
      <w:r>
        <w:instrText xml:space="preserve"> PAGEREF _Toc99174227 \h </w:instrText>
      </w:r>
      <w:r>
        <w:fldChar w:fldCharType="separate"/>
      </w:r>
      <w:r>
        <w:t>136</w:t>
      </w:r>
      <w:r>
        <w:fldChar w:fldCharType="end"/>
      </w:r>
    </w:p>
    <w:p w14:paraId="08CC854D" w14:textId="18025A92" w:rsidR="00BA1F7C" w:rsidRPr="00741122" w:rsidRDefault="00BA1F7C">
      <w:pPr>
        <w:pStyle w:val="TOC5"/>
        <w:rPr>
          <w:rFonts w:ascii="Calibri" w:hAnsi="Calibri"/>
          <w:sz w:val="22"/>
          <w:szCs w:val="22"/>
          <w:lang w:eastAsia="en-GB"/>
        </w:rPr>
      </w:pPr>
      <w:r>
        <w:t>7.2.3.</w:t>
      </w:r>
      <w:r>
        <w:rPr>
          <w:lang w:eastAsia="ko-KR"/>
        </w:rPr>
        <w:t>7</w:t>
      </w:r>
      <w:r>
        <w:t>.</w:t>
      </w:r>
      <w:r>
        <w:rPr>
          <w:lang w:eastAsia="ko-KR"/>
        </w:rPr>
        <w:t>8</w:t>
      </w:r>
      <w:r w:rsidRPr="00741122">
        <w:rPr>
          <w:rFonts w:ascii="Calibri" w:hAnsi="Calibri"/>
          <w:sz w:val="22"/>
          <w:szCs w:val="22"/>
          <w:lang w:eastAsia="en-GB"/>
        </w:rPr>
        <w:tab/>
      </w:r>
      <w:r>
        <w:t>Receiv</w:t>
      </w:r>
      <w:r>
        <w:rPr>
          <w:lang w:eastAsia="ko-KR"/>
        </w:rPr>
        <w:t>e</w:t>
      </w:r>
      <w:r>
        <w:t xml:space="preserve"> Transmission Granted message with next arbitrator (R: Transmission Granted with next arbitrator to me)</w:t>
      </w:r>
      <w:r>
        <w:tab/>
      </w:r>
      <w:r>
        <w:fldChar w:fldCharType="begin" w:fldLock="1"/>
      </w:r>
      <w:r>
        <w:instrText xml:space="preserve"> PAGEREF _Toc99174228 \h </w:instrText>
      </w:r>
      <w:r>
        <w:fldChar w:fldCharType="separate"/>
      </w:r>
      <w:r>
        <w:t>137</w:t>
      </w:r>
      <w:r>
        <w:fldChar w:fldCharType="end"/>
      </w:r>
    </w:p>
    <w:p w14:paraId="29228D1A" w14:textId="6482BCB2" w:rsidR="00BA1F7C" w:rsidRPr="00741122" w:rsidRDefault="00BA1F7C">
      <w:pPr>
        <w:pStyle w:val="TOC5"/>
        <w:rPr>
          <w:rFonts w:ascii="Calibri" w:hAnsi="Calibri"/>
          <w:sz w:val="22"/>
          <w:szCs w:val="22"/>
          <w:lang w:eastAsia="en-GB"/>
        </w:rPr>
      </w:pPr>
      <w:r>
        <w:t>7.2.3.</w:t>
      </w:r>
      <w:r>
        <w:rPr>
          <w:lang w:eastAsia="ko-KR"/>
        </w:rPr>
        <w:t>7</w:t>
      </w:r>
      <w:r>
        <w:t>.</w:t>
      </w:r>
      <w:r>
        <w:rPr>
          <w:lang w:eastAsia="ko-KR"/>
        </w:rPr>
        <w:t>9</w:t>
      </w:r>
      <w:r w:rsidRPr="00741122">
        <w:rPr>
          <w:rFonts w:ascii="Calibri" w:hAnsi="Calibri"/>
          <w:sz w:val="22"/>
          <w:szCs w:val="22"/>
          <w:lang w:eastAsia="en-GB"/>
        </w:rPr>
        <w:tab/>
      </w:r>
      <w:r>
        <w:t>Receiv</w:t>
      </w:r>
      <w:r>
        <w:rPr>
          <w:lang w:eastAsia="ko-KR"/>
        </w:rPr>
        <w:t>e</w:t>
      </w:r>
      <w:r>
        <w:t xml:space="preserve"> Transmission Granted message (R: Transmission Granted </w:t>
      </w:r>
      <w:r>
        <w:rPr>
          <w:lang w:eastAsia="ko-KR"/>
        </w:rPr>
        <w:t>to other</w:t>
      </w:r>
      <w:r>
        <w:t>)</w:t>
      </w:r>
      <w:r>
        <w:tab/>
      </w:r>
      <w:r>
        <w:fldChar w:fldCharType="begin" w:fldLock="1"/>
      </w:r>
      <w:r>
        <w:instrText xml:space="preserve"> PAGEREF _Toc99174229 \h </w:instrText>
      </w:r>
      <w:r>
        <w:fldChar w:fldCharType="separate"/>
      </w:r>
      <w:r>
        <w:t>137</w:t>
      </w:r>
      <w:r>
        <w:fldChar w:fldCharType="end"/>
      </w:r>
    </w:p>
    <w:p w14:paraId="2D8BE5C7" w14:textId="26C13AFC" w:rsidR="00BA1F7C" w:rsidRPr="00741122" w:rsidRDefault="00BA1F7C">
      <w:pPr>
        <w:pStyle w:val="TOC5"/>
        <w:rPr>
          <w:rFonts w:ascii="Calibri" w:hAnsi="Calibri"/>
          <w:sz w:val="22"/>
          <w:szCs w:val="22"/>
          <w:lang w:eastAsia="en-GB"/>
        </w:rPr>
      </w:pPr>
      <w:r>
        <w:t>7.2.3.</w:t>
      </w:r>
      <w:r>
        <w:rPr>
          <w:lang w:eastAsia="ko-KR"/>
        </w:rPr>
        <w:t>7</w:t>
      </w:r>
      <w:r>
        <w:t>.</w:t>
      </w:r>
      <w:r>
        <w:rPr>
          <w:lang w:eastAsia="ko-KR"/>
        </w:rPr>
        <w:t>10</w:t>
      </w:r>
      <w:r w:rsidRPr="00741122">
        <w:rPr>
          <w:rFonts w:ascii="Calibri" w:hAnsi="Calibri"/>
          <w:sz w:val="22"/>
          <w:szCs w:val="22"/>
          <w:lang w:eastAsia="en-GB"/>
        </w:rPr>
        <w:tab/>
      </w:r>
      <w:r>
        <w:t xml:space="preserve">Timer </w:t>
      </w:r>
      <w:r>
        <w:rPr>
          <w:lang w:eastAsia="ko-KR"/>
        </w:rPr>
        <w:t>T201 (Transmission Request) expired</w:t>
      </w:r>
      <w:r>
        <w:t xml:space="preserve"> (Timer </w:t>
      </w:r>
      <w:r>
        <w:rPr>
          <w:lang w:eastAsia="ko-KR"/>
        </w:rPr>
        <w:t>T201 expired</w:t>
      </w:r>
      <w:r>
        <w:t>)</w:t>
      </w:r>
      <w:r>
        <w:tab/>
      </w:r>
      <w:r>
        <w:fldChar w:fldCharType="begin" w:fldLock="1"/>
      </w:r>
      <w:r>
        <w:instrText xml:space="preserve"> PAGEREF _Toc99174230 \h </w:instrText>
      </w:r>
      <w:r>
        <w:fldChar w:fldCharType="separate"/>
      </w:r>
      <w:r>
        <w:t>137</w:t>
      </w:r>
      <w:r>
        <w:fldChar w:fldCharType="end"/>
      </w:r>
    </w:p>
    <w:p w14:paraId="6AFADA22" w14:textId="782CB49B" w:rsidR="00BA1F7C" w:rsidRPr="00741122" w:rsidRDefault="00BA1F7C">
      <w:pPr>
        <w:pStyle w:val="TOC5"/>
        <w:rPr>
          <w:rFonts w:ascii="Calibri" w:hAnsi="Calibri"/>
          <w:sz w:val="22"/>
          <w:szCs w:val="22"/>
          <w:lang w:eastAsia="en-GB"/>
        </w:rPr>
      </w:pPr>
      <w:r>
        <w:t>7.2.3.</w:t>
      </w:r>
      <w:r>
        <w:rPr>
          <w:lang w:eastAsia="ko-KR"/>
        </w:rPr>
        <w:t>7</w:t>
      </w:r>
      <w:r>
        <w:t>.</w:t>
      </w:r>
      <w:r>
        <w:rPr>
          <w:lang w:eastAsia="ko-KR"/>
        </w:rPr>
        <w:t>11</w:t>
      </w:r>
      <w:r w:rsidRPr="00741122">
        <w:rPr>
          <w:rFonts w:ascii="Calibri" w:hAnsi="Calibri"/>
          <w:sz w:val="22"/>
          <w:szCs w:val="22"/>
          <w:lang w:eastAsia="en-GB"/>
        </w:rPr>
        <w:tab/>
      </w:r>
      <w:r>
        <w:t>Receiv</w:t>
      </w:r>
      <w:r>
        <w:rPr>
          <w:lang w:eastAsia="ko-KR"/>
        </w:rPr>
        <w:t>e</w:t>
      </w:r>
      <w:r>
        <w:t xml:space="preserve"> Transmission Request message (R: Transmission request)</w:t>
      </w:r>
      <w:r>
        <w:tab/>
      </w:r>
      <w:r>
        <w:fldChar w:fldCharType="begin" w:fldLock="1"/>
      </w:r>
      <w:r>
        <w:instrText xml:space="preserve"> PAGEREF _Toc99174231 \h </w:instrText>
      </w:r>
      <w:r>
        <w:fldChar w:fldCharType="separate"/>
      </w:r>
      <w:r>
        <w:t>137</w:t>
      </w:r>
      <w:r>
        <w:fldChar w:fldCharType="end"/>
      </w:r>
    </w:p>
    <w:p w14:paraId="348F3833" w14:textId="48DC9FA0" w:rsidR="00BA1F7C" w:rsidRPr="00741122" w:rsidRDefault="00BA1F7C">
      <w:pPr>
        <w:pStyle w:val="TOC5"/>
        <w:rPr>
          <w:rFonts w:ascii="Calibri" w:hAnsi="Calibri"/>
          <w:sz w:val="22"/>
          <w:szCs w:val="22"/>
          <w:lang w:eastAsia="en-GB"/>
        </w:rPr>
      </w:pPr>
      <w:r>
        <w:t>7.2.3.</w:t>
      </w:r>
      <w:r>
        <w:rPr>
          <w:lang w:eastAsia="ko-KR"/>
        </w:rPr>
        <w:t>7</w:t>
      </w:r>
      <w:r>
        <w:t>.</w:t>
      </w:r>
      <w:r>
        <w:rPr>
          <w:lang w:eastAsia="ko-KR"/>
        </w:rPr>
        <w:t>12</w:t>
      </w:r>
      <w:r w:rsidRPr="00741122">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_Toc99174232 \h </w:instrText>
      </w:r>
      <w:r>
        <w:fldChar w:fldCharType="separate"/>
      </w:r>
      <w:r>
        <w:t>138</w:t>
      </w:r>
      <w:r>
        <w:fldChar w:fldCharType="end"/>
      </w:r>
    </w:p>
    <w:p w14:paraId="756BBB17" w14:textId="04A545EF" w:rsidR="00BA1F7C" w:rsidRPr="00741122" w:rsidRDefault="00BA1F7C">
      <w:pPr>
        <w:pStyle w:val="TOC5"/>
        <w:rPr>
          <w:rFonts w:ascii="Calibri" w:hAnsi="Calibri"/>
          <w:sz w:val="22"/>
          <w:szCs w:val="22"/>
          <w:lang w:eastAsia="en-GB"/>
        </w:rPr>
      </w:pPr>
      <w:r>
        <w:t>7.2.3.7.13</w:t>
      </w:r>
      <w:r w:rsidRPr="00741122">
        <w:rPr>
          <w:rFonts w:ascii="Calibri" w:hAnsi="Calibri"/>
          <w:sz w:val="22"/>
          <w:szCs w:val="22"/>
          <w:lang w:eastAsia="en-GB"/>
        </w:rPr>
        <w:tab/>
      </w:r>
      <w:r>
        <w:t>Receive Transmission Release message (R: Transmission Release)</w:t>
      </w:r>
      <w:r>
        <w:tab/>
      </w:r>
      <w:r>
        <w:fldChar w:fldCharType="begin" w:fldLock="1"/>
      </w:r>
      <w:r>
        <w:instrText xml:space="preserve"> PAGEREF _Toc99174233 \h </w:instrText>
      </w:r>
      <w:r>
        <w:fldChar w:fldCharType="separate"/>
      </w:r>
      <w:r>
        <w:t>138</w:t>
      </w:r>
      <w:r>
        <w:fldChar w:fldCharType="end"/>
      </w:r>
    </w:p>
    <w:p w14:paraId="40F554E5" w14:textId="765C78E9" w:rsidR="00BA1F7C" w:rsidRPr="00741122" w:rsidRDefault="00BA1F7C">
      <w:pPr>
        <w:pStyle w:val="TOC5"/>
        <w:rPr>
          <w:rFonts w:ascii="Calibri" w:hAnsi="Calibri"/>
          <w:sz w:val="22"/>
          <w:szCs w:val="22"/>
          <w:lang w:eastAsia="en-GB"/>
        </w:rPr>
      </w:pPr>
      <w:r>
        <w:t>7.2.3.7.14</w:t>
      </w:r>
      <w:r w:rsidRPr="00741122">
        <w:rPr>
          <w:rFonts w:ascii="Calibri" w:hAnsi="Calibri"/>
          <w:sz w:val="22"/>
          <w:szCs w:val="22"/>
          <w:lang w:eastAsia="en-GB"/>
        </w:rPr>
        <w:tab/>
      </w:r>
      <w:r>
        <w:t>Receive Transmission Revoked message (R: Transmission Revoked)</w:t>
      </w:r>
      <w:r>
        <w:tab/>
      </w:r>
      <w:r>
        <w:fldChar w:fldCharType="begin" w:fldLock="1"/>
      </w:r>
      <w:r>
        <w:instrText xml:space="preserve"> PAGEREF _Toc99174234 \h </w:instrText>
      </w:r>
      <w:r>
        <w:fldChar w:fldCharType="separate"/>
      </w:r>
      <w:r>
        <w:t>138</w:t>
      </w:r>
      <w:r>
        <w:fldChar w:fldCharType="end"/>
      </w:r>
    </w:p>
    <w:p w14:paraId="1EC6B2A1" w14:textId="7FBDB8F4" w:rsidR="00BA1F7C" w:rsidRPr="00741122" w:rsidRDefault="00BA1F7C">
      <w:pPr>
        <w:pStyle w:val="TOC4"/>
        <w:rPr>
          <w:rFonts w:ascii="Calibri" w:hAnsi="Calibri"/>
          <w:sz w:val="22"/>
          <w:szCs w:val="22"/>
          <w:lang w:eastAsia="en-GB"/>
        </w:rPr>
      </w:pPr>
      <w:r>
        <w:t>7.2.3.8</w:t>
      </w:r>
      <w:r w:rsidRPr="00741122">
        <w:rPr>
          <w:rFonts w:ascii="Calibri" w:hAnsi="Calibri"/>
          <w:sz w:val="22"/>
          <w:szCs w:val="22"/>
          <w:lang w:eastAsia="en-GB"/>
        </w:rPr>
        <w:tab/>
      </w:r>
      <w:r>
        <w:t>State: 'O: pending delegated'</w:t>
      </w:r>
      <w:r>
        <w:tab/>
      </w:r>
      <w:r>
        <w:fldChar w:fldCharType="begin" w:fldLock="1"/>
      </w:r>
      <w:r>
        <w:instrText xml:space="preserve"> PAGEREF _Toc99174235 \h </w:instrText>
      </w:r>
      <w:r>
        <w:fldChar w:fldCharType="separate"/>
      </w:r>
      <w:r>
        <w:t>138</w:t>
      </w:r>
      <w:r>
        <w:fldChar w:fldCharType="end"/>
      </w:r>
    </w:p>
    <w:p w14:paraId="47BF915F" w14:textId="40337786" w:rsidR="00BA1F7C" w:rsidRPr="00741122" w:rsidRDefault="00BA1F7C">
      <w:pPr>
        <w:pStyle w:val="TOC5"/>
        <w:rPr>
          <w:rFonts w:ascii="Calibri" w:hAnsi="Calibri"/>
          <w:sz w:val="22"/>
          <w:szCs w:val="22"/>
          <w:lang w:eastAsia="en-GB"/>
        </w:rPr>
      </w:pPr>
      <w:r>
        <w:t>7.2.3.8.1</w:t>
      </w:r>
      <w:r w:rsidRPr="00741122">
        <w:rPr>
          <w:rFonts w:ascii="Calibri" w:hAnsi="Calibri"/>
          <w:sz w:val="22"/>
          <w:szCs w:val="22"/>
          <w:lang w:eastAsia="en-GB"/>
        </w:rPr>
        <w:tab/>
      </w:r>
      <w:r>
        <w:t>General</w:t>
      </w:r>
      <w:r>
        <w:tab/>
      </w:r>
      <w:r>
        <w:fldChar w:fldCharType="begin" w:fldLock="1"/>
      </w:r>
      <w:r>
        <w:instrText xml:space="preserve"> PAGEREF _Toc99174236 \h </w:instrText>
      </w:r>
      <w:r>
        <w:fldChar w:fldCharType="separate"/>
      </w:r>
      <w:r>
        <w:t>138</w:t>
      </w:r>
      <w:r>
        <w:fldChar w:fldCharType="end"/>
      </w:r>
    </w:p>
    <w:p w14:paraId="1B38BCE9" w14:textId="14145BFC" w:rsidR="00BA1F7C" w:rsidRPr="00741122" w:rsidRDefault="00BA1F7C">
      <w:pPr>
        <w:pStyle w:val="TOC5"/>
        <w:rPr>
          <w:rFonts w:ascii="Calibri" w:hAnsi="Calibri"/>
          <w:sz w:val="22"/>
          <w:szCs w:val="22"/>
          <w:lang w:eastAsia="en-GB"/>
        </w:rPr>
      </w:pPr>
      <w:r w:rsidRPr="00BA1F7C">
        <w:t>7.2.3.8.2</w:t>
      </w:r>
      <w:r w:rsidRPr="00741122">
        <w:rPr>
          <w:rFonts w:ascii="Calibri" w:hAnsi="Calibri"/>
          <w:sz w:val="22"/>
          <w:szCs w:val="22"/>
          <w:lang w:eastAsia="en-GB"/>
        </w:rPr>
        <w:tab/>
      </w:r>
      <w:r w:rsidRPr="001B2AE7">
        <w:rPr>
          <w:lang w:val="nb-NO"/>
        </w:rPr>
        <w:t>Receiv</w:t>
      </w:r>
      <w:r w:rsidRPr="001B2AE7">
        <w:rPr>
          <w:lang w:val="nb-NO" w:eastAsia="ko-KR"/>
        </w:rPr>
        <w:t>e</w:t>
      </w:r>
      <w:r w:rsidRPr="001B2AE7">
        <w:rPr>
          <w:lang w:val="nb-NO"/>
        </w:rPr>
        <w:t xml:space="preserve"> RTP media (R: RTP Media)</w:t>
      </w:r>
      <w:r>
        <w:tab/>
      </w:r>
      <w:r>
        <w:fldChar w:fldCharType="begin" w:fldLock="1"/>
      </w:r>
      <w:r>
        <w:instrText xml:space="preserve"> PAGEREF _Toc99174237 \h </w:instrText>
      </w:r>
      <w:r>
        <w:fldChar w:fldCharType="separate"/>
      </w:r>
      <w:r>
        <w:t>138</w:t>
      </w:r>
      <w:r>
        <w:fldChar w:fldCharType="end"/>
      </w:r>
    </w:p>
    <w:p w14:paraId="6AB3F07D" w14:textId="27C8C010" w:rsidR="00BA1F7C" w:rsidRPr="00741122" w:rsidRDefault="00BA1F7C">
      <w:pPr>
        <w:pStyle w:val="TOC5"/>
        <w:rPr>
          <w:rFonts w:ascii="Calibri" w:hAnsi="Calibri"/>
          <w:sz w:val="22"/>
          <w:szCs w:val="22"/>
          <w:lang w:eastAsia="en-GB"/>
        </w:rPr>
      </w:pPr>
      <w:r>
        <w:t>7.2.3.8.</w:t>
      </w:r>
      <w:r>
        <w:rPr>
          <w:lang w:eastAsia="ko-KR"/>
        </w:rPr>
        <w:t>3</w:t>
      </w:r>
      <w:r w:rsidRPr="00741122">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_Toc99174238 \h </w:instrText>
      </w:r>
      <w:r>
        <w:fldChar w:fldCharType="separate"/>
      </w:r>
      <w:r>
        <w:t>139</w:t>
      </w:r>
      <w:r>
        <w:fldChar w:fldCharType="end"/>
      </w:r>
    </w:p>
    <w:p w14:paraId="141DCDF2" w14:textId="0C3B48BA" w:rsidR="00BA1F7C" w:rsidRPr="00741122" w:rsidRDefault="00BA1F7C">
      <w:pPr>
        <w:pStyle w:val="TOC5"/>
        <w:rPr>
          <w:rFonts w:ascii="Calibri" w:hAnsi="Calibri"/>
          <w:sz w:val="22"/>
          <w:szCs w:val="22"/>
          <w:lang w:eastAsia="en-GB"/>
        </w:rPr>
      </w:pPr>
      <w:r>
        <w:t>7.2.3.8.</w:t>
      </w:r>
      <w:r>
        <w:rPr>
          <w:lang w:eastAsia="ko-KR"/>
        </w:rPr>
        <w:t>4</w:t>
      </w:r>
      <w:r w:rsidRPr="00741122">
        <w:rPr>
          <w:rFonts w:ascii="Calibri" w:hAnsi="Calibri"/>
          <w:sz w:val="22"/>
          <w:szCs w:val="22"/>
          <w:lang w:eastAsia="en-GB"/>
        </w:rPr>
        <w:tab/>
      </w:r>
      <w:r>
        <w:t xml:space="preserve">Timer </w:t>
      </w:r>
      <w:r>
        <w:rPr>
          <w:lang w:eastAsia="ko-KR"/>
        </w:rPr>
        <w:t>T205 (Transmission Granted) expired N times with transmitter(s) in the transmitter list (Timer T205 expired N times and transmitter in transmitter list)</w:t>
      </w:r>
      <w:r>
        <w:tab/>
      </w:r>
      <w:r>
        <w:fldChar w:fldCharType="begin" w:fldLock="1"/>
      </w:r>
      <w:r>
        <w:instrText xml:space="preserve"> PAGEREF _Toc99174239 \h </w:instrText>
      </w:r>
      <w:r>
        <w:fldChar w:fldCharType="separate"/>
      </w:r>
      <w:r>
        <w:t>139</w:t>
      </w:r>
      <w:r>
        <w:fldChar w:fldCharType="end"/>
      </w:r>
    </w:p>
    <w:p w14:paraId="56726AEB" w14:textId="413749ED" w:rsidR="00BA1F7C" w:rsidRPr="00741122" w:rsidRDefault="00BA1F7C">
      <w:pPr>
        <w:pStyle w:val="TOC5"/>
        <w:rPr>
          <w:rFonts w:ascii="Calibri" w:hAnsi="Calibri"/>
          <w:sz w:val="22"/>
          <w:szCs w:val="22"/>
          <w:lang w:eastAsia="en-GB"/>
        </w:rPr>
      </w:pPr>
      <w:r>
        <w:t>7.2.3.8.</w:t>
      </w:r>
      <w:r>
        <w:rPr>
          <w:lang w:eastAsia="ko-KR"/>
        </w:rPr>
        <w:t>5</w:t>
      </w:r>
      <w:r w:rsidRPr="00741122">
        <w:rPr>
          <w:rFonts w:ascii="Calibri" w:hAnsi="Calibri"/>
          <w:sz w:val="22"/>
          <w:szCs w:val="22"/>
          <w:lang w:eastAsia="en-GB"/>
        </w:rPr>
        <w:tab/>
      </w:r>
      <w:r>
        <w:t xml:space="preserve">Timer </w:t>
      </w:r>
      <w:r>
        <w:rPr>
          <w:lang w:eastAsia="ko-KR"/>
        </w:rPr>
        <w:t>T205 (Transmission Granted) expired N times with no transmitter in the transmitter list (Timer T205 expired N times and no transmitter in transmitter list)</w:t>
      </w:r>
      <w:r>
        <w:tab/>
      </w:r>
      <w:r>
        <w:fldChar w:fldCharType="begin" w:fldLock="1"/>
      </w:r>
      <w:r>
        <w:instrText xml:space="preserve"> PAGEREF _Toc99174240 \h </w:instrText>
      </w:r>
      <w:r>
        <w:fldChar w:fldCharType="separate"/>
      </w:r>
      <w:r>
        <w:t>140</w:t>
      </w:r>
      <w:r>
        <w:fldChar w:fldCharType="end"/>
      </w:r>
    </w:p>
    <w:p w14:paraId="7E7CA770" w14:textId="79E61D62" w:rsidR="00BA1F7C" w:rsidRPr="00741122" w:rsidRDefault="00BA1F7C">
      <w:pPr>
        <w:pStyle w:val="TOC5"/>
        <w:rPr>
          <w:rFonts w:ascii="Calibri" w:hAnsi="Calibri"/>
          <w:sz w:val="22"/>
          <w:szCs w:val="22"/>
          <w:lang w:eastAsia="en-GB"/>
        </w:rPr>
      </w:pPr>
      <w:r>
        <w:t>7.2.3.</w:t>
      </w:r>
      <w:r>
        <w:rPr>
          <w:lang w:eastAsia="ko-KR"/>
        </w:rPr>
        <w:t>8</w:t>
      </w:r>
      <w:r>
        <w:t>.</w:t>
      </w:r>
      <w:r>
        <w:rPr>
          <w:lang w:eastAsia="ko-KR"/>
        </w:rPr>
        <w:t>6</w:t>
      </w:r>
      <w:r w:rsidRPr="00741122">
        <w:rPr>
          <w:rFonts w:ascii="Calibri" w:hAnsi="Calibri"/>
          <w:sz w:val="22"/>
          <w:szCs w:val="22"/>
          <w:lang w:eastAsia="en-GB"/>
        </w:rPr>
        <w:tab/>
      </w:r>
      <w:r w:rsidRPr="001B2AE7">
        <w:rPr>
          <w:lang w:val="en-US"/>
        </w:rPr>
        <w:t xml:space="preserve">Click </w:t>
      </w:r>
      <w:r w:rsidRPr="001B2AE7">
        <w:t>Video transmission</w:t>
      </w:r>
      <w:r>
        <w:t xml:space="preserve"> </w:t>
      </w:r>
      <w:r w:rsidRPr="001B2AE7">
        <w:t xml:space="preserve">send </w:t>
      </w:r>
      <w:r>
        <w:t>button</w:t>
      </w:r>
      <w:r>
        <w:tab/>
      </w:r>
      <w:r>
        <w:fldChar w:fldCharType="begin" w:fldLock="1"/>
      </w:r>
      <w:r>
        <w:instrText xml:space="preserve"> PAGEREF _Toc99174241 \h </w:instrText>
      </w:r>
      <w:r>
        <w:fldChar w:fldCharType="separate"/>
      </w:r>
      <w:r>
        <w:t>140</w:t>
      </w:r>
      <w:r>
        <w:fldChar w:fldCharType="end"/>
      </w:r>
    </w:p>
    <w:p w14:paraId="0F306D60" w14:textId="1A79AFF9" w:rsidR="00BA1F7C" w:rsidRPr="00741122" w:rsidRDefault="00BA1F7C">
      <w:pPr>
        <w:pStyle w:val="TOC5"/>
        <w:rPr>
          <w:rFonts w:ascii="Calibri" w:hAnsi="Calibri"/>
          <w:sz w:val="22"/>
          <w:szCs w:val="22"/>
          <w:lang w:eastAsia="en-GB"/>
        </w:rPr>
      </w:pPr>
      <w:r>
        <w:t>7.2.3.</w:t>
      </w:r>
      <w:r>
        <w:rPr>
          <w:lang w:eastAsia="ko-KR"/>
        </w:rPr>
        <w:t>8</w:t>
      </w:r>
      <w:r>
        <w:t>.</w:t>
      </w:r>
      <w:r>
        <w:rPr>
          <w:lang w:eastAsia="ko-KR"/>
        </w:rPr>
        <w:t>7</w:t>
      </w:r>
      <w:r w:rsidRPr="00741122">
        <w:rPr>
          <w:rFonts w:ascii="Calibri" w:hAnsi="Calibri"/>
          <w:sz w:val="22"/>
          <w:szCs w:val="22"/>
          <w:lang w:eastAsia="en-GB"/>
        </w:rPr>
        <w:tab/>
      </w:r>
      <w:r>
        <w:t>Receive Transmission Release message (R: Transmission Release)</w:t>
      </w:r>
      <w:r>
        <w:tab/>
      </w:r>
      <w:r>
        <w:fldChar w:fldCharType="begin" w:fldLock="1"/>
      </w:r>
      <w:r>
        <w:instrText xml:space="preserve"> PAGEREF _Toc99174242 \h </w:instrText>
      </w:r>
      <w:r>
        <w:fldChar w:fldCharType="separate"/>
      </w:r>
      <w:r>
        <w:t>140</w:t>
      </w:r>
      <w:r>
        <w:fldChar w:fldCharType="end"/>
      </w:r>
    </w:p>
    <w:p w14:paraId="4FE0AEC0" w14:textId="13696A47" w:rsidR="00BA1F7C" w:rsidRPr="00741122" w:rsidRDefault="00BA1F7C">
      <w:pPr>
        <w:pStyle w:val="TOC5"/>
        <w:rPr>
          <w:rFonts w:ascii="Calibri" w:hAnsi="Calibri"/>
          <w:sz w:val="22"/>
          <w:szCs w:val="22"/>
          <w:lang w:eastAsia="en-GB"/>
        </w:rPr>
      </w:pPr>
      <w:r>
        <w:t>7.2.3.</w:t>
      </w:r>
      <w:r>
        <w:rPr>
          <w:lang w:eastAsia="ko-KR"/>
        </w:rPr>
        <w:t>8</w:t>
      </w:r>
      <w:r>
        <w:t>.</w:t>
      </w:r>
      <w:r>
        <w:rPr>
          <w:lang w:eastAsia="ko-KR"/>
        </w:rPr>
        <w:t>8</w:t>
      </w:r>
      <w:r w:rsidRPr="00741122">
        <w:rPr>
          <w:rFonts w:ascii="Calibri" w:hAnsi="Calibri"/>
          <w:sz w:val="22"/>
          <w:szCs w:val="22"/>
          <w:lang w:eastAsia="en-GB"/>
        </w:rPr>
        <w:tab/>
      </w:r>
      <w:r>
        <w:t>Receive Transmission Request message (R: Transmission Request)</w:t>
      </w:r>
      <w:r>
        <w:tab/>
      </w:r>
      <w:r>
        <w:fldChar w:fldCharType="begin" w:fldLock="1"/>
      </w:r>
      <w:r>
        <w:instrText xml:space="preserve"> PAGEREF _Toc99174243 \h </w:instrText>
      </w:r>
      <w:r>
        <w:fldChar w:fldCharType="separate"/>
      </w:r>
      <w:r>
        <w:t>140</w:t>
      </w:r>
      <w:r>
        <w:fldChar w:fldCharType="end"/>
      </w:r>
    </w:p>
    <w:p w14:paraId="799CE266" w14:textId="601C4BC0" w:rsidR="00BA1F7C" w:rsidRPr="00741122" w:rsidRDefault="00BA1F7C">
      <w:pPr>
        <w:pStyle w:val="TOC5"/>
        <w:rPr>
          <w:rFonts w:ascii="Calibri" w:hAnsi="Calibri"/>
          <w:sz w:val="22"/>
          <w:szCs w:val="22"/>
          <w:lang w:eastAsia="en-GB"/>
        </w:rPr>
      </w:pPr>
      <w:r>
        <w:t>7.2.3.</w:t>
      </w:r>
      <w:r>
        <w:rPr>
          <w:lang w:eastAsia="ko-KR"/>
        </w:rPr>
        <w:t>8</w:t>
      </w:r>
      <w:r>
        <w:t>.</w:t>
      </w:r>
      <w:r>
        <w:rPr>
          <w:lang w:eastAsia="ko-KR"/>
        </w:rPr>
        <w:t>9</w:t>
      </w:r>
      <w:r w:rsidRPr="00741122">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_Toc99174244 \h </w:instrText>
      </w:r>
      <w:r>
        <w:fldChar w:fldCharType="separate"/>
      </w:r>
      <w:r>
        <w:t>140</w:t>
      </w:r>
      <w:r>
        <w:fldChar w:fldCharType="end"/>
      </w:r>
    </w:p>
    <w:p w14:paraId="12A65D6A" w14:textId="603288E8" w:rsidR="00BA1F7C" w:rsidRPr="00741122" w:rsidRDefault="00BA1F7C">
      <w:pPr>
        <w:pStyle w:val="TOC5"/>
        <w:rPr>
          <w:rFonts w:ascii="Calibri" w:hAnsi="Calibri"/>
          <w:sz w:val="22"/>
          <w:szCs w:val="22"/>
          <w:lang w:eastAsia="en-GB"/>
        </w:rPr>
      </w:pPr>
      <w:r>
        <w:lastRenderedPageBreak/>
        <w:t>7.2.3.8.</w:t>
      </w:r>
      <w:r>
        <w:rPr>
          <w:lang w:eastAsia="ko-KR"/>
        </w:rPr>
        <w:t>10</w:t>
      </w:r>
      <w:r w:rsidRPr="00741122">
        <w:rPr>
          <w:rFonts w:ascii="Calibri" w:hAnsi="Calibri"/>
          <w:sz w:val="22"/>
          <w:szCs w:val="22"/>
          <w:lang w:eastAsia="en-GB"/>
        </w:rPr>
        <w:tab/>
      </w:r>
      <w:r>
        <w:t xml:space="preserve">Timer </w:t>
      </w:r>
      <w:r>
        <w:rPr>
          <w:lang w:eastAsia="ko-KR"/>
        </w:rPr>
        <w:t>T208 (Transmission Arbitration Release) expired</w:t>
      </w:r>
      <w:r>
        <w:t xml:space="preserve"> (timer </w:t>
      </w:r>
      <w:r>
        <w:rPr>
          <w:lang w:eastAsia="ko-KR"/>
        </w:rPr>
        <w:t>T208 expired</w:t>
      </w:r>
      <w:r>
        <w:t>)</w:t>
      </w:r>
      <w:r>
        <w:tab/>
      </w:r>
      <w:r>
        <w:fldChar w:fldCharType="begin" w:fldLock="1"/>
      </w:r>
      <w:r>
        <w:instrText xml:space="preserve"> PAGEREF _Toc99174245 \h </w:instrText>
      </w:r>
      <w:r>
        <w:fldChar w:fldCharType="separate"/>
      </w:r>
      <w:r>
        <w:t>141</w:t>
      </w:r>
      <w:r>
        <w:fldChar w:fldCharType="end"/>
      </w:r>
    </w:p>
    <w:p w14:paraId="135A76D0" w14:textId="516C7167" w:rsidR="00BA1F7C" w:rsidRPr="00741122" w:rsidRDefault="00BA1F7C">
      <w:pPr>
        <w:pStyle w:val="TOC5"/>
        <w:rPr>
          <w:rFonts w:ascii="Calibri" w:hAnsi="Calibri"/>
          <w:sz w:val="22"/>
          <w:szCs w:val="22"/>
          <w:lang w:eastAsia="en-GB"/>
        </w:rPr>
      </w:pPr>
      <w:r>
        <w:t>7.2.3.8.</w:t>
      </w:r>
      <w:r>
        <w:rPr>
          <w:lang w:eastAsia="ko-KR"/>
        </w:rPr>
        <w:t>11</w:t>
      </w:r>
      <w:r w:rsidRPr="00741122">
        <w:rPr>
          <w:rFonts w:ascii="Calibri" w:hAnsi="Calibri"/>
          <w:sz w:val="22"/>
          <w:szCs w:val="22"/>
          <w:lang w:eastAsia="en-GB"/>
        </w:rPr>
        <w:tab/>
      </w:r>
      <w:r>
        <w:t xml:space="preserve">Timer </w:t>
      </w:r>
      <w:r>
        <w:rPr>
          <w:lang w:eastAsia="ko-KR"/>
        </w:rPr>
        <w:t>T208 (Transmission Arbitration Release) expired N times with transmitter(s) in the transmitter list (Timer T208 expired N times and transmitter in transmitter list)</w:t>
      </w:r>
      <w:r>
        <w:tab/>
      </w:r>
      <w:r>
        <w:fldChar w:fldCharType="begin" w:fldLock="1"/>
      </w:r>
      <w:r>
        <w:instrText xml:space="preserve"> PAGEREF _Toc99174246 \h </w:instrText>
      </w:r>
      <w:r>
        <w:fldChar w:fldCharType="separate"/>
      </w:r>
      <w:r>
        <w:t>141</w:t>
      </w:r>
      <w:r>
        <w:fldChar w:fldCharType="end"/>
      </w:r>
    </w:p>
    <w:p w14:paraId="108CD219" w14:textId="65A4E396" w:rsidR="00BA1F7C" w:rsidRPr="00741122" w:rsidRDefault="00BA1F7C">
      <w:pPr>
        <w:pStyle w:val="TOC5"/>
        <w:rPr>
          <w:rFonts w:ascii="Calibri" w:hAnsi="Calibri"/>
          <w:sz w:val="22"/>
          <w:szCs w:val="22"/>
          <w:lang w:eastAsia="en-GB"/>
        </w:rPr>
      </w:pPr>
      <w:r>
        <w:t>7.2.3.8.</w:t>
      </w:r>
      <w:r>
        <w:rPr>
          <w:lang w:eastAsia="ko-KR"/>
        </w:rPr>
        <w:t>12</w:t>
      </w:r>
      <w:r w:rsidRPr="00741122">
        <w:rPr>
          <w:rFonts w:ascii="Calibri" w:hAnsi="Calibri"/>
          <w:sz w:val="22"/>
          <w:szCs w:val="22"/>
          <w:lang w:eastAsia="en-GB"/>
        </w:rPr>
        <w:tab/>
      </w:r>
      <w:r>
        <w:t xml:space="preserve">Timer </w:t>
      </w:r>
      <w:r>
        <w:rPr>
          <w:lang w:eastAsia="ko-KR"/>
        </w:rPr>
        <w:t>T208 (Transmission Arbitration Release) expired N times with no transmitter in the transmitter list (Timer T208 expired N times and no transmitter in transmitter list)</w:t>
      </w:r>
      <w:r>
        <w:tab/>
      </w:r>
      <w:r>
        <w:fldChar w:fldCharType="begin" w:fldLock="1"/>
      </w:r>
      <w:r>
        <w:instrText xml:space="preserve"> PAGEREF _Toc99174247 \h </w:instrText>
      </w:r>
      <w:r>
        <w:fldChar w:fldCharType="separate"/>
      </w:r>
      <w:r>
        <w:t>142</w:t>
      </w:r>
      <w:r>
        <w:fldChar w:fldCharType="end"/>
      </w:r>
    </w:p>
    <w:p w14:paraId="0564B5F8" w14:textId="4C1F18CF" w:rsidR="00BA1F7C" w:rsidRPr="00741122" w:rsidRDefault="00BA1F7C">
      <w:pPr>
        <w:pStyle w:val="TOC4"/>
        <w:rPr>
          <w:rFonts w:ascii="Calibri" w:hAnsi="Calibri"/>
          <w:sz w:val="22"/>
          <w:szCs w:val="22"/>
          <w:lang w:eastAsia="en-GB"/>
        </w:rPr>
      </w:pPr>
      <w:r>
        <w:t>7.2.3.9</w:t>
      </w:r>
      <w:r w:rsidRPr="00741122">
        <w:rPr>
          <w:rFonts w:ascii="Calibri" w:hAnsi="Calibri"/>
          <w:sz w:val="22"/>
          <w:szCs w:val="22"/>
        </w:rPr>
        <w:tab/>
      </w:r>
      <w:r>
        <w:t>In any state</w:t>
      </w:r>
      <w:r>
        <w:tab/>
      </w:r>
      <w:r>
        <w:fldChar w:fldCharType="begin" w:fldLock="1"/>
      </w:r>
      <w:r>
        <w:instrText xml:space="preserve"> PAGEREF _Toc99174248 \h </w:instrText>
      </w:r>
      <w:r>
        <w:fldChar w:fldCharType="separate"/>
      </w:r>
      <w:r>
        <w:t>142</w:t>
      </w:r>
      <w:r>
        <w:fldChar w:fldCharType="end"/>
      </w:r>
    </w:p>
    <w:p w14:paraId="03A59701" w14:textId="0D758F0A" w:rsidR="00BA1F7C" w:rsidRPr="00741122" w:rsidRDefault="00BA1F7C">
      <w:pPr>
        <w:pStyle w:val="TOC5"/>
        <w:rPr>
          <w:rFonts w:ascii="Calibri" w:hAnsi="Calibri"/>
          <w:sz w:val="22"/>
          <w:szCs w:val="22"/>
          <w:lang w:eastAsia="en-GB"/>
        </w:rPr>
      </w:pPr>
      <w:r>
        <w:t>7.2.3.9.1</w:t>
      </w:r>
      <w:r w:rsidRPr="00741122">
        <w:rPr>
          <w:rFonts w:ascii="Calibri" w:hAnsi="Calibri"/>
          <w:sz w:val="22"/>
          <w:szCs w:val="22"/>
        </w:rPr>
        <w:tab/>
      </w:r>
      <w:r>
        <w:t>General</w:t>
      </w:r>
      <w:r>
        <w:tab/>
      </w:r>
      <w:r>
        <w:fldChar w:fldCharType="begin" w:fldLock="1"/>
      </w:r>
      <w:r>
        <w:instrText xml:space="preserve"> PAGEREF _Toc99174249 \h </w:instrText>
      </w:r>
      <w:r>
        <w:fldChar w:fldCharType="separate"/>
      </w:r>
      <w:r>
        <w:t>142</w:t>
      </w:r>
      <w:r>
        <w:fldChar w:fldCharType="end"/>
      </w:r>
    </w:p>
    <w:p w14:paraId="029EC5C7" w14:textId="254EFE76" w:rsidR="00BA1F7C" w:rsidRPr="00741122" w:rsidRDefault="00BA1F7C">
      <w:pPr>
        <w:pStyle w:val="TOC5"/>
        <w:rPr>
          <w:rFonts w:ascii="Calibri" w:hAnsi="Calibri"/>
          <w:sz w:val="22"/>
          <w:szCs w:val="22"/>
          <w:lang w:eastAsia="en-GB"/>
        </w:rPr>
      </w:pPr>
      <w:r>
        <w:t>7.2.3.9.2</w:t>
      </w:r>
      <w:r w:rsidRPr="00741122">
        <w:rPr>
          <w:rFonts w:ascii="Calibri" w:hAnsi="Calibri"/>
          <w:sz w:val="22"/>
          <w:szCs w:val="22"/>
        </w:rPr>
        <w:tab/>
      </w:r>
      <w:r>
        <w:t>Receive MCVideo call release (R: MCVideo call release)</w:t>
      </w:r>
      <w:r>
        <w:tab/>
      </w:r>
      <w:r>
        <w:fldChar w:fldCharType="begin" w:fldLock="1"/>
      </w:r>
      <w:r>
        <w:instrText xml:space="preserve"> PAGEREF _Toc99174250 \h </w:instrText>
      </w:r>
      <w:r>
        <w:fldChar w:fldCharType="separate"/>
      </w:r>
      <w:r>
        <w:t>142</w:t>
      </w:r>
      <w:r>
        <w:fldChar w:fldCharType="end"/>
      </w:r>
    </w:p>
    <w:p w14:paraId="2016108D" w14:textId="45CC77A2" w:rsidR="00BA1F7C" w:rsidRPr="00741122" w:rsidRDefault="00BA1F7C">
      <w:pPr>
        <w:pStyle w:val="TOC1"/>
        <w:rPr>
          <w:rFonts w:ascii="Calibri" w:hAnsi="Calibri"/>
          <w:szCs w:val="22"/>
          <w:lang w:eastAsia="en-GB"/>
        </w:rPr>
      </w:pPr>
      <w:r>
        <w:t>8</w:t>
      </w:r>
      <w:r w:rsidRPr="00741122">
        <w:rPr>
          <w:rFonts w:ascii="Calibri" w:hAnsi="Calibri"/>
          <w:szCs w:val="22"/>
          <w:lang w:eastAsia="en-GB"/>
        </w:rPr>
        <w:tab/>
      </w:r>
      <w:r>
        <w:t>Communication release media plane procedures</w:t>
      </w:r>
      <w:r>
        <w:tab/>
      </w:r>
      <w:r>
        <w:fldChar w:fldCharType="begin" w:fldLock="1"/>
      </w:r>
      <w:r>
        <w:instrText xml:space="preserve"> PAGEREF _Toc99174251 \h </w:instrText>
      </w:r>
      <w:r>
        <w:fldChar w:fldCharType="separate"/>
      </w:r>
      <w:r>
        <w:t>142</w:t>
      </w:r>
      <w:r>
        <w:fldChar w:fldCharType="end"/>
      </w:r>
    </w:p>
    <w:p w14:paraId="0985BFFA" w14:textId="022AA51C" w:rsidR="00BA1F7C" w:rsidRPr="00741122" w:rsidRDefault="00BA1F7C">
      <w:pPr>
        <w:pStyle w:val="TOC1"/>
        <w:rPr>
          <w:rFonts w:ascii="Calibri" w:hAnsi="Calibri"/>
          <w:szCs w:val="22"/>
          <w:lang w:eastAsia="en-GB"/>
        </w:rPr>
      </w:pPr>
      <w:r>
        <w:t>9</w:t>
      </w:r>
      <w:r w:rsidRPr="00741122">
        <w:rPr>
          <w:rFonts w:ascii="Calibri" w:hAnsi="Calibri"/>
          <w:szCs w:val="22"/>
          <w:lang w:eastAsia="en-GB"/>
        </w:rPr>
        <w:tab/>
      </w:r>
      <w:r>
        <w:t>Coding</w:t>
      </w:r>
      <w:r>
        <w:tab/>
      </w:r>
      <w:r>
        <w:fldChar w:fldCharType="begin" w:fldLock="1"/>
      </w:r>
      <w:r>
        <w:instrText xml:space="preserve"> PAGEREF _Toc99174252 \h </w:instrText>
      </w:r>
      <w:r>
        <w:fldChar w:fldCharType="separate"/>
      </w:r>
      <w:r>
        <w:t>142</w:t>
      </w:r>
      <w:r>
        <w:fldChar w:fldCharType="end"/>
      </w:r>
    </w:p>
    <w:p w14:paraId="6B22A0A0" w14:textId="78E50D2C" w:rsidR="00BA1F7C" w:rsidRPr="00741122" w:rsidRDefault="00BA1F7C">
      <w:pPr>
        <w:pStyle w:val="TOC2"/>
        <w:rPr>
          <w:rFonts w:ascii="Calibri" w:hAnsi="Calibri"/>
          <w:sz w:val="22"/>
          <w:szCs w:val="22"/>
          <w:lang w:eastAsia="en-GB"/>
        </w:rPr>
      </w:pPr>
      <w:r>
        <w:t>9.1</w:t>
      </w:r>
      <w:r w:rsidRPr="00741122">
        <w:rPr>
          <w:rFonts w:ascii="Calibri" w:hAnsi="Calibri"/>
          <w:sz w:val="22"/>
          <w:szCs w:val="22"/>
          <w:lang w:eastAsia="en-GB"/>
        </w:rPr>
        <w:tab/>
      </w:r>
      <w:r>
        <w:t>Introduction</w:t>
      </w:r>
      <w:r>
        <w:tab/>
      </w:r>
      <w:r>
        <w:fldChar w:fldCharType="begin" w:fldLock="1"/>
      </w:r>
      <w:r>
        <w:instrText xml:space="preserve"> PAGEREF _Toc99174253 \h </w:instrText>
      </w:r>
      <w:r>
        <w:fldChar w:fldCharType="separate"/>
      </w:r>
      <w:r>
        <w:t>142</w:t>
      </w:r>
      <w:r>
        <w:fldChar w:fldCharType="end"/>
      </w:r>
    </w:p>
    <w:p w14:paraId="2A790CEB" w14:textId="2877BD9B" w:rsidR="00BA1F7C" w:rsidRPr="00741122" w:rsidRDefault="00BA1F7C">
      <w:pPr>
        <w:pStyle w:val="TOC3"/>
        <w:rPr>
          <w:rFonts w:ascii="Calibri" w:hAnsi="Calibri"/>
          <w:sz w:val="22"/>
          <w:szCs w:val="22"/>
          <w:lang w:eastAsia="en-GB"/>
        </w:rPr>
      </w:pPr>
      <w:r>
        <w:t>9.1.1</w:t>
      </w:r>
      <w:r w:rsidRPr="00741122">
        <w:rPr>
          <w:rFonts w:ascii="Calibri" w:hAnsi="Calibri"/>
          <w:sz w:val="22"/>
          <w:szCs w:val="22"/>
          <w:lang w:eastAsia="en-GB"/>
        </w:rPr>
        <w:tab/>
      </w:r>
      <w:r>
        <w:t>General</w:t>
      </w:r>
      <w:r>
        <w:tab/>
      </w:r>
      <w:r>
        <w:fldChar w:fldCharType="begin" w:fldLock="1"/>
      </w:r>
      <w:r>
        <w:instrText xml:space="preserve"> PAGEREF _Toc99174254 \h </w:instrText>
      </w:r>
      <w:r>
        <w:fldChar w:fldCharType="separate"/>
      </w:r>
      <w:r>
        <w:t>142</w:t>
      </w:r>
      <w:r>
        <w:fldChar w:fldCharType="end"/>
      </w:r>
    </w:p>
    <w:p w14:paraId="00F15157" w14:textId="6CD1042B" w:rsidR="00BA1F7C" w:rsidRPr="00741122" w:rsidRDefault="00BA1F7C">
      <w:pPr>
        <w:pStyle w:val="TOC3"/>
        <w:rPr>
          <w:rFonts w:ascii="Calibri" w:hAnsi="Calibri"/>
          <w:sz w:val="22"/>
          <w:szCs w:val="22"/>
          <w:lang w:eastAsia="en-GB"/>
        </w:rPr>
      </w:pPr>
      <w:r>
        <w:t>9.1.2</w:t>
      </w:r>
      <w:r w:rsidRPr="00741122">
        <w:rPr>
          <w:rFonts w:ascii="Calibri" w:hAnsi="Calibri"/>
          <w:sz w:val="22"/>
          <w:szCs w:val="22"/>
          <w:lang w:eastAsia="en-GB"/>
        </w:rPr>
        <w:tab/>
      </w:r>
      <w:r>
        <w:t>RTCP: APP message format</w:t>
      </w:r>
      <w:r>
        <w:tab/>
      </w:r>
      <w:r>
        <w:fldChar w:fldCharType="begin" w:fldLock="1"/>
      </w:r>
      <w:r>
        <w:instrText xml:space="preserve"> PAGEREF _Toc99174255 \h </w:instrText>
      </w:r>
      <w:r>
        <w:fldChar w:fldCharType="separate"/>
      </w:r>
      <w:r>
        <w:t>143</w:t>
      </w:r>
      <w:r>
        <w:fldChar w:fldCharType="end"/>
      </w:r>
    </w:p>
    <w:p w14:paraId="44CA3266" w14:textId="40420396" w:rsidR="00BA1F7C" w:rsidRPr="00741122" w:rsidRDefault="00BA1F7C">
      <w:pPr>
        <w:pStyle w:val="TOC3"/>
        <w:rPr>
          <w:rFonts w:ascii="Calibri" w:hAnsi="Calibri"/>
          <w:sz w:val="22"/>
          <w:szCs w:val="22"/>
          <w:lang w:eastAsia="en-GB"/>
        </w:rPr>
      </w:pPr>
      <w:r>
        <w:t>9.1.3</w:t>
      </w:r>
      <w:r w:rsidRPr="00741122">
        <w:rPr>
          <w:rFonts w:ascii="Calibri" w:hAnsi="Calibri"/>
          <w:sz w:val="22"/>
          <w:szCs w:val="22"/>
          <w:lang w:eastAsia="en-GB"/>
        </w:rPr>
        <w:tab/>
      </w:r>
      <w:r>
        <w:t>Application specific data field</w:t>
      </w:r>
      <w:r>
        <w:tab/>
      </w:r>
      <w:r>
        <w:fldChar w:fldCharType="begin" w:fldLock="1"/>
      </w:r>
      <w:r>
        <w:instrText xml:space="preserve"> PAGEREF _Toc99174256 \h </w:instrText>
      </w:r>
      <w:r>
        <w:fldChar w:fldCharType="separate"/>
      </w:r>
      <w:r>
        <w:t>144</w:t>
      </w:r>
      <w:r>
        <w:fldChar w:fldCharType="end"/>
      </w:r>
    </w:p>
    <w:p w14:paraId="1BFC4AF3" w14:textId="0CD6A887" w:rsidR="00BA1F7C" w:rsidRPr="00741122" w:rsidRDefault="00BA1F7C">
      <w:pPr>
        <w:pStyle w:val="TOC3"/>
        <w:rPr>
          <w:rFonts w:ascii="Calibri" w:hAnsi="Calibri"/>
          <w:sz w:val="22"/>
          <w:szCs w:val="22"/>
          <w:lang w:eastAsia="en-GB"/>
        </w:rPr>
      </w:pPr>
      <w:r>
        <w:t>9.1.4</w:t>
      </w:r>
      <w:r w:rsidRPr="00741122">
        <w:rPr>
          <w:rFonts w:ascii="Calibri" w:hAnsi="Calibri"/>
          <w:sz w:val="22"/>
          <w:szCs w:val="22"/>
          <w:lang w:eastAsia="en-GB"/>
        </w:rPr>
        <w:tab/>
      </w:r>
      <w:r>
        <w:t>Handling of unknown messages and fields</w:t>
      </w:r>
      <w:r>
        <w:tab/>
      </w:r>
      <w:r>
        <w:fldChar w:fldCharType="begin" w:fldLock="1"/>
      </w:r>
      <w:r>
        <w:instrText xml:space="preserve"> PAGEREF _Toc99174257 \h </w:instrText>
      </w:r>
      <w:r>
        <w:fldChar w:fldCharType="separate"/>
      </w:r>
      <w:r>
        <w:t>145</w:t>
      </w:r>
      <w:r>
        <w:fldChar w:fldCharType="end"/>
      </w:r>
    </w:p>
    <w:p w14:paraId="38D40DB1" w14:textId="54C7CFC9" w:rsidR="00BA1F7C" w:rsidRPr="00741122" w:rsidRDefault="00BA1F7C">
      <w:pPr>
        <w:pStyle w:val="TOC2"/>
        <w:rPr>
          <w:rFonts w:ascii="Calibri" w:hAnsi="Calibri"/>
          <w:sz w:val="22"/>
          <w:szCs w:val="22"/>
          <w:lang w:eastAsia="en-GB"/>
        </w:rPr>
      </w:pPr>
      <w:r>
        <w:t>9.2</w:t>
      </w:r>
      <w:r w:rsidRPr="00741122">
        <w:rPr>
          <w:rFonts w:ascii="Calibri" w:hAnsi="Calibri"/>
          <w:sz w:val="22"/>
          <w:szCs w:val="22"/>
          <w:lang w:eastAsia="en-GB"/>
        </w:rPr>
        <w:tab/>
      </w:r>
      <w:r>
        <w:t>Transmission control</w:t>
      </w:r>
      <w:r>
        <w:tab/>
      </w:r>
      <w:r>
        <w:fldChar w:fldCharType="begin" w:fldLock="1"/>
      </w:r>
      <w:r>
        <w:instrText xml:space="preserve"> PAGEREF _Toc99174258 \h </w:instrText>
      </w:r>
      <w:r>
        <w:fldChar w:fldCharType="separate"/>
      </w:r>
      <w:r>
        <w:t>145</w:t>
      </w:r>
      <w:r>
        <w:fldChar w:fldCharType="end"/>
      </w:r>
    </w:p>
    <w:p w14:paraId="3A1E08BB" w14:textId="000EDCFC" w:rsidR="00BA1F7C" w:rsidRPr="00741122" w:rsidRDefault="00BA1F7C">
      <w:pPr>
        <w:pStyle w:val="TOC3"/>
        <w:rPr>
          <w:rFonts w:ascii="Calibri" w:hAnsi="Calibri"/>
          <w:sz w:val="22"/>
          <w:szCs w:val="22"/>
          <w:lang w:eastAsia="en-GB"/>
        </w:rPr>
      </w:pPr>
      <w:r>
        <w:t>9.2.1</w:t>
      </w:r>
      <w:r w:rsidRPr="00741122">
        <w:rPr>
          <w:rFonts w:ascii="Calibri" w:hAnsi="Calibri"/>
          <w:sz w:val="22"/>
          <w:szCs w:val="22"/>
          <w:lang w:eastAsia="en-GB"/>
        </w:rPr>
        <w:tab/>
      </w:r>
      <w:r>
        <w:t>Introduction</w:t>
      </w:r>
      <w:r>
        <w:tab/>
      </w:r>
      <w:r>
        <w:fldChar w:fldCharType="begin" w:fldLock="1"/>
      </w:r>
      <w:r>
        <w:instrText xml:space="preserve"> PAGEREF _Toc99174259 \h </w:instrText>
      </w:r>
      <w:r>
        <w:fldChar w:fldCharType="separate"/>
      </w:r>
      <w:r>
        <w:t>145</w:t>
      </w:r>
      <w:r>
        <w:fldChar w:fldCharType="end"/>
      </w:r>
    </w:p>
    <w:p w14:paraId="2D41C813" w14:textId="6F26B90E" w:rsidR="00BA1F7C" w:rsidRPr="00741122" w:rsidRDefault="00BA1F7C">
      <w:pPr>
        <w:pStyle w:val="TOC3"/>
        <w:rPr>
          <w:rFonts w:ascii="Calibri" w:hAnsi="Calibri"/>
          <w:sz w:val="22"/>
          <w:szCs w:val="22"/>
          <w:lang w:eastAsia="en-GB"/>
        </w:rPr>
      </w:pPr>
      <w:r>
        <w:t>9.2.2</w:t>
      </w:r>
      <w:r w:rsidRPr="00741122">
        <w:rPr>
          <w:rFonts w:ascii="Calibri" w:hAnsi="Calibri"/>
          <w:sz w:val="22"/>
          <w:szCs w:val="22"/>
          <w:lang w:eastAsia="en-GB"/>
        </w:rPr>
        <w:tab/>
      </w:r>
      <w:r>
        <w:t>Transmission control messages</w:t>
      </w:r>
      <w:r>
        <w:tab/>
      </w:r>
      <w:r>
        <w:fldChar w:fldCharType="begin" w:fldLock="1"/>
      </w:r>
      <w:r>
        <w:instrText xml:space="preserve"> PAGEREF _Toc99174260 \h </w:instrText>
      </w:r>
      <w:r>
        <w:fldChar w:fldCharType="separate"/>
      </w:r>
      <w:r>
        <w:t>145</w:t>
      </w:r>
      <w:r>
        <w:fldChar w:fldCharType="end"/>
      </w:r>
    </w:p>
    <w:p w14:paraId="4FA54815" w14:textId="25BEF6A6" w:rsidR="00BA1F7C" w:rsidRPr="00741122" w:rsidRDefault="00BA1F7C">
      <w:pPr>
        <w:pStyle w:val="TOC4"/>
        <w:rPr>
          <w:rFonts w:ascii="Calibri" w:hAnsi="Calibri"/>
          <w:sz w:val="22"/>
          <w:szCs w:val="22"/>
          <w:lang w:eastAsia="en-GB"/>
        </w:rPr>
      </w:pPr>
      <w:r>
        <w:t>9.2.2.1</w:t>
      </w:r>
      <w:r w:rsidRPr="00741122">
        <w:rPr>
          <w:rFonts w:ascii="Calibri" w:hAnsi="Calibri"/>
          <w:sz w:val="22"/>
          <w:szCs w:val="22"/>
          <w:lang w:eastAsia="en-GB"/>
        </w:rPr>
        <w:tab/>
      </w:r>
      <w:r>
        <w:t>General</w:t>
      </w:r>
      <w:r>
        <w:tab/>
      </w:r>
      <w:r>
        <w:fldChar w:fldCharType="begin" w:fldLock="1"/>
      </w:r>
      <w:r>
        <w:instrText xml:space="preserve"> PAGEREF _Toc99174261 \h </w:instrText>
      </w:r>
      <w:r>
        <w:fldChar w:fldCharType="separate"/>
      </w:r>
      <w:r>
        <w:t>145</w:t>
      </w:r>
      <w:r>
        <w:fldChar w:fldCharType="end"/>
      </w:r>
    </w:p>
    <w:p w14:paraId="12CB3CE7" w14:textId="7E867CEF" w:rsidR="00BA1F7C" w:rsidRPr="00741122" w:rsidRDefault="00BA1F7C">
      <w:pPr>
        <w:pStyle w:val="TOC3"/>
        <w:rPr>
          <w:rFonts w:ascii="Calibri" w:hAnsi="Calibri"/>
          <w:sz w:val="22"/>
          <w:szCs w:val="22"/>
          <w:lang w:eastAsia="en-GB"/>
        </w:rPr>
      </w:pPr>
      <w:r>
        <w:t>9.2.3</w:t>
      </w:r>
      <w:r w:rsidRPr="00741122">
        <w:rPr>
          <w:rFonts w:ascii="Calibri" w:hAnsi="Calibri"/>
          <w:sz w:val="22"/>
          <w:szCs w:val="22"/>
          <w:lang w:eastAsia="en-GB"/>
        </w:rPr>
        <w:tab/>
      </w:r>
      <w:r>
        <w:t>Transmission control specific fields</w:t>
      </w:r>
      <w:r>
        <w:tab/>
      </w:r>
      <w:r>
        <w:fldChar w:fldCharType="begin" w:fldLock="1"/>
      </w:r>
      <w:r>
        <w:instrText xml:space="preserve"> PAGEREF _Toc99174262 \h </w:instrText>
      </w:r>
      <w:r>
        <w:fldChar w:fldCharType="separate"/>
      </w:r>
      <w:r>
        <w:t>146</w:t>
      </w:r>
      <w:r>
        <w:fldChar w:fldCharType="end"/>
      </w:r>
    </w:p>
    <w:p w14:paraId="19EC1348" w14:textId="0E591F39" w:rsidR="00BA1F7C" w:rsidRPr="00741122" w:rsidRDefault="00BA1F7C">
      <w:pPr>
        <w:pStyle w:val="TOC4"/>
        <w:rPr>
          <w:rFonts w:ascii="Calibri" w:hAnsi="Calibri"/>
          <w:sz w:val="22"/>
          <w:szCs w:val="22"/>
          <w:lang w:eastAsia="en-GB"/>
        </w:rPr>
      </w:pPr>
      <w:r>
        <w:t>9.2.3.1</w:t>
      </w:r>
      <w:r w:rsidRPr="00741122">
        <w:rPr>
          <w:rFonts w:ascii="Calibri" w:hAnsi="Calibri"/>
          <w:sz w:val="22"/>
          <w:szCs w:val="22"/>
          <w:lang w:eastAsia="en-GB"/>
        </w:rPr>
        <w:tab/>
      </w:r>
      <w:r>
        <w:t>Introduction</w:t>
      </w:r>
      <w:r>
        <w:tab/>
      </w:r>
      <w:r>
        <w:fldChar w:fldCharType="begin" w:fldLock="1"/>
      </w:r>
      <w:r>
        <w:instrText xml:space="preserve"> PAGEREF _Toc99174263 \h </w:instrText>
      </w:r>
      <w:r>
        <w:fldChar w:fldCharType="separate"/>
      </w:r>
      <w:r>
        <w:t>146</w:t>
      </w:r>
      <w:r>
        <w:fldChar w:fldCharType="end"/>
      </w:r>
    </w:p>
    <w:p w14:paraId="10AC6ED3" w14:textId="73FD6A4D" w:rsidR="00BA1F7C" w:rsidRPr="00741122" w:rsidRDefault="00BA1F7C">
      <w:pPr>
        <w:pStyle w:val="TOC4"/>
        <w:rPr>
          <w:rFonts w:ascii="Calibri" w:hAnsi="Calibri"/>
          <w:sz w:val="22"/>
          <w:szCs w:val="22"/>
          <w:lang w:eastAsia="en-GB"/>
        </w:rPr>
      </w:pPr>
      <w:r>
        <w:t>9.2.3.2</w:t>
      </w:r>
      <w:r w:rsidRPr="00741122">
        <w:rPr>
          <w:rFonts w:ascii="Calibri" w:hAnsi="Calibri"/>
          <w:sz w:val="22"/>
          <w:szCs w:val="22"/>
          <w:lang w:eastAsia="en-GB"/>
        </w:rPr>
        <w:tab/>
      </w:r>
      <w:r>
        <w:t>Transmission Priority field</w:t>
      </w:r>
      <w:r>
        <w:tab/>
      </w:r>
      <w:r>
        <w:fldChar w:fldCharType="begin" w:fldLock="1"/>
      </w:r>
      <w:r>
        <w:instrText xml:space="preserve"> PAGEREF _Toc99174264 \h </w:instrText>
      </w:r>
      <w:r>
        <w:fldChar w:fldCharType="separate"/>
      </w:r>
      <w:r>
        <w:t>147</w:t>
      </w:r>
      <w:r>
        <w:fldChar w:fldCharType="end"/>
      </w:r>
    </w:p>
    <w:p w14:paraId="42245AEF" w14:textId="18646E8F" w:rsidR="00BA1F7C" w:rsidRPr="00741122" w:rsidRDefault="00BA1F7C">
      <w:pPr>
        <w:pStyle w:val="TOC4"/>
        <w:rPr>
          <w:rFonts w:ascii="Calibri" w:hAnsi="Calibri"/>
          <w:sz w:val="22"/>
          <w:szCs w:val="22"/>
          <w:lang w:eastAsia="en-GB"/>
        </w:rPr>
      </w:pPr>
      <w:r>
        <w:t>9.2.3.3</w:t>
      </w:r>
      <w:r w:rsidRPr="00741122">
        <w:rPr>
          <w:rFonts w:ascii="Calibri" w:hAnsi="Calibri"/>
          <w:sz w:val="22"/>
          <w:szCs w:val="22"/>
          <w:lang w:eastAsia="en-GB"/>
        </w:rPr>
        <w:tab/>
      </w:r>
      <w:r>
        <w:t>Duration field</w:t>
      </w:r>
      <w:r>
        <w:tab/>
      </w:r>
      <w:r>
        <w:fldChar w:fldCharType="begin" w:fldLock="1"/>
      </w:r>
      <w:r>
        <w:instrText xml:space="preserve"> PAGEREF _Toc99174265 \h </w:instrText>
      </w:r>
      <w:r>
        <w:fldChar w:fldCharType="separate"/>
      </w:r>
      <w:r>
        <w:t>148</w:t>
      </w:r>
      <w:r>
        <w:fldChar w:fldCharType="end"/>
      </w:r>
    </w:p>
    <w:p w14:paraId="07C16B34" w14:textId="5415557D" w:rsidR="00BA1F7C" w:rsidRPr="00741122" w:rsidRDefault="00BA1F7C">
      <w:pPr>
        <w:pStyle w:val="TOC4"/>
        <w:rPr>
          <w:rFonts w:ascii="Calibri" w:hAnsi="Calibri"/>
          <w:sz w:val="22"/>
          <w:szCs w:val="22"/>
          <w:lang w:eastAsia="en-GB"/>
        </w:rPr>
      </w:pPr>
      <w:r>
        <w:t>9.2.3.4</w:t>
      </w:r>
      <w:r w:rsidRPr="00741122">
        <w:rPr>
          <w:rFonts w:ascii="Calibri" w:hAnsi="Calibri"/>
          <w:sz w:val="22"/>
          <w:szCs w:val="22"/>
          <w:lang w:eastAsia="en-GB"/>
        </w:rPr>
        <w:tab/>
      </w:r>
      <w:r>
        <w:t>Reject Cause field</w:t>
      </w:r>
      <w:r>
        <w:tab/>
      </w:r>
      <w:r>
        <w:fldChar w:fldCharType="begin" w:fldLock="1"/>
      </w:r>
      <w:r>
        <w:instrText xml:space="preserve"> PAGEREF _Toc99174266 \h </w:instrText>
      </w:r>
      <w:r>
        <w:fldChar w:fldCharType="separate"/>
      </w:r>
      <w:r>
        <w:t>148</w:t>
      </w:r>
      <w:r>
        <w:fldChar w:fldCharType="end"/>
      </w:r>
    </w:p>
    <w:p w14:paraId="223A5E58" w14:textId="43871F3E" w:rsidR="00BA1F7C" w:rsidRPr="00741122" w:rsidRDefault="00BA1F7C">
      <w:pPr>
        <w:pStyle w:val="TOC4"/>
        <w:rPr>
          <w:rFonts w:ascii="Calibri" w:hAnsi="Calibri"/>
          <w:sz w:val="22"/>
          <w:szCs w:val="22"/>
          <w:lang w:eastAsia="en-GB"/>
        </w:rPr>
      </w:pPr>
      <w:r>
        <w:t>9.2.3.5</w:t>
      </w:r>
      <w:r w:rsidRPr="00741122">
        <w:rPr>
          <w:rFonts w:ascii="Calibri" w:hAnsi="Calibri"/>
          <w:sz w:val="22"/>
          <w:szCs w:val="22"/>
          <w:lang w:eastAsia="en-GB"/>
        </w:rPr>
        <w:tab/>
      </w:r>
      <w:r>
        <w:t>Queue Info field</w:t>
      </w:r>
      <w:r>
        <w:tab/>
      </w:r>
      <w:r>
        <w:fldChar w:fldCharType="begin" w:fldLock="1"/>
      </w:r>
      <w:r>
        <w:instrText xml:space="preserve"> PAGEREF _Toc99174267 \h </w:instrText>
      </w:r>
      <w:r>
        <w:fldChar w:fldCharType="separate"/>
      </w:r>
      <w:r>
        <w:t>149</w:t>
      </w:r>
      <w:r>
        <w:fldChar w:fldCharType="end"/>
      </w:r>
    </w:p>
    <w:p w14:paraId="34420F24" w14:textId="2EB61366" w:rsidR="00BA1F7C" w:rsidRPr="00741122" w:rsidRDefault="00BA1F7C">
      <w:pPr>
        <w:pStyle w:val="TOC4"/>
        <w:rPr>
          <w:rFonts w:ascii="Calibri" w:hAnsi="Calibri"/>
          <w:sz w:val="22"/>
          <w:szCs w:val="22"/>
          <w:lang w:eastAsia="en-GB"/>
        </w:rPr>
      </w:pPr>
      <w:r>
        <w:t>9.2.3.6</w:t>
      </w:r>
      <w:r w:rsidRPr="00741122">
        <w:rPr>
          <w:rFonts w:ascii="Calibri" w:hAnsi="Calibri"/>
          <w:sz w:val="22"/>
          <w:szCs w:val="22"/>
          <w:lang w:eastAsia="en-GB"/>
        </w:rPr>
        <w:tab/>
      </w:r>
      <w:r>
        <w:t>Granted Party's Identity field</w:t>
      </w:r>
      <w:r>
        <w:tab/>
      </w:r>
      <w:r>
        <w:fldChar w:fldCharType="begin" w:fldLock="1"/>
      </w:r>
      <w:r>
        <w:instrText xml:space="preserve"> PAGEREF _Toc99174268 \h </w:instrText>
      </w:r>
      <w:r>
        <w:fldChar w:fldCharType="separate"/>
      </w:r>
      <w:r>
        <w:t>149</w:t>
      </w:r>
      <w:r>
        <w:fldChar w:fldCharType="end"/>
      </w:r>
    </w:p>
    <w:p w14:paraId="654BA241" w14:textId="2A81091F" w:rsidR="00BA1F7C" w:rsidRPr="00741122" w:rsidRDefault="00BA1F7C">
      <w:pPr>
        <w:pStyle w:val="TOC4"/>
        <w:rPr>
          <w:rFonts w:ascii="Calibri" w:hAnsi="Calibri"/>
          <w:sz w:val="22"/>
          <w:szCs w:val="22"/>
          <w:lang w:eastAsia="en-GB"/>
        </w:rPr>
      </w:pPr>
      <w:r>
        <w:t>9.2.3.7</w:t>
      </w:r>
      <w:r w:rsidRPr="00741122">
        <w:rPr>
          <w:rFonts w:ascii="Calibri" w:hAnsi="Calibri"/>
          <w:sz w:val="22"/>
          <w:szCs w:val="22"/>
          <w:lang w:eastAsia="en-GB"/>
        </w:rPr>
        <w:tab/>
      </w:r>
      <w:r>
        <w:t>Permission to Request the Transmission field</w:t>
      </w:r>
      <w:r>
        <w:tab/>
      </w:r>
      <w:r>
        <w:fldChar w:fldCharType="begin" w:fldLock="1"/>
      </w:r>
      <w:r>
        <w:instrText xml:space="preserve"> PAGEREF _Toc99174269 \h </w:instrText>
      </w:r>
      <w:r>
        <w:fldChar w:fldCharType="separate"/>
      </w:r>
      <w:r>
        <w:t>150</w:t>
      </w:r>
      <w:r>
        <w:fldChar w:fldCharType="end"/>
      </w:r>
    </w:p>
    <w:p w14:paraId="219C9113" w14:textId="78336A80" w:rsidR="00BA1F7C" w:rsidRPr="00741122" w:rsidRDefault="00BA1F7C">
      <w:pPr>
        <w:pStyle w:val="TOC4"/>
        <w:rPr>
          <w:rFonts w:ascii="Calibri" w:hAnsi="Calibri"/>
          <w:sz w:val="22"/>
          <w:szCs w:val="22"/>
          <w:lang w:eastAsia="en-GB"/>
        </w:rPr>
      </w:pPr>
      <w:r>
        <w:t>9.2.3.8</w:t>
      </w:r>
      <w:r w:rsidRPr="00741122">
        <w:rPr>
          <w:rFonts w:ascii="Calibri" w:hAnsi="Calibri"/>
          <w:sz w:val="22"/>
          <w:szCs w:val="22"/>
          <w:lang w:eastAsia="en-GB"/>
        </w:rPr>
        <w:tab/>
      </w:r>
      <w:r>
        <w:t>User ID field</w:t>
      </w:r>
      <w:r>
        <w:tab/>
      </w:r>
      <w:r>
        <w:fldChar w:fldCharType="begin" w:fldLock="1"/>
      </w:r>
      <w:r>
        <w:instrText xml:space="preserve"> PAGEREF _Toc99174270 \h </w:instrText>
      </w:r>
      <w:r>
        <w:fldChar w:fldCharType="separate"/>
      </w:r>
      <w:r>
        <w:t>150</w:t>
      </w:r>
      <w:r>
        <w:fldChar w:fldCharType="end"/>
      </w:r>
    </w:p>
    <w:p w14:paraId="0E764A3E" w14:textId="442418FE" w:rsidR="00BA1F7C" w:rsidRPr="00741122" w:rsidRDefault="00BA1F7C">
      <w:pPr>
        <w:pStyle w:val="TOC4"/>
        <w:rPr>
          <w:rFonts w:ascii="Calibri" w:hAnsi="Calibri"/>
          <w:sz w:val="22"/>
          <w:szCs w:val="22"/>
          <w:lang w:eastAsia="en-GB"/>
        </w:rPr>
      </w:pPr>
      <w:r>
        <w:t>9.2.3.9</w:t>
      </w:r>
      <w:r w:rsidRPr="00741122">
        <w:rPr>
          <w:rFonts w:ascii="Calibri" w:hAnsi="Calibri"/>
          <w:sz w:val="22"/>
          <w:szCs w:val="22"/>
          <w:lang w:eastAsia="en-GB"/>
        </w:rPr>
        <w:tab/>
      </w:r>
      <w:r>
        <w:t>Message Sequence Number field</w:t>
      </w:r>
      <w:r>
        <w:tab/>
      </w:r>
      <w:r>
        <w:fldChar w:fldCharType="begin" w:fldLock="1"/>
      </w:r>
      <w:r>
        <w:instrText xml:space="preserve"> PAGEREF _Toc99174271 \h </w:instrText>
      </w:r>
      <w:r>
        <w:fldChar w:fldCharType="separate"/>
      </w:r>
      <w:r>
        <w:t>151</w:t>
      </w:r>
      <w:r>
        <w:fldChar w:fldCharType="end"/>
      </w:r>
    </w:p>
    <w:p w14:paraId="6B0AD2CF" w14:textId="53FB78DB" w:rsidR="00BA1F7C" w:rsidRPr="00741122" w:rsidRDefault="00BA1F7C">
      <w:pPr>
        <w:pStyle w:val="TOC4"/>
        <w:rPr>
          <w:rFonts w:ascii="Calibri" w:hAnsi="Calibri"/>
          <w:sz w:val="22"/>
          <w:szCs w:val="22"/>
          <w:lang w:eastAsia="en-GB"/>
        </w:rPr>
      </w:pPr>
      <w:r>
        <w:t>9.2.3.10</w:t>
      </w:r>
      <w:r w:rsidRPr="00741122">
        <w:rPr>
          <w:rFonts w:ascii="Calibri" w:hAnsi="Calibri"/>
          <w:sz w:val="22"/>
          <w:szCs w:val="22"/>
          <w:lang w:eastAsia="en-GB"/>
        </w:rPr>
        <w:tab/>
      </w:r>
      <w:r>
        <w:t>Message Type field</w:t>
      </w:r>
      <w:r>
        <w:tab/>
      </w:r>
      <w:r>
        <w:fldChar w:fldCharType="begin" w:fldLock="1"/>
      </w:r>
      <w:r>
        <w:instrText xml:space="preserve"> PAGEREF _Toc99174272 \h </w:instrText>
      </w:r>
      <w:r>
        <w:fldChar w:fldCharType="separate"/>
      </w:r>
      <w:r>
        <w:t>151</w:t>
      </w:r>
      <w:r>
        <w:fldChar w:fldCharType="end"/>
      </w:r>
    </w:p>
    <w:p w14:paraId="19464870" w14:textId="1B3A5C18" w:rsidR="00BA1F7C" w:rsidRPr="00741122" w:rsidRDefault="00BA1F7C">
      <w:pPr>
        <w:pStyle w:val="TOC4"/>
        <w:rPr>
          <w:rFonts w:ascii="Calibri" w:hAnsi="Calibri"/>
          <w:sz w:val="22"/>
          <w:szCs w:val="22"/>
          <w:lang w:eastAsia="en-GB"/>
        </w:rPr>
      </w:pPr>
      <w:r>
        <w:t>9.2.3.11</w:t>
      </w:r>
      <w:r w:rsidRPr="00741122">
        <w:rPr>
          <w:rFonts w:ascii="Calibri" w:hAnsi="Calibri"/>
          <w:sz w:val="22"/>
          <w:szCs w:val="22"/>
          <w:lang w:eastAsia="en-GB"/>
        </w:rPr>
        <w:tab/>
      </w:r>
      <w:r>
        <w:t>Transmission Indicator field</w:t>
      </w:r>
      <w:r>
        <w:tab/>
      </w:r>
      <w:r>
        <w:fldChar w:fldCharType="begin" w:fldLock="1"/>
      </w:r>
      <w:r>
        <w:instrText xml:space="preserve"> PAGEREF _Toc99174273 \h </w:instrText>
      </w:r>
      <w:r>
        <w:fldChar w:fldCharType="separate"/>
      </w:r>
      <w:r>
        <w:t>151</w:t>
      </w:r>
      <w:r>
        <w:fldChar w:fldCharType="end"/>
      </w:r>
    </w:p>
    <w:p w14:paraId="3855A045" w14:textId="45ACCF26" w:rsidR="00BA1F7C" w:rsidRPr="00741122" w:rsidRDefault="00BA1F7C">
      <w:pPr>
        <w:pStyle w:val="TOC4"/>
        <w:rPr>
          <w:rFonts w:ascii="Calibri" w:hAnsi="Calibri"/>
          <w:sz w:val="22"/>
          <w:szCs w:val="22"/>
          <w:lang w:eastAsia="en-GB"/>
        </w:rPr>
      </w:pPr>
      <w:r w:rsidRPr="00BA1F7C">
        <w:t>9.2.3.12</w:t>
      </w:r>
      <w:r w:rsidRPr="00741122">
        <w:rPr>
          <w:rFonts w:ascii="Calibri" w:hAnsi="Calibri"/>
          <w:sz w:val="22"/>
          <w:szCs w:val="22"/>
          <w:lang w:eastAsia="en-GB"/>
        </w:rPr>
        <w:tab/>
      </w:r>
      <w:r>
        <w:t>Source field</w:t>
      </w:r>
      <w:r>
        <w:tab/>
      </w:r>
      <w:r>
        <w:fldChar w:fldCharType="begin" w:fldLock="1"/>
      </w:r>
      <w:r>
        <w:instrText xml:space="preserve"> PAGEREF _Toc99174274 \h </w:instrText>
      </w:r>
      <w:r>
        <w:fldChar w:fldCharType="separate"/>
      </w:r>
      <w:r>
        <w:t>152</w:t>
      </w:r>
      <w:r>
        <w:fldChar w:fldCharType="end"/>
      </w:r>
    </w:p>
    <w:p w14:paraId="47F237A8" w14:textId="26FB613C" w:rsidR="00BA1F7C" w:rsidRPr="00741122" w:rsidRDefault="00BA1F7C">
      <w:pPr>
        <w:pStyle w:val="TOC4"/>
        <w:rPr>
          <w:rFonts w:ascii="Calibri" w:hAnsi="Calibri"/>
          <w:sz w:val="22"/>
          <w:szCs w:val="22"/>
          <w:lang w:eastAsia="en-GB"/>
        </w:rPr>
      </w:pPr>
      <w:r w:rsidRPr="00BA1F7C">
        <w:t>9.2.3.13</w:t>
      </w:r>
      <w:r w:rsidRPr="00741122">
        <w:rPr>
          <w:rFonts w:ascii="Calibri" w:hAnsi="Calibri"/>
          <w:sz w:val="22"/>
          <w:szCs w:val="22"/>
          <w:lang w:eastAsia="en-GB"/>
        </w:rPr>
        <w:tab/>
      </w:r>
      <w:r>
        <w:t>Track Info field</w:t>
      </w:r>
      <w:r>
        <w:tab/>
      </w:r>
      <w:r>
        <w:fldChar w:fldCharType="begin" w:fldLock="1"/>
      </w:r>
      <w:r>
        <w:instrText xml:space="preserve"> PAGEREF _Toc99174275 \h </w:instrText>
      </w:r>
      <w:r>
        <w:fldChar w:fldCharType="separate"/>
      </w:r>
      <w:r>
        <w:t>153</w:t>
      </w:r>
      <w:r>
        <w:fldChar w:fldCharType="end"/>
      </w:r>
    </w:p>
    <w:p w14:paraId="324DF189" w14:textId="7F6CCFC0" w:rsidR="00BA1F7C" w:rsidRPr="00741122" w:rsidRDefault="00BA1F7C">
      <w:pPr>
        <w:pStyle w:val="TOC4"/>
        <w:rPr>
          <w:rFonts w:ascii="Calibri" w:hAnsi="Calibri"/>
          <w:sz w:val="22"/>
          <w:szCs w:val="22"/>
          <w:lang w:eastAsia="en-GB"/>
        </w:rPr>
      </w:pPr>
      <w:r w:rsidRPr="00BA1F7C">
        <w:t>9.2.3.14</w:t>
      </w:r>
      <w:r w:rsidRPr="00741122">
        <w:rPr>
          <w:rFonts w:ascii="Calibri" w:hAnsi="Calibri"/>
          <w:sz w:val="22"/>
          <w:szCs w:val="22"/>
          <w:lang w:eastAsia="en-GB"/>
        </w:rPr>
        <w:tab/>
      </w:r>
      <w:r>
        <w:t>Queued User ID field</w:t>
      </w:r>
      <w:r>
        <w:tab/>
      </w:r>
      <w:r>
        <w:fldChar w:fldCharType="begin" w:fldLock="1"/>
      </w:r>
      <w:r>
        <w:instrText xml:space="preserve"> PAGEREF _Toc99174276 \h </w:instrText>
      </w:r>
      <w:r>
        <w:fldChar w:fldCharType="separate"/>
      </w:r>
      <w:r>
        <w:t>153</w:t>
      </w:r>
      <w:r>
        <w:fldChar w:fldCharType="end"/>
      </w:r>
    </w:p>
    <w:p w14:paraId="7337F5E0" w14:textId="6868F2AD" w:rsidR="00BA1F7C" w:rsidRPr="00741122" w:rsidRDefault="00BA1F7C">
      <w:pPr>
        <w:pStyle w:val="TOC4"/>
        <w:rPr>
          <w:rFonts w:ascii="Calibri" w:hAnsi="Calibri"/>
          <w:sz w:val="22"/>
          <w:szCs w:val="22"/>
          <w:lang w:eastAsia="en-GB"/>
        </w:rPr>
      </w:pPr>
      <w:r w:rsidRPr="00BA1F7C">
        <w:t>9.2.3.15</w:t>
      </w:r>
      <w:r w:rsidRPr="00741122">
        <w:rPr>
          <w:rFonts w:ascii="Calibri" w:hAnsi="Calibri"/>
          <w:sz w:val="22"/>
          <w:szCs w:val="22"/>
          <w:lang w:eastAsia="en-GB"/>
        </w:rPr>
        <w:tab/>
      </w:r>
      <w:r>
        <w:t>Queue Size field</w:t>
      </w:r>
      <w:r>
        <w:tab/>
      </w:r>
      <w:r>
        <w:fldChar w:fldCharType="begin" w:fldLock="1"/>
      </w:r>
      <w:r>
        <w:instrText xml:space="preserve"> PAGEREF _Toc99174277 \h </w:instrText>
      </w:r>
      <w:r>
        <w:fldChar w:fldCharType="separate"/>
      </w:r>
      <w:r>
        <w:t>154</w:t>
      </w:r>
      <w:r>
        <w:fldChar w:fldCharType="end"/>
      </w:r>
    </w:p>
    <w:p w14:paraId="44E07BCD" w14:textId="667D6A40" w:rsidR="00BA1F7C" w:rsidRPr="00741122" w:rsidRDefault="00BA1F7C">
      <w:pPr>
        <w:pStyle w:val="TOC4"/>
        <w:rPr>
          <w:rFonts w:ascii="Calibri" w:hAnsi="Calibri"/>
          <w:sz w:val="22"/>
          <w:szCs w:val="22"/>
          <w:lang w:eastAsia="en-GB"/>
        </w:rPr>
      </w:pPr>
      <w:r w:rsidRPr="00BA1F7C">
        <w:t>9.2.3.16</w:t>
      </w:r>
      <w:r w:rsidRPr="00741122">
        <w:rPr>
          <w:rFonts w:ascii="Calibri" w:hAnsi="Calibri"/>
          <w:sz w:val="22"/>
          <w:szCs w:val="22"/>
          <w:lang w:eastAsia="en-GB"/>
        </w:rPr>
        <w:tab/>
      </w:r>
      <w:r>
        <w:t>SSRC field</w:t>
      </w:r>
      <w:r>
        <w:tab/>
      </w:r>
      <w:r>
        <w:fldChar w:fldCharType="begin" w:fldLock="1"/>
      </w:r>
      <w:r>
        <w:instrText xml:space="preserve"> PAGEREF _Toc99174278 \h </w:instrText>
      </w:r>
      <w:r>
        <w:fldChar w:fldCharType="separate"/>
      </w:r>
      <w:r>
        <w:t>154</w:t>
      </w:r>
      <w:r>
        <w:fldChar w:fldCharType="end"/>
      </w:r>
    </w:p>
    <w:p w14:paraId="72FA30D3" w14:textId="583E47E6" w:rsidR="00BA1F7C" w:rsidRPr="00741122" w:rsidRDefault="00BA1F7C">
      <w:pPr>
        <w:pStyle w:val="TOC4"/>
        <w:rPr>
          <w:rFonts w:ascii="Calibri" w:hAnsi="Calibri"/>
          <w:sz w:val="22"/>
          <w:szCs w:val="22"/>
          <w:lang w:eastAsia="en-GB"/>
        </w:rPr>
      </w:pPr>
      <w:r>
        <w:t>9.2.3.17</w:t>
      </w:r>
      <w:r w:rsidRPr="00741122">
        <w:rPr>
          <w:rFonts w:ascii="Calibri" w:hAnsi="Calibri"/>
          <w:sz w:val="22"/>
          <w:szCs w:val="22"/>
          <w:lang w:eastAsia="en-GB"/>
        </w:rPr>
        <w:tab/>
      </w:r>
      <w:r>
        <w:t>Result</w:t>
      </w:r>
      <w:r>
        <w:tab/>
      </w:r>
      <w:r>
        <w:fldChar w:fldCharType="begin" w:fldLock="1"/>
      </w:r>
      <w:r>
        <w:instrText xml:space="preserve"> PAGEREF _Toc99174279 \h </w:instrText>
      </w:r>
      <w:r>
        <w:fldChar w:fldCharType="separate"/>
      </w:r>
      <w:r>
        <w:t>155</w:t>
      </w:r>
      <w:r>
        <w:fldChar w:fldCharType="end"/>
      </w:r>
    </w:p>
    <w:p w14:paraId="03300831" w14:textId="6EBA9C4F" w:rsidR="00BA1F7C" w:rsidRPr="00741122" w:rsidRDefault="00BA1F7C">
      <w:pPr>
        <w:pStyle w:val="TOC4"/>
        <w:rPr>
          <w:rFonts w:ascii="Calibri" w:hAnsi="Calibri"/>
          <w:sz w:val="22"/>
          <w:szCs w:val="22"/>
          <w:lang w:eastAsia="en-GB"/>
        </w:rPr>
      </w:pPr>
      <w:r>
        <w:t>9.2.3.18</w:t>
      </w:r>
      <w:r w:rsidRPr="00741122">
        <w:rPr>
          <w:rFonts w:ascii="Calibri" w:hAnsi="Calibri"/>
          <w:sz w:val="22"/>
          <w:szCs w:val="22"/>
          <w:lang w:eastAsia="en-GB"/>
        </w:rPr>
        <w:tab/>
      </w:r>
      <w:r>
        <w:t>Message Name field</w:t>
      </w:r>
      <w:r>
        <w:tab/>
      </w:r>
      <w:r>
        <w:fldChar w:fldCharType="begin" w:fldLock="1"/>
      </w:r>
      <w:r>
        <w:instrText xml:space="preserve"> PAGEREF _Toc99174280 \h </w:instrText>
      </w:r>
      <w:r>
        <w:fldChar w:fldCharType="separate"/>
      </w:r>
      <w:r>
        <w:t>155</w:t>
      </w:r>
      <w:r>
        <w:fldChar w:fldCharType="end"/>
      </w:r>
    </w:p>
    <w:p w14:paraId="64B6E4E3" w14:textId="03D069D0" w:rsidR="00BA1F7C" w:rsidRPr="00741122" w:rsidRDefault="00BA1F7C">
      <w:pPr>
        <w:pStyle w:val="TOC4"/>
        <w:rPr>
          <w:rFonts w:ascii="Calibri" w:hAnsi="Calibri"/>
          <w:sz w:val="22"/>
          <w:szCs w:val="22"/>
          <w:lang w:eastAsia="en-GB"/>
        </w:rPr>
      </w:pPr>
      <w:r>
        <w:t>9.2.3.19</w:t>
      </w:r>
      <w:r w:rsidRPr="00741122">
        <w:rPr>
          <w:rFonts w:ascii="Calibri" w:hAnsi="Calibri"/>
          <w:sz w:val="22"/>
          <w:szCs w:val="22"/>
          <w:lang w:eastAsia="en-GB"/>
        </w:rPr>
        <w:tab/>
      </w:r>
      <w:r>
        <w:t>Reception Priority field</w:t>
      </w:r>
      <w:r>
        <w:tab/>
      </w:r>
      <w:r>
        <w:fldChar w:fldCharType="begin" w:fldLock="1"/>
      </w:r>
      <w:r>
        <w:instrText xml:space="preserve"> PAGEREF _Toc99174281 \h </w:instrText>
      </w:r>
      <w:r>
        <w:fldChar w:fldCharType="separate"/>
      </w:r>
      <w:r>
        <w:t>155</w:t>
      </w:r>
      <w:r>
        <w:fldChar w:fldCharType="end"/>
      </w:r>
    </w:p>
    <w:p w14:paraId="5777D54C" w14:textId="77F4D291" w:rsidR="00BA1F7C" w:rsidRPr="00741122" w:rsidRDefault="00BA1F7C">
      <w:pPr>
        <w:pStyle w:val="TOC4"/>
        <w:rPr>
          <w:rFonts w:ascii="Calibri" w:hAnsi="Calibri"/>
          <w:sz w:val="22"/>
          <w:szCs w:val="22"/>
          <w:lang w:eastAsia="en-GB"/>
        </w:rPr>
      </w:pPr>
      <w:r>
        <w:t>9.2.3.</w:t>
      </w:r>
      <w:r w:rsidRPr="001B2AE7">
        <w:t>20</w:t>
      </w:r>
      <w:r w:rsidRPr="00741122">
        <w:rPr>
          <w:rFonts w:ascii="Calibri" w:hAnsi="Calibri"/>
          <w:sz w:val="22"/>
          <w:szCs w:val="22"/>
          <w:lang w:eastAsia="en-GB"/>
        </w:rPr>
        <w:tab/>
      </w:r>
      <w:r>
        <w:t>MCVideo Group Identity field</w:t>
      </w:r>
      <w:r>
        <w:tab/>
      </w:r>
      <w:r>
        <w:fldChar w:fldCharType="begin" w:fldLock="1"/>
      </w:r>
      <w:r>
        <w:instrText xml:space="preserve"> PAGEREF _Toc99174282 \h </w:instrText>
      </w:r>
      <w:r>
        <w:fldChar w:fldCharType="separate"/>
      </w:r>
      <w:r>
        <w:t>156</w:t>
      </w:r>
      <w:r>
        <w:fldChar w:fldCharType="end"/>
      </w:r>
    </w:p>
    <w:p w14:paraId="2B3EA69E" w14:textId="606EB872" w:rsidR="00BA1F7C" w:rsidRPr="00741122" w:rsidRDefault="00BA1F7C">
      <w:pPr>
        <w:pStyle w:val="TOC4"/>
        <w:rPr>
          <w:rFonts w:ascii="Calibri" w:hAnsi="Calibri"/>
          <w:sz w:val="22"/>
          <w:szCs w:val="22"/>
          <w:lang w:eastAsia="en-GB"/>
        </w:rPr>
      </w:pPr>
      <w:r>
        <w:t>9.2.3.21</w:t>
      </w:r>
      <w:r w:rsidRPr="00741122">
        <w:rPr>
          <w:rFonts w:ascii="Calibri" w:hAnsi="Calibri"/>
          <w:sz w:val="22"/>
          <w:szCs w:val="22"/>
          <w:lang w:eastAsia="en-GB"/>
        </w:rPr>
        <w:tab/>
      </w:r>
      <w:r w:rsidRPr="001B2AE7">
        <w:rPr>
          <w:lang w:val="en-US"/>
        </w:rPr>
        <w:t>Functional Alias</w:t>
      </w:r>
      <w:r>
        <w:t xml:space="preserve"> field</w:t>
      </w:r>
      <w:r>
        <w:tab/>
      </w:r>
      <w:r>
        <w:fldChar w:fldCharType="begin" w:fldLock="1"/>
      </w:r>
      <w:r>
        <w:instrText xml:space="preserve"> PAGEREF _Toc99174283 \h </w:instrText>
      </w:r>
      <w:r>
        <w:fldChar w:fldCharType="separate"/>
      </w:r>
      <w:r>
        <w:t>156</w:t>
      </w:r>
      <w:r>
        <w:fldChar w:fldCharType="end"/>
      </w:r>
    </w:p>
    <w:p w14:paraId="1D8AC55B" w14:textId="527389C5" w:rsidR="00BA1F7C" w:rsidRPr="00741122" w:rsidRDefault="00BA1F7C">
      <w:pPr>
        <w:pStyle w:val="TOC4"/>
        <w:rPr>
          <w:rFonts w:ascii="Calibri" w:hAnsi="Calibri"/>
          <w:sz w:val="22"/>
          <w:szCs w:val="22"/>
          <w:lang w:eastAsia="en-GB"/>
        </w:rPr>
      </w:pPr>
      <w:r>
        <w:t>9.2.3.22</w:t>
      </w:r>
      <w:r w:rsidRPr="00741122">
        <w:rPr>
          <w:rFonts w:ascii="Calibri" w:hAnsi="Calibri"/>
          <w:sz w:val="22"/>
          <w:szCs w:val="22"/>
          <w:lang w:eastAsia="en-GB"/>
        </w:rPr>
        <w:tab/>
      </w:r>
      <w:r>
        <w:t>Reception Mode Field</w:t>
      </w:r>
      <w:r>
        <w:tab/>
      </w:r>
      <w:r>
        <w:fldChar w:fldCharType="begin" w:fldLock="1"/>
      </w:r>
      <w:r>
        <w:instrText xml:space="preserve"> PAGEREF _Toc99174284 \h </w:instrText>
      </w:r>
      <w:r>
        <w:fldChar w:fldCharType="separate"/>
      </w:r>
      <w:r>
        <w:t>157</w:t>
      </w:r>
      <w:r>
        <w:fldChar w:fldCharType="end"/>
      </w:r>
    </w:p>
    <w:p w14:paraId="6FC1F23F" w14:textId="63D672B2" w:rsidR="00BA1F7C" w:rsidRPr="00741122" w:rsidRDefault="00BA1F7C">
      <w:pPr>
        <w:pStyle w:val="TOC3"/>
        <w:rPr>
          <w:rFonts w:ascii="Calibri" w:hAnsi="Calibri"/>
          <w:sz w:val="22"/>
          <w:szCs w:val="22"/>
          <w:lang w:eastAsia="en-GB"/>
        </w:rPr>
      </w:pPr>
      <w:r>
        <w:t>9.2.4</w:t>
      </w:r>
      <w:r w:rsidRPr="00741122">
        <w:rPr>
          <w:rFonts w:ascii="Calibri" w:hAnsi="Calibri"/>
          <w:sz w:val="22"/>
          <w:szCs w:val="22"/>
          <w:lang w:eastAsia="en-GB"/>
        </w:rPr>
        <w:tab/>
      </w:r>
      <w:r>
        <w:t>Transmission Request message</w:t>
      </w:r>
      <w:r>
        <w:tab/>
      </w:r>
      <w:r>
        <w:fldChar w:fldCharType="begin" w:fldLock="1"/>
      </w:r>
      <w:r>
        <w:instrText xml:space="preserve"> PAGEREF _Toc99174285 \h </w:instrText>
      </w:r>
      <w:r>
        <w:fldChar w:fldCharType="separate"/>
      </w:r>
      <w:r>
        <w:t>157</w:t>
      </w:r>
      <w:r>
        <w:fldChar w:fldCharType="end"/>
      </w:r>
    </w:p>
    <w:p w14:paraId="7E7751F2" w14:textId="323B3349" w:rsidR="00BA1F7C" w:rsidRPr="00741122" w:rsidRDefault="00BA1F7C">
      <w:pPr>
        <w:pStyle w:val="TOC3"/>
        <w:rPr>
          <w:rFonts w:ascii="Calibri" w:hAnsi="Calibri"/>
          <w:sz w:val="22"/>
          <w:szCs w:val="22"/>
          <w:lang w:eastAsia="en-GB"/>
        </w:rPr>
      </w:pPr>
      <w:r>
        <w:t>9.2.5</w:t>
      </w:r>
      <w:r w:rsidRPr="00741122">
        <w:rPr>
          <w:rFonts w:ascii="Calibri" w:hAnsi="Calibri"/>
          <w:sz w:val="22"/>
          <w:szCs w:val="22"/>
          <w:lang w:eastAsia="en-GB"/>
        </w:rPr>
        <w:tab/>
      </w:r>
      <w:r>
        <w:t>Transmission Granted message</w:t>
      </w:r>
      <w:r>
        <w:tab/>
      </w:r>
      <w:r>
        <w:fldChar w:fldCharType="begin" w:fldLock="1"/>
      </w:r>
      <w:r>
        <w:instrText xml:space="preserve"> PAGEREF _Toc99174286 \h </w:instrText>
      </w:r>
      <w:r>
        <w:fldChar w:fldCharType="separate"/>
      </w:r>
      <w:r>
        <w:t>158</w:t>
      </w:r>
      <w:r>
        <w:fldChar w:fldCharType="end"/>
      </w:r>
    </w:p>
    <w:p w14:paraId="428FA2E1" w14:textId="1F3D34EB" w:rsidR="00BA1F7C" w:rsidRPr="00741122" w:rsidRDefault="00BA1F7C">
      <w:pPr>
        <w:pStyle w:val="TOC3"/>
        <w:rPr>
          <w:rFonts w:ascii="Calibri" w:hAnsi="Calibri"/>
          <w:sz w:val="22"/>
          <w:szCs w:val="22"/>
          <w:lang w:eastAsia="en-GB"/>
        </w:rPr>
      </w:pPr>
      <w:r>
        <w:t>9.2.6</w:t>
      </w:r>
      <w:r w:rsidRPr="00741122">
        <w:rPr>
          <w:rFonts w:ascii="Calibri" w:hAnsi="Calibri"/>
          <w:sz w:val="22"/>
          <w:szCs w:val="22"/>
          <w:lang w:eastAsia="en-GB"/>
        </w:rPr>
        <w:tab/>
      </w:r>
      <w:r>
        <w:t>Transmission Rejected message</w:t>
      </w:r>
      <w:r>
        <w:tab/>
      </w:r>
      <w:r>
        <w:fldChar w:fldCharType="begin" w:fldLock="1"/>
      </w:r>
      <w:r>
        <w:instrText xml:space="preserve"> PAGEREF _Toc99174287 \h </w:instrText>
      </w:r>
      <w:r>
        <w:fldChar w:fldCharType="separate"/>
      </w:r>
      <w:r>
        <w:t>160</w:t>
      </w:r>
      <w:r>
        <w:fldChar w:fldCharType="end"/>
      </w:r>
    </w:p>
    <w:p w14:paraId="1B687638" w14:textId="2D08E345" w:rsidR="00BA1F7C" w:rsidRPr="00741122" w:rsidRDefault="00BA1F7C">
      <w:pPr>
        <w:pStyle w:val="TOC4"/>
        <w:rPr>
          <w:rFonts w:ascii="Calibri" w:hAnsi="Calibri"/>
          <w:sz w:val="22"/>
          <w:szCs w:val="22"/>
          <w:lang w:eastAsia="en-GB"/>
        </w:rPr>
      </w:pPr>
      <w:r>
        <w:t>9.2.6.1</w:t>
      </w:r>
      <w:r w:rsidRPr="00741122">
        <w:rPr>
          <w:rFonts w:ascii="Calibri" w:hAnsi="Calibri"/>
          <w:sz w:val="22"/>
          <w:szCs w:val="22"/>
          <w:lang w:eastAsia="en-GB"/>
        </w:rPr>
        <w:tab/>
      </w:r>
      <w:r>
        <w:t>General</w:t>
      </w:r>
      <w:r>
        <w:tab/>
      </w:r>
      <w:r>
        <w:fldChar w:fldCharType="begin" w:fldLock="1"/>
      </w:r>
      <w:r>
        <w:instrText xml:space="preserve"> PAGEREF _Toc99174288 \h </w:instrText>
      </w:r>
      <w:r>
        <w:fldChar w:fldCharType="separate"/>
      </w:r>
      <w:r>
        <w:t>160</w:t>
      </w:r>
      <w:r>
        <w:fldChar w:fldCharType="end"/>
      </w:r>
    </w:p>
    <w:p w14:paraId="118C0C14" w14:textId="48802A0F" w:rsidR="00BA1F7C" w:rsidRPr="00741122" w:rsidRDefault="00BA1F7C">
      <w:pPr>
        <w:pStyle w:val="TOC4"/>
        <w:rPr>
          <w:rFonts w:ascii="Calibri" w:hAnsi="Calibri"/>
          <w:sz w:val="22"/>
          <w:szCs w:val="22"/>
          <w:lang w:eastAsia="en-GB"/>
        </w:rPr>
      </w:pPr>
      <w:r w:rsidRPr="00BA1F7C">
        <w:t>9.2.6.2</w:t>
      </w:r>
      <w:r w:rsidRPr="00741122">
        <w:rPr>
          <w:rFonts w:ascii="Calibri" w:hAnsi="Calibri"/>
          <w:sz w:val="22"/>
          <w:szCs w:val="22"/>
          <w:lang w:eastAsia="en-GB"/>
        </w:rPr>
        <w:tab/>
      </w:r>
      <w:r w:rsidRPr="001B2AE7">
        <w:rPr>
          <w:lang w:val="fr-FR"/>
        </w:rPr>
        <w:t>Rejection cause codes and rejection cause phrase</w:t>
      </w:r>
      <w:r>
        <w:tab/>
      </w:r>
      <w:r>
        <w:fldChar w:fldCharType="begin" w:fldLock="1"/>
      </w:r>
      <w:r>
        <w:instrText xml:space="preserve"> PAGEREF _Toc99174289 \h </w:instrText>
      </w:r>
      <w:r>
        <w:fldChar w:fldCharType="separate"/>
      </w:r>
      <w:r>
        <w:t>161</w:t>
      </w:r>
      <w:r>
        <w:fldChar w:fldCharType="end"/>
      </w:r>
    </w:p>
    <w:p w14:paraId="44B8048D" w14:textId="10CC0728" w:rsidR="00BA1F7C" w:rsidRPr="00741122" w:rsidRDefault="00BA1F7C">
      <w:pPr>
        <w:pStyle w:val="TOC3"/>
        <w:rPr>
          <w:rFonts w:ascii="Calibri" w:hAnsi="Calibri"/>
          <w:sz w:val="22"/>
          <w:szCs w:val="22"/>
          <w:lang w:eastAsia="en-GB"/>
        </w:rPr>
      </w:pPr>
      <w:r>
        <w:t>9.2.7</w:t>
      </w:r>
      <w:r w:rsidRPr="00741122">
        <w:rPr>
          <w:rFonts w:ascii="Calibri" w:hAnsi="Calibri"/>
          <w:sz w:val="22"/>
          <w:szCs w:val="22"/>
          <w:lang w:eastAsia="en-GB"/>
        </w:rPr>
        <w:tab/>
      </w:r>
      <w:r>
        <w:t>Transmission Release message</w:t>
      </w:r>
      <w:r>
        <w:tab/>
      </w:r>
      <w:r>
        <w:fldChar w:fldCharType="begin" w:fldLock="1"/>
      </w:r>
      <w:r>
        <w:instrText xml:space="preserve"> PAGEREF _Toc99174290 \h </w:instrText>
      </w:r>
      <w:r>
        <w:fldChar w:fldCharType="separate"/>
      </w:r>
      <w:r>
        <w:t>162</w:t>
      </w:r>
      <w:r>
        <w:fldChar w:fldCharType="end"/>
      </w:r>
    </w:p>
    <w:p w14:paraId="62937248" w14:textId="720CAFD8" w:rsidR="00BA1F7C" w:rsidRPr="00741122" w:rsidRDefault="00BA1F7C">
      <w:pPr>
        <w:pStyle w:val="TOC3"/>
        <w:rPr>
          <w:rFonts w:ascii="Calibri" w:hAnsi="Calibri"/>
          <w:sz w:val="22"/>
          <w:szCs w:val="22"/>
          <w:lang w:eastAsia="en-GB"/>
        </w:rPr>
      </w:pPr>
      <w:r>
        <w:t>9.2.8</w:t>
      </w:r>
      <w:r w:rsidRPr="00741122">
        <w:rPr>
          <w:rFonts w:ascii="Calibri" w:hAnsi="Calibri"/>
          <w:sz w:val="22"/>
          <w:szCs w:val="22"/>
          <w:lang w:eastAsia="en-GB"/>
        </w:rPr>
        <w:tab/>
      </w:r>
      <w:r>
        <w:t>Transmission Arbitration Taken message</w:t>
      </w:r>
      <w:r>
        <w:tab/>
      </w:r>
      <w:r>
        <w:fldChar w:fldCharType="begin" w:fldLock="1"/>
      </w:r>
      <w:r>
        <w:instrText xml:space="preserve"> PAGEREF _Toc99174291 \h </w:instrText>
      </w:r>
      <w:r>
        <w:fldChar w:fldCharType="separate"/>
      </w:r>
      <w:r>
        <w:t>162</w:t>
      </w:r>
      <w:r>
        <w:fldChar w:fldCharType="end"/>
      </w:r>
    </w:p>
    <w:p w14:paraId="4D9424EC" w14:textId="5E7C2F28" w:rsidR="00BA1F7C" w:rsidRPr="00741122" w:rsidRDefault="00BA1F7C">
      <w:pPr>
        <w:pStyle w:val="TOC3"/>
        <w:rPr>
          <w:rFonts w:ascii="Calibri" w:hAnsi="Calibri"/>
          <w:sz w:val="22"/>
          <w:szCs w:val="22"/>
          <w:lang w:eastAsia="en-GB"/>
        </w:rPr>
      </w:pPr>
      <w:r>
        <w:t>9.2.9</w:t>
      </w:r>
      <w:r w:rsidRPr="00741122">
        <w:rPr>
          <w:rFonts w:ascii="Calibri" w:hAnsi="Calibri"/>
          <w:sz w:val="22"/>
          <w:szCs w:val="22"/>
          <w:lang w:eastAsia="en-GB"/>
        </w:rPr>
        <w:tab/>
      </w:r>
      <w:r>
        <w:t>Transmission Arbitration Released message</w:t>
      </w:r>
      <w:r>
        <w:tab/>
      </w:r>
      <w:r>
        <w:fldChar w:fldCharType="begin" w:fldLock="1"/>
      </w:r>
      <w:r>
        <w:instrText xml:space="preserve"> PAGEREF _Toc99174292 \h </w:instrText>
      </w:r>
      <w:r>
        <w:fldChar w:fldCharType="separate"/>
      </w:r>
      <w:r>
        <w:t>164</w:t>
      </w:r>
      <w:r>
        <w:fldChar w:fldCharType="end"/>
      </w:r>
    </w:p>
    <w:p w14:paraId="475959BC" w14:textId="0303E063" w:rsidR="00BA1F7C" w:rsidRPr="00741122" w:rsidRDefault="00BA1F7C">
      <w:pPr>
        <w:pStyle w:val="TOC3"/>
        <w:rPr>
          <w:rFonts w:ascii="Calibri" w:hAnsi="Calibri"/>
          <w:sz w:val="22"/>
          <w:szCs w:val="22"/>
          <w:lang w:eastAsia="en-GB"/>
        </w:rPr>
      </w:pPr>
      <w:r>
        <w:t>9.2.10</w:t>
      </w:r>
      <w:r w:rsidRPr="00741122">
        <w:rPr>
          <w:rFonts w:ascii="Calibri" w:hAnsi="Calibri"/>
          <w:sz w:val="22"/>
          <w:szCs w:val="22"/>
          <w:lang w:eastAsia="en-GB"/>
        </w:rPr>
        <w:tab/>
      </w:r>
      <w:r>
        <w:t>Transmission Revoked message</w:t>
      </w:r>
      <w:r>
        <w:tab/>
      </w:r>
      <w:r>
        <w:fldChar w:fldCharType="begin" w:fldLock="1"/>
      </w:r>
      <w:r>
        <w:instrText xml:space="preserve"> PAGEREF _Toc99174293 \h </w:instrText>
      </w:r>
      <w:r>
        <w:fldChar w:fldCharType="separate"/>
      </w:r>
      <w:r>
        <w:t>165</w:t>
      </w:r>
      <w:r>
        <w:fldChar w:fldCharType="end"/>
      </w:r>
    </w:p>
    <w:p w14:paraId="49D45FA2" w14:textId="459CF42B" w:rsidR="00BA1F7C" w:rsidRPr="00741122" w:rsidRDefault="00BA1F7C">
      <w:pPr>
        <w:pStyle w:val="TOC4"/>
        <w:rPr>
          <w:rFonts w:ascii="Calibri" w:hAnsi="Calibri"/>
          <w:sz w:val="22"/>
          <w:szCs w:val="22"/>
          <w:lang w:eastAsia="en-GB"/>
        </w:rPr>
      </w:pPr>
      <w:r>
        <w:t>9.2.10.1</w:t>
      </w:r>
      <w:r w:rsidRPr="00741122">
        <w:rPr>
          <w:rFonts w:ascii="Calibri" w:hAnsi="Calibri"/>
          <w:sz w:val="22"/>
          <w:szCs w:val="22"/>
          <w:lang w:eastAsia="en-GB"/>
        </w:rPr>
        <w:tab/>
      </w:r>
      <w:r>
        <w:t>General</w:t>
      </w:r>
      <w:r>
        <w:tab/>
      </w:r>
      <w:r>
        <w:fldChar w:fldCharType="begin" w:fldLock="1"/>
      </w:r>
      <w:r>
        <w:instrText xml:space="preserve"> PAGEREF _Toc99174294 \h </w:instrText>
      </w:r>
      <w:r>
        <w:fldChar w:fldCharType="separate"/>
      </w:r>
      <w:r>
        <w:t>165</w:t>
      </w:r>
      <w:r>
        <w:fldChar w:fldCharType="end"/>
      </w:r>
    </w:p>
    <w:p w14:paraId="736597A0" w14:textId="6536BC84" w:rsidR="00BA1F7C" w:rsidRPr="00741122" w:rsidRDefault="00BA1F7C">
      <w:pPr>
        <w:pStyle w:val="TOC4"/>
        <w:rPr>
          <w:rFonts w:ascii="Calibri" w:hAnsi="Calibri"/>
          <w:sz w:val="22"/>
          <w:szCs w:val="22"/>
          <w:lang w:eastAsia="en-GB"/>
        </w:rPr>
      </w:pPr>
      <w:r>
        <w:t>9.2.10.2</w:t>
      </w:r>
      <w:r w:rsidRPr="00741122">
        <w:rPr>
          <w:rFonts w:ascii="Calibri" w:hAnsi="Calibri"/>
          <w:sz w:val="22"/>
          <w:szCs w:val="22"/>
          <w:lang w:eastAsia="en-GB"/>
        </w:rPr>
        <w:tab/>
      </w:r>
      <w:r>
        <w:t>Transmission revoked cause codes and revoked cause phrases</w:t>
      </w:r>
      <w:r>
        <w:tab/>
      </w:r>
      <w:r>
        <w:fldChar w:fldCharType="begin" w:fldLock="1"/>
      </w:r>
      <w:r>
        <w:instrText xml:space="preserve"> PAGEREF _Toc99174295 \h </w:instrText>
      </w:r>
      <w:r>
        <w:fldChar w:fldCharType="separate"/>
      </w:r>
      <w:r>
        <w:t>166</w:t>
      </w:r>
      <w:r>
        <w:fldChar w:fldCharType="end"/>
      </w:r>
    </w:p>
    <w:p w14:paraId="1B76C3CC" w14:textId="3D49D94C" w:rsidR="00BA1F7C" w:rsidRPr="00741122" w:rsidRDefault="00BA1F7C">
      <w:pPr>
        <w:pStyle w:val="TOC3"/>
        <w:rPr>
          <w:rFonts w:ascii="Calibri" w:hAnsi="Calibri"/>
          <w:sz w:val="22"/>
          <w:szCs w:val="22"/>
          <w:lang w:eastAsia="en-GB"/>
        </w:rPr>
      </w:pPr>
      <w:r>
        <w:t>9.2.11</w:t>
      </w:r>
      <w:r w:rsidRPr="00741122">
        <w:rPr>
          <w:rFonts w:ascii="Calibri" w:hAnsi="Calibri"/>
          <w:sz w:val="22"/>
          <w:szCs w:val="22"/>
          <w:lang w:eastAsia="en-GB"/>
        </w:rPr>
        <w:tab/>
      </w:r>
      <w:r>
        <w:t>Queue Position Request message</w:t>
      </w:r>
      <w:r>
        <w:tab/>
      </w:r>
      <w:r>
        <w:fldChar w:fldCharType="begin" w:fldLock="1"/>
      </w:r>
      <w:r>
        <w:instrText xml:space="preserve"> PAGEREF _Toc99174296 \h </w:instrText>
      </w:r>
      <w:r>
        <w:fldChar w:fldCharType="separate"/>
      </w:r>
      <w:r>
        <w:t>166</w:t>
      </w:r>
      <w:r>
        <w:fldChar w:fldCharType="end"/>
      </w:r>
    </w:p>
    <w:p w14:paraId="36422787" w14:textId="3081C19C" w:rsidR="00BA1F7C" w:rsidRPr="00741122" w:rsidRDefault="00BA1F7C">
      <w:pPr>
        <w:pStyle w:val="TOC3"/>
        <w:rPr>
          <w:rFonts w:ascii="Calibri" w:hAnsi="Calibri"/>
          <w:sz w:val="22"/>
          <w:szCs w:val="22"/>
          <w:lang w:eastAsia="en-GB"/>
        </w:rPr>
      </w:pPr>
      <w:r>
        <w:t>9.2.12</w:t>
      </w:r>
      <w:r w:rsidRPr="00741122">
        <w:rPr>
          <w:rFonts w:ascii="Calibri" w:hAnsi="Calibri"/>
          <w:sz w:val="22"/>
          <w:szCs w:val="22"/>
          <w:lang w:eastAsia="en-GB"/>
        </w:rPr>
        <w:tab/>
      </w:r>
      <w:r>
        <w:t>Queue Position Info message</w:t>
      </w:r>
      <w:r>
        <w:tab/>
      </w:r>
      <w:r>
        <w:fldChar w:fldCharType="begin" w:fldLock="1"/>
      </w:r>
      <w:r>
        <w:instrText xml:space="preserve"> PAGEREF _Toc99174297 \h </w:instrText>
      </w:r>
      <w:r>
        <w:fldChar w:fldCharType="separate"/>
      </w:r>
      <w:r>
        <w:t>167</w:t>
      </w:r>
      <w:r>
        <w:fldChar w:fldCharType="end"/>
      </w:r>
    </w:p>
    <w:p w14:paraId="22F32549" w14:textId="68952BEE" w:rsidR="00BA1F7C" w:rsidRPr="00741122" w:rsidRDefault="00BA1F7C">
      <w:pPr>
        <w:pStyle w:val="TOC3"/>
        <w:rPr>
          <w:rFonts w:ascii="Calibri" w:hAnsi="Calibri"/>
          <w:sz w:val="22"/>
          <w:szCs w:val="22"/>
          <w:lang w:eastAsia="en-GB"/>
        </w:rPr>
      </w:pPr>
      <w:r>
        <w:t>9.2.13</w:t>
      </w:r>
      <w:r w:rsidRPr="00741122">
        <w:rPr>
          <w:rFonts w:ascii="Calibri" w:hAnsi="Calibri"/>
          <w:sz w:val="22"/>
          <w:szCs w:val="22"/>
          <w:lang w:eastAsia="en-GB"/>
        </w:rPr>
        <w:tab/>
      </w:r>
      <w:r>
        <w:t>Media transmission notification</w:t>
      </w:r>
      <w:r>
        <w:tab/>
      </w:r>
      <w:r>
        <w:fldChar w:fldCharType="begin" w:fldLock="1"/>
      </w:r>
      <w:r>
        <w:instrText xml:space="preserve"> PAGEREF _Toc99174298 \h </w:instrText>
      </w:r>
      <w:r>
        <w:fldChar w:fldCharType="separate"/>
      </w:r>
      <w:r>
        <w:t>168</w:t>
      </w:r>
      <w:r>
        <w:fldChar w:fldCharType="end"/>
      </w:r>
    </w:p>
    <w:p w14:paraId="64EA20AF" w14:textId="481692D2" w:rsidR="00BA1F7C" w:rsidRPr="00741122" w:rsidRDefault="00BA1F7C">
      <w:pPr>
        <w:pStyle w:val="TOC3"/>
        <w:rPr>
          <w:rFonts w:ascii="Calibri" w:hAnsi="Calibri"/>
          <w:sz w:val="22"/>
          <w:szCs w:val="22"/>
          <w:lang w:eastAsia="en-GB"/>
        </w:rPr>
      </w:pPr>
      <w:r>
        <w:t>9.2.14</w:t>
      </w:r>
      <w:r w:rsidRPr="00741122">
        <w:rPr>
          <w:rFonts w:ascii="Calibri" w:hAnsi="Calibri"/>
          <w:sz w:val="22"/>
          <w:szCs w:val="22"/>
          <w:lang w:eastAsia="en-GB"/>
        </w:rPr>
        <w:tab/>
      </w:r>
      <w:r>
        <w:t>Receive media request</w:t>
      </w:r>
      <w:r>
        <w:tab/>
      </w:r>
      <w:r>
        <w:fldChar w:fldCharType="begin" w:fldLock="1"/>
      </w:r>
      <w:r>
        <w:instrText xml:space="preserve"> PAGEREF _Toc99174299 \h </w:instrText>
      </w:r>
      <w:r>
        <w:fldChar w:fldCharType="separate"/>
      </w:r>
      <w:r>
        <w:t>170</w:t>
      </w:r>
      <w:r>
        <w:fldChar w:fldCharType="end"/>
      </w:r>
    </w:p>
    <w:p w14:paraId="04F4B823" w14:textId="1897A62A" w:rsidR="00BA1F7C" w:rsidRPr="00741122" w:rsidRDefault="00BA1F7C">
      <w:pPr>
        <w:pStyle w:val="TOC3"/>
        <w:rPr>
          <w:rFonts w:ascii="Calibri" w:hAnsi="Calibri"/>
          <w:sz w:val="22"/>
          <w:szCs w:val="22"/>
          <w:lang w:eastAsia="en-GB"/>
        </w:rPr>
      </w:pPr>
      <w:r>
        <w:t>9.2.15</w:t>
      </w:r>
      <w:r w:rsidRPr="00741122">
        <w:rPr>
          <w:rFonts w:ascii="Calibri" w:hAnsi="Calibri"/>
          <w:sz w:val="22"/>
          <w:szCs w:val="22"/>
          <w:lang w:eastAsia="en-GB"/>
        </w:rPr>
        <w:tab/>
      </w:r>
      <w:r>
        <w:t>Receive media response</w:t>
      </w:r>
      <w:r>
        <w:tab/>
      </w:r>
      <w:r>
        <w:fldChar w:fldCharType="begin" w:fldLock="1"/>
      </w:r>
      <w:r>
        <w:instrText xml:space="preserve"> PAGEREF _Toc99174300 \h </w:instrText>
      </w:r>
      <w:r>
        <w:fldChar w:fldCharType="separate"/>
      </w:r>
      <w:r>
        <w:t>171</w:t>
      </w:r>
      <w:r>
        <w:fldChar w:fldCharType="end"/>
      </w:r>
    </w:p>
    <w:p w14:paraId="3B48D308" w14:textId="631D7B52" w:rsidR="00BA1F7C" w:rsidRPr="00741122" w:rsidRDefault="00BA1F7C">
      <w:pPr>
        <w:pStyle w:val="TOC4"/>
        <w:rPr>
          <w:rFonts w:ascii="Calibri" w:hAnsi="Calibri"/>
          <w:sz w:val="22"/>
          <w:szCs w:val="22"/>
          <w:lang w:eastAsia="en-GB"/>
        </w:rPr>
      </w:pPr>
      <w:r>
        <w:t>9.2.15.1</w:t>
      </w:r>
      <w:r w:rsidRPr="00741122">
        <w:rPr>
          <w:rFonts w:ascii="Calibri" w:hAnsi="Calibri"/>
          <w:sz w:val="22"/>
          <w:szCs w:val="22"/>
          <w:lang w:eastAsia="en-GB"/>
        </w:rPr>
        <w:tab/>
      </w:r>
      <w:r>
        <w:t>General</w:t>
      </w:r>
      <w:r>
        <w:tab/>
      </w:r>
      <w:r>
        <w:fldChar w:fldCharType="begin" w:fldLock="1"/>
      </w:r>
      <w:r>
        <w:instrText xml:space="preserve"> PAGEREF _Toc99174301 \h </w:instrText>
      </w:r>
      <w:r>
        <w:fldChar w:fldCharType="separate"/>
      </w:r>
      <w:r>
        <w:t>171</w:t>
      </w:r>
      <w:r>
        <w:fldChar w:fldCharType="end"/>
      </w:r>
    </w:p>
    <w:p w14:paraId="73D4BC36" w14:textId="36538B63" w:rsidR="00BA1F7C" w:rsidRPr="00741122" w:rsidRDefault="00BA1F7C">
      <w:pPr>
        <w:pStyle w:val="TOC4"/>
        <w:rPr>
          <w:rFonts w:ascii="Calibri" w:hAnsi="Calibri"/>
          <w:sz w:val="22"/>
          <w:szCs w:val="22"/>
          <w:lang w:eastAsia="en-GB"/>
        </w:rPr>
      </w:pPr>
      <w:r w:rsidRPr="00BA1F7C">
        <w:t>9.2.15.2</w:t>
      </w:r>
      <w:r w:rsidRPr="00741122">
        <w:rPr>
          <w:rFonts w:ascii="Calibri" w:hAnsi="Calibri"/>
          <w:sz w:val="22"/>
          <w:szCs w:val="22"/>
          <w:lang w:eastAsia="en-GB"/>
        </w:rPr>
        <w:tab/>
      </w:r>
      <w:r w:rsidRPr="001B2AE7">
        <w:rPr>
          <w:lang w:val="fr-FR"/>
        </w:rPr>
        <w:t>Rejection cause codes and rejection cause phrase</w:t>
      </w:r>
      <w:r>
        <w:tab/>
      </w:r>
      <w:r>
        <w:fldChar w:fldCharType="begin" w:fldLock="1"/>
      </w:r>
      <w:r>
        <w:instrText xml:space="preserve"> PAGEREF _Toc99174302 \h </w:instrText>
      </w:r>
      <w:r>
        <w:fldChar w:fldCharType="separate"/>
      </w:r>
      <w:r>
        <w:t>172</w:t>
      </w:r>
      <w:r>
        <w:fldChar w:fldCharType="end"/>
      </w:r>
    </w:p>
    <w:p w14:paraId="43454972" w14:textId="1D4F7B0B" w:rsidR="00BA1F7C" w:rsidRPr="00741122" w:rsidRDefault="00BA1F7C">
      <w:pPr>
        <w:pStyle w:val="TOC3"/>
        <w:rPr>
          <w:rFonts w:ascii="Calibri" w:hAnsi="Calibri"/>
          <w:sz w:val="22"/>
          <w:szCs w:val="22"/>
          <w:lang w:eastAsia="en-GB"/>
        </w:rPr>
      </w:pPr>
      <w:r>
        <w:lastRenderedPageBreak/>
        <w:t>9.2.16</w:t>
      </w:r>
      <w:r w:rsidRPr="00741122">
        <w:rPr>
          <w:rFonts w:ascii="Calibri" w:hAnsi="Calibri"/>
          <w:sz w:val="22"/>
          <w:szCs w:val="22"/>
          <w:lang w:eastAsia="en-GB"/>
        </w:rPr>
        <w:tab/>
      </w:r>
      <w:r>
        <w:t>Media reception notification</w:t>
      </w:r>
      <w:r>
        <w:tab/>
      </w:r>
      <w:r>
        <w:fldChar w:fldCharType="begin" w:fldLock="1"/>
      </w:r>
      <w:r>
        <w:instrText xml:space="preserve"> PAGEREF _Toc99174303 \h </w:instrText>
      </w:r>
      <w:r>
        <w:fldChar w:fldCharType="separate"/>
      </w:r>
      <w:r>
        <w:t>172</w:t>
      </w:r>
      <w:r>
        <w:fldChar w:fldCharType="end"/>
      </w:r>
    </w:p>
    <w:p w14:paraId="541F6E8F" w14:textId="6994E5F1" w:rsidR="00BA1F7C" w:rsidRPr="00741122" w:rsidRDefault="00BA1F7C">
      <w:pPr>
        <w:pStyle w:val="TOC3"/>
        <w:rPr>
          <w:rFonts w:ascii="Calibri" w:hAnsi="Calibri"/>
          <w:sz w:val="22"/>
          <w:szCs w:val="22"/>
          <w:lang w:eastAsia="en-GB"/>
        </w:rPr>
      </w:pPr>
      <w:r>
        <w:t>9.2.17</w:t>
      </w:r>
      <w:r w:rsidRPr="00741122">
        <w:rPr>
          <w:rFonts w:ascii="Calibri" w:hAnsi="Calibri"/>
          <w:sz w:val="22"/>
          <w:szCs w:val="22"/>
          <w:lang w:eastAsia="en-GB"/>
        </w:rPr>
        <w:tab/>
      </w:r>
      <w:r w:rsidRPr="001B2AE7">
        <w:t>Void</w:t>
      </w:r>
      <w:r>
        <w:tab/>
      </w:r>
      <w:r>
        <w:fldChar w:fldCharType="begin" w:fldLock="1"/>
      </w:r>
      <w:r>
        <w:instrText xml:space="preserve"> PAGEREF _Toc99174304 \h </w:instrText>
      </w:r>
      <w:r>
        <w:fldChar w:fldCharType="separate"/>
      </w:r>
      <w:r>
        <w:t>173</w:t>
      </w:r>
      <w:r>
        <w:fldChar w:fldCharType="end"/>
      </w:r>
    </w:p>
    <w:p w14:paraId="54E13D1D" w14:textId="1C3CCBAC" w:rsidR="00BA1F7C" w:rsidRPr="00741122" w:rsidRDefault="00BA1F7C">
      <w:pPr>
        <w:pStyle w:val="TOC3"/>
        <w:rPr>
          <w:rFonts w:ascii="Calibri" w:hAnsi="Calibri"/>
          <w:sz w:val="22"/>
          <w:szCs w:val="22"/>
          <w:lang w:eastAsia="en-GB"/>
        </w:rPr>
      </w:pPr>
      <w:r>
        <w:t>9.2.18</w:t>
      </w:r>
      <w:r w:rsidRPr="00741122">
        <w:rPr>
          <w:rFonts w:ascii="Calibri" w:hAnsi="Calibri"/>
          <w:sz w:val="22"/>
          <w:szCs w:val="22"/>
          <w:lang w:eastAsia="en-GB"/>
        </w:rPr>
        <w:tab/>
      </w:r>
      <w:r w:rsidRPr="001B2AE7">
        <w:t>Void</w:t>
      </w:r>
      <w:r>
        <w:tab/>
      </w:r>
      <w:r>
        <w:fldChar w:fldCharType="begin" w:fldLock="1"/>
      </w:r>
      <w:r>
        <w:instrText xml:space="preserve"> PAGEREF _Toc99174305 \h </w:instrText>
      </w:r>
      <w:r>
        <w:fldChar w:fldCharType="separate"/>
      </w:r>
      <w:r>
        <w:t>173</w:t>
      </w:r>
      <w:r>
        <w:fldChar w:fldCharType="end"/>
      </w:r>
    </w:p>
    <w:p w14:paraId="5FF26138" w14:textId="3A4DC816" w:rsidR="00BA1F7C" w:rsidRPr="00741122" w:rsidRDefault="00BA1F7C">
      <w:pPr>
        <w:pStyle w:val="TOC3"/>
        <w:rPr>
          <w:rFonts w:ascii="Calibri" w:hAnsi="Calibri"/>
          <w:sz w:val="22"/>
          <w:szCs w:val="22"/>
          <w:lang w:eastAsia="en-GB"/>
        </w:rPr>
      </w:pPr>
      <w:r>
        <w:t>9.2.19</w:t>
      </w:r>
      <w:r w:rsidRPr="00741122">
        <w:rPr>
          <w:rFonts w:ascii="Calibri" w:hAnsi="Calibri"/>
          <w:sz w:val="22"/>
          <w:szCs w:val="22"/>
          <w:lang w:eastAsia="en-GB"/>
        </w:rPr>
        <w:tab/>
      </w:r>
      <w:r>
        <w:t>Transmission cancel request notify</w:t>
      </w:r>
      <w:r>
        <w:tab/>
      </w:r>
      <w:r>
        <w:fldChar w:fldCharType="begin" w:fldLock="1"/>
      </w:r>
      <w:r>
        <w:instrText xml:space="preserve"> PAGEREF _Toc99174306 \h </w:instrText>
      </w:r>
      <w:r>
        <w:fldChar w:fldCharType="separate"/>
      </w:r>
      <w:r>
        <w:t>173</w:t>
      </w:r>
      <w:r>
        <w:fldChar w:fldCharType="end"/>
      </w:r>
    </w:p>
    <w:p w14:paraId="70887975" w14:textId="6900C160" w:rsidR="00BA1F7C" w:rsidRPr="00741122" w:rsidRDefault="00BA1F7C">
      <w:pPr>
        <w:pStyle w:val="TOC3"/>
        <w:rPr>
          <w:rFonts w:ascii="Calibri" w:hAnsi="Calibri"/>
          <w:sz w:val="22"/>
          <w:szCs w:val="22"/>
          <w:lang w:eastAsia="en-GB"/>
        </w:rPr>
      </w:pPr>
      <w:r>
        <w:t>9.2.20</w:t>
      </w:r>
      <w:r w:rsidRPr="00741122">
        <w:rPr>
          <w:rFonts w:ascii="Calibri" w:hAnsi="Calibri"/>
          <w:sz w:val="22"/>
          <w:szCs w:val="22"/>
          <w:lang w:eastAsia="en-GB"/>
        </w:rPr>
        <w:tab/>
      </w:r>
      <w:r>
        <w:t>Transmission end request</w:t>
      </w:r>
      <w:r>
        <w:tab/>
      </w:r>
      <w:r>
        <w:fldChar w:fldCharType="begin" w:fldLock="1"/>
      </w:r>
      <w:r>
        <w:instrText xml:space="preserve"> PAGEREF _Toc99174307 \h </w:instrText>
      </w:r>
      <w:r>
        <w:fldChar w:fldCharType="separate"/>
      </w:r>
      <w:r>
        <w:t>174</w:t>
      </w:r>
      <w:r>
        <w:fldChar w:fldCharType="end"/>
      </w:r>
    </w:p>
    <w:p w14:paraId="3EA86EB9" w14:textId="70F277DB" w:rsidR="00BA1F7C" w:rsidRPr="00741122" w:rsidRDefault="00BA1F7C">
      <w:pPr>
        <w:pStyle w:val="TOC3"/>
        <w:rPr>
          <w:rFonts w:ascii="Calibri" w:hAnsi="Calibri"/>
          <w:sz w:val="22"/>
          <w:szCs w:val="22"/>
          <w:lang w:eastAsia="en-GB"/>
        </w:rPr>
      </w:pPr>
      <w:r>
        <w:t>9.2.21</w:t>
      </w:r>
      <w:r w:rsidRPr="00741122">
        <w:rPr>
          <w:rFonts w:ascii="Calibri" w:hAnsi="Calibri"/>
          <w:sz w:val="22"/>
          <w:szCs w:val="22"/>
          <w:lang w:eastAsia="en-GB"/>
        </w:rPr>
        <w:tab/>
      </w:r>
      <w:r>
        <w:t>Transmission end response</w:t>
      </w:r>
      <w:r>
        <w:tab/>
      </w:r>
      <w:r>
        <w:fldChar w:fldCharType="begin" w:fldLock="1"/>
      </w:r>
      <w:r>
        <w:instrText xml:space="preserve"> PAGEREF _Toc99174308 \h </w:instrText>
      </w:r>
      <w:r>
        <w:fldChar w:fldCharType="separate"/>
      </w:r>
      <w:r>
        <w:t>175</w:t>
      </w:r>
      <w:r>
        <w:fldChar w:fldCharType="end"/>
      </w:r>
    </w:p>
    <w:p w14:paraId="5EAC745D" w14:textId="24FE2012" w:rsidR="00BA1F7C" w:rsidRPr="00741122" w:rsidRDefault="00BA1F7C">
      <w:pPr>
        <w:pStyle w:val="TOC3"/>
        <w:rPr>
          <w:rFonts w:ascii="Calibri" w:hAnsi="Calibri"/>
          <w:sz w:val="22"/>
          <w:szCs w:val="22"/>
          <w:lang w:eastAsia="en-GB"/>
        </w:rPr>
      </w:pPr>
      <w:r>
        <w:t>9.2.22</w:t>
      </w:r>
      <w:r w:rsidRPr="00741122">
        <w:rPr>
          <w:rFonts w:ascii="Calibri" w:hAnsi="Calibri"/>
          <w:sz w:val="22"/>
          <w:szCs w:val="22"/>
          <w:lang w:eastAsia="en-GB"/>
        </w:rPr>
        <w:tab/>
      </w:r>
      <w:r>
        <w:t>Remote Transmission request</w:t>
      </w:r>
      <w:r>
        <w:tab/>
      </w:r>
      <w:r>
        <w:fldChar w:fldCharType="begin" w:fldLock="1"/>
      </w:r>
      <w:r>
        <w:instrText xml:space="preserve"> PAGEREF _Toc99174309 \h </w:instrText>
      </w:r>
      <w:r>
        <w:fldChar w:fldCharType="separate"/>
      </w:r>
      <w:r>
        <w:t>175</w:t>
      </w:r>
      <w:r>
        <w:fldChar w:fldCharType="end"/>
      </w:r>
    </w:p>
    <w:p w14:paraId="18F906BA" w14:textId="6925F1CE" w:rsidR="00BA1F7C" w:rsidRPr="00741122" w:rsidRDefault="00BA1F7C">
      <w:pPr>
        <w:pStyle w:val="TOC3"/>
        <w:rPr>
          <w:rFonts w:ascii="Calibri" w:hAnsi="Calibri"/>
          <w:sz w:val="22"/>
          <w:szCs w:val="22"/>
          <w:lang w:eastAsia="en-GB"/>
        </w:rPr>
      </w:pPr>
      <w:r>
        <w:t>9.2.23</w:t>
      </w:r>
      <w:r w:rsidRPr="00741122">
        <w:rPr>
          <w:rFonts w:ascii="Calibri" w:hAnsi="Calibri"/>
          <w:sz w:val="22"/>
          <w:szCs w:val="22"/>
          <w:lang w:eastAsia="en-GB"/>
        </w:rPr>
        <w:tab/>
      </w:r>
      <w:r>
        <w:t>Remote Transmission response</w:t>
      </w:r>
      <w:r>
        <w:tab/>
      </w:r>
      <w:r>
        <w:fldChar w:fldCharType="begin" w:fldLock="1"/>
      </w:r>
      <w:r>
        <w:instrText xml:space="preserve"> PAGEREF _Toc99174310 \h </w:instrText>
      </w:r>
      <w:r>
        <w:fldChar w:fldCharType="separate"/>
      </w:r>
      <w:r>
        <w:t>176</w:t>
      </w:r>
      <w:r>
        <w:fldChar w:fldCharType="end"/>
      </w:r>
    </w:p>
    <w:p w14:paraId="2483D97A" w14:textId="4220E4A5" w:rsidR="00BA1F7C" w:rsidRPr="00741122" w:rsidRDefault="00BA1F7C">
      <w:pPr>
        <w:pStyle w:val="TOC3"/>
        <w:rPr>
          <w:rFonts w:ascii="Calibri" w:hAnsi="Calibri"/>
          <w:sz w:val="22"/>
          <w:szCs w:val="22"/>
          <w:lang w:eastAsia="en-GB"/>
        </w:rPr>
      </w:pPr>
      <w:r>
        <w:t>9.2.24</w:t>
      </w:r>
      <w:r w:rsidRPr="00741122">
        <w:rPr>
          <w:rFonts w:ascii="Calibri" w:hAnsi="Calibri"/>
          <w:sz w:val="22"/>
          <w:szCs w:val="22"/>
          <w:lang w:eastAsia="en-GB"/>
        </w:rPr>
        <w:tab/>
      </w:r>
      <w:r>
        <w:t>Remote Transmission cancel request</w:t>
      </w:r>
      <w:r>
        <w:tab/>
      </w:r>
      <w:r>
        <w:fldChar w:fldCharType="begin" w:fldLock="1"/>
      </w:r>
      <w:r>
        <w:instrText xml:space="preserve"> PAGEREF _Toc99174311 \h </w:instrText>
      </w:r>
      <w:r>
        <w:fldChar w:fldCharType="separate"/>
      </w:r>
      <w:r>
        <w:t>176</w:t>
      </w:r>
      <w:r>
        <w:fldChar w:fldCharType="end"/>
      </w:r>
    </w:p>
    <w:p w14:paraId="713AD0DE" w14:textId="4832D4FC" w:rsidR="00BA1F7C" w:rsidRPr="00741122" w:rsidRDefault="00BA1F7C">
      <w:pPr>
        <w:pStyle w:val="TOC3"/>
        <w:rPr>
          <w:rFonts w:ascii="Calibri" w:hAnsi="Calibri"/>
          <w:sz w:val="22"/>
          <w:szCs w:val="22"/>
          <w:lang w:eastAsia="en-GB"/>
        </w:rPr>
      </w:pPr>
      <w:r>
        <w:t>9.2.25</w:t>
      </w:r>
      <w:r w:rsidRPr="00741122">
        <w:rPr>
          <w:rFonts w:ascii="Calibri" w:hAnsi="Calibri"/>
          <w:sz w:val="22"/>
          <w:szCs w:val="22"/>
          <w:lang w:eastAsia="en-GB"/>
        </w:rPr>
        <w:tab/>
      </w:r>
      <w:r>
        <w:t>Remote Transmission cancel response</w:t>
      </w:r>
      <w:r>
        <w:tab/>
      </w:r>
      <w:r>
        <w:fldChar w:fldCharType="begin" w:fldLock="1"/>
      </w:r>
      <w:r>
        <w:instrText xml:space="preserve"> PAGEREF _Toc99174312 \h </w:instrText>
      </w:r>
      <w:r>
        <w:fldChar w:fldCharType="separate"/>
      </w:r>
      <w:r>
        <w:t>177</w:t>
      </w:r>
      <w:r>
        <w:fldChar w:fldCharType="end"/>
      </w:r>
    </w:p>
    <w:p w14:paraId="786BD3A6" w14:textId="52ECEE5F" w:rsidR="00BA1F7C" w:rsidRPr="00741122" w:rsidRDefault="00BA1F7C">
      <w:pPr>
        <w:pStyle w:val="TOC3"/>
        <w:rPr>
          <w:rFonts w:ascii="Calibri" w:hAnsi="Calibri"/>
          <w:sz w:val="22"/>
          <w:szCs w:val="22"/>
          <w:lang w:eastAsia="en-GB"/>
        </w:rPr>
      </w:pPr>
      <w:r>
        <w:t>9.2.26</w:t>
      </w:r>
      <w:r w:rsidRPr="00741122">
        <w:rPr>
          <w:rFonts w:ascii="Calibri" w:hAnsi="Calibri"/>
          <w:sz w:val="22"/>
          <w:szCs w:val="22"/>
          <w:lang w:eastAsia="en-GB"/>
        </w:rPr>
        <w:tab/>
      </w:r>
      <w:r>
        <w:t>Media reception end request</w:t>
      </w:r>
      <w:r>
        <w:tab/>
      </w:r>
      <w:r>
        <w:fldChar w:fldCharType="begin" w:fldLock="1"/>
      </w:r>
      <w:r>
        <w:instrText xml:space="preserve"> PAGEREF _Toc99174313 \h </w:instrText>
      </w:r>
      <w:r>
        <w:fldChar w:fldCharType="separate"/>
      </w:r>
      <w:r>
        <w:t>178</w:t>
      </w:r>
      <w:r>
        <w:fldChar w:fldCharType="end"/>
      </w:r>
    </w:p>
    <w:p w14:paraId="5BA38303" w14:textId="6F11F752" w:rsidR="00BA1F7C" w:rsidRPr="00741122" w:rsidRDefault="00BA1F7C">
      <w:pPr>
        <w:pStyle w:val="TOC3"/>
        <w:rPr>
          <w:rFonts w:ascii="Calibri" w:hAnsi="Calibri"/>
          <w:sz w:val="22"/>
          <w:szCs w:val="22"/>
          <w:lang w:eastAsia="en-GB"/>
        </w:rPr>
      </w:pPr>
      <w:r>
        <w:t>9.2.27</w:t>
      </w:r>
      <w:r w:rsidRPr="00741122">
        <w:rPr>
          <w:rFonts w:ascii="Calibri" w:hAnsi="Calibri"/>
          <w:sz w:val="22"/>
          <w:szCs w:val="22"/>
          <w:lang w:eastAsia="en-GB"/>
        </w:rPr>
        <w:tab/>
      </w:r>
      <w:r>
        <w:t>Media reception end response</w:t>
      </w:r>
      <w:r>
        <w:tab/>
      </w:r>
      <w:r>
        <w:fldChar w:fldCharType="begin" w:fldLock="1"/>
      </w:r>
      <w:r>
        <w:instrText xml:space="preserve"> PAGEREF _Toc99174314 \h </w:instrText>
      </w:r>
      <w:r>
        <w:fldChar w:fldCharType="separate"/>
      </w:r>
      <w:r>
        <w:t>178</w:t>
      </w:r>
      <w:r>
        <w:fldChar w:fldCharType="end"/>
      </w:r>
    </w:p>
    <w:p w14:paraId="2AE5DFBC" w14:textId="697CB5E7" w:rsidR="00BA1F7C" w:rsidRPr="00741122" w:rsidRDefault="00BA1F7C">
      <w:pPr>
        <w:pStyle w:val="TOC3"/>
        <w:rPr>
          <w:rFonts w:ascii="Calibri" w:hAnsi="Calibri"/>
          <w:sz w:val="22"/>
          <w:szCs w:val="22"/>
          <w:lang w:eastAsia="en-GB"/>
        </w:rPr>
      </w:pPr>
      <w:r>
        <w:t>9.2.28</w:t>
      </w:r>
      <w:r w:rsidRPr="00741122">
        <w:rPr>
          <w:rFonts w:ascii="Calibri" w:hAnsi="Calibri"/>
          <w:sz w:val="22"/>
          <w:szCs w:val="22"/>
          <w:lang w:eastAsia="en-GB"/>
        </w:rPr>
        <w:tab/>
      </w:r>
      <w:r>
        <w:t>Media reception override notification</w:t>
      </w:r>
      <w:r>
        <w:tab/>
      </w:r>
      <w:r>
        <w:fldChar w:fldCharType="begin" w:fldLock="1"/>
      </w:r>
      <w:r>
        <w:instrText xml:space="preserve"> PAGEREF _Toc99174315 \h </w:instrText>
      </w:r>
      <w:r>
        <w:fldChar w:fldCharType="separate"/>
      </w:r>
      <w:r>
        <w:t>179</w:t>
      </w:r>
      <w:r>
        <w:fldChar w:fldCharType="end"/>
      </w:r>
    </w:p>
    <w:p w14:paraId="4FC4FA60" w14:textId="2E352D6A" w:rsidR="00BA1F7C" w:rsidRPr="00741122" w:rsidRDefault="00BA1F7C">
      <w:pPr>
        <w:pStyle w:val="TOC3"/>
        <w:rPr>
          <w:rFonts w:ascii="Calibri" w:hAnsi="Calibri"/>
          <w:sz w:val="22"/>
          <w:szCs w:val="22"/>
          <w:lang w:eastAsia="en-GB"/>
        </w:rPr>
      </w:pPr>
      <w:r>
        <w:t>9.2.29</w:t>
      </w:r>
      <w:r w:rsidRPr="00741122">
        <w:rPr>
          <w:rFonts w:ascii="Calibri" w:hAnsi="Calibri"/>
          <w:sz w:val="22"/>
          <w:szCs w:val="22"/>
          <w:lang w:eastAsia="en-GB"/>
        </w:rPr>
        <w:tab/>
      </w:r>
      <w:r>
        <w:t>Transmission end notify</w:t>
      </w:r>
      <w:r>
        <w:tab/>
      </w:r>
      <w:r>
        <w:fldChar w:fldCharType="begin" w:fldLock="1"/>
      </w:r>
      <w:r>
        <w:instrText xml:space="preserve"> PAGEREF _Toc99174316 \h </w:instrText>
      </w:r>
      <w:r>
        <w:fldChar w:fldCharType="separate"/>
      </w:r>
      <w:r>
        <w:t>180</w:t>
      </w:r>
      <w:r>
        <w:fldChar w:fldCharType="end"/>
      </w:r>
    </w:p>
    <w:p w14:paraId="52C60EDD" w14:textId="0BBBDF90" w:rsidR="00BA1F7C" w:rsidRPr="00741122" w:rsidRDefault="00BA1F7C">
      <w:pPr>
        <w:pStyle w:val="TOC3"/>
        <w:rPr>
          <w:rFonts w:ascii="Calibri" w:hAnsi="Calibri"/>
          <w:sz w:val="22"/>
          <w:szCs w:val="22"/>
          <w:lang w:eastAsia="en-GB"/>
        </w:rPr>
      </w:pPr>
      <w:r>
        <w:t>9.2.30</w:t>
      </w:r>
      <w:r w:rsidRPr="00741122">
        <w:rPr>
          <w:rFonts w:ascii="Calibri" w:hAnsi="Calibri"/>
          <w:sz w:val="22"/>
          <w:szCs w:val="22"/>
          <w:lang w:eastAsia="en-GB"/>
        </w:rPr>
        <w:tab/>
      </w:r>
      <w:r>
        <w:t>Transmission idle</w:t>
      </w:r>
      <w:r>
        <w:tab/>
      </w:r>
      <w:r>
        <w:fldChar w:fldCharType="begin" w:fldLock="1"/>
      </w:r>
      <w:r>
        <w:instrText xml:space="preserve"> PAGEREF _Toc99174317 \h </w:instrText>
      </w:r>
      <w:r>
        <w:fldChar w:fldCharType="separate"/>
      </w:r>
      <w:r>
        <w:t>181</w:t>
      </w:r>
      <w:r>
        <w:fldChar w:fldCharType="end"/>
      </w:r>
    </w:p>
    <w:p w14:paraId="133513E6" w14:textId="22D2207E" w:rsidR="00BA1F7C" w:rsidRPr="00741122" w:rsidRDefault="00BA1F7C">
      <w:pPr>
        <w:pStyle w:val="TOC3"/>
        <w:rPr>
          <w:rFonts w:ascii="Calibri" w:hAnsi="Calibri"/>
          <w:sz w:val="22"/>
          <w:szCs w:val="22"/>
          <w:lang w:eastAsia="en-GB"/>
        </w:rPr>
      </w:pPr>
      <w:r>
        <w:t>9.2.31</w:t>
      </w:r>
      <w:r w:rsidRPr="00741122">
        <w:rPr>
          <w:rFonts w:ascii="Calibri" w:hAnsi="Calibri"/>
          <w:sz w:val="22"/>
          <w:szCs w:val="22"/>
          <w:lang w:eastAsia="en-GB"/>
        </w:rPr>
        <w:tab/>
      </w:r>
      <w:r>
        <w:t>Transmission control ack</w:t>
      </w:r>
      <w:r>
        <w:tab/>
      </w:r>
      <w:r>
        <w:fldChar w:fldCharType="begin" w:fldLock="1"/>
      </w:r>
      <w:r>
        <w:instrText xml:space="preserve"> PAGEREF _Toc99174318 \h </w:instrText>
      </w:r>
      <w:r>
        <w:fldChar w:fldCharType="separate"/>
      </w:r>
      <w:r>
        <w:t>181</w:t>
      </w:r>
      <w:r>
        <w:fldChar w:fldCharType="end"/>
      </w:r>
    </w:p>
    <w:p w14:paraId="76490956" w14:textId="6F3DE42B" w:rsidR="00BA1F7C" w:rsidRPr="00741122" w:rsidRDefault="00BA1F7C">
      <w:pPr>
        <w:pStyle w:val="TOC2"/>
        <w:rPr>
          <w:rFonts w:ascii="Calibri" w:hAnsi="Calibri"/>
          <w:sz w:val="22"/>
          <w:szCs w:val="22"/>
          <w:lang w:eastAsia="en-GB"/>
        </w:rPr>
      </w:pPr>
      <w:r>
        <w:t>9.3</w:t>
      </w:r>
      <w:r w:rsidRPr="00741122">
        <w:rPr>
          <w:rFonts w:ascii="Calibri" w:hAnsi="Calibri"/>
          <w:sz w:val="22"/>
          <w:szCs w:val="22"/>
          <w:lang w:eastAsia="en-GB"/>
        </w:rPr>
        <w:tab/>
      </w:r>
      <w:r>
        <w:t>MBMS subchannel control</w:t>
      </w:r>
      <w:r>
        <w:tab/>
      </w:r>
      <w:r>
        <w:fldChar w:fldCharType="begin" w:fldLock="1"/>
      </w:r>
      <w:r>
        <w:instrText xml:space="preserve"> PAGEREF _Toc99174319 \h </w:instrText>
      </w:r>
      <w:r>
        <w:fldChar w:fldCharType="separate"/>
      </w:r>
      <w:r>
        <w:t>182</w:t>
      </w:r>
      <w:r>
        <w:fldChar w:fldCharType="end"/>
      </w:r>
    </w:p>
    <w:p w14:paraId="6AF81D94" w14:textId="5143A9D0" w:rsidR="00BA1F7C" w:rsidRPr="00741122" w:rsidRDefault="00BA1F7C">
      <w:pPr>
        <w:pStyle w:val="TOC3"/>
        <w:rPr>
          <w:rFonts w:ascii="Calibri" w:hAnsi="Calibri"/>
          <w:sz w:val="22"/>
          <w:szCs w:val="22"/>
          <w:lang w:eastAsia="en-GB"/>
        </w:rPr>
      </w:pPr>
      <w:r>
        <w:t>9.3.1</w:t>
      </w:r>
      <w:r w:rsidRPr="00741122">
        <w:rPr>
          <w:rFonts w:ascii="Calibri" w:hAnsi="Calibri"/>
          <w:sz w:val="22"/>
          <w:szCs w:val="22"/>
          <w:lang w:eastAsia="en-GB"/>
        </w:rPr>
        <w:tab/>
      </w:r>
      <w:r>
        <w:t>Introduction</w:t>
      </w:r>
      <w:r>
        <w:tab/>
      </w:r>
      <w:r>
        <w:fldChar w:fldCharType="begin" w:fldLock="1"/>
      </w:r>
      <w:r>
        <w:instrText xml:space="preserve"> PAGEREF _Toc99174320 \h </w:instrText>
      </w:r>
      <w:r>
        <w:fldChar w:fldCharType="separate"/>
      </w:r>
      <w:r>
        <w:t>182</w:t>
      </w:r>
      <w:r>
        <w:fldChar w:fldCharType="end"/>
      </w:r>
    </w:p>
    <w:p w14:paraId="4B93A1FD" w14:textId="25133A0E" w:rsidR="00BA1F7C" w:rsidRPr="00741122" w:rsidRDefault="00BA1F7C">
      <w:pPr>
        <w:pStyle w:val="TOC3"/>
        <w:rPr>
          <w:rFonts w:ascii="Calibri" w:hAnsi="Calibri"/>
          <w:sz w:val="22"/>
          <w:szCs w:val="22"/>
          <w:lang w:eastAsia="en-GB"/>
        </w:rPr>
      </w:pPr>
      <w:r>
        <w:t>9.3.2</w:t>
      </w:r>
      <w:r w:rsidRPr="00741122">
        <w:rPr>
          <w:rFonts w:ascii="Calibri" w:hAnsi="Calibri"/>
          <w:sz w:val="22"/>
          <w:szCs w:val="22"/>
          <w:lang w:eastAsia="en-GB"/>
        </w:rPr>
        <w:tab/>
      </w:r>
      <w:r>
        <w:t>MBMS subchannel control messages</w:t>
      </w:r>
      <w:r>
        <w:tab/>
      </w:r>
      <w:r>
        <w:fldChar w:fldCharType="begin" w:fldLock="1"/>
      </w:r>
      <w:r>
        <w:instrText xml:space="preserve"> PAGEREF _Toc99174321 \h </w:instrText>
      </w:r>
      <w:r>
        <w:fldChar w:fldCharType="separate"/>
      </w:r>
      <w:r>
        <w:t>183</w:t>
      </w:r>
      <w:r>
        <w:fldChar w:fldCharType="end"/>
      </w:r>
    </w:p>
    <w:p w14:paraId="79BA3E0C" w14:textId="4A158388" w:rsidR="00BA1F7C" w:rsidRPr="00741122" w:rsidRDefault="00BA1F7C">
      <w:pPr>
        <w:pStyle w:val="TOC3"/>
        <w:rPr>
          <w:rFonts w:ascii="Calibri" w:hAnsi="Calibri"/>
          <w:sz w:val="22"/>
          <w:szCs w:val="22"/>
          <w:lang w:eastAsia="en-GB"/>
        </w:rPr>
      </w:pPr>
      <w:r>
        <w:t>9.3.3</w:t>
      </w:r>
      <w:r w:rsidRPr="00741122">
        <w:rPr>
          <w:rFonts w:ascii="Calibri" w:hAnsi="Calibri"/>
          <w:sz w:val="22"/>
          <w:szCs w:val="22"/>
          <w:lang w:eastAsia="en-GB"/>
        </w:rPr>
        <w:tab/>
      </w:r>
      <w:r>
        <w:t>MBMS subchannel control specific fields</w:t>
      </w:r>
      <w:r>
        <w:tab/>
      </w:r>
      <w:r>
        <w:fldChar w:fldCharType="begin" w:fldLock="1"/>
      </w:r>
      <w:r>
        <w:instrText xml:space="preserve"> PAGEREF _Toc99174322 \h </w:instrText>
      </w:r>
      <w:r>
        <w:fldChar w:fldCharType="separate"/>
      </w:r>
      <w:r>
        <w:t>183</w:t>
      </w:r>
      <w:r>
        <w:fldChar w:fldCharType="end"/>
      </w:r>
    </w:p>
    <w:p w14:paraId="78EB5C13" w14:textId="10F83BB6" w:rsidR="00BA1F7C" w:rsidRPr="00741122" w:rsidRDefault="00BA1F7C">
      <w:pPr>
        <w:pStyle w:val="TOC4"/>
        <w:rPr>
          <w:rFonts w:ascii="Calibri" w:hAnsi="Calibri"/>
          <w:sz w:val="22"/>
          <w:szCs w:val="22"/>
          <w:lang w:eastAsia="en-GB"/>
        </w:rPr>
      </w:pPr>
      <w:r>
        <w:t>9.3.3.1</w:t>
      </w:r>
      <w:r w:rsidRPr="00741122">
        <w:rPr>
          <w:rFonts w:ascii="Calibri" w:hAnsi="Calibri"/>
          <w:sz w:val="22"/>
          <w:szCs w:val="22"/>
          <w:lang w:eastAsia="en-GB"/>
        </w:rPr>
        <w:tab/>
      </w:r>
      <w:r>
        <w:t>Introduction</w:t>
      </w:r>
      <w:r>
        <w:tab/>
      </w:r>
      <w:r>
        <w:fldChar w:fldCharType="begin" w:fldLock="1"/>
      </w:r>
      <w:r>
        <w:instrText xml:space="preserve"> PAGEREF _Toc99174323 \h </w:instrText>
      </w:r>
      <w:r>
        <w:fldChar w:fldCharType="separate"/>
      </w:r>
      <w:r>
        <w:t>183</w:t>
      </w:r>
      <w:r>
        <w:fldChar w:fldCharType="end"/>
      </w:r>
    </w:p>
    <w:p w14:paraId="78383FB5" w14:textId="103EB0FA" w:rsidR="00BA1F7C" w:rsidRPr="00741122" w:rsidRDefault="00BA1F7C">
      <w:pPr>
        <w:pStyle w:val="TOC4"/>
        <w:rPr>
          <w:rFonts w:ascii="Calibri" w:hAnsi="Calibri"/>
          <w:sz w:val="22"/>
          <w:szCs w:val="22"/>
          <w:lang w:eastAsia="en-GB"/>
        </w:rPr>
      </w:pPr>
      <w:r>
        <w:t>9.3.3.2</w:t>
      </w:r>
      <w:r w:rsidRPr="00741122">
        <w:rPr>
          <w:rFonts w:ascii="Calibri" w:hAnsi="Calibri"/>
          <w:sz w:val="22"/>
          <w:szCs w:val="22"/>
          <w:lang w:eastAsia="en-GB"/>
        </w:rPr>
        <w:tab/>
      </w:r>
      <w:r>
        <w:t>MCVideo Group ID field</w:t>
      </w:r>
      <w:r>
        <w:tab/>
      </w:r>
      <w:r>
        <w:fldChar w:fldCharType="begin" w:fldLock="1"/>
      </w:r>
      <w:r>
        <w:instrText xml:space="preserve"> PAGEREF _Toc99174324 \h </w:instrText>
      </w:r>
      <w:r>
        <w:fldChar w:fldCharType="separate"/>
      </w:r>
      <w:r>
        <w:t>183</w:t>
      </w:r>
      <w:r>
        <w:fldChar w:fldCharType="end"/>
      </w:r>
    </w:p>
    <w:p w14:paraId="20F0F7DE" w14:textId="5F756941" w:rsidR="00BA1F7C" w:rsidRPr="00741122" w:rsidRDefault="00BA1F7C">
      <w:pPr>
        <w:pStyle w:val="TOC4"/>
        <w:rPr>
          <w:rFonts w:ascii="Calibri" w:hAnsi="Calibri"/>
          <w:sz w:val="22"/>
          <w:szCs w:val="22"/>
          <w:lang w:eastAsia="en-GB"/>
        </w:rPr>
      </w:pPr>
      <w:r>
        <w:t>9.3.3.3</w:t>
      </w:r>
      <w:r w:rsidRPr="00741122">
        <w:rPr>
          <w:rFonts w:ascii="Calibri" w:hAnsi="Calibri"/>
          <w:sz w:val="22"/>
          <w:szCs w:val="22"/>
          <w:lang w:eastAsia="en-GB"/>
        </w:rPr>
        <w:tab/>
      </w:r>
      <w:r>
        <w:t>MBMS Subchannel field</w:t>
      </w:r>
      <w:r>
        <w:tab/>
      </w:r>
      <w:r>
        <w:fldChar w:fldCharType="begin" w:fldLock="1"/>
      </w:r>
      <w:r>
        <w:instrText xml:space="preserve"> PAGEREF _Toc99174325 \h </w:instrText>
      </w:r>
      <w:r>
        <w:fldChar w:fldCharType="separate"/>
      </w:r>
      <w:r>
        <w:t>183</w:t>
      </w:r>
      <w:r>
        <w:fldChar w:fldCharType="end"/>
      </w:r>
    </w:p>
    <w:p w14:paraId="5761D5E4" w14:textId="1FB9C870" w:rsidR="00BA1F7C" w:rsidRPr="00741122" w:rsidRDefault="00BA1F7C">
      <w:pPr>
        <w:pStyle w:val="TOC4"/>
        <w:rPr>
          <w:rFonts w:ascii="Calibri" w:hAnsi="Calibri"/>
          <w:sz w:val="22"/>
          <w:szCs w:val="22"/>
          <w:lang w:eastAsia="en-GB"/>
        </w:rPr>
      </w:pPr>
      <w:r>
        <w:t>9.3.3.4</w:t>
      </w:r>
      <w:r w:rsidRPr="00741122">
        <w:rPr>
          <w:rFonts w:ascii="Calibri" w:hAnsi="Calibri"/>
          <w:sz w:val="22"/>
          <w:szCs w:val="22"/>
          <w:lang w:eastAsia="en-GB"/>
        </w:rPr>
        <w:tab/>
      </w:r>
      <w:r>
        <w:t>TMGI field</w:t>
      </w:r>
      <w:r>
        <w:tab/>
      </w:r>
      <w:r>
        <w:fldChar w:fldCharType="begin" w:fldLock="1"/>
      </w:r>
      <w:r>
        <w:instrText xml:space="preserve"> PAGEREF _Toc99174326 \h </w:instrText>
      </w:r>
      <w:r>
        <w:fldChar w:fldCharType="separate"/>
      </w:r>
      <w:r>
        <w:t>185</w:t>
      </w:r>
      <w:r>
        <w:fldChar w:fldCharType="end"/>
      </w:r>
    </w:p>
    <w:p w14:paraId="5F57684A" w14:textId="411AA129" w:rsidR="00BA1F7C" w:rsidRPr="00741122" w:rsidRDefault="00BA1F7C">
      <w:pPr>
        <w:pStyle w:val="TOC4"/>
        <w:rPr>
          <w:rFonts w:ascii="Calibri" w:hAnsi="Calibri"/>
          <w:sz w:val="22"/>
          <w:szCs w:val="22"/>
          <w:lang w:eastAsia="en-GB"/>
        </w:rPr>
      </w:pPr>
      <w:r>
        <w:t>9.3.3.5</w:t>
      </w:r>
      <w:r w:rsidRPr="00741122">
        <w:rPr>
          <w:rFonts w:ascii="Calibri" w:hAnsi="Calibri"/>
          <w:sz w:val="22"/>
          <w:szCs w:val="22"/>
          <w:lang w:eastAsia="en-GB"/>
        </w:rPr>
        <w:tab/>
      </w:r>
      <w:r>
        <w:t>Monitoring state</w:t>
      </w:r>
      <w:r>
        <w:tab/>
      </w:r>
      <w:r>
        <w:fldChar w:fldCharType="begin" w:fldLock="1"/>
      </w:r>
      <w:r>
        <w:instrText xml:space="preserve"> PAGEREF _Toc99174327 \h </w:instrText>
      </w:r>
      <w:r>
        <w:fldChar w:fldCharType="separate"/>
      </w:r>
      <w:r>
        <w:t>185</w:t>
      </w:r>
      <w:r>
        <w:fldChar w:fldCharType="end"/>
      </w:r>
    </w:p>
    <w:p w14:paraId="3748BE44" w14:textId="30776CEA" w:rsidR="00BA1F7C" w:rsidRPr="00741122" w:rsidRDefault="00BA1F7C">
      <w:pPr>
        <w:pStyle w:val="TOC3"/>
        <w:rPr>
          <w:rFonts w:ascii="Calibri" w:hAnsi="Calibri"/>
          <w:sz w:val="22"/>
          <w:szCs w:val="22"/>
          <w:lang w:eastAsia="en-GB"/>
        </w:rPr>
      </w:pPr>
      <w:r>
        <w:t>9.3.4</w:t>
      </w:r>
      <w:r w:rsidRPr="00741122">
        <w:rPr>
          <w:rFonts w:ascii="Calibri" w:hAnsi="Calibri"/>
          <w:sz w:val="22"/>
          <w:szCs w:val="22"/>
          <w:lang w:eastAsia="en-GB"/>
        </w:rPr>
        <w:tab/>
      </w:r>
      <w:r>
        <w:t>Map Group To Bearer message</w:t>
      </w:r>
      <w:r>
        <w:tab/>
      </w:r>
      <w:r>
        <w:fldChar w:fldCharType="begin" w:fldLock="1"/>
      </w:r>
      <w:r>
        <w:instrText xml:space="preserve"> PAGEREF _Toc99174328 \h </w:instrText>
      </w:r>
      <w:r>
        <w:fldChar w:fldCharType="separate"/>
      </w:r>
      <w:r>
        <w:t>185</w:t>
      </w:r>
      <w:r>
        <w:fldChar w:fldCharType="end"/>
      </w:r>
    </w:p>
    <w:p w14:paraId="7CB8194E" w14:textId="75EA5876" w:rsidR="00BA1F7C" w:rsidRPr="00741122" w:rsidRDefault="00BA1F7C">
      <w:pPr>
        <w:pStyle w:val="TOC3"/>
        <w:rPr>
          <w:rFonts w:ascii="Calibri" w:hAnsi="Calibri"/>
          <w:sz w:val="22"/>
          <w:szCs w:val="22"/>
          <w:lang w:eastAsia="en-GB"/>
        </w:rPr>
      </w:pPr>
      <w:r>
        <w:t>9.3.5</w:t>
      </w:r>
      <w:r w:rsidRPr="00741122">
        <w:rPr>
          <w:rFonts w:ascii="Calibri" w:hAnsi="Calibri"/>
          <w:sz w:val="22"/>
          <w:szCs w:val="22"/>
          <w:lang w:eastAsia="en-GB"/>
        </w:rPr>
        <w:tab/>
      </w:r>
      <w:r>
        <w:t>Unmap Group To Bearer message</w:t>
      </w:r>
      <w:r>
        <w:tab/>
      </w:r>
      <w:r>
        <w:fldChar w:fldCharType="begin" w:fldLock="1"/>
      </w:r>
      <w:r>
        <w:instrText xml:space="preserve"> PAGEREF _Toc99174329 \h </w:instrText>
      </w:r>
      <w:r>
        <w:fldChar w:fldCharType="separate"/>
      </w:r>
      <w:r>
        <w:t>186</w:t>
      </w:r>
      <w:r>
        <w:fldChar w:fldCharType="end"/>
      </w:r>
    </w:p>
    <w:p w14:paraId="3DAFC70A" w14:textId="7012553A" w:rsidR="00BA1F7C" w:rsidRPr="00741122" w:rsidRDefault="00BA1F7C">
      <w:pPr>
        <w:pStyle w:val="TOC3"/>
        <w:rPr>
          <w:rFonts w:ascii="Calibri" w:hAnsi="Calibri"/>
          <w:sz w:val="22"/>
          <w:szCs w:val="22"/>
          <w:lang w:eastAsia="en-GB"/>
        </w:rPr>
      </w:pPr>
      <w:r>
        <w:t>9.3.6</w:t>
      </w:r>
      <w:r w:rsidRPr="00741122">
        <w:rPr>
          <w:rFonts w:ascii="Calibri" w:hAnsi="Calibri"/>
          <w:sz w:val="22"/>
          <w:szCs w:val="22"/>
          <w:lang w:eastAsia="en-GB"/>
        </w:rPr>
        <w:tab/>
      </w:r>
      <w:r>
        <w:t>Application Paging message</w:t>
      </w:r>
      <w:r>
        <w:tab/>
      </w:r>
      <w:r>
        <w:fldChar w:fldCharType="begin" w:fldLock="1"/>
      </w:r>
      <w:r>
        <w:instrText xml:space="preserve"> PAGEREF _Toc99174330 \h </w:instrText>
      </w:r>
      <w:r>
        <w:fldChar w:fldCharType="separate"/>
      </w:r>
      <w:r>
        <w:t>187</w:t>
      </w:r>
      <w:r>
        <w:fldChar w:fldCharType="end"/>
      </w:r>
    </w:p>
    <w:p w14:paraId="1B738E4C" w14:textId="1046F61B" w:rsidR="00BA1F7C" w:rsidRPr="00741122" w:rsidRDefault="00BA1F7C">
      <w:pPr>
        <w:pStyle w:val="TOC3"/>
        <w:rPr>
          <w:rFonts w:ascii="Calibri" w:hAnsi="Calibri"/>
          <w:sz w:val="22"/>
          <w:szCs w:val="22"/>
          <w:lang w:eastAsia="en-GB"/>
        </w:rPr>
      </w:pPr>
      <w:r>
        <w:t>9.3.</w:t>
      </w:r>
      <w:r w:rsidRPr="001B2AE7">
        <w:t>7</w:t>
      </w:r>
      <w:r w:rsidRPr="00741122">
        <w:rPr>
          <w:rFonts w:ascii="Calibri" w:hAnsi="Calibri"/>
          <w:sz w:val="22"/>
          <w:szCs w:val="22"/>
          <w:lang w:eastAsia="en-GB"/>
        </w:rPr>
        <w:tab/>
      </w:r>
      <w:r>
        <w:t>Bearer Announcement message</w:t>
      </w:r>
      <w:r>
        <w:tab/>
      </w:r>
      <w:r>
        <w:fldChar w:fldCharType="begin" w:fldLock="1"/>
      </w:r>
      <w:r>
        <w:instrText xml:space="preserve"> PAGEREF _Toc99174331 \h </w:instrText>
      </w:r>
      <w:r>
        <w:fldChar w:fldCharType="separate"/>
      </w:r>
      <w:r>
        <w:t>187</w:t>
      </w:r>
      <w:r>
        <w:fldChar w:fldCharType="end"/>
      </w:r>
    </w:p>
    <w:p w14:paraId="3B26ADE9" w14:textId="09A2F731" w:rsidR="00BA1F7C" w:rsidRPr="00741122" w:rsidRDefault="00BA1F7C">
      <w:pPr>
        <w:pStyle w:val="TOC2"/>
        <w:rPr>
          <w:rFonts w:ascii="Calibri" w:hAnsi="Calibri"/>
          <w:sz w:val="22"/>
          <w:szCs w:val="22"/>
          <w:lang w:eastAsia="en-GB"/>
        </w:rPr>
      </w:pPr>
      <w:r>
        <w:t>9.4</w:t>
      </w:r>
      <w:r w:rsidRPr="00741122">
        <w:rPr>
          <w:rFonts w:ascii="Calibri" w:hAnsi="Calibri"/>
          <w:sz w:val="22"/>
          <w:szCs w:val="22"/>
          <w:lang w:eastAsia="en-GB"/>
        </w:rPr>
        <w:tab/>
      </w:r>
      <w:r>
        <w:t>MBMS notifications</w:t>
      </w:r>
      <w:r>
        <w:tab/>
      </w:r>
      <w:r>
        <w:fldChar w:fldCharType="begin" w:fldLock="1"/>
      </w:r>
      <w:r>
        <w:instrText xml:space="preserve"> PAGEREF _Toc99174332 \h </w:instrText>
      </w:r>
      <w:r>
        <w:fldChar w:fldCharType="separate"/>
      </w:r>
      <w:r>
        <w:t>188</w:t>
      </w:r>
      <w:r>
        <w:fldChar w:fldCharType="end"/>
      </w:r>
    </w:p>
    <w:p w14:paraId="55EA953E" w14:textId="3831F393" w:rsidR="00BA1F7C" w:rsidRPr="00741122" w:rsidRDefault="00BA1F7C">
      <w:pPr>
        <w:pStyle w:val="TOC3"/>
        <w:rPr>
          <w:rFonts w:ascii="Calibri" w:hAnsi="Calibri"/>
          <w:sz w:val="22"/>
          <w:szCs w:val="22"/>
          <w:lang w:eastAsia="en-GB"/>
        </w:rPr>
      </w:pPr>
      <w:r>
        <w:t>9.4.1</w:t>
      </w:r>
      <w:r w:rsidRPr="00741122">
        <w:rPr>
          <w:rFonts w:ascii="Calibri" w:hAnsi="Calibri"/>
          <w:sz w:val="22"/>
          <w:szCs w:val="22"/>
          <w:lang w:eastAsia="en-GB"/>
        </w:rPr>
        <w:tab/>
      </w:r>
      <w:r>
        <w:t>Introduction</w:t>
      </w:r>
      <w:r>
        <w:tab/>
      </w:r>
      <w:r>
        <w:fldChar w:fldCharType="begin" w:fldLock="1"/>
      </w:r>
      <w:r>
        <w:instrText xml:space="preserve"> PAGEREF _Toc99174333 \h </w:instrText>
      </w:r>
      <w:r>
        <w:fldChar w:fldCharType="separate"/>
      </w:r>
      <w:r>
        <w:t>188</w:t>
      </w:r>
      <w:r>
        <w:fldChar w:fldCharType="end"/>
      </w:r>
    </w:p>
    <w:p w14:paraId="236C3DF2" w14:textId="7BD65445" w:rsidR="00BA1F7C" w:rsidRPr="00741122" w:rsidRDefault="00BA1F7C">
      <w:pPr>
        <w:pStyle w:val="TOC3"/>
        <w:rPr>
          <w:rFonts w:ascii="Calibri" w:hAnsi="Calibri"/>
          <w:sz w:val="22"/>
          <w:szCs w:val="22"/>
          <w:lang w:eastAsia="en-GB"/>
        </w:rPr>
      </w:pPr>
      <w:r>
        <w:t>9.4.2</w:t>
      </w:r>
      <w:r w:rsidRPr="00741122">
        <w:rPr>
          <w:rFonts w:ascii="Calibri" w:hAnsi="Calibri"/>
          <w:sz w:val="22"/>
          <w:szCs w:val="22"/>
          <w:lang w:eastAsia="en-GB"/>
        </w:rPr>
        <w:tab/>
      </w:r>
      <w:r>
        <w:t>MBMS notifications control messages</w:t>
      </w:r>
      <w:r>
        <w:tab/>
      </w:r>
      <w:r>
        <w:fldChar w:fldCharType="begin" w:fldLock="1"/>
      </w:r>
      <w:r>
        <w:instrText xml:space="preserve"> PAGEREF _Toc99174334 \h </w:instrText>
      </w:r>
      <w:r>
        <w:fldChar w:fldCharType="separate"/>
      </w:r>
      <w:r>
        <w:t>188</w:t>
      </w:r>
      <w:r>
        <w:fldChar w:fldCharType="end"/>
      </w:r>
    </w:p>
    <w:p w14:paraId="0A913F44" w14:textId="2BC9DF5C" w:rsidR="00BA1F7C" w:rsidRPr="00741122" w:rsidRDefault="00BA1F7C">
      <w:pPr>
        <w:pStyle w:val="TOC3"/>
        <w:rPr>
          <w:rFonts w:ascii="Calibri" w:hAnsi="Calibri"/>
          <w:sz w:val="22"/>
          <w:szCs w:val="22"/>
          <w:lang w:eastAsia="en-GB"/>
        </w:rPr>
      </w:pPr>
      <w:r>
        <w:t>9.4.3</w:t>
      </w:r>
      <w:r w:rsidRPr="00741122">
        <w:rPr>
          <w:rFonts w:ascii="Calibri" w:hAnsi="Calibri"/>
          <w:sz w:val="22"/>
          <w:szCs w:val="22"/>
          <w:lang w:eastAsia="en-GB"/>
        </w:rPr>
        <w:tab/>
      </w:r>
      <w:r>
        <w:t>MBMS notifications control specific fields</w:t>
      </w:r>
      <w:r>
        <w:tab/>
      </w:r>
      <w:r>
        <w:fldChar w:fldCharType="begin" w:fldLock="1"/>
      </w:r>
      <w:r>
        <w:instrText xml:space="preserve"> PAGEREF _Toc99174335 \h </w:instrText>
      </w:r>
      <w:r>
        <w:fldChar w:fldCharType="separate"/>
      </w:r>
      <w:r>
        <w:t>189</w:t>
      </w:r>
      <w:r>
        <w:fldChar w:fldCharType="end"/>
      </w:r>
    </w:p>
    <w:p w14:paraId="0134B8B9" w14:textId="312A6BA1" w:rsidR="00BA1F7C" w:rsidRPr="00741122" w:rsidRDefault="00BA1F7C">
      <w:pPr>
        <w:pStyle w:val="TOC4"/>
        <w:rPr>
          <w:rFonts w:ascii="Calibri" w:hAnsi="Calibri"/>
          <w:sz w:val="22"/>
          <w:szCs w:val="22"/>
          <w:lang w:eastAsia="en-GB"/>
        </w:rPr>
      </w:pPr>
      <w:r>
        <w:t>9.4.3.1</w:t>
      </w:r>
      <w:r w:rsidRPr="00741122">
        <w:rPr>
          <w:rFonts w:ascii="Calibri" w:hAnsi="Calibri"/>
          <w:sz w:val="22"/>
          <w:szCs w:val="22"/>
          <w:lang w:eastAsia="en-GB"/>
        </w:rPr>
        <w:tab/>
      </w:r>
      <w:r>
        <w:t>Introduction</w:t>
      </w:r>
      <w:r>
        <w:tab/>
      </w:r>
      <w:r>
        <w:fldChar w:fldCharType="begin" w:fldLock="1"/>
      </w:r>
      <w:r>
        <w:instrText xml:space="preserve"> PAGEREF _Toc99174336 \h </w:instrText>
      </w:r>
      <w:r>
        <w:fldChar w:fldCharType="separate"/>
      </w:r>
      <w:r>
        <w:t>189</w:t>
      </w:r>
      <w:r>
        <w:fldChar w:fldCharType="end"/>
      </w:r>
    </w:p>
    <w:p w14:paraId="5E9F3A57" w14:textId="1A7AF88E" w:rsidR="00BA1F7C" w:rsidRPr="00741122" w:rsidRDefault="00BA1F7C">
      <w:pPr>
        <w:pStyle w:val="TOC4"/>
        <w:rPr>
          <w:rFonts w:ascii="Calibri" w:hAnsi="Calibri"/>
          <w:sz w:val="22"/>
          <w:szCs w:val="22"/>
          <w:lang w:eastAsia="en-GB"/>
        </w:rPr>
      </w:pPr>
      <w:r>
        <w:t>9.4.3.2</w:t>
      </w:r>
      <w:r w:rsidRPr="00741122">
        <w:rPr>
          <w:rFonts w:ascii="Calibri" w:hAnsi="Calibri"/>
          <w:sz w:val="22"/>
          <w:szCs w:val="22"/>
          <w:lang w:eastAsia="en-GB"/>
        </w:rPr>
        <w:tab/>
      </w:r>
      <w:r>
        <w:t>Status field</w:t>
      </w:r>
      <w:r>
        <w:tab/>
      </w:r>
      <w:r>
        <w:fldChar w:fldCharType="begin" w:fldLock="1"/>
      </w:r>
      <w:r>
        <w:instrText xml:space="preserve"> PAGEREF _Toc99174337 \h </w:instrText>
      </w:r>
      <w:r>
        <w:fldChar w:fldCharType="separate"/>
      </w:r>
      <w:r>
        <w:t>189</w:t>
      </w:r>
      <w:r>
        <w:fldChar w:fldCharType="end"/>
      </w:r>
    </w:p>
    <w:p w14:paraId="1D8E1119" w14:textId="025A6737" w:rsidR="00BA1F7C" w:rsidRPr="00741122" w:rsidRDefault="00BA1F7C">
      <w:pPr>
        <w:pStyle w:val="TOC4"/>
        <w:rPr>
          <w:rFonts w:ascii="Calibri" w:hAnsi="Calibri"/>
          <w:sz w:val="22"/>
          <w:szCs w:val="22"/>
          <w:lang w:eastAsia="en-GB"/>
        </w:rPr>
      </w:pPr>
      <w:r>
        <w:t>9.4.3.3</w:t>
      </w:r>
      <w:r w:rsidRPr="00741122">
        <w:rPr>
          <w:rFonts w:ascii="Calibri" w:hAnsi="Calibri"/>
          <w:sz w:val="22"/>
          <w:szCs w:val="22"/>
          <w:lang w:eastAsia="en-GB"/>
        </w:rPr>
        <w:tab/>
      </w:r>
      <w:r>
        <w:t>Status changing MCVideo User Identity field</w:t>
      </w:r>
      <w:r>
        <w:tab/>
      </w:r>
      <w:r>
        <w:fldChar w:fldCharType="begin" w:fldLock="1"/>
      </w:r>
      <w:r>
        <w:instrText xml:space="preserve"> PAGEREF _Toc99174338 \h </w:instrText>
      </w:r>
      <w:r>
        <w:fldChar w:fldCharType="separate"/>
      </w:r>
      <w:r>
        <w:t>189</w:t>
      </w:r>
      <w:r>
        <w:fldChar w:fldCharType="end"/>
      </w:r>
    </w:p>
    <w:p w14:paraId="6E32A3D4" w14:textId="3995CC79" w:rsidR="00BA1F7C" w:rsidRPr="00741122" w:rsidRDefault="00BA1F7C">
      <w:pPr>
        <w:pStyle w:val="TOC4"/>
        <w:rPr>
          <w:rFonts w:ascii="Calibri" w:hAnsi="Calibri"/>
          <w:sz w:val="22"/>
          <w:szCs w:val="22"/>
          <w:lang w:eastAsia="en-GB"/>
        </w:rPr>
      </w:pPr>
      <w:r>
        <w:t>9.4.3.4</w:t>
      </w:r>
      <w:r w:rsidRPr="00741122">
        <w:rPr>
          <w:rFonts w:ascii="Calibri" w:hAnsi="Calibri"/>
          <w:sz w:val="22"/>
          <w:szCs w:val="22"/>
          <w:lang w:eastAsia="en-GB"/>
        </w:rPr>
        <w:tab/>
      </w:r>
      <w:r>
        <w:t>Group call ongoing field</w:t>
      </w:r>
      <w:r>
        <w:tab/>
      </w:r>
      <w:r>
        <w:fldChar w:fldCharType="begin" w:fldLock="1"/>
      </w:r>
      <w:r>
        <w:instrText xml:space="preserve"> PAGEREF _Toc99174339 \h </w:instrText>
      </w:r>
      <w:r>
        <w:fldChar w:fldCharType="separate"/>
      </w:r>
      <w:r>
        <w:t>190</w:t>
      </w:r>
      <w:r>
        <w:fldChar w:fldCharType="end"/>
      </w:r>
    </w:p>
    <w:p w14:paraId="27C3DB40" w14:textId="0C58CECB" w:rsidR="00BA1F7C" w:rsidRPr="00741122" w:rsidRDefault="00BA1F7C">
      <w:pPr>
        <w:pStyle w:val="TOC4"/>
        <w:rPr>
          <w:rFonts w:ascii="Calibri" w:hAnsi="Calibri"/>
          <w:sz w:val="22"/>
          <w:szCs w:val="22"/>
          <w:lang w:eastAsia="en-GB"/>
        </w:rPr>
      </w:pPr>
      <w:r>
        <w:t>9.4.3.5</w:t>
      </w:r>
      <w:r w:rsidRPr="00741122">
        <w:rPr>
          <w:rFonts w:ascii="Calibri" w:hAnsi="Calibri"/>
          <w:sz w:val="22"/>
          <w:szCs w:val="22"/>
          <w:lang w:eastAsia="en-GB"/>
        </w:rPr>
        <w:tab/>
      </w:r>
      <w:r>
        <w:t>Group broadcast alias field</w:t>
      </w:r>
      <w:r>
        <w:tab/>
      </w:r>
      <w:r>
        <w:fldChar w:fldCharType="begin" w:fldLock="1"/>
      </w:r>
      <w:r>
        <w:instrText xml:space="preserve"> PAGEREF _Toc99174340 \h </w:instrText>
      </w:r>
      <w:r>
        <w:fldChar w:fldCharType="separate"/>
      </w:r>
      <w:r>
        <w:t>190</w:t>
      </w:r>
      <w:r>
        <w:fldChar w:fldCharType="end"/>
      </w:r>
    </w:p>
    <w:p w14:paraId="1FBEFAFF" w14:textId="28E77053" w:rsidR="00BA1F7C" w:rsidRPr="00741122" w:rsidRDefault="00BA1F7C">
      <w:pPr>
        <w:pStyle w:val="TOC4"/>
        <w:rPr>
          <w:rFonts w:ascii="Calibri" w:hAnsi="Calibri"/>
          <w:sz w:val="22"/>
          <w:szCs w:val="22"/>
          <w:lang w:eastAsia="en-GB"/>
        </w:rPr>
      </w:pPr>
      <w:r>
        <w:t>9.4.3.6</w:t>
      </w:r>
      <w:r w:rsidRPr="00741122">
        <w:rPr>
          <w:rFonts w:ascii="Calibri" w:hAnsi="Calibri"/>
          <w:sz w:val="22"/>
          <w:szCs w:val="22"/>
          <w:lang w:eastAsia="en-GB"/>
        </w:rPr>
        <w:tab/>
      </w:r>
      <w:r>
        <w:t>Group regroup alias field</w:t>
      </w:r>
      <w:r>
        <w:tab/>
      </w:r>
      <w:r>
        <w:fldChar w:fldCharType="begin" w:fldLock="1"/>
      </w:r>
      <w:r>
        <w:instrText xml:space="preserve"> PAGEREF _Toc99174341 \h </w:instrText>
      </w:r>
      <w:r>
        <w:fldChar w:fldCharType="separate"/>
      </w:r>
      <w:r>
        <w:t>191</w:t>
      </w:r>
      <w:r>
        <w:fldChar w:fldCharType="end"/>
      </w:r>
    </w:p>
    <w:p w14:paraId="7CAFCCD1" w14:textId="66B125C5" w:rsidR="00BA1F7C" w:rsidRPr="00741122" w:rsidRDefault="00BA1F7C">
      <w:pPr>
        <w:pStyle w:val="TOC3"/>
        <w:rPr>
          <w:rFonts w:ascii="Calibri" w:hAnsi="Calibri"/>
          <w:sz w:val="22"/>
          <w:szCs w:val="22"/>
          <w:lang w:eastAsia="en-GB"/>
        </w:rPr>
      </w:pPr>
      <w:r>
        <w:t>9.4.4</w:t>
      </w:r>
      <w:r w:rsidRPr="00741122">
        <w:rPr>
          <w:rFonts w:ascii="Calibri" w:hAnsi="Calibri"/>
          <w:sz w:val="22"/>
          <w:szCs w:val="22"/>
          <w:lang w:eastAsia="en-GB"/>
        </w:rPr>
        <w:tab/>
      </w:r>
      <w:r>
        <w:t>Group Dynamic Data Notify message</w:t>
      </w:r>
      <w:r>
        <w:tab/>
      </w:r>
      <w:r>
        <w:fldChar w:fldCharType="begin" w:fldLock="1"/>
      </w:r>
      <w:r>
        <w:instrText xml:space="preserve"> PAGEREF _Toc99174342 \h </w:instrText>
      </w:r>
      <w:r>
        <w:fldChar w:fldCharType="separate"/>
      </w:r>
      <w:r>
        <w:t>192</w:t>
      </w:r>
      <w:r>
        <w:fldChar w:fldCharType="end"/>
      </w:r>
    </w:p>
    <w:p w14:paraId="7F51795D" w14:textId="3CAD4ED1" w:rsidR="00BA1F7C" w:rsidRPr="00741122" w:rsidRDefault="00BA1F7C">
      <w:pPr>
        <w:pStyle w:val="TOC1"/>
        <w:rPr>
          <w:rFonts w:ascii="Calibri" w:hAnsi="Calibri"/>
          <w:szCs w:val="22"/>
          <w:lang w:eastAsia="en-GB"/>
        </w:rPr>
      </w:pPr>
      <w:r>
        <w:t>10</w:t>
      </w:r>
      <w:r w:rsidRPr="00741122">
        <w:rPr>
          <w:rFonts w:ascii="Calibri" w:hAnsi="Calibri"/>
          <w:szCs w:val="22"/>
          <w:lang w:eastAsia="en-GB"/>
        </w:rPr>
        <w:tab/>
      </w:r>
      <w:r>
        <w:t>Media plane handling for MBMS</w:t>
      </w:r>
      <w:r>
        <w:tab/>
      </w:r>
      <w:r>
        <w:fldChar w:fldCharType="begin" w:fldLock="1"/>
      </w:r>
      <w:r>
        <w:instrText xml:space="preserve"> PAGEREF _Toc99174343 \h </w:instrText>
      </w:r>
      <w:r>
        <w:fldChar w:fldCharType="separate"/>
      </w:r>
      <w:r>
        <w:t>193</w:t>
      </w:r>
      <w:r>
        <w:fldChar w:fldCharType="end"/>
      </w:r>
    </w:p>
    <w:p w14:paraId="73A9E655" w14:textId="5347BE35" w:rsidR="00BA1F7C" w:rsidRPr="00741122" w:rsidRDefault="00BA1F7C">
      <w:pPr>
        <w:pStyle w:val="TOC2"/>
        <w:rPr>
          <w:rFonts w:ascii="Calibri" w:hAnsi="Calibri"/>
          <w:sz w:val="22"/>
          <w:szCs w:val="22"/>
          <w:lang w:eastAsia="en-GB"/>
        </w:rPr>
      </w:pPr>
      <w:r>
        <w:t>10.1</w:t>
      </w:r>
      <w:r w:rsidRPr="00741122">
        <w:rPr>
          <w:rFonts w:ascii="Calibri" w:hAnsi="Calibri"/>
          <w:sz w:val="22"/>
          <w:szCs w:val="22"/>
          <w:lang w:eastAsia="en-GB"/>
        </w:rPr>
        <w:tab/>
      </w:r>
      <w:r>
        <w:t>General</w:t>
      </w:r>
      <w:r>
        <w:tab/>
      </w:r>
      <w:r>
        <w:fldChar w:fldCharType="begin" w:fldLock="1"/>
      </w:r>
      <w:r>
        <w:instrText xml:space="preserve"> PAGEREF _Toc99174344 \h </w:instrText>
      </w:r>
      <w:r>
        <w:fldChar w:fldCharType="separate"/>
      </w:r>
      <w:r>
        <w:t>193</w:t>
      </w:r>
      <w:r>
        <w:fldChar w:fldCharType="end"/>
      </w:r>
    </w:p>
    <w:p w14:paraId="57F64D54" w14:textId="5A63B8E0" w:rsidR="00BA1F7C" w:rsidRPr="00741122" w:rsidRDefault="00BA1F7C">
      <w:pPr>
        <w:pStyle w:val="TOC2"/>
        <w:rPr>
          <w:rFonts w:ascii="Calibri" w:hAnsi="Calibri"/>
          <w:sz w:val="22"/>
          <w:szCs w:val="22"/>
          <w:lang w:eastAsia="en-GB"/>
        </w:rPr>
      </w:pPr>
      <w:r>
        <w:t>10.2</w:t>
      </w:r>
      <w:r w:rsidRPr="00741122">
        <w:rPr>
          <w:rFonts w:ascii="Calibri" w:hAnsi="Calibri"/>
          <w:sz w:val="22"/>
          <w:szCs w:val="22"/>
          <w:lang w:eastAsia="en-GB"/>
        </w:rPr>
        <w:tab/>
      </w:r>
      <w:r>
        <w:t>MBMS subchannel control procedure for the participating MCVideo function</w:t>
      </w:r>
      <w:r>
        <w:tab/>
      </w:r>
      <w:r>
        <w:fldChar w:fldCharType="begin" w:fldLock="1"/>
      </w:r>
      <w:r>
        <w:instrText xml:space="preserve"> PAGEREF _Toc99174345 \h </w:instrText>
      </w:r>
      <w:r>
        <w:fldChar w:fldCharType="separate"/>
      </w:r>
      <w:r>
        <w:t>193</w:t>
      </w:r>
      <w:r>
        <w:fldChar w:fldCharType="end"/>
      </w:r>
    </w:p>
    <w:p w14:paraId="1F017280" w14:textId="78B63636" w:rsidR="00BA1F7C" w:rsidRPr="00741122" w:rsidRDefault="00BA1F7C">
      <w:pPr>
        <w:pStyle w:val="TOC3"/>
        <w:rPr>
          <w:rFonts w:ascii="Calibri" w:hAnsi="Calibri"/>
          <w:sz w:val="22"/>
          <w:szCs w:val="22"/>
          <w:lang w:eastAsia="en-GB"/>
        </w:rPr>
      </w:pPr>
      <w:r>
        <w:t>10.2.1</w:t>
      </w:r>
      <w:r w:rsidRPr="00741122">
        <w:rPr>
          <w:rFonts w:ascii="Calibri" w:hAnsi="Calibri"/>
          <w:sz w:val="22"/>
          <w:szCs w:val="22"/>
          <w:lang w:eastAsia="en-GB"/>
        </w:rPr>
        <w:tab/>
      </w:r>
      <w:r>
        <w:t>General</w:t>
      </w:r>
      <w:r>
        <w:tab/>
      </w:r>
      <w:r>
        <w:fldChar w:fldCharType="begin" w:fldLock="1"/>
      </w:r>
      <w:r>
        <w:instrText xml:space="preserve"> PAGEREF _Toc99174346 \h </w:instrText>
      </w:r>
      <w:r>
        <w:fldChar w:fldCharType="separate"/>
      </w:r>
      <w:r>
        <w:t>193</w:t>
      </w:r>
      <w:r>
        <w:fldChar w:fldCharType="end"/>
      </w:r>
    </w:p>
    <w:p w14:paraId="159249F5" w14:textId="26886439" w:rsidR="00BA1F7C" w:rsidRPr="00741122" w:rsidRDefault="00BA1F7C">
      <w:pPr>
        <w:pStyle w:val="TOC3"/>
        <w:rPr>
          <w:rFonts w:ascii="Calibri" w:hAnsi="Calibri"/>
          <w:sz w:val="22"/>
          <w:szCs w:val="22"/>
          <w:lang w:eastAsia="en-GB"/>
        </w:rPr>
      </w:pPr>
      <w:r>
        <w:t>10.2.2</w:t>
      </w:r>
      <w:r w:rsidRPr="00741122">
        <w:rPr>
          <w:rFonts w:ascii="Calibri" w:hAnsi="Calibri"/>
          <w:sz w:val="22"/>
          <w:szCs w:val="22"/>
          <w:lang w:eastAsia="en-GB"/>
        </w:rPr>
        <w:tab/>
      </w:r>
      <w:r>
        <w:t>State: 'Start-stop'</w:t>
      </w:r>
      <w:r>
        <w:tab/>
      </w:r>
      <w:r>
        <w:fldChar w:fldCharType="begin" w:fldLock="1"/>
      </w:r>
      <w:r>
        <w:instrText xml:space="preserve"> PAGEREF _Toc99174347 \h </w:instrText>
      </w:r>
      <w:r>
        <w:fldChar w:fldCharType="separate"/>
      </w:r>
      <w:r>
        <w:t>194</w:t>
      </w:r>
      <w:r>
        <w:fldChar w:fldCharType="end"/>
      </w:r>
    </w:p>
    <w:p w14:paraId="282BEAFC" w14:textId="6E72829D" w:rsidR="00BA1F7C" w:rsidRPr="00741122" w:rsidRDefault="00BA1F7C">
      <w:pPr>
        <w:pStyle w:val="TOC4"/>
        <w:rPr>
          <w:rFonts w:ascii="Calibri" w:hAnsi="Calibri"/>
          <w:sz w:val="22"/>
          <w:szCs w:val="22"/>
          <w:lang w:eastAsia="en-GB"/>
        </w:rPr>
      </w:pPr>
      <w:r>
        <w:t>10.2.2.1</w:t>
      </w:r>
      <w:r w:rsidRPr="00741122">
        <w:rPr>
          <w:rFonts w:ascii="Calibri" w:hAnsi="Calibri"/>
          <w:sz w:val="22"/>
          <w:szCs w:val="22"/>
          <w:lang w:eastAsia="en-GB"/>
        </w:rPr>
        <w:tab/>
      </w:r>
      <w:r>
        <w:t>General</w:t>
      </w:r>
      <w:r>
        <w:tab/>
      </w:r>
      <w:r>
        <w:fldChar w:fldCharType="begin" w:fldLock="1"/>
      </w:r>
      <w:r>
        <w:instrText xml:space="preserve"> PAGEREF _Toc99174348 \h </w:instrText>
      </w:r>
      <w:r>
        <w:fldChar w:fldCharType="separate"/>
      </w:r>
      <w:r>
        <w:t>194</w:t>
      </w:r>
      <w:r>
        <w:fldChar w:fldCharType="end"/>
      </w:r>
    </w:p>
    <w:p w14:paraId="37E29B1E" w14:textId="540DCCFF" w:rsidR="00BA1F7C" w:rsidRPr="00741122" w:rsidRDefault="00BA1F7C">
      <w:pPr>
        <w:pStyle w:val="TOC4"/>
        <w:rPr>
          <w:rFonts w:ascii="Calibri" w:hAnsi="Calibri"/>
          <w:sz w:val="22"/>
          <w:szCs w:val="22"/>
          <w:lang w:eastAsia="en-GB"/>
        </w:rPr>
      </w:pPr>
      <w:r>
        <w:t>10.2.2.2</w:t>
      </w:r>
      <w:r w:rsidRPr="00741122">
        <w:rPr>
          <w:rFonts w:ascii="Calibri" w:hAnsi="Calibri"/>
          <w:sz w:val="22"/>
          <w:szCs w:val="22"/>
          <w:lang w:eastAsia="en-GB"/>
        </w:rPr>
        <w:tab/>
      </w:r>
      <w:r>
        <w:t>Send Map Group To Bearer message (R: Transmission Request, Media Transmission Notification)</w:t>
      </w:r>
      <w:r>
        <w:tab/>
      </w:r>
      <w:r>
        <w:fldChar w:fldCharType="begin" w:fldLock="1"/>
      </w:r>
      <w:r>
        <w:instrText xml:space="preserve"> PAGEREF _Toc99174349 \h </w:instrText>
      </w:r>
      <w:r>
        <w:fldChar w:fldCharType="separate"/>
      </w:r>
      <w:r>
        <w:t>194</w:t>
      </w:r>
      <w:r>
        <w:fldChar w:fldCharType="end"/>
      </w:r>
    </w:p>
    <w:p w14:paraId="0B659203" w14:textId="3404AD84" w:rsidR="00BA1F7C" w:rsidRPr="00741122" w:rsidRDefault="00BA1F7C">
      <w:pPr>
        <w:pStyle w:val="TOC3"/>
        <w:rPr>
          <w:rFonts w:ascii="Calibri" w:hAnsi="Calibri"/>
          <w:sz w:val="22"/>
          <w:szCs w:val="22"/>
          <w:lang w:eastAsia="en-GB"/>
        </w:rPr>
      </w:pPr>
      <w:r>
        <w:t>10.2.3</w:t>
      </w:r>
      <w:r w:rsidRPr="00741122">
        <w:rPr>
          <w:rFonts w:ascii="Calibri" w:hAnsi="Calibri"/>
          <w:sz w:val="22"/>
          <w:szCs w:val="22"/>
          <w:lang w:eastAsia="en-GB"/>
        </w:rPr>
        <w:tab/>
      </w:r>
      <w:r>
        <w:t>State: 'M: A transmission is active'</w:t>
      </w:r>
      <w:r>
        <w:tab/>
      </w:r>
      <w:r>
        <w:fldChar w:fldCharType="begin" w:fldLock="1"/>
      </w:r>
      <w:r>
        <w:instrText xml:space="preserve"> PAGEREF _Toc99174350 \h </w:instrText>
      </w:r>
      <w:r>
        <w:fldChar w:fldCharType="separate"/>
      </w:r>
      <w:r>
        <w:t>195</w:t>
      </w:r>
      <w:r>
        <w:fldChar w:fldCharType="end"/>
      </w:r>
    </w:p>
    <w:p w14:paraId="529F34D6" w14:textId="19E74053" w:rsidR="00BA1F7C" w:rsidRPr="00741122" w:rsidRDefault="00BA1F7C">
      <w:pPr>
        <w:pStyle w:val="TOC4"/>
        <w:rPr>
          <w:rFonts w:ascii="Calibri" w:hAnsi="Calibri"/>
          <w:sz w:val="22"/>
          <w:szCs w:val="22"/>
          <w:lang w:eastAsia="en-GB"/>
        </w:rPr>
      </w:pPr>
      <w:r>
        <w:t>10.2.3.1</w:t>
      </w:r>
      <w:r w:rsidRPr="00741122">
        <w:rPr>
          <w:rFonts w:ascii="Calibri" w:hAnsi="Calibri"/>
          <w:sz w:val="22"/>
          <w:szCs w:val="22"/>
          <w:lang w:eastAsia="en-GB"/>
        </w:rPr>
        <w:tab/>
      </w:r>
      <w:r>
        <w:t>General</w:t>
      </w:r>
      <w:r>
        <w:tab/>
      </w:r>
      <w:r>
        <w:fldChar w:fldCharType="begin" w:fldLock="1"/>
      </w:r>
      <w:r>
        <w:instrText xml:space="preserve"> PAGEREF _Toc99174351 \h </w:instrText>
      </w:r>
      <w:r>
        <w:fldChar w:fldCharType="separate"/>
      </w:r>
      <w:r>
        <w:t>195</w:t>
      </w:r>
      <w:r>
        <w:fldChar w:fldCharType="end"/>
      </w:r>
    </w:p>
    <w:p w14:paraId="40BAD4FA" w14:textId="4B32658F" w:rsidR="00BA1F7C" w:rsidRPr="00741122" w:rsidRDefault="00BA1F7C">
      <w:pPr>
        <w:pStyle w:val="TOC4"/>
        <w:rPr>
          <w:rFonts w:ascii="Calibri" w:hAnsi="Calibri"/>
          <w:sz w:val="22"/>
          <w:szCs w:val="22"/>
          <w:lang w:eastAsia="en-GB"/>
        </w:rPr>
      </w:pPr>
      <w:r>
        <w:t>10.2.3.2</w:t>
      </w:r>
      <w:r w:rsidRPr="00741122">
        <w:rPr>
          <w:rFonts w:ascii="Calibri" w:hAnsi="Calibri"/>
          <w:sz w:val="22"/>
          <w:szCs w:val="22"/>
          <w:lang w:eastAsia="en-GB"/>
        </w:rPr>
        <w:tab/>
      </w:r>
      <w:r>
        <w:t>Send Transmission Idle message (R: Transmission Idle)</w:t>
      </w:r>
      <w:r>
        <w:tab/>
      </w:r>
      <w:r>
        <w:fldChar w:fldCharType="begin" w:fldLock="1"/>
      </w:r>
      <w:r>
        <w:instrText xml:space="preserve"> PAGEREF _Toc99174352 \h </w:instrText>
      </w:r>
      <w:r>
        <w:fldChar w:fldCharType="separate"/>
      </w:r>
      <w:r>
        <w:t>195</w:t>
      </w:r>
      <w:r>
        <w:fldChar w:fldCharType="end"/>
      </w:r>
    </w:p>
    <w:p w14:paraId="5A894F7D" w14:textId="0FF09C0E" w:rsidR="00BA1F7C" w:rsidRPr="00741122" w:rsidRDefault="00BA1F7C">
      <w:pPr>
        <w:pStyle w:val="TOC4"/>
        <w:rPr>
          <w:rFonts w:ascii="Calibri" w:hAnsi="Calibri"/>
          <w:sz w:val="22"/>
          <w:szCs w:val="22"/>
          <w:lang w:eastAsia="en-GB"/>
        </w:rPr>
      </w:pPr>
      <w:r>
        <w:t>10.2.3.3</w:t>
      </w:r>
      <w:r w:rsidRPr="00741122">
        <w:rPr>
          <w:rFonts w:ascii="Calibri" w:hAnsi="Calibri"/>
          <w:sz w:val="22"/>
          <w:szCs w:val="22"/>
          <w:lang w:eastAsia="en-GB"/>
        </w:rPr>
        <w:tab/>
      </w:r>
      <w:r>
        <w:t>Send Media Transmission Notification message (R: Media Transmission Notification)</w:t>
      </w:r>
      <w:r>
        <w:tab/>
      </w:r>
      <w:r>
        <w:fldChar w:fldCharType="begin" w:fldLock="1"/>
      </w:r>
      <w:r>
        <w:instrText xml:space="preserve"> PAGEREF _Toc99174353 \h </w:instrText>
      </w:r>
      <w:r>
        <w:fldChar w:fldCharType="separate"/>
      </w:r>
      <w:r>
        <w:t>196</w:t>
      </w:r>
      <w:r>
        <w:fldChar w:fldCharType="end"/>
      </w:r>
    </w:p>
    <w:p w14:paraId="60BB51FD" w14:textId="5E6E5516" w:rsidR="00BA1F7C" w:rsidRPr="00741122" w:rsidRDefault="00BA1F7C">
      <w:pPr>
        <w:pStyle w:val="TOC4"/>
        <w:rPr>
          <w:rFonts w:ascii="Calibri" w:hAnsi="Calibri"/>
          <w:sz w:val="22"/>
          <w:szCs w:val="22"/>
          <w:lang w:eastAsia="en-GB"/>
        </w:rPr>
      </w:pPr>
      <w:r>
        <w:t>10.2.3.4</w:t>
      </w:r>
      <w:r w:rsidRPr="00741122">
        <w:rPr>
          <w:rFonts w:ascii="Calibri" w:hAnsi="Calibri"/>
          <w:sz w:val="22"/>
          <w:szCs w:val="22"/>
          <w:lang w:eastAsia="en-GB"/>
        </w:rPr>
        <w:tab/>
      </w:r>
      <w:r>
        <w:t>Send any other transmission control message (R: Any other message)</w:t>
      </w:r>
      <w:r>
        <w:tab/>
      </w:r>
      <w:r>
        <w:fldChar w:fldCharType="begin" w:fldLock="1"/>
      </w:r>
      <w:r>
        <w:instrText xml:space="preserve"> PAGEREF _Toc99174354 \h </w:instrText>
      </w:r>
      <w:r>
        <w:fldChar w:fldCharType="separate"/>
      </w:r>
      <w:r>
        <w:t>196</w:t>
      </w:r>
      <w:r>
        <w:fldChar w:fldCharType="end"/>
      </w:r>
    </w:p>
    <w:p w14:paraId="0D45401D" w14:textId="22A9A9DD" w:rsidR="00BA1F7C" w:rsidRPr="00741122" w:rsidRDefault="00BA1F7C">
      <w:pPr>
        <w:pStyle w:val="TOC4"/>
        <w:rPr>
          <w:rFonts w:ascii="Calibri" w:hAnsi="Calibri"/>
          <w:sz w:val="22"/>
          <w:szCs w:val="22"/>
          <w:lang w:eastAsia="en-GB"/>
        </w:rPr>
      </w:pPr>
      <w:r>
        <w:t>10.2.3.5</w:t>
      </w:r>
      <w:r w:rsidRPr="00741122">
        <w:rPr>
          <w:rFonts w:ascii="Calibri" w:hAnsi="Calibri"/>
          <w:sz w:val="22"/>
          <w:szCs w:val="22"/>
          <w:lang w:eastAsia="en-GB"/>
        </w:rPr>
        <w:tab/>
      </w:r>
      <w:r>
        <w:t>Send RTP media packet over the MBMS subchannel (R: RTP packet)</w:t>
      </w:r>
      <w:r>
        <w:tab/>
      </w:r>
      <w:r>
        <w:fldChar w:fldCharType="begin" w:fldLock="1"/>
      </w:r>
      <w:r>
        <w:instrText xml:space="preserve"> PAGEREF _Toc99174355 \h </w:instrText>
      </w:r>
      <w:r>
        <w:fldChar w:fldCharType="separate"/>
      </w:r>
      <w:r>
        <w:t>196</w:t>
      </w:r>
      <w:r>
        <w:fldChar w:fldCharType="end"/>
      </w:r>
    </w:p>
    <w:p w14:paraId="34B94CE9" w14:textId="211B879C" w:rsidR="00BA1F7C" w:rsidRPr="00741122" w:rsidRDefault="00BA1F7C">
      <w:pPr>
        <w:pStyle w:val="TOC4"/>
        <w:rPr>
          <w:rFonts w:ascii="Calibri" w:hAnsi="Calibri"/>
          <w:sz w:val="22"/>
          <w:szCs w:val="22"/>
          <w:lang w:eastAsia="en-GB"/>
        </w:rPr>
      </w:pPr>
      <w:r>
        <w:t>10.2.3.7</w:t>
      </w:r>
      <w:r w:rsidRPr="00741122">
        <w:rPr>
          <w:rFonts w:ascii="Calibri" w:hAnsi="Calibri"/>
          <w:sz w:val="22"/>
          <w:szCs w:val="22"/>
          <w:lang w:eastAsia="en-GB"/>
        </w:rPr>
        <w:tab/>
      </w:r>
      <w:r>
        <w:t>Timer T300 (Transmission) expired</w:t>
      </w:r>
      <w:r>
        <w:tab/>
      </w:r>
      <w:r>
        <w:fldChar w:fldCharType="begin" w:fldLock="1"/>
      </w:r>
      <w:r>
        <w:instrText xml:space="preserve"> PAGEREF _Toc99174356 \h </w:instrText>
      </w:r>
      <w:r>
        <w:fldChar w:fldCharType="separate"/>
      </w:r>
      <w:r>
        <w:t>196</w:t>
      </w:r>
      <w:r>
        <w:fldChar w:fldCharType="end"/>
      </w:r>
    </w:p>
    <w:p w14:paraId="43C85F36" w14:textId="34C909CE" w:rsidR="00BA1F7C" w:rsidRPr="00741122" w:rsidRDefault="00BA1F7C">
      <w:pPr>
        <w:pStyle w:val="TOC4"/>
        <w:rPr>
          <w:rFonts w:ascii="Calibri" w:hAnsi="Calibri"/>
          <w:sz w:val="22"/>
          <w:szCs w:val="22"/>
          <w:lang w:eastAsia="en-GB"/>
        </w:rPr>
      </w:pPr>
      <w:r>
        <w:t>10.2.3.8</w:t>
      </w:r>
      <w:r w:rsidRPr="00741122">
        <w:rPr>
          <w:rFonts w:ascii="Calibri" w:hAnsi="Calibri"/>
          <w:sz w:val="22"/>
          <w:szCs w:val="22"/>
          <w:lang w:eastAsia="en-GB"/>
        </w:rPr>
        <w:tab/>
      </w:r>
      <w:r>
        <w:t>Timer T301 (Map Group To Bearer) expired</w:t>
      </w:r>
      <w:r>
        <w:tab/>
      </w:r>
      <w:r>
        <w:fldChar w:fldCharType="begin" w:fldLock="1"/>
      </w:r>
      <w:r>
        <w:instrText xml:space="preserve"> PAGEREF _Toc99174357 \h </w:instrText>
      </w:r>
      <w:r>
        <w:fldChar w:fldCharType="separate"/>
      </w:r>
      <w:r>
        <w:t>197</w:t>
      </w:r>
      <w:r>
        <w:fldChar w:fldCharType="end"/>
      </w:r>
    </w:p>
    <w:p w14:paraId="78F968EA" w14:textId="4A901809" w:rsidR="00BA1F7C" w:rsidRPr="00741122" w:rsidRDefault="00BA1F7C">
      <w:pPr>
        <w:pStyle w:val="TOC4"/>
        <w:rPr>
          <w:rFonts w:ascii="Calibri" w:hAnsi="Calibri"/>
          <w:sz w:val="22"/>
          <w:szCs w:val="22"/>
          <w:lang w:eastAsia="en-GB"/>
        </w:rPr>
      </w:pPr>
      <w:r>
        <w:t>10.2.3.9</w:t>
      </w:r>
      <w:r w:rsidRPr="00741122">
        <w:rPr>
          <w:rFonts w:ascii="Calibri" w:hAnsi="Calibri"/>
          <w:sz w:val="22"/>
          <w:szCs w:val="22"/>
          <w:lang w:eastAsia="en-GB"/>
        </w:rPr>
        <w:tab/>
      </w:r>
      <w:r>
        <w:t>Timer T302 (Unmap Group To Bearer) expired</w:t>
      </w:r>
      <w:r>
        <w:tab/>
      </w:r>
      <w:r>
        <w:fldChar w:fldCharType="begin" w:fldLock="1"/>
      </w:r>
      <w:r>
        <w:instrText xml:space="preserve"> PAGEREF _Toc99174358 \h </w:instrText>
      </w:r>
      <w:r>
        <w:fldChar w:fldCharType="separate"/>
      </w:r>
      <w:r>
        <w:t>197</w:t>
      </w:r>
      <w:r>
        <w:fldChar w:fldCharType="end"/>
      </w:r>
    </w:p>
    <w:p w14:paraId="133AD218" w14:textId="57FE0F87" w:rsidR="00BA1F7C" w:rsidRPr="00741122" w:rsidRDefault="00BA1F7C">
      <w:pPr>
        <w:pStyle w:val="TOC4"/>
        <w:rPr>
          <w:rFonts w:ascii="Calibri" w:hAnsi="Calibri"/>
          <w:sz w:val="22"/>
          <w:szCs w:val="22"/>
          <w:lang w:eastAsia="en-GB"/>
        </w:rPr>
      </w:pPr>
      <w:r>
        <w:t>10.2.3.10</w:t>
      </w:r>
      <w:r w:rsidRPr="00741122">
        <w:rPr>
          <w:rFonts w:ascii="Calibri" w:hAnsi="Calibri"/>
          <w:sz w:val="22"/>
          <w:szCs w:val="22"/>
          <w:lang w:eastAsia="en-GB"/>
        </w:rPr>
        <w:tab/>
      </w:r>
      <w:r>
        <w:t>Timer T302 (Unmap Group To Bearer) expired Nth time</w:t>
      </w:r>
      <w:r>
        <w:tab/>
      </w:r>
      <w:r>
        <w:fldChar w:fldCharType="begin" w:fldLock="1"/>
      </w:r>
      <w:r>
        <w:instrText xml:space="preserve"> PAGEREF _Toc99174359 \h </w:instrText>
      </w:r>
      <w:r>
        <w:fldChar w:fldCharType="separate"/>
      </w:r>
      <w:r>
        <w:t>197</w:t>
      </w:r>
      <w:r>
        <w:fldChar w:fldCharType="end"/>
      </w:r>
    </w:p>
    <w:p w14:paraId="529AAA93" w14:textId="5CD6F6A5" w:rsidR="00BA1F7C" w:rsidRPr="00741122" w:rsidRDefault="00BA1F7C">
      <w:pPr>
        <w:pStyle w:val="TOC4"/>
        <w:rPr>
          <w:rFonts w:ascii="Calibri" w:hAnsi="Calibri"/>
          <w:sz w:val="22"/>
          <w:szCs w:val="22"/>
          <w:lang w:eastAsia="en-GB"/>
        </w:rPr>
      </w:pPr>
      <w:r>
        <w:t>10.2.3.11</w:t>
      </w:r>
      <w:r w:rsidRPr="00741122">
        <w:rPr>
          <w:rFonts w:ascii="Calibri" w:hAnsi="Calibri"/>
          <w:sz w:val="22"/>
          <w:szCs w:val="22"/>
          <w:lang w:eastAsia="en-GB"/>
        </w:rPr>
        <w:tab/>
      </w:r>
      <w:r>
        <w:t>End transmission over the MBMS bearer (End transmission)</w:t>
      </w:r>
      <w:r>
        <w:tab/>
      </w:r>
      <w:r>
        <w:fldChar w:fldCharType="begin" w:fldLock="1"/>
      </w:r>
      <w:r>
        <w:instrText xml:space="preserve"> PAGEREF _Toc99174360 \h </w:instrText>
      </w:r>
      <w:r>
        <w:fldChar w:fldCharType="separate"/>
      </w:r>
      <w:r>
        <w:t>197</w:t>
      </w:r>
      <w:r>
        <w:fldChar w:fldCharType="end"/>
      </w:r>
    </w:p>
    <w:p w14:paraId="128EAAAA" w14:textId="5D86F26D" w:rsidR="00BA1F7C" w:rsidRPr="00741122" w:rsidRDefault="00BA1F7C">
      <w:pPr>
        <w:pStyle w:val="TOC4"/>
        <w:rPr>
          <w:rFonts w:ascii="Calibri" w:hAnsi="Calibri"/>
          <w:sz w:val="22"/>
          <w:szCs w:val="22"/>
          <w:lang w:eastAsia="en-GB"/>
        </w:rPr>
      </w:pPr>
      <w:r>
        <w:t>10.2.3.12</w:t>
      </w:r>
      <w:r w:rsidRPr="00741122">
        <w:rPr>
          <w:rFonts w:ascii="Calibri" w:hAnsi="Calibri"/>
          <w:sz w:val="22"/>
          <w:szCs w:val="22"/>
          <w:lang w:eastAsia="en-GB"/>
        </w:rPr>
        <w:tab/>
      </w:r>
      <w:r>
        <w:t>Group call released</w:t>
      </w:r>
      <w:r>
        <w:tab/>
      </w:r>
      <w:r>
        <w:fldChar w:fldCharType="begin" w:fldLock="1"/>
      </w:r>
      <w:r>
        <w:instrText xml:space="preserve"> PAGEREF _Toc99174361 \h </w:instrText>
      </w:r>
      <w:r>
        <w:fldChar w:fldCharType="separate"/>
      </w:r>
      <w:r>
        <w:t>198</w:t>
      </w:r>
      <w:r>
        <w:fldChar w:fldCharType="end"/>
      </w:r>
    </w:p>
    <w:p w14:paraId="0635E665" w14:textId="23FCD65A" w:rsidR="00BA1F7C" w:rsidRPr="00741122" w:rsidRDefault="00BA1F7C">
      <w:pPr>
        <w:pStyle w:val="TOC4"/>
        <w:rPr>
          <w:rFonts w:ascii="Calibri" w:hAnsi="Calibri"/>
          <w:sz w:val="22"/>
          <w:szCs w:val="22"/>
          <w:lang w:eastAsia="en-GB"/>
        </w:rPr>
      </w:pPr>
      <w:r>
        <w:t>10.2.3.13</w:t>
      </w:r>
      <w:r w:rsidRPr="00741122">
        <w:rPr>
          <w:rFonts w:ascii="Calibri" w:hAnsi="Calibri"/>
          <w:sz w:val="22"/>
          <w:szCs w:val="22"/>
          <w:lang w:eastAsia="en-GB"/>
        </w:rPr>
        <w:tab/>
      </w:r>
      <w:r>
        <w:t>Move conversation to unicast</w:t>
      </w:r>
      <w:r>
        <w:tab/>
      </w:r>
      <w:r>
        <w:fldChar w:fldCharType="begin" w:fldLock="1"/>
      </w:r>
      <w:r>
        <w:instrText xml:space="preserve"> PAGEREF _Toc99174362 \h </w:instrText>
      </w:r>
      <w:r>
        <w:fldChar w:fldCharType="separate"/>
      </w:r>
      <w:r>
        <w:t>198</w:t>
      </w:r>
      <w:r>
        <w:fldChar w:fldCharType="end"/>
      </w:r>
    </w:p>
    <w:p w14:paraId="5CD471BA" w14:textId="6C3F4709" w:rsidR="00BA1F7C" w:rsidRPr="00741122" w:rsidRDefault="00BA1F7C">
      <w:pPr>
        <w:pStyle w:val="TOC2"/>
        <w:rPr>
          <w:rFonts w:ascii="Calibri" w:hAnsi="Calibri"/>
          <w:sz w:val="22"/>
          <w:szCs w:val="22"/>
          <w:lang w:eastAsia="en-GB"/>
        </w:rPr>
      </w:pPr>
      <w:r>
        <w:lastRenderedPageBreak/>
        <w:t>10.3</w:t>
      </w:r>
      <w:r w:rsidRPr="00741122">
        <w:rPr>
          <w:rFonts w:ascii="Calibri" w:hAnsi="Calibri"/>
          <w:sz w:val="22"/>
          <w:szCs w:val="22"/>
          <w:lang w:eastAsia="en-GB"/>
        </w:rPr>
        <w:tab/>
      </w:r>
      <w:r>
        <w:t>MBMS subchannel control procedure for the MCVideo client</w:t>
      </w:r>
      <w:r>
        <w:tab/>
      </w:r>
      <w:r>
        <w:fldChar w:fldCharType="begin" w:fldLock="1"/>
      </w:r>
      <w:r>
        <w:instrText xml:space="preserve"> PAGEREF _Toc99174363 \h </w:instrText>
      </w:r>
      <w:r>
        <w:fldChar w:fldCharType="separate"/>
      </w:r>
      <w:r>
        <w:t>198</w:t>
      </w:r>
      <w:r>
        <w:fldChar w:fldCharType="end"/>
      </w:r>
    </w:p>
    <w:p w14:paraId="5D1BDFE2" w14:textId="4A8AEBBF" w:rsidR="00BA1F7C" w:rsidRPr="00741122" w:rsidRDefault="00BA1F7C">
      <w:pPr>
        <w:pStyle w:val="TOC3"/>
        <w:rPr>
          <w:rFonts w:ascii="Calibri" w:hAnsi="Calibri"/>
          <w:sz w:val="22"/>
          <w:szCs w:val="22"/>
          <w:lang w:eastAsia="en-GB"/>
        </w:rPr>
      </w:pPr>
      <w:r>
        <w:t>10.3.1</w:t>
      </w:r>
      <w:r w:rsidRPr="00741122">
        <w:rPr>
          <w:rFonts w:ascii="Calibri" w:hAnsi="Calibri"/>
          <w:sz w:val="22"/>
          <w:szCs w:val="22"/>
          <w:lang w:eastAsia="en-GB"/>
        </w:rPr>
        <w:tab/>
      </w:r>
      <w:r>
        <w:t>General</w:t>
      </w:r>
      <w:r>
        <w:tab/>
      </w:r>
      <w:r>
        <w:fldChar w:fldCharType="begin" w:fldLock="1"/>
      </w:r>
      <w:r>
        <w:instrText xml:space="preserve"> PAGEREF _Toc99174364 \h </w:instrText>
      </w:r>
      <w:r>
        <w:fldChar w:fldCharType="separate"/>
      </w:r>
      <w:r>
        <w:t>198</w:t>
      </w:r>
      <w:r>
        <w:fldChar w:fldCharType="end"/>
      </w:r>
    </w:p>
    <w:p w14:paraId="1168CFD9" w14:textId="4885B261" w:rsidR="00BA1F7C" w:rsidRPr="00741122" w:rsidRDefault="00BA1F7C">
      <w:pPr>
        <w:pStyle w:val="TOC3"/>
        <w:rPr>
          <w:rFonts w:ascii="Calibri" w:hAnsi="Calibri"/>
          <w:sz w:val="22"/>
          <w:szCs w:val="22"/>
          <w:lang w:eastAsia="en-GB"/>
        </w:rPr>
      </w:pPr>
      <w:r>
        <w:t>10.3.2</w:t>
      </w:r>
      <w:r w:rsidRPr="00741122">
        <w:rPr>
          <w:rFonts w:ascii="Calibri" w:hAnsi="Calibri"/>
          <w:sz w:val="22"/>
          <w:szCs w:val="22"/>
          <w:lang w:eastAsia="en-GB"/>
        </w:rPr>
        <w:tab/>
      </w:r>
      <w:r>
        <w:t>Transmission over a pre-activated MBMS bearer is started</w:t>
      </w:r>
      <w:r>
        <w:tab/>
      </w:r>
      <w:r>
        <w:fldChar w:fldCharType="begin" w:fldLock="1"/>
      </w:r>
      <w:r>
        <w:instrText xml:space="preserve"> PAGEREF _Toc99174365 \h </w:instrText>
      </w:r>
      <w:r>
        <w:fldChar w:fldCharType="separate"/>
      </w:r>
      <w:r>
        <w:t>198</w:t>
      </w:r>
      <w:r>
        <w:fldChar w:fldCharType="end"/>
      </w:r>
    </w:p>
    <w:p w14:paraId="7CFA7D23" w14:textId="3D840662" w:rsidR="00BA1F7C" w:rsidRPr="00741122" w:rsidRDefault="00BA1F7C">
      <w:pPr>
        <w:pStyle w:val="TOC3"/>
        <w:rPr>
          <w:rFonts w:ascii="Calibri" w:hAnsi="Calibri"/>
          <w:sz w:val="22"/>
          <w:szCs w:val="22"/>
          <w:lang w:eastAsia="en-GB"/>
        </w:rPr>
      </w:pPr>
      <w:r>
        <w:t>10.3.3</w:t>
      </w:r>
      <w:r w:rsidRPr="00741122">
        <w:rPr>
          <w:rFonts w:ascii="Calibri" w:hAnsi="Calibri"/>
          <w:sz w:val="22"/>
          <w:szCs w:val="22"/>
          <w:lang w:eastAsia="en-GB"/>
        </w:rPr>
        <w:tab/>
      </w:r>
      <w:r>
        <w:t>Receive transmission control messages, RTP media packets and FEC repair packets over a MBMS subchannel</w:t>
      </w:r>
      <w:r>
        <w:tab/>
      </w:r>
      <w:r>
        <w:fldChar w:fldCharType="begin" w:fldLock="1"/>
      </w:r>
      <w:r>
        <w:instrText xml:space="preserve"> PAGEREF _Toc99174366 \h </w:instrText>
      </w:r>
      <w:r>
        <w:fldChar w:fldCharType="separate"/>
      </w:r>
      <w:r>
        <w:t>198</w:t>
      </w:r>
      <w:r>
        <w:fldChar w:fldCharType="end"/>
      </w:r>
    </w:p>
    <w:p w14:paraId="309FA898" w14:textId="3067888B" w:rsidR="00BA1F7C" w:rsidRPr="00741122" w:rsidRDefault="00BA1F7C">
      <w:pPr>
        <w:pStyle w:val="TOC3"/>
        <w:rPr>
          <w:rFonts w:ascii="Calibri" w:hAnsi="Calibri"/>
          <w:sz w:val="22"/>
          <w:szCs w:val="22"/>
          <w:lang w:eastAsia="en-GB"/>
        </w:rPr>
      </w:pPr>
      <w:r>
        <w:t>10.3.4</w:t>
      </w:r>
      <w:r w:rsidRPr="00741122">
        <w:rPr>
          <w:rFonts w:ascii="Calibri" w:hAnsi="Calibri"/>
          <w:sz w:val="22"/>
          <w:szCs w:val="22"/>
          <w:lang w:eastAsia="en-GB"/>
        </w:rPr>
        <w:tab/>
      </w:r>
      <w:r>
        <w:t>Transmission ended</w:t>
      </w:r>
      <w:r>
        <w:tab/>
      </w:r>
      <w:r>
        <w:fldChar w:fldCharType="begin" w:fldLock="1"/>
      </w:r>
      <w:r>
        <w:instrText xml:space="preserve"> PAGEREF _Toc99174367 \h </w:instrText>
      </w:r>
      <w:r>
        <w:fldChar w:fldCharType="separate"/>
      </w:r>
      <w:r>
        <w:t>199</w:t>
      </w:r>
      <w:r>
        <w:fldChar w:fldCharType="end"/>
      </w:r>
    </w:p>
    <w:p w14:paraId="781392E0" w14:textId="4DAC8A06" w:rsidR="00BA1F7C" w:rsidRPr="00741122" w:rsidRDefault="00BA1F7C">
      <w:pPr>
        <w:pStyle w:val="TOC3"/>
        <w:rPr>
          <w:rFonts w:ascii="Calibri" w:hAnsi="Calibri"/>
          <w:sz w:val="22"/>
          <w:szCs w:val="22"/>
          <w:lang w:eastAsia="en-GB"/>
        </w:rPr>
      </w:pPr>
      <w:r>
        <w:t>10.3.5</w:t>
      </w:r>
      <w:r w:rsidRPr="00741122">
        <w:rPr>
          <w:rFonts w:ascii="Calibri" w:hAnsi="Calibri"/>
          <w:sz w:val="22"/>
          <w:szCs w:val="22"/>
          <w:lang w:eastAsia="en-GB"/>
        </w:rPr>
        <w:tab/>
      </w:r>
      <w:r>
        <w:t>Receive Application Paging message</w:t>
      </w:r>
      <w:r>
        <w:tab/>
      </w:r>
      <w:r>
        <w:fldChar w:fldCharType="begin" w:fldLock="1"/>
      </w:r>
      <w:r>
        <w:instrText xml:space="preserve"> PAGEREF _Toc99174368 \h </w:instrText>
      </w:r>
      <w:r>
        <w:fldChar w:fldCharType="separate"/>
      </w:r>
      <w:r>
        <w:t>199</w:t>
      </w:r>
      <w:r>
        <w:fldChar w:fldCharType="end"/>
      </w:r>
    </w:p>
    <w:p w14:paraId="21F69C67" w14:textId="353F82F4" w:rsidR="00BA1F7C" w:rsidRPr="00741122" w:rsidRDefault="00BA1F7C">
      <w:pPr>
        <w:pStyle w:val="TOC3"/>
        <w:rPr>
          <w:rFonts w:ascii="Calibri" w:hAnsi="Calibri"/>
          <w:sz w:val="22"/>
          <w:szCs w:val="22"/>
          <w:lang w:eastAsia="en-GB"/>
        </w:rPr>
      </w:pPr>
      <w:r>
        <w:t>10.3.</w:t>
      </w:r>
      <w:r w:rsidRPr="001B2AE7">
        <w:t>6</w:t>
      </w:r>
      <w:r w:rsidRPr="00741122">
        <w:rPr>
          <w:rFonts w:ascii="Calibri" w:hAnsi="Calibri"/>
          <w:sz w:val="22"/>
          <w:szCs w:val="22"/>
          <w:lang w:eastAsia="en-GB"/>
        </w:rPr>
        <w:tab/>
      </w:r>
      <w:r>
        <w:t>Receive MBMS bearer announcement over MBMS bearer</w:t>
      </w:r>
      <w:r>
        <w:tab/>
      </w:r>
      <w:r>
        <w:fldChar w:fldCharType="begin" w:fldLock="1"/>
      </w:r>
      <w:r>
        <w:instrText xml:space="preserve"> PAGEREF _Toc99174369 \h </w:instrText>
      </w:r>
      <w:r>
        <w:fldChar w:fldCharType="separate"/>
      </w:r>
      <w:r>
        <w:t>199</w:t>
      </w:r>
      <w:r>
        <w:fldChar w:fldCharType="end"/>
      </w:r>
    </w:p>
    <w:p w14:paraId="0CDAED2B" w14:textId="69BB372D" w:rsidR="00BA1F7C" w:rsidRPr="00741122" w:rsidRDefault="00BA1F7C">
      <w:pPr>
        <w:pStyle w:val="TOC2"/>
        <w:rPr>
          <w:rFonts w:ascii="Calibri" w:hAnsi="Calibri"/>
          <w:sz w:val="22"/>
          <w:szCs w:val="22"/>
          <w:lang w:eastAsia="en-GB"/>
        </w:rPr>
      </w:pPr>
      <w:r>
        <w:t>10.4</w:t>
      </w:r>
      <w:r w:rsidRPr="00741122">
        <w:rPr>
          <w:rFonts w:ascii="Calibri" w:hAnsi="Calibri"/>
          <w:sz w:val="22"/>
          <w:szCs w:val="22"/>
          <w:lang w:eastAsia="en-GB"/>
        </w:rPr>
        <w:tab/>
      </w:r>
      <w:r>
        <w:t>Forward error correction</w:t>
      </w:r>
      <w:r>
        <w:tab/>
      </w:r>
      <w:r>
        <w:fldChar w:fldCharType="begin" w:fldLock="1"/>
      </w:r>
      <w:r>
        <w:instrText xml:space="preserve"> PAGEREF _Toc99174370 \h </w:instrText>
      </w:r>
      <w:r>
        <w:fldChar w:fldCharType="separate"/>
      </w:r>
      <w:r>
        <w:t>199</w:t>
      </w:r>
      <w:r>
        <w:fldChar w:fldCharType="end"/>
      </w:r>
    </w:p>
    <w:p w14:paraId="45C9449E" w14:textId="009D9232" w:rsidR="00BA1F7C" w:rsidRPr="00741122" w:rsidRDefault="00BA1F7C">
      <w:pPr>
        <w:pStyle w:val="TOC3"/>
        <w:rPr>
          <w:rFonts w:ascii="Calibri" w:hAnsi="Calibri"/>
          <w:sz w:val="22"/>
          <w:szCs w:val="22"/>
          <w:lang w:eastAsia="en-GB"/>
        </w:rPr>
      </w:pPr>
      <w:r>
        <w:t>10.4.1</w:t>
      </w:r>
      <w:r w:rsidRPr="00741122">
        <w:rPr>
          <w:rFonts w:ascii="Calibri" w:hAnsi="Calibri"/>
          <w:sz w:val="22"/>
          <w:szCs w:val="22"/>
          <w:lang w:eastAsia="en-GB"/>
        </w:rPr>
        <w:tab/>
      </w:r>
      <w:r>
        <w:t>General</w:t>
      </w:r>
      <w:r>
        <w:tab/>
      </w:r>
      <w:r>
        <w:fldChar w:fldCharType="begin" w:fldLock="1"/>
      </w:r>
      <w:r>
        <w:instrText xml:space="preserve"> PAGEREF _Toc99174371 \h </w:instrText>
      </w:r>
      <w:r>
        <w:fldChar w:fldCharType="separate"/>
      </w:r>
      <w:r>
        <w:t>199</w:t>
      </w:r>
      <w:r>
        <w:fldChar w:fldCharType="end"/>
      </w:r>
    </w:p>
    <w:p w14:paraId="555A2B80" w14:textId="5F66B22D" w:rsidR="00BA1F7C" w:rsidRPr="00741122" w:rsidRDefault="00BA1F7C">
      <w:pPr>
        <w:pStyle w:val="TOC3"/>
        <w:rPr>
          <w:rFonts w:ascii="Calibri" w:hAnsi="Calibri"/>
          <w:sz w:val="22"/>
          <w:szCs w:val="22"/>
          <w:lang w:eastAsia="en-GB"/>
        </w:rPr>
      </w:pPr>
      <w:r>
        <w:t>10.4.2</w:t>
      </w:r>
      <w:r w:rsidRPr="00741122">
        <w:rPr>
          <w:rFonts w:ascii="Calibri" w:hAnsi="Calibri"/>
          <w:sz w:val="22"/>
          <w:szCs w:val="22"/>
          <w:lang w:eastAsia="en-GB"/>
        </w:rPr>
        <w:tab/>
      </w:r>
      <w:r>
        <w:t>Participating MCVideo function procedure for FEC</w:t>
      </w:r>
      <w:r>
        <w:tab/>
      </w:r>
      <w:r>
        <w:fldChar w:fldCharType="begin" w:fldLock="1"/>
      </w:r>
      <w:r>
        <w:instrText xml:space="preserve"> PAGEREF _Toc99174372 \h </w:instrText>
      </w:r>
      <w:r>
        <w:fldChar w:fldCharType="separate"/>
      </w:r>
      <w:r>
        <w:t>199</w:t>
      </w:r>
      <w:r>
        <w:fldChar w:fldCharType="end"/>
      </w:r>
    </w:p>
    <w:p w14:paraId="7F43BFFD" w14:textId="7AE11F9C" w:rsidR="00BA1F7C" w:rsidRPr="00741122" w:rsidRDefault="00BA1F7C">
      <w:pPr>
        <w:pStyle w:val="TOC3"/>
        <w:rPr>
          <w:rFonts w:ascii="Calibri" w:hAnsi="Calibri"/>
          <w:sz w:val="22"/>
          <w:szCs w:val="22"/>
          <w:lang w:eastAsia="en-GB"/>
        </w:rPr>
      </w:pPr>
      <w:r>
        <w:t>10.4.3</w:t>
      </w:r>
      <w:r w:rsidRPr="00741122">
        <w:rPr>
          <w:rFonts w:ascii="Calibri" w:hAnsi="Calibri"/>
          <w:sz w:val="22"/>
          <w:szCs w:val="22"/>
          <w:lang w:eastAsia="en-GB"/>
        </w:rPr>
        <w:tab/>
      </w:r>
      <w:r>
        <w:t>MCVideo client procedure for FEC</w:t>
      </w:r>
      <w:r>
        <w:tab/>
      </w:r>
      <w:r>
        <w:fldChar w:fldCharType="begin" w:fldLock="1"/>
      </w:r>
      <w:r>
        <w:instrText xml:space="preserve"> PAGEREF _Toc99174373 \h </w:instrText>
      </w:r>
      <w:r>
        <w:fldChar w:fldCharType="separate"/>
      </w:r>
      <w:r>
        <w:t>199</w:t>
      </w:r>
      <w:r>
        <w:fldChar w:fldCharType="end"/>
      </w:r>
    </w:p>
    <w:p w14:paraId="65293BBA" w14:textId="0FCA4618" w:rsidR="00BA1F7C" w:rsidRPr="00741122" w:rsidRDefault="00BA1F7C">
      <w:pPr>
        <w:pStyle w:val="TOC2"/>
        <w:rPr>
          <w:rFonts w:ascii="Calibri" w:hAnsi="Calibri"/>
          <w:sz w:val="22"/>
          <w:szCs w:val="22"/>
          <w:lang w:eastAsia="en-GB"/>
        </w:rPr>
      </w:pPr>
      <w:r>
        <w:t>10.5</w:t>
      </w:r>
      <w:r w:rsidRPr="00741122">
        <w:rPr>
          <w:rFonts w:ascii="Calibri" w:hAnsi="Calibri"/>
          <w:sz w:val="22"/>
          <w:szCs w:val="22"/>
          <w:lang w:eastAsia="en-GB"/>
        </w:rPr>
        <w:tab/>
      </w:r>
      <w:r>
        <w:t>Additional MBMS procedures</w:t>
      </w:r>
      <w:r>
        <w:tab/>
      </w:r>
      <w:r>
        <w:fldChar w:fldCharType="begin" w:fldLock="1"/>
      </w:r>
      <w:r>
        <w:instrText xml:space="preserve"> PAGEREF _Toc99174374 \h </w:instrText>
      </w:r>
      <w:r>
        <w:fldChar w:fldCharType="separate"/>
      </w:r>
      <w:r>
        <w:t>200</w:t>
      </w:r>
      <w:r>
        <w:fldChar w:fldCharType="end"/>
      </w:r>
    </w:p>
    <w:p w14:paraId="79E54148" w14:textId="5CFB0C2B" w:rsidR="00BA1F7C" w:rsidRPr="00741122" w:rsidRDefault="00BA1F7C">
      <w:pPr>
        <w:pStyle w:val="TOC2"/>
        <w:rPr>
          <w:rFonts w:ascii="Calibri" w:hAnsi="Calibri"/>
          <w:sz w:val="22"/>
          <w:szCs w:val="22"/>
          <w:lang w:eastAsia="en-GB"/>
        </w:rPr>
      </w:pPr>
      <w:r>
        <w:t>10.5.1</w:t>
      </w:r>
      <w:r w:rsidRPr="00741122">
        <w:rPr>
          <w:rFonts w:ascii="Calibri" w:hAnsi="Calibri"/>
          <w:sz w:val="22"/>
          <w:szCs w:val="22"/>
          <w:lang w:eastAsia="en-GB"/>
        </w:rPr>
        <w:tab/>
      </w:r>
      <w:r>
        <w:t>Group dynamic data notifications</w:t>
      </w:r>
      <w:r>
        <w:tab/>
      </w:r>
      <w:r>
        <w:fldChar w:fldCharType="begin" w:fldLock="1"/>
      </w:r>
      <w:r>
        <w:instrText xml:space="preserve"> PAGEREF _Toc99174375 \h </w:instrText>
      </w:r>
      <w:r>
        <w:fldChar w:fldCharType="separate"/>
      </w:r>
      <w:r>
        <w:t>200</w:t>
      </w:r>
      <w:r>
        <w:fldChar w:fldCharType="end"/>
      </w:r>
    </w:p>
    <w:p w14:paraId="6B066AE1" w14:textId="13D97155" w:rsidR="00BA1F7C" w:rsidRPr="00741122" w:rsidRDefault="00BA1F7C">
      <w:pPr>
        <w:pStyle w:val="TOC1"/>
        <w:rPr>
          <w:rFonts w:ascii="Calibri" w:hAnsi="Calibri"/>
          <w:szCs w:val="22"/>
          <w:lang w:eastAsia="en-GB"/>
        </w:rPr>
      </w:pPr>
      <w:r>
        <w:t>11</w:t>
      </w:r>
      <w:r w:rsidRPr="00741122">
        <w:rPr>
          <w:rFonts w:ascii="Calibri" w:hAnsi="Calibri"/>
          <w:szCs w:val="22"/>
          <w:lang w:eastAsia="en-GB"/>
        </w:rPr>
        <w:tab/>
      </w:r>
      <w:r>
        <w:t>Configurable parameters</w:t>
      </w:r>
      <w:r>
        <w:tab/>
      </w:r>
      <w:r>
        <w:fldChar w:fldCharType="begin" w:fldLock="1"/>
      </w:r>
      <w:r>
        <w:instrText xml:space="preserve"> PAGEREF _Toc99174376 \h </w:instrText>
      </w:r>
      <w:r>
        <w:fldChar w:fldCharType="separate"/>
      </w:r>
      <w:r>
        <w:t>200</w:t>
      </w:r>
      <w:r>
        <w:fldChar w:fldCharType="end"/>
      </w:r>
    </w:p>
    <w:p w14:paraId="703F202A" w14:textId="7548FC38" w:rsidR="00BA1F7C" w:rsidRPr="00741122" w:rsidRDefault="00BA1F7C">
      <w:pPr>
        <w:pStyle w:val="TOC2"/>
        <w:rPr>
          <w:rFonts w:ascii="Calibri" w:hAnsi="Calibri"/>
          <w:sz w:val="22"/>
          <w:szCs w:val="22"/>
          <w:lang w:eastAsia="en-GB"/>
        </w:rPr>
      </w:pPr>
      <w:r>
        <w:t>11.1</w:t>
      </w:r>
      <w:r w:rsidRPr="00741122">
        <w:rPr>
          <w:rFonts w:ascii="Calibri" w:hAnsi="Calibri"/>
          <w:sz w:val="22"/>
          <w:szCs w:val="22"/>
          <w:lang w:eastAsia="en-GB"/>
        </w:rPr>
        <w:tab/>
      </w:r>
      <w:r>
        <w:t>Timers</w:t>
      </w:r>
      <w:r>
        <w:tab/>
      </w:r>
      <w:r>
        <w:fldChar w:fldCharType="begin" w:fldLock="1"/>
      </w:r>
      <w:r>
        <w:instrText xml:space="preserve"> PAGEREF _Toc99174377 \h </w:instrText>
      </w:r>
      <w:r>
        <w:fldChar w:fldCharType="separate"/>
      </w:r>
      <w:r>
        <w:t>200</w:t>
      </w:r>
      <w:r>
        <w:fldChar w:fldCharType="end"/>
      </w:r>
    </w:p>
    <w:p w14:paraId="40C1D0C9" w14:textId="1EA0BDEC" w:rsidR="00BA1F7C" w:rsidRPr="00741122" w:rsidRDefault="00BA1F7C">
      <w:pPr>
        <w:pStyle w:val="TOC3"/>
        <w:rPr>
          <w:rFonts w:ascii="Calibri" w:hAnsi="Calibri"/>
          <w:sz w:val="22"/>
          <w:szCs w:val="22"/>
          <w:lang w:eastAsia="en-GB"/>
        </w:rPr>
      </w:pPr>
      <w:r>
        <w:t>11.1.1</w:t>
      </w:r>
      <w:r w:rsidRPr="00741122">
        <w:rPr>
          <w:rFonts w:ascii="Calibri" w:hAnsi="Calibri"/>
          <w:sz w:val="22"/>
          <w:szCs w:val="22"/>
          <w:lang w:eastAsia="en-GB"/>
        </w:rPr>
        <w:tab/>
      </w:r>
      <w:r>
        <w:t>Timers in the on-network transmission participant</w:t>
      </w:r>
      <w:r>
        <w:tab/>
      </w:r>
      <w:r>
        <w:fldChar w:fldCharType="begin" w:fldLock="1"/>
      </w:r>
      <w:r>
        <w:instrText xml:space="preserve"> PAGEREF _Toc99174378 \h </w:instrText>
      </w:r>
      <w:r>
        <w:fldChar w:fldCharType="separate"/>
      </w:r>
      <w:r>
        <w:t>200</w:t>
      </w:r>
      <w:r>
        <w:fldChar w:fldCharType="end"/>
      </w:r>
    </w:p>
    <w:p w14:paraId="66738DA7" w14:textId="5C9F367F" w:rsidR="00BA1F7C" w:rsidRPr="00741122" w:rsidRDefault="00BA1F7C">
      <w:pPr>
        <w:pStyle w:val="TOC3"/>
        <w:rPr>
          <w:rFonts w:ascii="Calibri" w:hAnsi="Calibri"/>
          <w:sz w:val="22"/>
          <w:szCs w:val="22"/>
          <w:lang w:eastAsia="en-GB"/>
        </w:rPr>
      </w:pPr>
      <w:r>
        <w:t>11.1.2</w:t>
      </w:r>
      <w:r w:rsidRPr="00741122">
        <w:rPr>
          <w:rFonts w:ascii="Calibri" w:hAnsi="Calibri"/>
          <w:sz w:val="22"/>
          <w:szCs w:val="22"/>
          <w:lang w:eastAsia="en-GB"/>
        </w:rPr>
        <w:tab/>
      </w:r>
      <w:r>
        <w:t>Timers in the off-network transmission participant</w:t>
      </w:r>
      <w:r>
        <w:tab/>
      </w:r>
      <w:r>
        <w:fldChar w:fldCharType="begin" w:fldLock="1"/>
      </w:r>
      <w:r>
        <w:instrText xml:space="preserve"> PAGEREF _Toc99174379 \h </w:instrText>
      </w:r>
      <w:r>
        <w:fldChar w:fldCharType="separate"/>
      </w:r>
      <w:r>
        <w:t>202</w:t>
      </w:r>
      <w:r>
        <w:fldChar w:fldCharType="end"/>
      </w:r>
    </w:p>
    <w:p w14:paraId="7A0E2950" w14:textId="425BA939" w:rsidR="00BA1F7C" w:rsidRPr="00741122" w:rsidRDefault="00BA1F7C">
      <w:pPr>
        <w:pStyle w:val="TOC3"/>
        <w:rPr>
          <w:rFonts w:ascii="Calibri" w:hAnsi="Calibri"/>
          <w:sz w:val="22"/>
          <w:szCs w:val="22"/>
          <w:lang w:eastAsia="en-GB"/>
        </w:rPr>
      </w:pPr>
      <w:r>
        <w:t>11.1.3</w:t>
      </w:r>
      <w:r w:rsidRPr="00741122">
        <w:rPr>
          <w:rFonts w:ascii="Calibri" w:hAnsi="Calibri"/>
          <w:sz w:val="22"/>
          <w:szCs w:val="22"/>
          <w:lang w:eastAsia="en-GB"/>
        </w:rPr>
        <w:tab/>
      </w:r>
      <w:r>
        <w:t>Timers in the transmission control server</w:t>
      </w:r>
      <w:r>
        <w:tab/>
      </w:r>
      <w:r>
        <w:fldChar w:fldCharType="begin" w:fldLock="1"/>
      </w:r>
      <w:r>
        <w:instrText xml:space="preserve"> PAGEREF _Toc99174380 \h </w:instrText>
      </w:r>
      <w:r>
        <w:fldChar w:fldCharType="separate"/>
      </w:r>
      <w:r>
        <w:t>205</w:t>
      </w:r>
      <w:r>
        <w:fldChar w:fldCharType="end"/>
      </w:r>
    </w:p>
    <w:p w14:paraId="0C53E69D" w14:textId="7437FDF8" w:rsidR="00BA1F7C" w:rsidRPr="00741122" w:rsidRDefault="00BA1F7C">
      <w:pPr>
        <w:pStyle w:val="TOC3"/>
        <w:rPr>
          <w:rFonts w:ascii="Calibri" w:hAnsi="Calibri"/>
          <w:sz w:val="22"/>
          <w:szCs w:val="22"/>
          <w:lang w:eastAsia="en-GB"/>
        </w:rPr>
      </w:pPr>
      <w:r>
        <w:t>11.1.4</w:t>
      </w:r>
      <w:r w:rsidRPr="00741122">
        <w:rPr>
          <w:rFonts w:ascii="Calibri" w:hAnsi="Calibri"/>
          <w:sz w:val="22"/>
          <w:szCs w:val="22"/>
          <w:lang w:eastAsia="en-GB"/>
        </w:rPr>
        <w:tab/>
      </w:r>
      <w:r>
        <w:t>Timers in the participating MCVideo function</w:t>
      </w:r>
      <w:r>
        <w:tab/>
      </w:r>
      <w:r>
        <w:fldChar w:fldCharType="begin" w:fldLock="1"/>
      </w:r>
      <w:r>
        <w:instrText xml:space="preserve"> PAGEREF _Toc99174381 \h </w:instrText>
      </w:r>
      <w:r>
        <w:fldChar w:fldCharType="separate"/>
      </w:r>
      <w:r>
        <w:t>207</w:t>
      </w:r>
      <w:r>
        <w:fldChar w:fldCharType="end"/>
      </w:r>
    </w:p>
    <w:p w14:paraId="09C2D4F4" w14:textId="2A758333" w:rsidR="00BA1F7C" w:rsidRPr="00741122" w:rsidRDefault="00BA1F7C">
      <w:pPr>
        <w:pStyle w:val="TOC2"/>
        <w:rPr>
          <w:rFonts w:ascii="Calibri" w:hAnsi="Calibri"/>
          <w:sz w:val="22"/>
          <w:szCs w:val="22"/>
          <w:lang w:eastAsia="en-GB"/>
        </w:rPr>
      </w:pPr>
      <w:r>
        <w:t>11.2</w:t>
      </w:r>
      <w:r w:rsidRPr="00741122">
        <w:rPr>
          <w:rFonts w:ascii="Calibri" w:hAnsi="Calibri"/>
          <w:sz w:val="22"/>
          <w:szCs w:val="22"/>
          <w:lang w:eastAsia="en-GB"/>
        </w:rPr>
        <w:tab/>
      </w:r>
      <w:r>
        <w:t>Counters</w:t>
      </w:r>
      <w:r>
        <w:tab/>
      </w:r>
      <w:r>
        <w:fldChar w:fldCharType="begin" w:fldLock="1"/>
      </w:r>
      <w:r>
        <w:instrText xml:space="preserve"> PAGEREF _Toc99174382 \h </w:instrText>
      </w:r>
      <w:r>
        <w:fldChar w:fldCharType="separate"/>
      </w:r>
      <w:r>
        <w:t>208</w:t>
      </w:r>
      <w:r>
        <w:fldChar w:fldCharType="end"/>
      </w:r>
    </w:p>
    <w:p w14:paraId="127045CC" w14:textId="4CF9FFB2" w:rsidR="00BA1F7C" w:rsidRPr="00741122" w:rsidRDefault="00BA1F7C">
      <w:pPr>
        <w:pStyle w:val="TOC3"/>
        <w:rPr>
          <w:rFonts w:ascii="Calibri" w:hAnsi="Calibri"/>
          <w:sz w:val="22"/>
          <w:szCs w:val="22"/>
          <w:lang w:eastAsia="en-GB"/>
        </w:rPr>
      </w:pPr>
      <w:r>
        <w:t>11.2.1</w:t>
      </w:r>
      <w:r w:rsidRPr="00741122">
        <w:rPr>
          <w:rFonts w:ascii="Calibri" w:hAnsi="Calibri"/>
          <w:sz w:val="22"/>
          <w:szCs w:val="22"/>
          <w:lang w:eastAsia="en-GB"/>
        </w:rPr>
        <w:tab/>
      </w:r>
      <w:r>
        <w:t>Counters in the on-network transmission participant</w:t>
      </w:r>
      <w:r>
        <w:tab/>
      </w:r>
      <w:r>
        <w:fldChar w:fldCharType="begin" w:fldLock="1"/>
      </w:r>
      <w:r>
        <w:instrText xml:space="preserve"> PAGEREF _Toc99174383 \h </w:instrText>
      </w:r>
      <w:r>
        <w:fldChar w:fldCharType="separate"/>
      </w:r>
      <w:r>
        <w:t>208</w:t>
      </w:r>
      <w:r>
        <w:fldChar w:fldCharType="end"/>
      </w:r>
    </w:p>
    <w:p w14:paraId="78325C94" w14:textId="63A42025" w:rsidR="00BA1F7C" w:rsidRPr="00741122" w:rsidRDefault="00BA1F7C">
      <w:pPr>
        <w:pStyle w:val="TOC3"/>
        <w:rPr>
          <w:rFonts w:ascii="Calibri" w:hAnsi="Calibri"/>
          <w:sz w:val="22"/>
          <w:szCs w:val="22"/>
          <w:lang w:eastAsia="en-GB"/>
        </w:rPr>
      </w:pPr>
      <w:r>
        <w:t>11.2.2</w:t>
      </w:r>
      <w:r w:rsidRPr="00741122">
        <w:rPr>
          <w:rFonts w:ascii="Calibri" w:hAnsi="Calibri"/>
          <w:sz w:val="22"/>
          <w:szCs w:val="22"/>
          <w:lang w:eastAsia="en-GB"/>
        </w:rPr>
        <w:tab/>
      </w:r>
      <w:r>
        <w:t>Counters in the off-network transmission participant</w:t>
      </w:r>
      <w:r>
        <w:tab/>
      </w:r>
      <w:r>
        <w:fldChar w:fldCharType="begin" w:fldLock="1"/>
      </w:r>
      <w:r>
        <w:instrText xml:space="preserve"> PAGEREF _Toc99174384 \h </w:instrText>
      </w:r>
      <w:r>
        <w:fldChar w:fldCharType="separate"/>
      </w:r>
      <w:r>
        <w:t>208</w:t>
      </w:r>
      <w:r>
        <w:fldChar w:fldCharType="end"/>
      </w:r>
    </w:p>
    <w:p w14:paraId="3F167FD1" w14:textId="60FA7D48" w:rsidR="00BA1F7C" w:rsidRPr="00741122" w:rsidRDefault="00BA1F7C">
      <w:pPr>
        <w:pStyle w:val="TOC3"/>
        <w:rPr>
          <w:rFonts w:ascii="Calibri" w:hAnsi="Calibri"/>
          <w:sz w:val="22"/>
          <w:szCs w:val="22"/>
          <w:lang w:eastAsia="en-GB"/>
        </w:rPr>
      </w:pPr>
      <w:r>
        <w:t>11.2.3</w:t>
      </w:r>
      <w:r w:rsidRPr="00741122">
        <w:rPr>
          <w:rFonts w:ascii="Calibri" w:hAnsi="Calibri"/>
          <w:sz w:val="22"/>
          <w:szCs w:val="22"/>
          <w:lang w:eastAsia="en-GB"/>
        </w:rPr>
        <w:tab/>
      </w:r>
      <w:r>
        <w:t>Counters in the controlling MCVideo function</w:t>
      </w:r>
      <w:r>
        <w:tab/>
      </w:r>
      <w:r>
        <w:fldChar w:fldCharType="begin" w:fldLock="1"/>
      </w:r>
      <w:r>
        <w:instrText xml:space="preserve"> PAGEREF _Toc99174385 \h </w:instrText>
      </w:r>
      <w:r>
        <w:fldChar w:fldCharType="separate"/>
      </w:r>
      <w:r>
        <w:t>209</w:t>
      </w:r>
      <w:r>
        <w:fldChar w:fldCharType="end"/>
      </w:r>
    </w:p>
    <w:p w14:paraId="5D325E0C" w14:textId="21F17F54" w:rsidR="00BA1F7C" w:rsidRPr="00741122" w:rsidRDefault="00BA1F7C">
      <w:pPr>
        <w:pStyle w:val="TOC3"/>
        <w:rPr>
          <w:rFonts w:ascii="Calibri" w:hAnsi="Calibri"/>
          <w:sz w:val="22"/>
          <w:szCs w:val="22"/>
          <w:lang w:eastAsia="en-GB"/>
        </w:rPr>
      </w:pPr>
      <w:r>
        <w:t>11.2.4</w:t>
      </w:r>
      <w:r w:rsidRPr="00741122">
        <w:rPr>
          <w:rFonts w:ascii="Calibri" w:hAnsi="Calibri"/>
          <w:sz w:val="22"/>
          <w:szCs w:val="22"/>
          <w:lang w:eastAsia="en-GB"/>
        </w:rPr>
        <w:tab/>
      </w:r>
      <w:r>
        <w:t>Counters in the participating MCVideo function</w:t>
      </w:r>
      <w:r>
        <w:tab/>
      </w:r>
      <w:r>
        <w:fldChar w:fldCharType="begin" w:fldLock="1"/>
      </w:r>
      <w:r>
        <w:instrText xml:space="preserve"> PAGEREF _Toc99174386 \h </w:instrText>
      </w:r>
      <w:r>
        <w:fldChar w:fldCharType="separate"/>
      </w:r>
      <w:r>
        <w:t>210</w:t>
      </w:r>
      <w:r>
        <w:fldChar w:fldCharType="end"/>
      </w:r>
    </w:p>
    <w:p w14:paraId="704EEC7D" w14:textId="27BFD67D" w:rsidR="00BA1F7C" w:rsidRPr="00741122" w:rsidRDefault="00BA1F7C">
      <w:pPr>
        <w:pStyle w:val="TOC1"/>
        <w:rPr>
          <w:rFonts w:ascii="Calibri" w:hAnsi="Calibri"/>
          <w:szCs w:val="22"/>
          <w:lang w:eastAsia="en-GB"/>
        </w:rPr>
      </w:pPr>
      <w:r>
        <w:t>12</w:t>
      </w:r>
      <w:r w:rsidRPr="00741122">
        <w:rPr>
          <w:rFonts w:ascii="Calibri" w:hAnsi="Calibri"/>
          <w:szCs w:val="22"/>
          <w:lang w:eastAsia="en-GB"/>
        </w:rPr>
        <w:tab/>
      </w:r>
      <w:r>
        <w:t>Extensions within the present document</w:t>
      </w:r>
      <w:r>
        <w:tab/>
      </w:r>
      <w:r>
        <w:fldChar w:fldCharType="begin" w:fldLock="1"/>
      </w:r>
      <w:r>
        <w:instrText xml:space="preserve"> PAGEREF _Toc99174387 \h </w:instrText>
      </w:r>
      <w:r>
        <w:fldChar w:fldCharType="separate"/>
      </w:r>
      <w:r>
        <w:t>211</w:t>
      </w:r>
      <w:r>
        <w:fldChar w:fldCharType="end"/>
      </w:r>
    </w:p>
    <w:p w14:paraId="1ED37A76" w14:textId="744E72A0" w:rsidR="00BA1F7C" w:rsidRPr="00741122" w:rsidRDefault="00BA1F7C">
      <w:pPr>
        <w:pStyle w:val="TOC2"/>
        <w:rPr>
          <w:rFonts w:ascii="Calibri" w:hAnsi="Calibri"/>
          <w:sz w:val="22"/>
          <w:szCs w:val="22"/>
          <w:lang w:eastAsia="en-GB"/>
        </w:rPr>
      </w:pPr>
      <w:r>
        <w:t>12.1</w:t>
      </w:r>
      <w:r w:rsidRPr="00741122">
        <w:rPr>
          <w:rFonts w:ascii="Calibri" w:hAnsi="Calibri"/>
          <w:sz w:val="22"/>
          <w:szCs w:val="22"/>
          <w:lang w:eastAsia="en-GB"/>
        </w:rPr>
        <w:tab/>
      </w:r>
      <w:r>
        <w:t>Session description types defined within the present document</w:t>
      </w:r>
      <w:r>
        <w:tab/>
      </w:r>
      <w:r>
        <w:fldChar w:fldCharType="begin" w:fldLock="1"/>
      </w:r>
      <w:r>
        <w:instrText xml:space="preserve"> PAGEREF _Toc99174388 \h </w:instrText>
      </w:r>
      <w:r>
        <w:fldChar w:fldCharType="separate"/>
      </w:r>
      <w:r>
        <w:t>211</w:t>
      </w:r>
      <w:r>
        <w:fldChar w:fldCharType="end"/>
      </w:r>
    </w:p>
    <w:p w14:paraId="320DCEDE" w14:textId="07CDDCB6" w:rsidR="00BA1F7C" w:rsidRPr="00741122" w:rsidRDefault="00BA1F7C">
      <w:pPr>
        <w:pStyle w:val="TOC3"/>
        <w:rPr>
          <w:rFonts w:ascii="Calibri" w:hAnsi="Calibri"/>
          <w:sz w:val="22"/>
          <w:szCs w:val="22"/>
          <w:lang w:eastAsia="en-GB"/>
        </w:rPr>
      </w:pPr>
      <w:r>
        <w:t>12.1.1</w:t>
      </w:r>
      <w:r w:rsidRPr="00741122">
        <w:rPr>
          <w:rFonts w:ascii="Calibri" w:hAnsi="Calibri"/>
          <w:sz w:val="22"/>
          <w:szCs w:val="22"/>
          <w:lang w:eastAsia="en-GB"/>
        </w:rPr>
        <w:tab/>
      </w:r>
      <w:r>
        <w:t>General</w:t>
      </w:r>
      <w:r>
        <w:tab/>
      </w:r>
      <w:r>
        <w:fldChar w:fldCharType="begin" w:fldLock="1"/>
      </w:r>
      <w:r>
        <w:instrText xml:space="preserve"> PAGEREF _Toc99174389 \h </w:instrText>
      </w:r>
      <w:r>
        <w:fldChar w:fldCharType="separate"/>
      </w:r>
      <w:r>
        <w:t>211</w:t>
      </w:r>
      <w:r>
        <w:fldChar w:fldCharType="end"/>
      </w:r>
    </w:p>
    <w:p w14:paraId="56C5F7DC" w14:textId="3C072AFA" w:rsidR="00BA1F7C" w:rsidRPr="00741122" w:rsidRDefault="00BA1F7C">
      <w:pPr>
        <w:pStyle w:val="TOC3"/>
        <w:rPr>
          <w:rFonts w:ascii="Calibri" w:hAnsi="Calibri"/>
          <w:sz w:val="22"/>
          <w:szCs w:val="22"/>
          <w:lang w:eastAsia="en-GB"/>
        </w:rPr>
      </w:pPr>
      <w:r>
        <w:t>12.1.2</w:t>
      </w:r>
      <w:r w:rsidRPr="00741122">
        <w:rPr>
          <w:rFonts w:ascii="Calibri" w:hAnsi="Calibri"/>
          <w:sz w:val="22"/>
          <w:szCs w:val="22"/>
          <w:lang w:eastAsia="en-GB"/>
        </w:rPr>
        <w:tab/>
      </w:r>
      <w:r>
        <w:t>SDP "fmtp" attribute for MCVideo</w:t>
      </w:r>
      <w:r>
        <w:tab/>
      </w:r>
      <w:r>
        <w:fldChar w:fldCharType="begin" w:fldLock="1"/>
      </w:r>
      <w:r>
        <w:instrText xml:space="preserve"> PAGEREF _Toc99174390 \h </w:instrText>
      </w:r>
      <w:r>
        <w:fldChar w:fldCharType="separate"/>
      </w:r>
      <w:r>
        <w:t>211</w:t>
      </w:r>
      <w:r>
        <w:fldChar w:fldCharType="end"/>
      </w:r>
    </w:p>
    <w:p w14:paraId="03C28B44" w14:textId="2E9623C5" w:rsidR="00BA1F7C" w:rsidRPr="00741122" w:rsidRDefault="00BA1F7C">
      <w:pPr>
        <w:pStyle w:val="TOC4"/>
        <w:rPr>
          <w:rFonts w:ascii="Calibri" w:hAnsi="Calibri"/>
          <w:sz w:val="22"/>
          <w:szCs w:val="22"/>
          <w:lang w:eastAsia="en-GB"/>
        </w:rPr>
      </w:pPr>
      <w:r>
        <w:t>12.1.2.1</w:t>
      </w:r>
      <w:r w:rsidRPr="00741122">
        <w:rPr>
          <w:rFonts w:ascii="Calibri" w:hAnsi="Calibri"/>
          <w:sz w:val="22"/>
          <w:szCs w:val="22"/>
          <w:lang w:eastAsia="en-GB"/>
        </w:rPr>
        <w:tab/>
      </w:r>
      <w:r>
        <w:t>General</w:t>
      </w:r>
      <w:r>
        <w:tab/>
      </w:r>
      <w:r>
        <w:fldChar w:fldCharType="begin" w:fldLock="1"/>
      </w:r>
      <w:r>
        <w:instrText xml:space="preserve"> PAGEREF _Toc99174391 \h </w:instrText>
      </w:r>
      <w:r>
        <w:fldChar w:fldCharType="separate"/>
      </w:r>
      <w:r>
        <w:t>211</w:t>
      </w:r>
      <w:r>
        <w:fldChar w:fldCharType="end"/>
      </w:r>
    </w:p>
    <w:p w14:paraId="59656919" w14:textId="0D20F704" w:rsidR="00BA1F7C" w:rsidRPr="00741122" w:rsidRDefault="00BA1F7C">
      <w:pPr>
        <w:pStyle w:val="TOC4"/>
        <w:rPr>
          <w:rFonts w:ascii="Calibri" w:hAnsi="Calibri"/>
          <w:sz w:val="22"/>
          <w:szCs w:val="22"/>
          <w:lang w:eastAsia="en-GB"/>
        </w:rPr>
      </w:pPr>
      <w:r>
        <w:t>12.1.2.2</w:t>
      </w:r>
      <w:r w:rsidRPr="00741122">
        <w:rPr>
          <w:rFonts w:ascii="Calibri" w:hAnsi="Calibri"/>
          <w:sz w:val="22"/>
          <w:szCs w:val="22"/>
          <w:lang w:eastAsia="en-GB"/>
        </w:rPr>
        <w:tab/>
      </w:r>
      <w:r>
        <w:t>Semantics</w:t>
      </w:r>
      <w:r>
        <w:tab/>
      </w:r>
      <w:r>
        <w:fldChar w:fldCharType="begin" w:fldLock="1"/>
      </w:r>
      <w:r>
        <w:instrText xml:space="preserve"> PAGEREF _Toc99174392 \h </w:instrText>
      </w:r>
      <w:r>
        <w:fldChar w:fldCharType="separate"/>
      </w:r>
      <w:r>
        <w:t>211</w:t>
      </w:r>
      <w:r>
        <w:fldChar w:fldCharType="end"/>
      </w:r>
    </w:p>
    <w:p w14:paraId="227DC32B" w14:textId="020F5C20" w:rsidR="00BA1F7C" w:rsidRPr="00741122" w:rsidRDefault="00BA1F7C">
      <w:pPr>
        <w:pStyle w:val="TOC4"/>
        <w:rPr>
          <w:rFonts w:ascii="Calibri" w:hAnsi="Calibri"/>
          <w:sz w:val="22"/>
          <w:szCs w:val="22"/>
          <w:lang w:eastAsia="en-GB"/>
        </w:rPr>
      </w:pPr>
      <w:r>
        <w:t>12.1.2.3</w:t>
      </w:r>
      <w:r w:rsidRPr="00741122">
        <w:rPr>
          <w:rFonts w:ascii="Calibri" w:hAnsi="Calibri"/>
          <w:sz w:val="22"/>
          <w:szCs w:val="22"/>
          <w:lang w:eastAsia="en-GB"/>
        </w:rPr>
        <w:tab/>
      </w:r>
      <w:r>
        <w:t>Syntax</w:t>
      </w:r>
      <w:r>
        <w:tab/>
      </w:r>
      <w:r>
        <w:fldChar w:fldCharType="begin" w:fldLock="1"/>
      </w:r>
      <w:r>
        <w:instrText xml:space="preserve"> PAGEREF _Toc99174393 \h </w:instrText>
      </w:r>
      <w:r>
        <w:fldChar w:fldCharType="separate"/>
      </w:r>
      <w:r>
        <w:t>212</w:t>
      </w:r>
      <w:r>
        <w:fldChar w:fldCharType="end"/>
      </w:r>
    </w:p>
    <w:p w14:paraId="4DB50F5A" w14:textId="262251BC" w:rsidR="00BA1F7C" w:rsidRPr="00741122" w:rsidRDefault="00BA1F7C">
      <w:pPr>
        <w:pStyle w:val="TOC1"/>
        <w:rPr>
          <w:rFonts w:ascii="Calibri" w:hAnsi="Calibri"/>
          <w:szCs w:val="22"/>
          <w:lang w:eastAsia="en-GB"/>
        </w:rPr>
      </w:pPr>
      <w:r>
        <w:t>13</w:t>
      </w:r>
      <w:r w:rsidRPr="00741122">
        <w:rPr>
          <w:rFonts w:ascii="Calibri" w:hAnsi="Calibri"/>
          <w:szCs w:val="22"/>
        </w:rPr>
        <w:tab/>
      </w:r>
      <w:r>
        <w:rPr>
          <w:lang w:eastAsia="zh-CN"/>
        </w:rPr>
        <w:t>Media plane security</w:t>
      </w:r>
      <w:r>
        <w:tab/>
      </w:r>
      <w:r>
        <w:fldChar w:fldCharType="begin" w:fldLock="1"/>
      </w:r>
      <w:r>
        <w:instrText xml:space="preserve"> PAGEREF _Toc99174394 \h </w:instrText>
      </w:r>
      <w:r>
        <w:fldChar w:fldCharType="separate"/>
      </w:r>
      <w:r>
        <w:t>212</w:t>
      </w:r>
      <w:r>
        <w:fldChar w:fldCharType="end"/>
      </w:r>
    </w:p>
    <w:p w14:paraId="361ADB85" w14:textId="7F7C309F" w:rsidR="00BA1F7C" w:rsidRPr="00741122" w:rsidRDefault="00BA1F7C">
      <w:pPr>
        <w:pStyle w:val="TOC2"/>
        <w:rPr>
          <w:rFonts w:ascii="Calibri" w:hAnsi="Calibri"/>
          <w:sz w:val="22"/>
          <w:szCs w:val="22"/>
          <w:lang w:eastAsia="en-GB"/>
        </w:rPr>
      </w:pPr>
      <w:r>
        <w:t>13.1</w:t>
      </w:r>
      <w:r w:rsidRPr="00741122">
        <w:rPr>
          <w:rFonts w:ascii="Calibri" w:hAnsi="Calibri"/>
          <w:sz w:val="22"/>
          <w:szCs w:val="22"/>
          <w:lang w:eastAsia="en-GB"/>
        </w:rPr>
        <w:tab/>
      </w:r>
      <w:r>
        <w:t>General</w:t>
      </w:r>
      <w:r>
        <w:tab/>
      </w:r>
      <w:r>
        <w:fldChar w:fldCharType="begin" w:fldLock="1"/>
      </w:r>
      <w:r>
        <w:instrText xml:space="preserve"> PAGEREF _Toc99174395 \h </w:instrText>
      </w:r>
      <w:r>
        <w:fldChar w:fldCharType="separate"/>
      </w:r>
      <w:r>
        <w:t>212</w:t>
      </w:r>
      <w:r>
        <w:fldChar w:fldCharType="end"/>
      </w:r>
    </w:p>
    <w:p w14:paraId="3F643F67" w14:textId="1887F2B1" w:rsidR="00BA1F7C" w:rsidRPr="00741122" w:rsidRDefault="00BA1F7C">
      <w:pPr>
        <w:pStyle w:val="TOC2"/>
        <w:rPr>
          <w:rFonts w:ascii="Calibri" w:hAnsi="Calibri"/>
          <w:sz w:val="22"/>
          <w:szCs w:val="22"/>
          <w:lang w:eastAsia="en-GB"/>
        </w:rPr>
      </w:pPr>
      <w:r>
        <w:t>13.2</w:t>
      </w:r>
      <w:r w:rsidRPr="00741122">
        <w:rPr>
          <w:rFonts w:ascii="Calibri" w:hAnsi="Calibri"/>
          <w:sz w:val="22"/>
          <w:szCs w:val="22"/>
          <w:lang w:eastAsia="en-GB"/>
        </w:rPr>
        <w:tab/>
      </w:r>
      <w:r>
        <w:t>Derivation of SRTP/SRTCP master keys</w:t>
      </w:r>
      <w:r>
        <w:tab/>
      </w:r>
      <w:r>
        <w:fldChar w:fldCharType="begin" w:fldLock="1"/>
      </w:r>
      <w:r>
        <w:instrText xml:space="preserve"> PAGEREF _Toc99174396 \h </w:instrText>
      </w:r>
      <w:r>
        <w:fldChar w:fldCharType="separate"/>
      </w:r>
      <w:r>
        <w:t>214</w:t>
      </w:r>
      <w:r>
        <w:fldChar w:fldCharType="end"/>
      </w:r>
    </w:p>
    <w:p w14:paraId="03E13434" w14:textId="628962D8" w:rsidR="00BA1F7C" w:rsidRPr="00741122" w:rsidRDefault="00BA1F7C">
      <w:pPr>
        <w:pStyle w:val="TOC2"/>
        <w:rPr>
          <w:rFonts w:ascii="Calibri" w:hAnsi="Calibri"/>
          <w:sz w:val="22"/>
          <w:szCs w:val="22"/>
          <w:lang w:eastAsia="en-GB"/>
        </w:rPr>
      </w:pPr>
      <w:r>
        <w:t>13.3</w:t>
      </w:r>
      <w:r w:rsidRPr="00741122">
        <w:rPr>
          <w:rFonts w:ascii="Calibri" w:hAnsi="Calibri"/>
          <w:sz w:val="22"/>
          <w:szCs w:val="22"/>
          <w:lang w:eastAsia="en-GB"/>
        </w:rPr>
        <w:tab/>
      </w:r>
      <w:r>
        <w:t>Media plane encryption and decryption</w:t>
      </w:r>
      <w:r>
        <w:tab/>
      </w:r>
      <w:r>
        <w:fldChar w:fldCharType="begin" w:fldLock="1"/>
      </w:r>
      <w:r>
        <w:instrText xml:space="preserve"> PAGEREF _Toc99174397 \h </w:instrText>
      </w:r>
      <w:r>
        <w:fldChar w:fldCharType="separate"/>
      </w:r>
      <w:r>
        <w:t>214</w:t>
      </w:r>
      <w:r>
        <w:fldChar w:fldCharType="end"/>
      </w:r>
    </w:p>
    <w:p w14:paraId="719C63F0" w14:textId="6637A75B" w:rsidR="00BA1F7C" w:rsidRPr="00741122" w:rsidRDefault="00BA1F7C">
      <w:pPr>
        <w:pStyle w:val="TOC3"/>
        <w:rPr>
          <w:rFonts w:ascii="Calibri" w:hAnsi="Calibri"/>
          <w:sz w:val="22"/>
          <w:szCs w:val="22"/>
          <w:lang w:eastAsia="en-GB"/>
        </w:rPr>
      </w:pPr>
      <w:r>
        <w:t>13.3.1</w:t>
      </w:r>
      <w:r w:rsidRPr="00741122">
        <w:rPr>
          <w:rFonts w:ascii="Calibri" w:hAnsi="Calibri"/>
          <w:sz w:val="22"/>
          <w:szCs w:val="22"/>
          <w:lang w:eastAsia="en-GB"/>
        </w:rPr>
        <w:tab/>
      </w:r>
      <w:r>
        <w:t>General</w:t>
      </w:r>
      <w:r>
        <w:tab/>
      </w:r>
      <w:r>
        <w:fldChar w:fldCharType="begin" w:fldLock="1"/>
      </w:r>
      <w:r>
        <w:instrText xml:space="preserve"> PAGEREF _Toc99174398 \h </w:instrText>
      </w:r>
      <w:r>
        <w:fldChar w:fldCharType="separate"/>
      </w:r>
      <w:r>
        <w:t>214</w:t>
      </w:r>
      <w:r>
        <w:fldChar w:fldCharType="end"/>
      </w:r>
    </w:p>
    <w:p w14:paraId="17B2DF1B" w14:textId="4AABB69A" w:rsidR="00BA1F7C" w:rsidRPr="00741122" w:rsidRDefault="00BA1F7C">
      <w:pPr>
        <w:pStyle w:val="TOC3"/>
        <w:rPr>
          <w:rFonts w:ascii="Calibri" w:hAnsi="Calibri"/>
          <w:sz w:val="22"/>
          <w:szCs w:val="22"/>
          <w:lang w:eastAsia="en-GB"/>
        </w:rPr>
      </w:pPr>
      <w:r>
        <w:t>13.3.2</w:t>
      </w:r>
      <w:r w:rsidRPr="00741122">
        <w:rPr>
          <w:rFonts w:ascii="Calibri" w:hAnsi="Calibri"/>
          <w:sz w:val="22"/>
          <w:szCs w:val="22"/>
          <w:lang w:eastAsia="en-GB"/>
        </w:rPr>
        <w:tab/>
      </w:r>
      <w:r>
        <w:t>The participating MCVideo function</w:t>
      </w:r>
      <w:r>
        <w:tab/>
      </w:r>
      <w:r>
        <w:fldChar w:fldCharType="begin" w:fldLock="1"/>
      </w:r>
      <w:r>
        <w:instrText xml:space="preserve"> PAGEREF _Toc99174399 \h </w:instrText>
      </w:r>
      <w:r>
        <w:fldChar w:fldCharType="separate"/>
      </w:r>
      <w:r>
        <w:t>214</w:t>
      </w:r>
      <w:r>
        <w:fldChar w:fldCharType="end"/>
      </w:r>
    </w:p>
    <w:p w14:paraId="4425DE75" w14:textId="2CA7A95A" w:rsidR="00BA1F7C" w:rsidRPr="00741122" w:rsidRDefault="00BA1F7C">
      <w:pPr>
        <w:pStyle w:val="TOC3"/>
        <w:rPr>
          <w:rFonts w:ascii="Calibri" w:hAnsi="Calibri"/>
          <w:sz w:val="22"/>
          <w:szCs w:val="22"/>
          <w:lang w:eastAsia="en-GB"/>
        </w:rPr>
      </w:pPr>
      <w:r>
        <w:t>13.3.3</w:t>
      </w:r>
      <w:r w:rsidRPr="00741122">
        <w:rPr>
          <w:rFonts w:ascii="Calibri" w:hAnsi="Calibri"/>
          <w:sz w:val="22"/>
          <w:szCs w:val="22"/>
          <w:lang w:eastAsia="en-GB"/>
        </w:rPr>
        <w:tab/>
      </w:r>
      <w:r>
        <w:t>The MCVideo client</w:t>
      </w:r>
      <w:r>
        <w:tab/>
      </w:r>
      <w:r>
        <w:fldChar w:fldCharType="begin" w:fldLock="1"/>
      </w:r>
      <w:r>
        <w:instrText xml:space="preserve"> PAGEREF _Toc99174400 \h </w:instrText>
      </w:r>
      <w:r>
        <w:fldChar w:fldCharType="separate"/>
      </w:r>
      <w:r>
        <w:t>216</w:t>
      </w:r>
      <w:r>
        <w:fldChar w:fldCharType="end"/>
      </w:r>
    </w:p>
    <w:p w14:paraId="7BD40B90" w14:textId="5383C690" w:rsidR="00BA1F7C" w:rsidRPr="00741122" w:rsidRDefault="00BA1F7C">
      <w:pPr>
        <w:pStyle w:val="TOC3"/>
        <w:rPr>
          <w:rFonts w:ascii="Calibri" w:hAnsi="Calibri"/>
          <w:sz w:val="22"/>
          <w:szCs w:val="22"/>
          <w:lang w:eastAsia="en-GB"/>
        </w:rPr>
      </w:pPr>
      <w:r>
        <w:t>13.3.4</w:t>
      </w:r>
      <w:r w:rsidRPr="00741122">
        <w:rPr>
          <w:rFonts w:ascii="Calibri" w:hAnsi="Calibri"/>
          <w:sz w:val="22"/>
          <w:szCs w:val="22"/>
          <w:lang w:eastAsia="en-GB"/>
        </w:rPr>
        <w:tab/>
      </w:r>
      <w:r>
        <w:t>The controlling MCVideo function</w:t>
      </w:r>
      <w:r>
        <w:tab/>
      </w:r>
      <w:r>
        <w:fldChar w:fldCharType="begin" w:fldLock="1"/>
      </w:r>
      <w:r>
        <w:instrText xml:space="preserve"> PAGEREF _Toc99174401 \h </w:instrText>
      </w:r>
      <w:r>
        <w:fldChar w:fldCharType="separate"/>
      </w:r>
      <w:r>
        <w:t>220</w:t>
      </w:r>
      <w:r>
        <w:fldChar w:fldCharType="end"/>
      </w:r>
    </w:p>
    <w:p w14:paraId="10CC8415" w14:textId="42B07903" w:rsidR="00BA1F7C" w:rsidRPr="00741122" w:rsidRDefault="00BA1F7C">
      <w:pPr>
        <w:pStyle w:val="TOC1"/>
        <w:rPr>
          <w:rFonts w:ascii="Calibri" w:hAnsi="Calibri"/>
          <w:szCs w:val="22"/>
          <w:lang w:eastAsia="en-GB"/>
        </w:rPr>
      </w:pPr>
      <w:r>
        <w:t>14</w:t>
      </w:r>
      <w:r w:rsidRPr="00741122">
        <w:rPr>
          <w:rFonts w:ascii="Calibri" w:hAnsi="Calibri"/>
          <w:szCs w:val="22"/>
          <w:lang w:eastAsia="en-GB"/>
        </w:rPr>
        <w:tab/>
      </w:r>
      <w:r>
        <w:t>SDP offer/ answer procedures</w:t>
      </w:r>
      <w:r>
        <w:tab/>
      </w:r>
      <w:r>
        <w:fldChar w:fldCharType="begin" w:fldLock="1"/>
      </w:r>
      <w:r>
        <w:instrText xml:space="preserve"> PAGEREF _Toc99174402 \h </w:instrText>
      </w:r>
      <w:r>
        <w:fldChar w:fldCharType="separate"/>
      </w:r>
      <w:r>
        <w:t>221</w:t>
      </w:r>
      <w:r>
        <w:fldChar w:fldCharType="end"/>
      </w:r>
    </w:p>
    <w:p w14:paraId="10F3DB58" w14:textId="075FD6EF" w:rsidR="00BA1F7C" w:rsidRPr="00741122" w:rsidRDefault="00BA1F7C">
      <w:pPr>
        <w:pStyle w:val="TOC2"/>
        <w:rPr>
          <w:rFonts w:ascii="Calibri" w:hAnsi="Calibri"/>
          <w:sz w:val="22"/>
          <w:szCs w:val="22"/>
          <w:lang w:eastAsia="en-GB"/>
        </w:rPr>
      </w:pPr>
      <w:r>
        <w:t>14.1</w:t>
      </w:r>
      <w:r w:rsidRPr="00741122">
        <w:rPr>
          <w:rFonts w:ascii="Calibri" w:hAnsi="Calibri"/>
          <w:sz w:val="22"/>
          <w:szCs w:val="22"/>
          <w:lang w:eastAsia="en-GB"/>
        </w:rPr>
        <w:tab/>
      </w:r>
      <w:r>
        <w:t>General</w:t>
      </w:r>
      <w:r>
        <w:tab/>
      </w:r>
      <w:r>
        <w:fldChar w:fldCharType="begin" w:fldLock="1"/>
      </w:r>
      <w:r>
        <w:instrText xml:space="preserve"> PAGEREF _Toc99174403 \h </w:instrText>
      </w:r>
      <w:r>
        <w:fldChar w:fldCharType="separate"/>
      </w:r>
      <w:r>
        <w:t>221</w:t>
      </w:r>
      <w:r>
        <w:fldChar w:fldCharType="end"/>
      </w:r>
    </w:p>
    <w:p w14:paraId="76327DE8" w14:textId="5E4D2094" w:rsidR="00BA1F7C" w:rsidRPr="00741122" w:rsidRDefault="00BA1F7C">
      <w:pPr>
        <w:pStyle w:val="TOC2"/>
        <w:rPr>
          <w:rFonts w:ascii="Calibri" w:hAnsi="Calibri"/>
          <w:sz w:val="22"/>
          <w:szCs w:val="22"/>
          <w:lang w:eastAsia="en-GB"/>
        </w:rPr>
      </w:pPr>
      <w:r>
        <w:t>14.2</w:t>
      </w:r>
      <w:r w:rsidRPr="00741122">
        <w:rPr>
          <w:rFonts w:ascii="Calibri" w:hAnsi="Calibri"/>
          <w:sz w:val="22"/>
          <w:szCs w:val="22"/>
          <w:lang w:eastAsia="en-GB"/>
        </w:rPr>
        <w:tab/>
      </w:r>
      <w:r>
        <w:t>Generating an SDP offer</w:t>
      </w:r>
      <w:r>
        <w:tab/>
      </w:r>
      <w:r>
        <w:fldChar w:fldCharType="begin" w:fldLock="1"/>
      </w:r>
      <w:r>
        <w:instrText xml:space="preserve"> PAGEREF _Toc99174404 \h </w:instrText>
      </w:r>
      <w:r>
        <w:fldChar w:fldCharType="separate"/>
      </w:r>
      <w:r>
        <w:t>221</w:t>
      </w:r>
      <w:r>
        <w:fldChar w:fldCharType="end"/>
      </w:r>
    </w:p>
    <w:p w14:paraId="0A151D4D" w14:textId="79B49933" w:rsidR="00BA1F7C" w:rsidRPr="00741122" w:rsidRDefault="00BA1F7C">
      <w:pPr>
        <w:pStyle w:val="TOC3"/>
        <w:rPr>
          <w:rFonts w:ascii="Calibri" w:hAnsi="Calibri"/>
          <w:sz w:val="22"/>
          <w:szCs w:val="22"/>
          <w:lang w:eastAsia="en-GB"/>
        </w:rPr>
      </w:pPr>
      <w:r>
        <w:t>14.2.1</w:t>
      </w:r>
      <w:r w:rsidRPr="00741122">
        <w:rPr>
          <w:rFonts w:ascii="Calibri" w:hAnsi="Calibri"/>
          <w:sz w:val="22"/>
          <w:szCs w:val="22"/>
          <w:lang w:eastAsia="en-GB"/>
        </w:rPr>
        <w:tab/>
      </w:r>
      <w:r>
        <w:t>General</w:t>
      </w:r>
      <w:r>
        <w:tab/>
      </w:r>
      <w:r>
        <w:fldChar w:fldCharType="begin" w:fldLock="1"/>
      </w:r>
      <w:r>
        <w:instrText xml:space="preserve"> PAGEREF _Toc99174405 \h </w:instrText>
      </w:r>
      <w:r>
        <w:fldChar w:fldCharType="separate"/>
      </w:r>
      <w:r>
        <w:t>221</w:t>
      </w:r>
      <w:r>
        <w:fldChar w:fldCharType="end"/>
      </w:r>
    </w:p>
    <w:p w14:paraId="6711DBBA" w14:textId="25CD21C6" w:rsidR="00BA1F7C" w:rsidRPr="00741122" w:rsidRDefault="00BA1F7C">
      <w:pPr>
        <w:pStyle w:val="TOC3"/>
        <w:rPr>
          <w:rFonts w:ascii="Calibri" w:hAnsi="Calibri"/>
          <w:sz w:val="22"/>
          <w:szCs w:val="22"/>
          <w:lang w:eastAsia="en-GB"/>
        </w:rPr>
      </w:pPr>
      <w:r>
        <w:t>14.2.2</w:t>
      </w:r>
      <w:r w:rsidRPr="00741122">
        <w:rPr>
          <w:rFonts w:ascii="Calibri" w:hAnsi="Calibri"/>
          <w:sz w:val="22"/>
          <w:szCs w:val="22"/>
          <w:lang w:eastAsia="en-GB"/>
        </w:rPr>
        <w:tab/>
      </w:r>
      <w:r>
        <w:t>"mc_queueing" fmtp attribute</w:t>
      </w:r>
      <w:r>
        <w:tab/>
      </w:r>
      <w:r>
        <w:fldChar w:fldCharType="begin" w:fldLock="1"/>
      </w:r>
      <w:r>
        <w:instrText xml:space="preserve"> PAGEREF _Toc99174406 \h </w:instrText>
      </w:r>
      <w:r>
        <w:fldChar w:fldCharType="separate"/>
      </w:r>
      <w:r>
        <w:t>222</w:t>
      </w:r>
      <w:r>
        <w:fldChar w:fldCharType="end"/>
      </w:r>
    </w:p>
    <w:p w14:paraId="332756B9" w14:textId="13C64FE2" w:rsidR="00BA1F7C" w:rsidRPr="00741122" w:rsidRDefault="00BA1F7C">
      <w:pPr>
        <w:pStyle w:val="TOC3"/>
        <w:rPr>
          <w:rFonts w:ascii="Calibri" w:hAnsi="Calibri"/>
          <w:sz w:val="22"/>
          <w:szCs w:val="22"/>
          <w:lang w:eastAsia="en-GB"/>
        </w:rPr>
      </w:pPr>
      <w:r>
        <w:t>14.2.3</w:t>
      </w:r>
      <w:r w:rsidRPr="00741122">
        <w:rPr>
          <w:rFonts w:ascii="Calibri" w:hAnsi="Calibri"/>
          <w:sz w:val="22"/>
          <w:szCs w:val="22"/>
          <w:lang w:eastAsia="en-GB"/>
        </w:rPr>
        <w:tab/>
      </w:r>
      <w:r>
        <w:t>"mc_priority" fmtp attribute</w:t>
      </w:r>
      <w:r>
        <w:tab/>
      </w:r>
      <w:r>
        <w:fldChar w:fldCharType="begin" w:fldLock="1"/>
      </w:r>
      <w:r>
        <w:instrText xml:space="preserve"> PAGEREF _Toc99174407 \h </w:instrText>
      </w:r>
      <w:r>
        <w:fldChar w:fldCharType="separate"/>
      </w:r>
      <w:r>
        <w:t>222</w:t>
      </w:r>
      <w:r>
        <w:fldChar w:fldCharType="end"/>
      </w:r>
    </w:p>
    <w:p w14:paraId="0736BD1E" w14:textId="48B5E6C0" w:rsidR="00BA1F7C" w:rsidRPr="00741122" w:rsidRDefault="00BA1F7C">
      <w:pPr>
        <w:pStyle w:val="TOC3"/>
        <w:rPr>
          <w:rFonts w:ascii="Calibri" w:hAnsi="Calibri"/>
          <w:sz w:val="22"/>
          <w:szCs w:val="22"/>
          <w:lang w:eastAsia="en-GB"/>
        </w:rPr>
      </w:pPr>
      <w:r>
        <w:t>14.2.4</w:t>
      </w:r>
      <w:r w:rsidRPr="00741122">
        <w:rPr>
          <w:rFonts w:ascii="Calibri" w:hAnsi="Calibri"/>
          <w:sz w:val="22"/>
          <w:szCs w:val="22"/>
          <w:lang w:eastAsia="en-GB"/>
        </w:rPr>
        <w:tab/>
      </w:r>
      <w:r>
        <w:t>"mc_granted" fmtp attribute</w:t>
      </w:r>
      <w:r>
        <w:tab/>
      </w:r>
      <w:r>
        <w:fldChar w:fldCharType="begin" w:fldLock="1"/>
      </w:r>
      <w:r>
        <w:instrText xml:space="preserve"> PAGEREF _Toc99174408 \h </w:instrText>
      </w:r>
      <w:r>
        <w:fldChar w:fldCharType="separate"/>
      </w:r>
      <w:r>
        <w:t>222</w:t>
      </w:r>
      <w:r>
        <w:fldChar w:fldCharType="end"/>
      </w:r>
    </w:p>
    <w:p w14:paraId="5A01ED6E" w14:textId="33B9EABE" w:rsidR="00BA1F7C" w:rsidRPr="00741122" w:rsidRDefault="00BA1F7C">
      <w:pPr>
        <w:pStyle w:val="TOC3"/>
        <w:rPr>
          <w:rFonts w:ascii="Calibri" w:hAnsi="Calibri"/>
          <w:sz w:val="22"/>
          <w:szCs w:val="22"/>
          <w:lang w:eastAsia="en-GB"/>
        </w:rPr>
      </w:pPr>
      <w:r>
        <w:t>14.2.5</w:t>
      </w:r>
      <w:r w:rsidRPr="00741122">
        <w:rPr>
          <w:rFonts w:ascii="Calibri" w:hAnsi="Calibri"/>
          <w:sz w:val="22"/>
          <w:szCs w:val="22"/>
          <w:lang w:eastAsia="en-GB"/>
        </w:rPr>
        <w:tab/>
      </w:r>
      <w:r>
        <w:t>"mc_implicit_request" fmtp attribute</w:t>
      </w:r>
      <w:r>
        <w:tab/>
      </w:r>
      <w:r>
        <w:fldChar w:fldCharType="begin" w:fldLock="1"/>
      </w:r>
      <w:r>
        <w:instrText xml:space="preserve"> PAGEREF _Toc99174409 \h </w:instrText>
      </w:r>
      <w:r>
        <w:fldChar w:fldCharType="separate"/>
      </w:r>
      <w:r>
        <w:t>222</w:t>
      </w:r>
      <w:r>
        <w:fldChar w:fldCharType="end"/>
      </w:r>
    </w:p>
    <w:p w14:paraId="16FE8462" w14:textId="2E7076F9" w:rsidR="00BA1F7C" w:rsidRPr="00741122" w:rsidRDefault="00BA1F7C">
      <w:pPr>
        <w:pStyle w:val="TOC3"/>
        <w:rPr>
          <w:rFonts w:ascii="Calibri" w:hAnsi="Calibri"/>
          <w:sz w:val="22"/>
          <w:szCs w:val="22"/>
          <w:lang w:eastAsia="en-GB"/>
        </w:rPr>
      </w:pPr>
      <w:r>
        <w:t>14.2.</w:t>
      </w:r>
      <w:r w:rsidRPr="001B2AE7">
        <w:t>6</w:t>
      </w:r>
      <w:r w:rsidRPr="00741122">
        <w:rPr>
          <w:rFonts w:ascii="Calibri" w:hAnsi="Calibri"/>
          <w:sz w:val="22"/>
          <w:szCs w:val="22"/>
          <w:lang w:eastAsia="en-GB"/>
        </w:rPr>
        <w:tab/>
      </w:r>
      <w:r>
        <w:t>"mc_reception_priority" fmtp attribute</w:t>
      </w:r>
      <w:r>
        <w:tab/>
      </w:r>
      <w:r>
        <w:fldChar w:fldCharType="begin" w:fldLock="1"/>
      </w:r>
      <w:r>
        <w:instrText xml:space="preserve"> PAGEREF _Toc99174410 \h </w:instrText>
      </w:r>
      <w:r>
        <w:fldChar w:fldCharType="separate"/>
      </w:r>
      <w:r>
        <w:t>222</w:t>
      </w:r>
      <w:r>
        <w:fldChar w:fldCharType="end"/>
      </w:r>
    </w:p>
    <w:p w14:paraId="3D295AE6" w14:textId="7A3E7CE5" w:rsidR="00BA1F7C" w:rsidRPr="00741122" w:rsidRDefault="00BA1F7C">
      <w:pPr>
        <w:pStyle w:val="TOC2"/>
        <w:rPr>
          <w:rFonts w:ascii="Calibri" w:hAnsi="Calibri"/>
          <w:sz w:val="22"/>
          <w:szCs w:val="22"/>
          <w:lang w:eastAsia="en-GB"/>
        </w:rPr>
      </w:pPr>
      <w:r>
        <w:t>14.3</w:t>
      </w:r>
      <w:r w:rsidRPr="00741122">
        <w:rPr>
          <w:rFonts w:ascii="Calibri" w:hAnsi="Calibri"/>
          <w:sz w:val="22"/>
          <w:szCs w:val="22"/>
          <w:lang w:eastAsia="en-GB"/>
        </w:rPr>
        <w:tab/>
      </w:r>
      <w:r>
        <w:t>Generating the SDP answer</w:t>
      </w:r>
      <w:r>
        <w:tab/>
      </w:r>
      <w:r>
        <w:fldChar w:fldCharType="begin" w:fldLock="1"/>
      </w:r>
      <w:r>
        <w:instrText xml:space="preserve"> PAGEREF _Toc99174411 \h </w:instrText>
      </w:r>
      <w:r>
        <w:fldChar w:fldCharType="separate"/>
      </w:r>
      <w:r>
        <w:t>222</w:t>
      </w:r>
      <w:r>
        <w:fldChar w:fldCharType="end"/>
      </w:r>
    </w:p>
    <w:p w14:paraId="76910557" w14:textId="7C1E56C7" w:rsidR="00BA1F7C" w:rsidRPr="00741122" w:rsidRDefault="00BA1F7C">
      <w:pPr>
        <w:pStyle w:val="TOC3"/>
        <w:rPr>
          <w:rFonts w:ascii="Calibri" w:hAnsi="Calibri"/>
          <w:sz w:val="22"/>
          <w:szCs w:val="22"/>
          <w:lang w:eastAsia="en-GB"/>
        </w:rPr>
      </w:pPr>
      <w:r>
        <w:t>14.3.1</w:t>
      </w:r>
      <w:r w:rsidRPr="00741122">
        <w:rPr>
          <w:rFonts w:ascii="Calibri" w:hAnsi="Calibri"/>
          <w:sz w:val="22"/>
          <w:szCs w:val="22"/>
          <w:lang w:eastAsia="en-GB"/>
        </w:rPr>
        <w:tab/>
      </w:r>
      <w:r>
        <w:t>General</w:t>
      </w:r>
      <w:r>
        <w:tab/>
      </w:r>
      <w:r>
        <w:fldChar w:fldCharType="begin" w:fldLock="1"/>
      </w:r>
      <w:r>
        <w:instrText xml:space="preserve"> PAGEREF _Toc99174412 \h </w:instrText>
      </w:r>
      <w:r>
        <w:fldChar w:fldCharType="separate"/>
      </w:r>
      <w:r>
        <w:t>222</w:t>
      </w:r>
      <w:r>
        <w:fldChar w:fldCharType="end"/>
      </w:r>
    </w:p>
    <w:p w14:paraId="3486C800" w14:textId="60DC7E2F" w:rsidR="00BA1F7C" w:rsidRPr="00741122" w:rsidRDefault="00BA1F7C">
      <w:pPr>
        <w:pStyle w:val="TOC3"/>
        <w:rPr>
          <w:rFonts w:ascii="Calibri" w:hAnsi="Calibri"/>
          <w:sz w:val="22"/>
          <w:szCs w:val="22"/>
          <w:lang w:eastAsia="en-GB"/>
        </w:rPr>
      </w:pPr>
      <w:r>
        <w:t>14.3.2</w:t>
      </w:r>
      <w:r w:rsidRPr="00741122">
        <w:rPr>
          <w:rFonts w:ascii="Calibri" w:hAnsi="Calibri"/>
          <w:sz w:val="22"/>
          <w:szCs w:val="22"/>
          <w:lang w:eastAsia="en-GB"/>
        </w:rPr>
        <w:tab/>
      </w:r>
      <w:r>
        <w:t>"mc_queueing" fmtp attribute</w:t>
      </w:r>
      <w:r>
        <w:tab/>
      </w:r>
      <w:r>
        <w:fldChar w:fldCharType="begin" w:fldLock="1"/>
      </w:r>
      <w:r>
        <w:instrText xml:space="preserve"> PAGEREF _Toc99174413 \h </w:instrText>
      </w:r>
      <w:r>
        <w:fldChar w:fldCharType="separate"/>
      </w:r>
      <w:r>
        <w:t>222</w:t>
      </w:r>
      <w:r>
        <w:fldChar w:fldCharType="end"/>
      </w:r>
    </w:p>
    <w:p w14:paraId="31B38955" w14:textId="707CA12A" w:rsidR="00BA1F7C" w:rsidRPr="00741122" w:rsidRDefault="00BA1F7C">
      <w:pPr>
        <w:pStyle w:val="TOC3"/>
        <w:rPr>
          <w:rFonts w:ascii="Calibri" w:hAnsi="Calibri"/>
          <w:sz w:val="22"/>
          <w:szCs w:val="22"/>
          <w:lang w:eastAsia="en-GB"/>
        </w:rPr>
      </w:pPr>
      <w:r>
        <w:t>14.3.3</w:t>
      </w:r>
      <w:r w:rsidRPr="00741122">
        <w:rPr>
          <w:rFonts w:ascii="Calibri" w:hAnsi="Calibri"/>
          <w:sz w:val="22"/>
          <w:szCs w:val="22"/>
          <w:lang w:eastAsia="en-GB"/>
        </w:rPr>
        <w:tab/>
      </w:r>
      <w:r>
        <w:t>"mc_priority" fmtp attribute</w:t>
      </w:r>
      <w:r>
        <w:tab/>
      </w:r>
      <w:r>
        <w:fldChar w:fldCharType="begin" w:fldLock="1"/>
      </w:r>
      <w:r>
        <w:instrText xml:space="preserve"> PAGEREF _Toc99174414 \h </w:instrText>
      </w:r>
      <w:r>
        <w:fldChar w:fldCharType="separate"/>
      </w:r>
      <w:r>
        <w:t>223</w:t>
      </w:r>
      <w:r>
        <w:fldChar w:fldCharType="end"/>
      </w:r>
    </w:p>
    <w:p w14:paraId="4FA859D8" w14:textId="5900CD59" w:rsidR="00BA1F7C" w:rsidRPr="00741122" w:rsidRDefault="00BA1F7C">
      <w:pPr>
        <w:pStyle w:val="TOC3"/>
        <w:rPr>
          <w:rFonts w:ascii="Calibri" w:hAnsi="Calibri"/>
          <w:sz w:val="22"/>
          <w:szCs w:val="22"/>
          <w:lang w:eastAsia="en-GB"/>
        </w:rPr>
      </w:pPr>
      <w:r>
        <w:t>14.3.4</w:t>
      </w:r>
      <w:r w:rsidRPr="00741122">
        <w:rPr>
          <w:rFonts w:ascii="Calibri" w:hAnsi="Calibri"/>
          <w:sz w:val="22"/>
          <w:szCs w:val="22"/>
          <w:lang w:eastAsia="en-GB"/>
        </w:rPr>
        <w:tab/>
      </w:r>
      <w:r>
        <w:t>"mc_granted" fmtp attribute</w:t>
      </w:r>
      <w:r>
        <w:tab/>
      </w:r>
      <w:r>
        <w:fldChar w:fldCharType="begin" w:fldLock="1"/>
      </w:r>
      <w:r>
        <w:instrText xml:space="preserve"> PAGEREF _Toc99174415 \h </w:instrText>
      </w:r>
      <w:r>
        <w:fldChar w:fldCharType="separate"/>
      </w:r>
      <w:r>
        <w:t>223</w:t>
      </w:r>
      <w:r>
        <w:fldChar w:fldCharType="end"/>
      </w:r>
    </w:p>
    <w:p w14:paraId="088B96C1" w14:textId="46800C0B" w:rsidR="00BA1F7C" w:rsidRPr="00741122" w:rsidRDefault="00BA1F7C">
      <w:pPr>
        <w:pStyle w:val="TOC3"/>
        <w:rPr>
          <w:rFonts w:ascii="Calibri" w:hAnsi="Calibri"/>
          <w:sz w:val="22"/>
          <w:szCs w:val="22"/>
          <w:lang w:eastAsia="en-GB"/>
        </w:rPr>
      </w:pPr>
      <w:r>
        <w:t>14.3.5</w:t>
      </w:r>
      <w:r w:rsidRPr="00741122">
        <w:rPr>
          <w:rFonts w:ascii="Calibri" w:hAnsi="Calibri"/>
          <w:sz w:val="22"/>
          <w:szCs w:val="22"/>
          <w:lang w:eastAsia="en-GB"/>
        </w:rPr>
        <w:tab/>
      </w:r>
      <w:r>
        <w:t>"mc_implicit_request" fmtp attribute</w:t>
      </w:r>
      <w:r>
        <w:tab/>
      </w:r>
      <w:r>
        <w:fldChar w:fldCharType="begin" w:fldLock="1"/>
      </w:r>
      <w:r>
        <w:instrText xml:space="preserve"> PAGEREF _Toc99174416 \h </w:instrText>
      </w:r>
      <w:r>
        <w:fldChar w:fldCharType="separate"/>
      </w:r>
      <w:r>
        <w:t>223</w:t>
      </w:r>
      <w:r>
        <w:fldChar w:fldCharType="end"/>
      </w:r>
    </w:p>
    <w:p w14:paraId="6E231113" w14:textId="36BC9EE7" w:rsidR="00BA1F7C" w:rsidRPr="00741122" w:rsidRDefault="00BA1F7C">
      <w:pPr>
        <w:pStyle w:val="TOC3"/>
        <w:rPr>
          <w:rFonts w:ascii="Calibri" w:hAnsi="Calibri"/>
          <w:sz w:val="22"/>
          <w:szCs w:val="22"/>
          <w:lang w:eastAsia="en-GB"/>
        </w:rPr>
      </w:pPr>
      <w:r>
        <w:t>14.3.</w:t>
      </w:r>
      <w:r w:rsidRPr="001B2AE7">
        <w:t>6</w:t>
      </w:r>
      <w:r w:rsidRPr="00741122">
        <w:rPr>
          <w:rFonts w:ascii="Calibri" w:hAnsi="Calibri"/>
          <w:sz w:val="22"/>
          <w:szCs w:val="22"/>
          <w:lang w:eastAsia="en-GB"/>
        </w:rPr>
        <w:tab/>
      </w:r>
      <w:r>
        <w:t>"mc_reception_priority" fmtp attribute</w:t>
      </w:r>
      <w:r>
        <w:tab/>
      </w:r>
      <w:r>
        <w:fldChar w:fldCharType="begin" w:fldLock="1"/>
      </w:r>
      <w:r>
        <w:instrText xml:space="preserve"> PAGEREF _Toc99174417 \h </w:instrText>
      </w:r>
      <w:r>
        <w:fldChar w:fldCharType="separate"/>
      </w:r>
      <w:r>
        <w:t>224</w:t>
      </w:r>
      <w:r>
        <w:fldChar w:fldCharType="end"/>
      </w:r>
    </w:p>
    <w:p w14:paraId="5252F120" w14:textId="7935C606" w:rsidR="00BA1F7C" w:rsidRPr="00741122" w:rsidRDefault="00BA1F7C">
      <w:pPr>
        <w:pStyle w:val="TOC2"/>
        <w:rPr>
          <w:rFonts w:ascii="Calibri" w:hAnsi="Calibri"/>
          <w:sz w:val="22"/>
          <w:szCs w:val="22"/>
          <w:lang w:eastAsia="en-GB"/>
        </w:rPr>
      </w:pPr>
      <w:r>
        <w:t>14.4</w:t>
      </w:r>
      <w:r w:rsidRPr="00741122">
        <w:rPr>
          <w:rFonts w:ascii="Calibri" w:hAnsi="Calibri"/>
          <w:sz w:val="22"/>
          <w:szCs w:val="22"/>
          <w:lang w:eastAsia="en-GB"/>
        </w:rPr>
        <w:tab/>
      </w:r>
      <w:r>
        <w:t>Offerer processing of the SDP answer</w:t>
      </w:r>
      <w:r>
        <w:tab/>
      </w:r>
      <w:r>
        <w:fldChar w:fldCharType="begin" w:fldLock="1"/>
      </w:r>
      <w:r>
        <w:instrText xml:space="preserve"> PAGEREF _Toc99174418 \h </w:instrText>
      </w:r>
      <w:r>
        <w:fldChar w:fldCharType="separate"/>
      </w:r>
      <w:r>
        <w:t>224</w:t>
      </w:r>
      <w:r>
        <w:fldChar w:fldCharType="end"/>
      </w:r>
    </w:p>
    <w:p w14:paraId="52F92FC4" w14:textId="60B70BB8" w:rsidR="00BA1F7C" w:rsidRPr="00741122" w:rsidRDefault="00BA1F7C">
      <w:pPr>
        <w:pStyle w:val="TOC2"/>
        <w:rPr>
          <w:rFonts w:ascii="Calibri" w:hAnsi="Calibri"/>
          <w:sz w:val="22"/>
          <w:szCs w:val="22"/>
          <w:lang w:eastAsia="en-GB"/>
        </w:rPr>
      </w:pPr>
      <w:r>
        <w:t>14.5</w:t>
      </w:r>
      <w:r w:rsidRPr="00741122">
        <w:rPr>
          <w:rFonts w:ascii="Calibri" w:hAnsi="Calibri"/>
          <w:sz w:val="22"/>
          <w:szCs w:val="22"/>
          <w:lang w:eastAsia="en-GB"/>
        </w:rPr>
        <w:tab/>
      </w:r>
      <w:r>
        <w:t>Modifying the media plane control channel</w:t>
      </w:r>
      <w:r>
        <w:tab/>
      </w:r>
      <w:r>
        <w:fldChar w:fldCharType="begin" w:fldLock="1"/>
      </w:r>
      <w:r>
        <w:instrText xml:space="preserve"> PAGEREF _Toc99174419 \h </w:instrText>
      </w:r>
      <w:r>
        <w:fldChar w:fldCharType="separate"/>
      </w:r>
      <w:r>
        <w:t>224</w:t>
      </w:r>
      <w:r>
        <w:fldChar w:fldCharType="end"/>
      </w:r>
    </w:p>
    <w:p w14:paraId="3CAA558F" w14:textId="55FF041F" w:rsidR="00BA1F7C" w:rsidRPr="00741122" w:rsidRDefault="00BA1F7C">
      <w:pPr>
        <w:pStyle w:val="TOC2"/>
        <w:rPr>
          <w:rFonts w:ascii="Calibri" w:hAnsi="Calibri"/>
          <w:sz w:val="22"/>
          <w:szCs w:val="22"/>
          <w:lang w:eastAsia="en-GB"/>
        </w:rPr>
      </w:pPr>
      <w:r>
        <w:t>14.6</w:t>
      </w:r>
      <w:r w:rsidRPr="00741122">
        <w:rPr>
          <w:rFonts w:ascii="Calibri" w:hAnsi="Calibri"/>
          <w:sz w:val="22"/>
          <w:szCs w:val="22"/>
          <w:lang w:eastAsia="en-GB"/>
        </w:rPr>
        <w:tab/>
      </w:r>
      <w:r>
        <w:t>The use of SDP offer / answer procedures in off-network mode</w:t>
      </w:r>
      <w:r>
        <w:tab/>
      </w:r>
      <w:r>
        <w:fldChar w:fldCharType="begin" w:fldLock="1"/>
      </w:r>
      <w:r>
        <w:instrText xml:space="preserve"> PAGEREF _Toc99174420 \h </w:instrText>
      </w:r>
      <w:r>
        <w:fldChar w:fldCharType="separate"/>
      </w:r>
      <w:r>
        <w:t>224</w:t>
      </w:r>
      <w:r>
        <w:fldChar w:fldCharType="end"/>
      </w:r>
    </w:p>
    <w:p w14:paraId="6DA1233E" w14:textId="20891877" w:rsidR="00BA1F7C" w:rsidRPr="00741122" w:rsidRDefault="00BA1F7C">
      <w:pPr>
        <w:pStyle w:val="TOC3"/>
        <w:rPr>
          <w:rFonts w:ascii="Calibri" w:hAnsi="Calibri"/>
          <w:sz w:val="22"/>
          <w:szCs w:val="22"/>
          <w:lang w:eastAsia="en-GB"/>
        </w:rPr>
      </w:pPr>
      <w:r>
        <w:lastRenderedPageBreak/>
        <w:t>14.6.1</w:t>
      </w:r>
      <w:r w:rsidRPr="00741122">
        <w:rPr>
          <w:rFonts w:ascii="Calibri" w:hAnsi="Calibri"/>
          <w:sz w:val="22"/>
          <w:szCs w:val="22"/>
          <w:lang w:eastAsia="en-GB"/>
        </w:rPr>
        <w:tab/>
      </w:r>
      <w:r>
        <w:t>General</w:t>
      </w:r>
      <w:r>
        <w:tab/>
      </w:r>
      <w:r>
        <w:fldChar w:fldCharType="begin" w:fldLock="1"/>
      </w:r>
      <w:r>
        <w:instrText xml:space="preserve"> PAGEREF _Toc99174421 \h </w:instrText>
      </w:r>
      <w:r>
        <w:fldChar w:fldCharType="separate"/>
      </w:r>
      <w:r>
        <w:t>224</w:t>
      </w:r>
      <w:r>
        <w:fldChar w:fldCharType="end"/>
      </w:r>
    </w:p>
    <w:p w14:paraId="59D1E8A0" w14:textId="56B441CD" w:rsidR="00BA1F7C" w:rsidRPr="00741122" w:rsidRDefault="00BA1F7C">
      <w:pPr>
        <w:pStyle w:val="TOC3"/>
        <w:rPr>
          <w:rFonts w:ascii="Calibri" w:hAnsi="Calibri"/>
          <w:sz w:val="22"/>
          <w:szCs w:val="22"/>
          <w:lang w:eastAsia="en-GB"/>
        </w:rPr>
      </w:pPr>
      <w:r>
        <w:t>14.6.2</w:t>
      </w:r>
      <w:r w:rsidRPr="00741122">
        <w:rPr>
          <w:rFonts w:ascii="Calibri" w:hAnsi="Calibri"/>
          <w:sz w:val="22"/>
          <w:szCs w:val="22"/>
          <w:lang w:eastAsia="en-GB"/>
        </w:rPr>
        <w:tab/>
      </w:r>
      <w:r>
        <w:t>fmtp attribute "mc_queueing"</w:t>
      </w:r>
      <w:r>
        <w:tab/>
      </w:r>
      <w:r>
        <w:fldChar w:fldCharType="begin" w:fldLock="1"/>
      </w:r>
      <w:r>
        <w:instrText xml:space="preserve"> PAGEREF _Toc99174422 \h </w:instrText>
      </w:r>
      <w:r>
        <w:fldChar w:fldCharType="separate"/>
      </w:r>
      <w:r>
        <w:t>224</w:t>
      </w:r>
      <w:r>
        <w:fldChar w:fldCharType="end"/>
      </w:r>
    </w:p>
    <w:p w14:paraId="64D61990" w14:textId="54B85E90" w:rsidR="00BA1F7C" w:rsidRPr="00741122" w:rsidRDefault="00BA1F7C" w:rsidP="00BA1F7C">
      <w:pPr>
        <w:pStyle w:val="TOC8"/>
        <w:rPr>
          <w:rFonts w:ascii="Calibri" w:hAnsi="Calibri"/>
          <w:b w:val="0"/>
          <w:szCs w:val="22"/>
          <w:lang w:eastAsia="en-GB"/>
        </w:rPr>
      </w:pPr>
      <w:r>
        <w:t xml:space="preserve">Annex </w:t>
      </w:r>
      <w:r w:rsidRPr="001B2AE7">
        <w:t>A</w:t>
      </w:r>
      <w:r>
        <w:t xml:space="preserve"> (informative):</w:t>
      </w:r>
      <w:r>
        <w:tab/>
        <w:t>Change history</w:t>
      </w:r>
      <w:r>
        <w:tab/>
      </w:r>
      <w:r>
        <w:fldChar w:fldCharType="begin" w:fldLock="1"/>
      </w:r>
      <w:r>
        <w:instrText xml:space="preserve"> PAGEREF _Toc99174423 \h </w:instrText>
      </w:r>
      <w:r>
        <w:fldChar w:fldCharType="separate"/>
      </w:r>
      <w:r>
        <w:t>225</w:t>
      </w:r>
      <w:r>
        <w:fldChar w:fldCharType="end"/>
      </w:r>
    </w:p>
    <w:p w14:paraId="5396D3BD" w14:textId="049FA88B" w:rsidR="00080512" w:rsidRPr="00A5463E" w:rsidRDefault="00EF55AB">
      <w:r>
        <w:rPr>
          <w:noProof/>
          <w:sz w:val="22"/>
        </w:rPr>
        <w:fldChar w:fldCharType="end"/>
      </w:r>
    </w:p>
    <w:p w14:paraId="5C45E4E2" w14:textId="77777777" w:rsidR="00080512" w:rsidRPr="00A5463E" w:rsidRDefault="00080512">
      <w:pPr>
        <w:pStyle w:val="Heading1"/>
      </w:pPr>
      <w:r w:rsidRPr="00A5463E">
        <w:br w:type="page"/>
      </w:r>
      <w:bookmarkStart w:id="3" w:name="_Toc20208490"/>
      <w:bookmarkStart w:id="4" w:name="_Toc36044601"/>
      <w:bookmarkStart w:id="5" w:name="_Toc45216082"/>
      <w:bookmarkStart w:id="6" w:name="_Toc99173782"/>
      <w:r w:rsidRPr="00A5463E">
        <w:lastRenderedPageBreak/>
        <w:t>Foreword</w:t>
      </w:r>
      <w:bookmarkEnd w:id="3"/>
      <w:bookmarkEnd w:id="4"/>
      <w:bookmarkEnd w:id="5"/>
      <w:bookmarkEnd w:id="6"/>
    </w:p>
    <w:p w14:paraId="006A892C"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1D1303"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5463E" w:rsidRDefault="00080512">
      <w:pPr>
        <w:pStyle w:val="B1"/>
      </w:pPr>
      <w:r w:rsidRPr="00A5463E">
        <w:t>Version x.y.z</w:t>
      </w:r>
    </w:p>
    <w:p w14:paraId="3F31B34F" w14:textId="77777777" w:rsidR="00080512" w:rsidRPr="00A5463E" w:rsidRDefault="00080512">
      <w:pPr>
        <w:pStyle w:val="B1"/>
      </w:pPr>
      <w:r w:rsidRPr="00A5463E">
        <w:t>where:</w:t>
      </w:r>
    </w:p>
    <w:p w14:paraId="70B8A0F2" w14:textId="77777777" w:rsidR="00080512" w:rsidRPr="00A5463E" w:rsidRDefault="00080512">
      <w:pPr>
        <w:pStyle w:val="B2"/>
      </w:pPr>
      <w:r w:rsidRPr="00A5463E">
        <w:t>x</w:t>
      </w:r>
      <w:r w:rsidRPr="00A5463E">
        <w:tab/>
        <w:t>the first digit:</w:t>
      </w:r>
    </w:p>
    <w:p w14:paraId="76035D4B" w14:textId="77777777" w:rsidR="00080512" w:rsidRPr="00A5463E" w:rsidRDefault="00080512">
      <w:pPr>
        <w:pStyle w:val="B3"/>
      </w:pPr>
      <w:r w:rsidRPr="00A5463E">
        <w:t>1</w:t>
      </w:r>
      <w:r w:rsidRPr="00A5463E">
        <w:tab/>
        <w:t>presented to TSG for information;</w:t>
      </w:r>
    </w:p>
    <w:p w14:paraId="7A1F1056" w14:textId="77777777" w:rsidR="00080512" w:rsidRPr="00A5463E" w:rsidRDefault="00080512">
      <w:pPr>
        <w:pStyle w:val="B3"/>
      </w:pPr>
      <w:r w:rsidRPr="00A5463E">
        <w:t>2</w:t>
      </w:r>
      <w:r w:rsidRPr="00A5463E">
        <w:tab/>
        <w:t>presented to TSG for approval;</w:t>
      </w:r>
    </w:p>
    <w:p w14:paraId="14C2AA75" w14:textId="77777777" w:rsidR="00080512" w:rsidRPr="00A5463E" w:rsidRDefault="00080512">
      <w:pPr>
        <w:pStyle w:val="B3"/>
      </w:pPr>
      <w:r w:rsidRPr="00A5463E">
        <w:t>3</w:t>
      </w:r>
      <w:r w:rsidRPr="00A5463E">
        <w:tab/>
        <w:t>or greater indicates TSG approved document under change control.</w:t>
      </w:r>
    </w:p>
    <w:p w14:paraId="0B11FDA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C3DD85F" w14:textId="77777777" w:rsidR="00080512" w:rsidRPr="00A5463E" w:rsidRDefault="00080512">
      <w:pPr>
        <w:pStyle w:val="B2"/>
      </w:pPr>
      <w:r w:rsidRPr="00A5463E">
        <w:t>z</w:t>
      </w:r>
      <w:r w:rsidRPr="00A5463E">
        <w:tab/>
        <w:t>the third digit is incremented when editorial only changes have been incorporated in the document.</w:t>
      </w:r>
    </w:p>
    <w:p w14:paraId="7BA29E62" w14:textId="77777777" w:rsidR="00080512" w:rsidRPr="00A5463E" w:rsidRDefault="00080512">
      <w:pPr>
        <w:pStyle w:val="Heading1"/>
      </w:pPr>
      <w:r w:rsidRPr="00A5463E">
        <w:br w:type="page"/>
      </w:r>
      <w:bookmarkStart w:id="7" w:name="_Toc20208491"/>
      <w:bookmarkStart w:id="8" w:name="_Toc36044602"/>
      <w:bookmarkStart w:id="9" w:name="_Toc45216083"/>
      <w:bookmarkStart w:id="10" w:name="_Toc99173783"/>
      <w:r w:rsidRPr="00A5463E">
        <w:lastRenderedPageBreak/>
        <w:t>1</w:t>
      </w:r>
      <w:r w:rsidRPr="00A5463E">
        <w:tab/>
        <w:t>Scope</w:t>
      </w:r>
      <w:bookmarkEnd w:id="7"/>
      <w:bookmarkEnd w:id="8"/>
      <w:bookmarkEnd w:id="9"/>
      <w:bookmarkEnd w:id="10"/>
    </w:p>
    <w:p w14:paraId="28A308B1"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1191482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0D895EC1"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6A04C523" w14:textId="77777777" w:rsidR="00080512" w:rsidRPr="00A5463E" w:rsidRDefault="00080512">
      <w:pPr>
        <w:pStyle w:val="Heading1"/>
      </w:pPr>
      <w:bookmarkStart w:id="11" w:name="_Toc20208492"/>
      <w:bookmarkStart w:id="12" w:name="_Toc36044603"/>
      <w:bookmarkStart w:id="13" w:name="_Toc45216084"/>
      <w:bookmarkStart w:id="14" w:name="_Toc99173784"/>
      <w:r w:rsidRPr="00A5463E">
        <w:t>2</w:t>
      </w:r>
      <w:r w:rsidRPr="00A5463E">
        <w:tab/>
        <w:t>References</w:t>
      </w:r>
      <w:bookmarkEnd w:id="11"/>
      <w:bookmarkEnd w:id="12"/>
      <w:bookmarkEnd w:id="13"/>
      <w:bookmarkEnd w:id="14"/>
    </w:p>
    <w:p w14:paraId="540BC44D" w14:textId="77777777" w:rsidR="00080512" w:rsidRPr="00A5463E" w:rsidRDefault="00080512">
      <w:r w:rsidRPr="00A5463E">
        <w:t>The following documents contain provisions which, through reference in this text, constitute provisions of the present document.</w:t>
      </w:r>
    </w:p>
    <w:p w14:paraId="6276B01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7E4E2E54"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185453C4"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761E346E" w14:textId="77777777" w:rsidR="00EC4A25" w:rsidRPr="00A5463E" w:rsidRDefault="00EC4A25" w:rsidP="00EC4A25">
      <w:pPr>
        <w:pStyle w:val="EX"/>
      </w:pPr>
      <w:r w:rsidRPr="00A5463E">
        <w:t>[1]</w:t>
      </w:r>
      <w:r w:rsidRPr="00A5463E">
        <w:tab/>
        <w:t>3GPP TR 21.905: "Vocabulary for 3GPP Specifications".</w:t>
      </w:r>
    </w:p>
    <w:p w14:paraId="7FCE62EF" w14:textId="77777777" w:rsidR="00A5463E" w:rsidRPr="00A5463E" w:rsidRDefault="00A5463E" w:rsidP="00EC4A25">
      <w:pPr>
        <w:pStyle w:val="EX"/>
        <w:rPr>
          <w:lang w:val="en-GB"/>
        </w:rPr>
      </w:pPr>
      <w:r w:rsidRPr="00A5463E">
        <w:rPr>
          <w:lang w:val="en-GB"/>
        </w:rPr>
        <w:t>[2]</w:t>
      </w:r>
      <w:r w:rsidRPr="00A5463E">
        <w:rPr>
          <w:lang w:val="en-GB"/>
        </w:rPr>
        <w:tab/>
        <w:t>3GPP TS 24.281:"Mission Critical Video (MCVideo) call control; Protocol specification".</w:t>
      </w:r>
    </w:p>
    <w:p w14:paraId="2BB65825" w14:textId="77777777" w:rsidR="00B916CE" w:rsidRPr="00A5463E" w:rsidRDefault="00A5463E" w:rsidP="00B916CE">
      <w:pPr>
        <w:pStyle w:val="EX"/>
      </w:pPr>
      <w:r>
        <w:t>[3]</w:t>
      </w:r>
      <w:r w:rsidR="00B916CE" w:rsidRPr="00A5463E">
        <w:tab/>
        <w:t>IETF RFC 3550: "RTP: A Transport Protocol for Real-Time Applications".</w:t>
      </w:r>
    </w:p>
    <w:p w14:paraId="0D605DE2"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4FE63C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6E474187"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EA9CFA1"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138F296F"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763547E9"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7514A582"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341E73C6"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rPr>
          <w:lang w:val="en-GB"/>
        </w:rPr>
        <w:t> </w:t>
      </w:r>
      <w:r w:rsidRPr="0079589D">
        <w:t>2".</w:t>
      </w:r>
    </w:p>
    <w:p w14:paraId="0F4C3D09" w14:textId="77777777" w:rsidR="00C0770C" w:rsidRDefault="00C0770C" w:rsidP="00C0770C">
      <w:pPr>
        <w:pStyle w:val="EX"/>
      </w:pPr>
      <w:r w:rsidRPr="0079589D">
        <w:t>[</w:t>
      </w:r>
      <w:r w:rsidRPr="00C0770C">
        <w:rPr>
          <w:lang w:val="en-GB"/>
        </w:rPr>
        <w:t>12</w:t>
      </w:r>
      <w:r w:rsidRPr="0079589D">
        <w:t>]</w:t>
      </w:r>
      <w:r w:rsidRPr="0079589D">
        <w:tab/>
        <w:t>3GPP TS 23.28</w:t>
      </w:r>
      <w:r>
        <w:t>0</w:t>
      </w:r>
      <w:r w:rsidRPr="0079589D">
        <w:t>: "</w:t>
      </w:r>
      <w:r w:rsidRPr="00D44A7F">
        <w:t>Common functional architecture to support mission critical services; Stage 2</w:t>
      </w:r>
      <w:r w:rsidRPr="0079589D">
        <w:t>".</w:t>
      </w:r>
    </w:p>
    <w:p w14:paraId="7ACE4E65" w14:textId="77777777" w:rsidR="00C0770C" w:rsidRPr="0079589D" w:rsidRDefault="00C0770C" w:rsidP="00C0770C">
      <w:pPr>
        <w:pStyle w:val="EX"/>
      </w:pPr>
      <w:r>
        <w:t>[</w:t>
      </w:r>
      <w:r w:rsidRPr="00C0770C">
        <w:rPr>
          <w:lang w:val="en-GB"/>
        </w:rPr>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57A26782" w14:textId="77777777" w:rsidR="00080512" w:rsidRPr="00A5463E" w:rsidRDefault="00080512">
      <w:pPr>
        <w:pStyle w:val="Heading1"/>
      </w:pPr>
      <w:bookmarkStart w:id="15" w:name="_Toc20208493"/>
      <w:bookmarkStart w:id="16" w:name="_Toc36044604"/>
      <w:bookmarkStart w:id="17" w:name="_Toc45216085"/>
      <w:bookmarkStart w:id="18" w:name="_Toc99173785"/>
      <w:r w:rsidRPr="00A5463E">
        <w:lastRenderedPageBreak/>
        <w:t>3</w:t>
      </w:r>
      <w:r w:rsidRPr="00A5463E">
        <w:tab/>
        <w:t xml:space="preserve">Definitions, </w:t>
      </w:r>
      <w:r w:rsidR="008028A4" w:rsidRPr="00A5463E">
        <w:t>symbols and abbreviations</w:t>
      </w:r>
      <w:bookmarkEnd w:id="15"/>
      <w:bookmarkEnd w:id="16"/>
      <w:bookmarkEnd w:id="17"/>
      <w:bookmarkEnd w:id="18"/>
    </w:p>
    <w:p w14:paraId="0C69D8F2" w14:textId="77777777" w:rsidR="00080512" w:rsidRPr="00A5463E" w:rsidRDefault="00080512">
      <w:pPr>
        <w:pStyle w:val="Heading2"/>
      </w:pPr>
      <w:bookmarkStart w:id="19" w:name="_Toc20208494"/>
      <w:bookmarkStart w:id="20" w:name="_Toc36044605"/>
      <w:bookmarkStart w:id="21" w:name="_Toc45216086"/>
      <w:bookmarkStart w:id="22" w:name="_Toc99173786"/>
      <w:r w:rsidRPr="00A5463E">
        <w:t>3.1</w:t>
      </w:r>
      <w:r w:rsidRPr="00A5463E">
        <w:tab/>
        <w:t>Definitions</w:t>
      </w:r>
      <w:bookmarkEnd w:id="19"/>
      <w:bookmarkEnd w:id="20"/>
      <w:bookmarkEnd w:id="21"/>
      <w:bookmarkEnd w:id="22"/>
    </w:p>
    <w:p w14:paraId="53B472E9" w14:textId="77777777"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4CA93AEC"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3464741"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0A2842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41F2CD30" w14:textId="77777777"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 inform when a </w:t>
      </w:r>
      <w:r>
        <w:t>transmission</w:t>
      </w:r>
      <w:r w:rsidRPr="000B4518">
        <w:t xml:space="preserve"> call is started or ended.</w:t>
      </w:r>
    </w:p>
    <w:p w14:paraId="1AB6704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63FDEBFE"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1F5362D1"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5D02A2D9" w14:textId="77777777" w:rsidR="00B51015" w:rsidRPr="007013A5" w:rsidRDefault="00B51015" w:rsidP="00B51015">
      <w:pPr>
        <w:pStyle w:val="EW"/>
        <w:rPr>
          <w:b/>
          <w:bCs/>
        </w:rPr>
      </w:pPr>
      <w:r>
        <w:rPr>
          <w:b/>
          <w:bCs/>
          <w:lang w:val="en-US"/>
        </w:rPr>
        <w:t>Transmission</w:t>
      </w:r>
      <w:r w:rsidRPr="007013A5">
        <w:rPr>
          <w:b/>
          <w:bCs/>
        </w:rPr>
        <w:t xml:space="preserve"> control</w:t>
      </w:r>
    </w:p>
    <w:p w14:paraId="492E3E24" w14:textId="77777777" w:rsidR="00B51015" w:rsidRPr="007013A5" w:rsidRDefault="00B51015" w:rsidP="00B51015">
      <w:pPr>
        <w:pStyle w:val="EW"/>
        <w:rPr>
          <w:b/>
          <w:bCs/>
        </w:rPr>
      </w:pPr>
      <w:r>
        <w:rPr>
          <w:b/>
          <w:bCs/>
          <w:lang w:val="en-US"/>
        </w:rPr>
        <w:t>Transmission</w:t>
      </w:r>
      <w:r w:rsidRPr="007013A5">
        <w:rPr>
          <w:b/>
          <w:bCs/>
        </w:rPr>
        <w:t xml:space="preserve"> participant</w:t>
      </w:r>
    </w:p>
    <w:p w14:paraId="0E12C6B8"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015E39F1" w14:textId="77777777" w:rsidR="00B51015" w:rsidRPr="007013A5" w:rsidRDefault="00B51015" w:rsidP="00B51015">
      <w:pPr>
        <w:pStyle w:val="EW"/>
        <w:rPr>
          <w:b/>
          <w:bCs/>
        </w:rPr>
      </w:pPr>
      <w:r w:rsidRPr="007013A5">
        <w:rPr>
          <w:b/>
          <w:bCs/>
        </w:rPr>
        <w:t>Group call</w:t>
      </w:r>
    </w:p>
    <w:p w14:paraId="16E195C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73B310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64D5DBE9"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B62588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6EA250F"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5F9C5BFB" w14:textId="77777777" w:rsidR="00B51015" w:rsidRPr="007013A5" w:rsidRDefault="00B51015" w:rsidP="00B51015">
      <w:pPr>
        <w:pStyle w:val="EW"/>
        <w:rPr>
          <w:b/>
          <w:bCs/>
        </w:rPr>
      </w:pPr>
      <w:r w:rsidRPr="007013A5">
        <w:rPr>
          <w:b/>
          <w:bCs/>
        </w:rPr>
        <w:t>Private call</w:t>
      </w:r>
    </w:p>
    <w:p w14:paraId="0C819A7B" w14:textId="77777777" w:rsidR="00B51015" w:rsidRPr="00930A9D" w:rsidRDefault="00B51015" w:rsidP="00B51015">
      <w:pPr>
        <w:pStyle w:val="EX"/>
        <w:rPr>
          <w:b/>
        </w:rPr>
      </w:pPr>
      <w:r w:rsidRPr="00930A9D">
        <w:rPr>
          <w:b/>
        </w:rPr>
        <w:t>SIP core</w:t>
      </w:r>
    </w:p>
    <w:p w14:paraId="6310228B"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7D0A21BB" w14:textId="77777777" w:rsidR="00B51015" w:rsidRPr="00DA0E31" w:rsidRDefault="00B51015" w:rsidP="00B51015">
      <w:pPr>
        <w:pStyle w:val="EW"/>
        <w:rPr>
          <w:b/>
          <w:bCs/>
        </w:rPr>
      </w:pPr>
      <w:r w:rsidRPr="00DA0E31">
        <w:rPr>
          <w:b/>
          <w:bCs/>
        </w:rPr>
        <w:t>Client Server Key (CSK)</w:t>
      </w:r>
    </w:p>
    <w:p w14:paraId="08BD1114" w14:textId="77777777" w:rsidR="00B51015" w:rsidRPr="00DA0E31" w:rsidRDefault="00B51015" w:rsidP="00B51015">
      <w:pPr>
        <w:pStyle w:val="EW"/>
        <w:rPr>
          <w:b/>
          <w:bCs/>
        </w:rPr>
      </w:pPr>
      <w:r w:rsidRPr="00DA0E31">
        <w:rPr>
          <w:b/>
          <w:bCs/>
        </w:rPr>
        <w:t>Client Server Key Identifier (CSK-ID)</w:t>
      </w:r>
    </w:p>
    <w:p w14:paraId="5844CF68" w14:textId="77777777" w:rsidR="00B51015" w:rsidRPr="00DA0E31" w:rsidRDefault="00B51015" w:rsidP="00B51015">
      <w:pPr>
        <w:pStyle w:val="EW"/>
        <w:rPr>
          <w:b/>
          <w:bCs/>
        </w:rPr>
      </w:pPr>
      <w:r w:rsidRPr="00DA0E31">
        <w:rPr>
          <w:b/>
          <w:bCs/>
        </w:rPr>
        <w:t>Group Master Key (GMK)</w:t>
      </w:r>
    </w:p>
    <w:p w14:paraId="62D5A9E3" w14:textId="77777777" w:rsidR="00C0770C" w:rsidRDefault="00B51015" w:rsidP="00C0770C">
      <w:pPr>
        <w:pStyle w:val="EW"/>
        <w:rPr>
          <w:b/>
          <w:bCs/>
        </w:rPr>
      </w:pPr>
      <w:r w:rsidRPr="00DA0E31">
        <w:rPr>
          <w:b/>
          <w:bCs/>
        </w:rPr>
        <w:t>Group Master Key Identifier (GMK-ID)</w:t>
      </w:r>
    </w:p>
    <w:p w14:paraId="39E352E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60EFBE1B"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85D045F"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537DA64C"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1661A022" w14:textId="77777777" w:rsidR="00B51015" w:rsidRPr="00DA0E31" w:rsidRDefault="00B51015" w:rsidP="00B51015">
      <w:pPr>
        <w:pStyle w:val="EW"/>
        <w:rPr>
          <w:b/>
          <w:bCs/>
        </w:rPr>
      </w:pPr>
      <w:r w:rsidRPr="00DA0E31">
        <w:rPr>
          <w:b/>
          <w:bCs/>
        </w:rPr>
        <w:t>Private Call Key (PCK)</w:t>
      </w:r>
    </w:p>
    <w:p w14:paraId="3A48E8C2" w14:textId="77777777" w:rsidR="00B51015" w:rsidRPr="00DA0E31" w:rsidRDefault="00B51015" w:rsidP="00B51015">
      <w:pPr>
        <w:pStyle w:val="EW"/>
        <w:rPr>
          <w:b/>
          <w:bCs/>
        </w:rPr>
      </w:pPr>
      <w:r w:rsidRPr="00DA0E31">
        <w:rPr>
          <w:b/>
          <w:bCs/>
        </w:rPr>
        <w:t>Private Call Key Identifier (PCK-ID)</w:t>
      </w:r>
    </w:p>
    <w:p w14:paraId="1A161AFE" w14:textId="77777777" w:rsidR="00B51015" w:rsidRPr="00DA0E31" w:rsidRDefault="00B51015" w:rsidP="00B51015">
      <w:pPr>
        <w:pStyle w:val="EW"/>
        <w:rPr>
          <w:b/>
          <w:bCs/>
        </w:rPr>
      </w:pPr>
      <w:r w:rsidRPr="00DA0E31">
        <w:rPr>
          <w:b/>
          <w:bCs/>
        </w:rPr>
        <w:t>Signalling Protection Key (SPK)</w:t>
      </w:r>
    </w:p>
    <w:p w14:paraId="5D1644CF" w14:textId="77777777" w:rsidR="00C0770C" w:rsidRPr="004911C7" w:rsidRDefault="00B51015" w:rsidP="00C0770C">
      <w:pPr>
        <w:pStyle w:val="EW"/>
        <w:rPr>
          <w:b/>
          <w:bCs/>
        </w:rPr>
      </w:pPr>
      <w:r w:rsidRPr="00B51015">
        <w:rPr>
          <w:b/>
        </w:rPr>
        <w:t>Signalling Protection Key Identifier (SPK-ID)</w:t>
      </w:r>
    </w:p>
    <w:p w14:paraId="3A5A9E6E" w14:textId="77777777" w:rsidR="00C0770C" w:rsidRDefault="00C0770C" w:rsidP="00C0770C">
      <w:pPr>
        <w:pStyle w:val="EW"/>
        <w:rPr>
          <w:b/>
          <w:bCs/>
        </w:rPr>
      </w:pPr>
      <w:r w:rsidRPr="00DA0E31">
        <w:rPr>
          <w:b/>
          <w:bCs/>
        </w:rPr>
        <w:t>MBMS SubChannel Control Key (MSCCK)</w:t>
      </w:r>
    </w:p>
    <w:p w14:paraId="417CA4A6" w14:textId="77777777" w:rsidR="00B51015" w:rsidRPr="00C0770C" w:rsidRDefault="00C0770C" w:rsidP="00B51015">
      <w:pPr>
        <w:pStyle w:val="EX"/>
        <w:rPr>
          <w:b/>
          <w:bCs/>
          <w:lang w:val="en-GB"/>
        </w:rPr>
      </w:pPr>
      <w:r w:rsidRPr="00652DC4">
        <w:rPr>
          <w:b/>
          <w:bCs/>
        </w:rPr>
        <w:t>MBMS SubChannel Control Key Identifier (MSCCK-ID)</w:t>
      </w:r>
    </w:p>
    <w:p w14:paraId="65C5411B"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5B5F899D" w14:textId="77777777" w:rsidR="00B51015" w:rsidRPr="00DA0E31" w:rsidRDefault="00B51015" w:rsidP="00B51015">
      <w:pPr>
        <w:pStyle w:val="EW"/>
        <w:rPr>
          <w:b/>
          <w:bCs/>
        </w:rPr>
      </w:pPr>
      <w:r w:rsidRPr="00DA0E31">
        <w:rPr>
          <w:b/>
          <w:bCs/>
        </w:rPr>
        <w:lastRenderedPageBreak/>
        <w:t>SRTP master key (SRTP-MK)</w:t>
      </w:r>
    </w:p>
    <w:p w14:paraId="7B2F3FF2" w14:textId="77777777" w:rsidR="00B51015" w:rsidRPr="00DA0E31" w:rsidRDefault="00B51015" w:rsidP="00B51015">
      <w:pPr>
        <w:pStyle w:val="EW"/>
        <w:rPr>
          <w:b/>
          <w:bCs/>
        </w:rPr>
      </w:pPr>
      <w:r w:rsidRPr="00DA0E31">
        <w:rPr>
          <w:b/>
          <w:bCs/>
        </w:rPr>
        <w:t>SRTP master key identifier (SRTP-MKI)</w:t>
      </w:r>
    </w:p>
    <w:p w14:paraId="5EB5270A" w14:textId="77777777" w:rsidR="00080512" w:rsidRPr="00B51015" w:rsidRDefault="00B51015" w:rsidP="00B51015">
      <w:pPr>
        <w:pStyle w:val="EX"/>
        <w:rPr>
          <w:b/>
        </w:rPr>
      </w:pPr>
      <w:r w:rsidRPr="00B51015">
        <w:rPr>
          <w:b/>
        </w:rPr>
        <w:t>SRTP master salt (SRTP-MS)</w:t>
      </w:r>
    </w:p>
    <w:p w14:paraId="66A79BD9" w14:textId="77777777" w:rsidR="00080512" w:rsidRPr="00A5463E" w:rsidRDefault="00080512">
      <w:pPr>
        <w:pStyle w:val="Heading2"/>
      </w:pPr>
      <w:bookmarkStart w:id="23" w:name="_Toc20208495"/>
      <w:bookmarkStart w:id="24" w:name="_Toc36044606"/>
      <w:bookmarkStart w:id="25" w:name="_Toc45216087"/>
      <w:bookmarkStart w:id="26" w:name="_Toc99173787"/>
      <w:r w:rsidRPr="00A5463E">
        <w:t>3.2</w:t>
      </w:r>
      <w:r w:rsidRPr="00A5463E">
        <w:tab/>
        <w:t>Symbols</w:t>
      </w:r>
      <w:bookmarkEnd w:id="23"/>
      <w:bookmarkEnd w:id="24"/>
      <w:bookmarkEnd w:id="25"/>
      <w:bookmarkEnd w:id="26"/>
    </w:p>
    <w:p w14:paraId="4712BF47" w14:textId="77777777" w:rsidR="00080512" w:rsidRPr="00A5463E" w:rsidRDefault="00080512">
      <w:pPr>
        <w:pStyle w:val="Heading2"/>
      </w:pPr>
      <w:bookmarkStart w:id="27" w:name="_Toc20208496"/>
      <w:bookmarkStart w:id="28" w:name="_Toc36044607"/>
      <w:bookmarkStart w:id="29" w:name="_Toc45216088"/>
      <w:bookmarkStart w:id="30" w:name="_Toc99173788"/>
      <w:r w:rsidRPr="00A5463E">
        <w:t>3.3</w:t>
      </w:r>
      <w:r w:rsidRPr="00A5463E">
        <w:tab/>
        <w:t>Abbreviations</w:t>
      </w:r>
      <w:bookmarkEnd w:id="27"/>
      <w:bookmarkEnd w:id="28"/>
      <w:bookmarkEnd w:id="29"/>
      <w:bookmarkEnd w:id="30"/>
    </w:p>
    <w:p w14:paraId="3540F2C4"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7AE193B" w14:textId="77777777" w:rsidR="00B51015" w:rsidRPr="007013A5" w:rsidRDefault="00B51015" w:rsidP="00B51015">
      <w:pPr>
        <w:pStyle w:val="EW"/>
      </w:pPr>
      <w:r w:rsidRPr="00ED39ED">
        <w:t>AS</w:t>
      </w:r>
      <w:r w:rsidRPr="00ED39ED">
        <w:tab/>
        <w:t>Application Server</w:t>
      </w:r>
    </w:p>
    <w:p w14:paraId="0D0A9F9D" w14:textId="77777777" w:rsidR="00B51015" w:rsidRPr="000B4518" w:rsidRDefault="00B51015" w:rsidP="00B51015">
      <w:pPr>
        <w:pStyle w:val="EW"/>
        <w:keepLines w:val="0"/>
      </w:pPr>
      <w:r w:rsidRPr="000B4518">
        <w:t>D2D</w:t>
      </w:r>
      <w:r w:rsidRPr="000B4518">
        <w:tab/>
        <w:t>Device to Device</w:t>
      </w:r>
    </w:p>
    <w:p w14:paraId="6B99FFD5" w14:textId="77777777" w:rsidR="00B51015" w:rsidRPr="000B4518" w:rsidRDefault="00B51015" w:rsidP="00B51015">
      <w:pPr>
        <w:pStyle w:val="EW"/>
        <w:keepLines w:val="0"/>
      </w:pPr>
      <w:r w:rsidRPr="000B4518">
        <w:t>DL</w:t>
      </w:r>
      <w:r w:rsidRPr="000B4518">
        <w:tab/>
        <w:t>Downlink</w:t>
      </w:r>
    </w:p>
    <w:p w14:paraId="0DF87842" w14:textId="77777777" w:rsidR="00B51015" w:rsidRPr="000B4518" w:rsidRDefault="00B51015" w:rsidP="00B51015">
      <w:pPr>
        <w:pStyle w:val="EW"/>
        <w:keepLines w:val="0"/>
      </w:pPr>
      <w:r w:rsidRPr="000B4518">
        <w:t>GCS AS</w:t>
      </w:r>
      <w:r w:rsidRPr="000B4518">
        <w:tab/>
        <w:t>Group Communication Service Application Server</w:t>
      </w:r>
    </w:p>
    <w:p w14:paraId="102A226B" w14:textId="77777777" w:rsidR="00B51015" w:rsidRPr="007013A5" w:rsidRDefault="00B51015" w:rsidP="00B51015">
      <w:pPr>
        <w:pStyle w:val="EW"/>
      </w:pPr>
      <w:r w:rsidRPr="00ED39ED">
        <w:t>GMK</w:t>
      </w:r>
      <w:r w:rsidRPr="00ED39ED">
        <w:tab/>
        <w:t xml:space="preserve">Group Management Key </w:t>
      </w:r>
    </w:p>
    <w:p w14:paraId="3B771D51" w14:textId="77777777" w:rsidR="00B51015" w:rsidRPr="007013A5" w:rsidRDefault="00B51015" w:rsidP="00B51015">
      <w:pPr>
        <w:pStyle w:val="EW"/>
      </w:pPr>
      <w:r w:rsidRPr="007013A5">
        <w:t>GMS</w:t>
      </w:r>
      <w:r w:rsidRPr="007013A5">
        <w:tab/>
        <w:t>Group Management Server</w:t>
      </w:r>
    </w:p>
    <w:p w14:paraId="63AC79FA" w14:textId="77777777" w:rsidR="00B51015" w:rsidRPr="007013A5" w:rsidRDefault="00B51015" w:rsidP="00B51015">
      <w:pPr>
        <w:pStyle w:val="EW"/>
      </w:pPr>
      <w:r w:rsidRPr="007013A5">
        <w:t>GUK-ID</w:t>
      </w:r>
      <w:r w:rsidRPr="007013A5">
        <w:tab/>
        <w:t xml:space="preserve">Group User Key Identifier </w:t>
      </w:r>
    </w:p>
    <w:p w14:paraId="6AD04595" w14:textId="77777777" w:rsidR="00B51015" w:rsidRPr="007013A5" w:rsidRDefault="00B51015" w:rsidP="00B51015">
      <w:pPr>
        <w:pStyle w:val="EW"/>
      </w:pPr>
      <w:r w:rsidRPr="007013A5">
        <w:t>IP</w:t>
      </w:r>
      <w:r w:rsidRPr="007013A5">
        <w:tab/>
        <w:t>Internet Protocol</w:t>
      </w:r>
    </w:p>
    <w:p w14:paraId="530A5632" w14:textId="77777777" w:rsidR="00B51015" w:rsidRPr="007013A5" w:rsidRDefault="00B51015" w:rsidP="00B51015">
      <w:pPr>
        <w:pStyle w:val="EW"/>
      </w:pPr>
      <w:r w:rsidRPr="007013A5">
        <w:t>MBMS</w:t>
      </w:r>
      <w:r w:rsidRPr="007013A5">
        <w:tab/>
        <w:t>Multimedia Broadcast and Multicast Service</w:t>
      </w:r>
    </w:p>
    <w:p w14:paraId="4E9999C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5AC2F91" w14:textId="77777777" w:rsidR="00B51015" w:rsidRPr="007013A5" w:rsidRDefault="00B51015" w:rsidP="00B51015">
      <w:pPr>
        <w:pStyle w:val="EW"/>
      </w:pPr>
      <w:r w:rsidRPr="007013A5">
        <w:t>MKI</w:t>
      </w:r>
      <w:r w:rsidRPr="007013A5">
        <w:tab/>
        <w:t>Master Key Identifier</w:t>
      </w:r>
    </w:p>
    <w:p w14:paraId="69A9BF31" w14:textId="77777777" w:rsidR="00B51015" w:rsidRPr="007013A5" w:rsidRDefault="00B51015" w:rsidP="00B51015">
      <w:pPr>
        <w:pStyle w:val="EW"/>
      </w:pPr>
      <w:r w:rsidRPr="007013A5">
        <w:t>PCK</w:t>
      </w:r>
      <w:r w:rsidRPr="007013A5">
        <w:tab/>
        <w:t xml:space="preserve">Private Call Key </w:t>
      </w:r>
    </w:p>
    <w:p w14:paraId="30189BD6" w14:textId="77777777" w:rsidR="00B51015" w:rsidRPr="007013A5" w:rsidRDefault="00B51015" w:rsidP="00B51015">
      <w:pPr>
        <w:pStyle w:val="EW"/>
      </w:pPr>
      <w:r w:rsidRPr="007013A5">
        <w:t>PCK-ID</w:t>
      </w:r>
      <w:r w:rsidRPr="007013A5">
        <w:tab/>
        <w:t>Private Call Identifier</w:t>
      </w:r>
    </w:p>
    <w:p w14:paraId="3B1F1CD6" w14:textId="77777777" w:rsidR="00B51015" w:rsidRPr="007013A5" w:rsidRDefault="00B51015" w:rsidP="00B51015">
      <w:pPr>
        <w:pStyle w:val="EW"/>
      </w:pPr>
      <w:r w:rsidRPr="007013A5">
        <w:t>RFC</w:t>
      </w:r>
      <w:r w:rsidRPr="007013A5">
        <w:tab/>
        <w:t>Request For Comment</w:t>
      </w:r>
    </w:p>
    <w:p w14:paraId="33A20B25" w14:textId="77777777" w:rsidR="00B51015" w:rsidRPr="007013A5" w:rsidRDefault="00B51015" w:rsidP="00B51015">
      <w:pPr>
        <w:pStyle w:val="EW"/>
      </w:pPr>
      <w:r w:rsidRPr="007013A5">
        <w:t>RTCP</w:t>
      </w:r>
      <w:r w:rsidRPr="007013A5">
        <w:tab/>
        <w:t>RTP Control Protocol</w:t>
      </w:r>
    </w:p>
    <w:p w14:paraId="6A925644" w14:textId="77777777" w:rsidR="00B51015" w:rsidRPr="007013A5" w:rsidRDefault="00B51015" w:rsidP="00B51015">
      <w:pPr>
        <w:pStyle w:val="EW"/>
      </w:pPr>
      <w:r w:rsidRPr="007013A5">
        <w:t>RTP</w:t>
      </w:r>
      <w:r w:rsidRPr="007013A5">
        <w:tab/>
        <w:t>Real-time Transport Protocol</w:t>
      </w:r>
    </w:p>
    <w:p w14:paraId="0B046804" w14:textId="77777777" w:rsidR="00B51015" w:rsidRPr="007013A5" w:rsidRDefault="00B51015" w:rsidP="00B51015">
      <w:pPr>
        <w:pStyle w:val="EW"/>
      </w:pPr>
      <w:r w:rsidRPr="007013A5">
        <w:t>SRTCP</w:t>
      </w:r>
      <w:r w:rsidRPr="007013A5">
        <w:tab/>
        <w:t>Secure RTCP</w:t>
      </w:r>
    </w:p>
    <w:p w14:paraId="431717DA" w14:textId="77777777" w:rsidR="00B51015" w:rsidRPr="007013A5" w:rsidRDefault="00B51015" w:rsidP="00B51015">
      <w:pPr>
        <w:pStyle w:val="EW"/>
      </w:pPr>
      <w:r w:rsidRPr="007013A5">
        <w:t>SRTP</w:t>
      </w:r>
      <w:r w:rsidRPr="007013A5">
        <w:tab/>
        <w:t>Secure RTP</w:t>
      </w:r>
    </w:p>
    <w:p w14:paraId="67FADB16" w14:textId="77777777" w:rsidR="00B51015" w:rsidRPr="007013A5" w:rsidRDefault="00B51015" w:rsidP="00B51015">
      <w:pPr>
        <w:pStyle w:val="EW"/>
      </w:pPr>
      <w:r w:rsidRPr="007013A5">
        <w:t>SSRC</w:t>
      </w:r>
      <w:r w:rsidRPr="007013A5">
        <w:tab/>
        <w:t>Synchronization SouRCe</w:t>
      </w:r>
    </w:p>
    <w:p w14:paraId="1DB3D37B" w14:textId="77777777" w:rsidR="00B51015" w:rsidRPr="007013A5" w:rsidRDefault="00B51015" w:rsidP="00B51015">
      <w:pPr>
        <w:pStyle w:val="EW"/>
      </w:pPr>
      <w:r w:rsidRPr="007013A5">
        <w:t>TEK</w:t>
      </w:r>
      <w:r w:rsidRPr="007013A5">
        <w:tab/>
        <w:t>Traffic-Encrypting Key</w:t>
      </w:r>
    </w:p>
    <w:p w14:paraId="16C4CC29" w14:textId="77777777" w:rsidR="00B51015" w:rsidRPr="007013A5" w:rsidRDefault="00B51015" w:rsidP="00B51015">
      <w:pPr>
        <w:pStyle w:val="EW"/>
      </w:pPr>
      <w:r w:rsidRPr="007013A5">
        <w:t>TMGI</w:t>
      </w:r>
      <w:r w:rsidRPr="007013A5">
        <w:tab/>
        <w:t>Temporary Mobile Group Identity</w:t>
      </w:r>
    </w:p>
    <w:p w14:paraId="16D8F665" w14:textId="77777777" w:rsidR="00B51015" w:rsidRPr="007013A5" w:rsidRDefault="00B51015" w:rsidP="00B51015">
      <w:pPr>
        <w:pStyle w:val="EW"/>
      </w:pPr>
      <w:r w:rsidRPr="007013A5">
        <w:t>UE</w:t>
      </w:r>
      <w:r w:rsidRPr="007013A5">
        <w:tab/>
        <w:t>User Equipment</w:t>
      </w:r>
    </w:p>
    <w:p w14:paraId="1C714EB2" w14:textId="77777777" w:rsidR="00080512" w:rsidRPr="00A5463E" w:rsidRDefault="00080512">
      <w:pPr>
        <w:pStyle w:val="Heading1"/>
      </w:pPr>
      <w:bookmarkStart w:id="31" w:name="_Toc20208497"/>
      <w:bookmarkStart w:id="32" w:name="_Toc36044608"/>
      <w:bookmarkStart w:id="33" w:name="_Toc45216089"/>
      <w:bookmarkStart w:id="34" w:name="_Toc99173789"/>
      <w:r w:rsidRPr="00A5463E">
        <w:t>4</w:t>
      </w:r>
      <w:r w:rsidRPr="00A5463E">
        <w:tab/>
      </w:r>
      <w:r w:rsidR="006410C0" w:rsidRPr="00A5463E">
        <w:t>General</w:t>
      </w:r>
      <w:bookmarkEnd w:id="31"/>
      <w:bookmarkEnd w:id="32"/>
      <w:bookmarkEnd w:id="33"/>
      <w:bookmarkEnd w:id="34"/>
    </w:p>
    <w:p w14:paraId="41E4B983" w14:textId="77777777" w:rsidR="00080512" w:rsidRPr="00A5463E" w:rsidRDefault="00080512">
      <w:pPr>
        <w:pStyle w:val="Heading2"/>
      </w:pPr>
      <w:bookmarkStart w:id="35" w:name="_Toc20208498"/>
      <w:bookmarkStart w:id="36" w:name="_Toc36044609"/>
      <w:bookmarkStart w:id="37" w:name="_Toc45216090"/>
      <w:bookmarkStart w:id="38" w:name="_Toc99173790"/>
      <w:r w:rsidRPr="00A5463E">
        <w:t>4.1</w:t>
      </w:r>
      <w:r w:rsidRPr="00A5463E">
        <w:tab/>
      </w:r>
      <w:r w:rsidR="006410C0" w:rsidRPr="00A5463E">
        <w:t xml:space="preserve">MCVideo </w:t>
      </w:r>
      <w:r w:rsidR="00D01278">
        <w:t xml:space="preserve">media plane </w:t>
      </w:r>
      <w:r w:rsidR="006410C0" w:rsidRPr="00A5463E">
        <w:t>overview</w:t>
      </w:r>
      <w:bookmarkEnd w:id="35"/>
      <w:bookmarkEnd w:id="36"/>
      <w:bookmarkEnd w:id="37"/>
      <w:bookmarkEnd w:id="38"/>
    </w:p>
    <w:p w14:paraId="7EADAEED" w14:textId="77777777" w:rsidR="00D01278" w:rsidRPr="00CA57A2" w:rsidRDefault="00D01278" w:rsidP="00D01278">
      <w:pPr>
        <w:pStyle w:val="Heading3"/>
      </w:pPr>
      <w:bookmarkStart w:id="39" w:name="_Toc20208499"/>
      <w:bookmarkStart w:id="40" w:name="_Toc36044610"/>
      <w:bookmarkStart w:id="41" w:name="_Toc45216091"/>
      <w:bookmarkStart w:id="42" w:name="_Toc99173791"/>
      <w:r w:rsidRPr="00CA57A2">
        <w:t>4.1.1</w:t>
      </w:r>
      <w:r w:rsidRPr="00CA57A2">
        <w:tab/>
      </w:r>
      <w:r>
        <w:t xml:space="preserve">Transmission </w:t>
      </w:r>
      <w:r w:rsidRPr="00CA57A2">
        <w:t>Control</w:t>
      </w:r>
      <w:bookmarkEnd w:id="39"/>
      <w:bookmarkEnd w:id="40"/>
      <w:bookmarkEnd w:id="41"/>
      <w:bookmarkEnd w:id="42"/>
    </w:p>
    <w:p w14:paraId="681CC038" w14:textId="77777777" w:rsidR="00D01278" w:rsidRPr="00CA57A2" w:rsidRDefault="00D01278" w:rsidP="00D01278">
      <w:pPr>
        <w:pStyle w:val="Heading4"/>
      </w:pPr>
      <w:bookmarkStart w:id="43" w:name="_Toc20208500"/>
      <w:bookmarkStart w:id="44" w:name="_Toc36044611"/>
      <w:bookmarkStart w:id="45" w:name="_Toc45216092"/>
      <w:bookmarkStart w:id="46" w:name="_Toc99173792"/>
      <w:r w:rsidRPr="00CA57A2">
        <w:t>4.1.1.1</w:t>
      </w:r>
      <w:r w:rsidRPr="00CA57A2">
        <w:tab/>
        <w:t>General</w:t>
      </w:r>
      <w:bookmarkEnd w:id="43"/>
      <w:bookmarkEnd w:id="44"/>
      <w:bookmarkEnd w:id="45"/>
      <w:bookmarkEnd w:id="46"/>
    </w:p>
    <w:p w14:paraId="32070394"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5221196F" w14:textId="4276175A" w:rsidR="00D01278" w:rsidRPr="00CA57A2" w:rsidRDefault="00D01278" w:rsidP="00D01278">
      <w:r>
        <w:t>Transmission</w:t>
      </w:r>
      <w:r w:rsidRPr="00CA57A2">
        <w:t xml:space="preserve"> control actions in on-network are described in </w:t>
      </w:r>
      <w:r w:rsidR="00BA1F7C">
        <w:t>clause</w:t>
      </w:r>
      <w:r w:rsidRPr="00CA57A2">
        <w:t> 4.1.1.2. The differences for off-network</w:t>
      </w:r>
      <w:r>
        <w:t xml:space="preserve"> transmission</w:t>
      </w:r>
      <w:r w:rsidRPr="00CA57A2">
        <w:t xml:space="preserve"> control are described in </w:t>
      </w:r>
      <w:r w:rsidR="00BA1F7C">
        <w:t>clause</w:t>
      </w:r>
      <w:r w:rsidRPr="00CA57A2">
        <w:t> 4.1.1.3.</w:t>
      </w:r>
    </w:p>
    <w:p w14:paraId="5AD99AE7" w14:textId="77777777" w:rsidR="00D01278" w:rsidRPr="00CA57A2" w:rsidRDefault="00D01278" w:rsidP="00D01278">
      <w:pPr>
        <w:pStyle w:val="NO"/>
      </w:pPr>
      <w:r w:rsidRPr="00CA57A2">
        <w:lastRenderedPageBreak/>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6918791D" w14:textId="77777777" w:rsidR="00D01278" w:rsidRPr="00CA57A2" w:rsidRDefault="00D01278" w:rsidP="00D01278">
      <w:pPr>
        <w:pStyle w:val="Heading4"/>
      </w:pPr>
      <w:bookmarkStart w:id="47" w:name="_Toc20208501"/>
      <w:bookmarkStart w:id="48" w:name="_Toc36044612"/>
      <w:bookmarkStart w:id="49" w:name="_Toc45216093"/>
      <w:bookmarkStart w:id="50" w:name="_Toc99173793"/>
      <w:r w:rsidRPr="00CA57A2">
        <w:t>4.1.1.2</w:t>
      </w:r>
      <w:r w:rsidRPr="00CA57A2">
        <w:tab/>
        <w:t>On-network</w:t>
      </w:r>
      <w:r>
        <w:t xml:space="preserve"> transmission</w:t>
      </w:r>
      <w:r w:rsidRPr="00CA57A2">
        <w:t xml:space="preserve"> </w:t>
      </w:r>
      <w:r>
        <w:t xml:space="preserve">and reception </w:t>
      </w:r>
      <w:r w:rsidRPr="00CA57A2">
        <w:t>control</w:t>
      </w:r>
      <w:bookmarkEnd w:id="47"/>
      <w:bookmarkEnd w:id="48"/>
      <w:bookmarkEnd w:id="49"/>
      <w:bookmarkEnd w:id="50"/>
    </w:p>
    <w:p w14:paraId="6AEB4EA2" w14:textId="77777777" w:rsidR="00D01278" w:rsidRPr="00CA57A2" w:rsidRDefault="00D01278" w:rsidP="00D01278">
      <w:r w:rsidRPr="00CA57A2">
        <w:t xml:space="preserve">At any point in time a group member can request permission to </w:t>
      </w:r>
      <w:r>
        <w:t>transmit</w:t>
      </w:r>
      <w:r w:rsidRPr="00CA57A2">
        <w:t>.</w:t>
      </w:r>
    </w:p>
    <w:p w14:paraId="60349B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5D49161B"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57E1EA77"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0ECBD36"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65237C42"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1D62E04C"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754381CC"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39D7662C"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7777197" w14:textId="77777777" w:rsidR="00D01278" w:rsidRPr="00CA57A2" w:rsidRDefault="00D01278" w:rsidP="00D01278">
      <w:pPr>
        <w:pStyle w:val="B1"/>
      </w:pPr>
      <w:r>
        <w:lastRenderedPageBreak/>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C4D6BE5"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21311951"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73A50C31"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DD1B6DA" w14:textId="77777777" w:rsidR="00D01278" w:rsidRPr="00CA57A2" w:rsidRDefault="00D01278" w:rsidP="00D01278">
      <w:r w:rsidRPr="00CA57A2">
        <w:t>If queueing is used the ordering in the queue is affected by the priority of the users in the queue.</w:t>
      </w:r>
    </w:p>
    <w:p w14:paraId="1160973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195366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1453D938"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FC0F2BC" w14:textId="77777777" w:rsidR="00D01278" w:rsidRPr="00CA57A2" w:rsidRDefault="00D01278" w:rsidP="00D01278">
      <w:r w:rsidRPr="00CA57A2">
        <w:t>The call can be released after a long silence period.</w:t>
      </w:r>
    </w:p>
    <w:p w14:paraId="582D1BBE" w14:textId="77777777" w:rsidR="00D01278" w:rsidRPr="00CA57A2" w:rsidRDefault="00D01278" w:rsidP="00D01278">
      <w:pPr>
        <w:pStyle w:val="Heading4"/>
      </w:pPr>
      <w:bookmarkStart w:id="51" w:name="_Toc20208502"/>
      <w:bookmarkStart w:id="52" w:name="_Toc36044613"/>
      <w:bookmarkStart w:id="53" w:name="_Toc45216094"/>
      <w:bookmarkStart w:id="54" w:name="_Toc99173794"/>
      <w:r w:rsidRPr="00CA57A2">
        <w:t>4.1.1.3</w:t>
      </w:r>
      <w:r w:rsidRPr="00CA57A2">
        <w:tab/>
        <w:t>Off-network</w:t>
      </w:r>
      <w:r>
        <w:t xml:space="preserve"> transmission</w:t>
      </w:r>
      <w:r w:rsidRPr="00CA57A2">
        <w:t xml:space="preserve"> control</w:t>
      </w:r>
      <w:bookmarkEnd w:id="51"/>
      <w:bookmarkEnd w:id="52"/>
      <w:bookmarkEnd w:id="53"/>
      <w:bookmarkEnd w:id="54"/>
    </w:p>
    <w:p w14:paraId="558E3531" w14:textId="64155BD6" w:rsidR="00D01278" w:rsidRPr="00CA57A2" w:rsidRDefault="00D01278" w:rsidP="00D01278">
      <w:r w:rsidRPr="00CA57A2">
        <w:t xml:space="preserve">This </w:t>
      </w:r>
      <w:r w:rsidR="00BA1F7C">
        <w:t>clause</w:t>
      </w:r>
      <w:r w:rsidRPr="00CA57A2">
        <w:t xml:space="preserv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B9B8B97"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29470430"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2478613B"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3936EC53" w14:textId="77777777" w:rsidR="00D01278" w:rsidRPr="00CA57A2" w:rsidRDefault="00D01278" w:rsidP="00D01278">
      <w:r w:rsidRPr="00CA57A2">
        <w:t>In off-network, the</w:t>
      </w:r>
      <w:r>
        <w:t xml:space="preserve"> Transmission</w:t>
      </w:r>
      <w:r w:rsidRPr="00CA57A2">
        <w:t xml:space="preserve"> Idle message is not used.</w:t>
      </w:r>
    </w:p>
    <w:p w14:paraId="0B150878"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40F28EAE" w14:textId="77777777" w:rsidR="00D01278" w:rsidRPr="00CA57A2" w:rsidRDefault="00D01278" w:rsidP="00D01278">
      <w:pPr>
        <w:pStyle w:val="Heading4"/>
      </w:pPr>
      <w:bookmarkStart w:id="55" w:name="_Toc20208503"/>
      <w:bookmarkStart w:id="56" w:name="_Toc36044614"/>
      <w:bookmarkStart w:id="57" w:name="_Toc45216095"/>
      <w:bookmarkStart w:id="58" w:name="_Toc99173795"/>
      <w:r w:rsidRPr="00CA57A2">
        <w:lastRenderedPageBreak/>
        <w:t>4.1.1.4</w:t>
      </w:r>
      <w:r w:rsidRPr="00CA57A2">
        <w:tab/>
        <w:t>Determine on-network effective priority</w:t>
      </w:r>
      <w:bookmarkEnd w:id="55"/>
      <w:bookmarkEnd w:id="56"/>
      <w:bookmarkEnd w:id="57"/>
      <w:bookmarkEnd w:id="58"/>
    </w:p>
    <w:p w14:paraId="34586DB2"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3F75204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B63283F"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60BA910"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861C326"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198857DB"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1E9F383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D3D41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F9F3A1"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3D041545"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0B0D13B"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A57A41D"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0F3FEB04" w14:textId="77777777" w:rsidR="00D01278" w:rsidRDefault="00D01278" w:rsidP="00D01278">
      <w:pPr>
        <w:pStyle w:val="B1"/>
      </w:pPr>
      <w:r w:rsidRPr="00CA57A2">
        <w:t>4.</w:t>
      </w:r>
      <w:r w:rsidRPr="00CA57A2">
        <w:tab/>
        <w:t>not-pre-emptive and rejected, if queueing was not negotiated.</w:t>
      </w:r>
    </w:p>
    <w:p w14:paraId="2227C34F"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6A7C72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434C4EA1"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61714683"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51AAE921"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24BE7327"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5462AE"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55A79EF"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B04C607" w14:textId="77777777" w:rsidR="00D01278" w:rsidRPr="00CA57A2" w:rsidRDefault="00D01278" w:rsidP="00D01278">
      <w:pPr>
        <w:pStyle w:val="Heading4"/>
        <w:rPr>
          <w:lang w:val="en-IN"/>
        </w:rPr>
      </w:pPr>
      <w:bookmarkStart w:id="59" w:name="_Toc20208504"/>
      <w:bookmarkStart w:id="60" w:name="_Toc36044615"/>
      <w:bookmarkStart w:id="61" w:name="_Toc45216096"/>
      <w:bookmarkStart w:id="62" w:name="_Toc99173796"/>
      <w:r w:rsidRPr="00CA57A2">
        <w:rPr>
          <w:lang w:val="en-IN"/>
        </w:rPr>
        <w:t>4.1.1.5</w:t>
      </w:r>
      <w:r w:rsidRPr="00CA57A2">
        <w:rPr>
          <w:lang w:val="en-IN"/>
        </w:rPr>
        <w:tab/>
        <w:t>Determine off-network effective priority</w:t>
      </w:r>
      <w:bookmarkEnd w:id="59"/>
      <w:bookmarkEnd w:id="60"/>
      <w:bookmarkEnd w:id="61"/>
      <w:bookmarkEnd w:id="62"/>
    </w:p>
    <w:p w14:paraId="712DCC49"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0503133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205FBC7" w14:textId="77777777" w:rsidR="00D01278" w:rsidRPr="00CA57A2" w:rsidRDefault="00D01278" w:rsidP="00D01278">
      <w:pPr>
        <w:pStyle w:val="B1"/>
      </w:pPr>
      <w:r w:rsidRPr="00CA57A2">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98DB5C" w14:textId="77777777" w:rsidR="00D01278" w:rsidRPr="00CA57A2" w:rsidRDefault="00D01278" w:rsidP="00D01278">
      <w:pPr>
        <w:pStyle w:val="B1"/>
      </w:pPr>
      <w:r w:rsidRPr="00CA57A2">
        <w:lastRenderedPageBreak/>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2418A2"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4D1F23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054703E0" w14:textId="64526BE7" w:rsidR="00D01278" w:rsidRPr="00CA57A2" w:rsidRDefault="00D01278" w:rsidP="00D01278">
      <w:r w:rsidRPr="00CA57A2">
        <w:t xml:space="preserve">Using the policy as described in </w:t>
      </w:r>
      <w:r w:rsidR="00BA1F7C">
        <w:t>clause</w:t>
      </w:r>
      <w:r w:rsidRPr="00CA57A2">
        <w:t>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106C6991"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A1A9434"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8B44F07"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1848ABF8" w14:textId="77777777" w:rsidR="00C0770C" w:rsidRPr="000B4518" w:rsidRDefault="00F0464A" w:rsidP="00C0770C">
      <w:pPr>
        <w:pStyle w:val="Heading3"/>
      </w:pPr>
      <w:bookmarkStart w:id="63" w:name="_Toc20208505"/>
      <w:bookmarkStart w:id="64" w:name="_Toc36044616"/>
      <w:bookmarkStart w:id="65" w:name="_Toc45216097"/>
      <w:bookmarkStart w:id="66" w:name="_Toc99173797"/>
      <w:r>
        <w:t>4.1.2</w:t>
      </w:r>
      <w:r w:rsidR="00C0770C" w:rsidRPr="000B4518">
        <w:tab/>
        <w:t>MBMS subchannel control</w:t>
      </w:r>
      <w:bookmarkEnd w:id="63"/>
      <w:bookmarkEnd w:id="64"/>
      <w:bookmarkEnd w:id="65"/>
      <w:bookmarkEnd w:id="66"/>
    </w:p>
    <w:p w14:paraId="36F9F634" w14:textId="77777777" w:rsidR="00C0770C" w:rsidRPr="000B4518" w:rsidRDefault="00F0464A" w:rsidP="00C0770C">
      <w:pPr>
        <w:pStyle w:val="Heading4"/>
      </w:pPr>
      <w:bookmarkStart w:id="67" w:name="_Toc20208506"/>
      <w:bookmarkStart w:id="68" w:name="_Toc36044617"/>
      <w:bookmarkStart w:id="69" w:name="_Toc45216098"/>
      <w:bookmarkStart w:id="70" w:name="_Toc99173798"/>
      <w:r>
        <w:t>4.1.2</w:t>
      </w:r>
      <w:r w:rsidR="00C0770C" w:rsidRPr="000B4518">
        <w:t>.1</w:t>
      </w:r>
      <w:r w:rsidR="00C0770C" w:rsidRPr="000B4518">
        <w:tab/>
        <w:t>General</w:t>
      </w:r>
      <w:bookmarkEnd w:id="67"/>
      <w:bookmarkEnd w:id="68"/>
      <w:bookmarkEnd w:id="69"/>
      <w:bookmarkEnd w:id="70"/>
    </w:p>
    <w:p w14:paraId="2E66E9B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3D207CCD" w14:textId="77777777"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[6], the TMGI of this MBMS bearer is announced to the MC</w:t>
      </w:r>
      <w:r>
        <w:t>Video</w:t>
      </w:r>
      <w:r w:rsidRPr="000B4518">
        <w:t xml:space="preserve"> clients in the MBMS service area of this MBMS bearer. This announcement enables the MCP</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609938" w14:textId="77777777" w:rsidR="00C0770C" w:rsidRPr="000B4518" w:rsidRDefault="00C0770C" w:rsidP="00C0770C">
      <w:r w:rsidRPr="000B4518">
        <w:t>The criteria for a participating MCP</w:t>
      </w:r>
      <w:r>
        <w:t>Video</w:t>
      </w:r>
      <w:r w:rsidRPr="000B4518">
        <w:t xml:space="preserve"> function to decide to activate and use an MBMS bearer is implementation dependent.</w:t>
      </w:r>
    </w:p>
    <w:p w14:paraId="6EE2BD8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0B8DC920" w14:textId="77777777" w:rsidR="00C0770C" w:rsidRPr="000B4518" w:rsidRDefault="00C0770C" w:rsidP="00C0770C">
      <w:r w:rsidRPr="000B4518">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59698573" w14:textId="77777777" w:rsidR="00C0770C" w:rsidRPr="000B4518" w:rsidRDefault="00F0464A" w:rsidP="00C0770C">
      <w:pPr>
        <w:pStyle w:val="Heading4"/>
      </w:pPr>
      <w:bookmarkStart w:id="71" w:name="_Toc20208507"/>
      <w:bookmarkStart w:id="72" w:name="_Toc36044618"/>
      <w:bookmarkStart w:id="73" w:name="_Toc45216099"/>
      <w:bookmarkStart w:id="74" w:name="_Toc99173799"/>
      <w:r>
        <w:t>4.1.2</w:t>
      </w:r>
      <w:r w:rsidR="00C0770C" w:rsidRPr="000B4518">
        <w:t>.2</w:t>
      </w:r>
      <w:r w:rsidR="00C0770C" w:rsidRPr="000B4518">
        <w:tab/>
        <w:t xml:space="preserve">Start of a </w:t>
      </w:r>
      <w:r w:rsidR="00C0770C">
        <w:t>MCVideo transmission</w:t>
      </w:r>
      <w:bookmarkEnd w:id="71"/>
      <w:bookmarkEnd w:id="72"/>
      <w:bookmarkEnd w:id="73"/>
      <w:bookmarkEnd w:id="74"/>
    </w:p>
    <w:p w14:paraId="403168CA"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428DE95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593CC3C2" w14:textId="77777777" w:rsidR="00C0770C" w:rsidRPr="000B4518" w:rsidRDefault="00F0464A" w:rsidP="00C0770C">
      <w:pPr>
        <w:pStyle w:val="Heading4"/>
      </w:pPr>
      <w:bookmarkStart w:id="75" w:name="_Toc20208508"/>
      <w:bookmarkStart w:id="76" w:name="_Toc36044619"/>
      <w:bookmarkStart w:id="77" w:name="_Toc45216100"/>
      <w:bookmarkStart w:id="78" w:name="_Toc99173800"/>
      <w:r>
        <w:t>4.1.2</w:t>
      </w:r>
      <w:r w:rsidR="00C0770C" w:rsidRPr="000B4518">
        <w:t>.3</w:t>
      </w:r>
      <w:r w:rsidR="00C0770C" w:rsidRPr="000B4518">
        <w:tab/>
        <w:t xml:space="preserve">During a </w:t>
      </w:r>
      <w:r w:rsidR="00C0770C">
        <w:t>media transmission</w:t>
      </w:r>
      <w:bookmarkEnd w:id="75"/>
      <w:bookmarkEnd w:id="76"/>
      <w:bookmarkEnd w:id="77"/>
      <w:bookmarkEnd w:id="78"/>
    </w:p>
    <w:p w14:paraId="0B2EC292"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w:t>
      </w:r>
      <w:r w:rsidRPr="000B4518">
        <w:lastRenderedPageBreak/>
        <w:t xml:space="preserve">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1BEB0D65"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236D9191" w14:textId="77777777" w:rsidR="00C0770C" w:rsidRPr="000B4518" w:rsidRDefault="00F0464A" w:rsidP="00C0770C">
      <w:pPr>
        <w:pStyle w:val="Heading4"/>
      </w:pPr>
      <w:bookmarkStart w:id="79" w:name="_Toc20208509"/>
      <w:bookmarkStart w:id="80" w:name="_Toc36044620"/>
      <w:bookmarkStart w:id="81" w:name="_Toc45216101"/>
      <w:bookmarkStart w:id="82" w:name="_Toc99173801"/>
      <w:r>
        <w:t>4.1.2</w:t>
      </w:r>
      <w:r w:rsidR="00C0770C" w:rsidRPr="000B4518">
        <w:t>.4</w:t>
      </w:r>
      <w:r w:rsidR="00C0770C" w:rsidRPr="000B4518">
        <w:tab/>
        <w:t xml:space="preserve">Ending the </w:t>
      </w:r>
      <w:r w:rsidR="00C0770C">
        <w:t>transmission</w:t>
      </w:r>
      <w:bookmarkEnd w:id="79"/>
      <w:bookmarkEnd w:id="80"/>
      <w:bookmarkEnd w:id="81"/>
      <w:bookmarkEnd w:id="82"/>
    </w:p>
    <w:p w14:paraId="3D763228"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7A6EF122"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0D25A5EF" w14:textId="77777777" w:rsidR="009559DD" w:rsidRDefault="009559DD" w:rsidP="009559DD">
      <w:pPr>
        <w:pStyle w:val="Heading4"/>
      </w:pPr>
      <w:bookmarkStart w:id="83" w:name="_Toc20208510"/>
      <w:bookmarkStart w:id="84" w:name="_Toc36044621"/>
      <w:bookmarkStart w:id="85" w:name="_Toc45216102"/>
      <w:bookmarkStart w:id="86" w:name="_Toc99173802"/>
      <w:r>
        <w:t>4.1.2.</w:t>
      </w:r>
      <w:r w:rsidRPr="009559DD">
        <w:rPr>
          <w:lang w:val="en-GB"/>
        </w:rPr>
        <w:t>5</w:t>
      </w:r>
      <w:r>
        <w:tab/>
        <w:t>MBMS bearer announcement over an MBMS bearer</w:t>
      </w:r>
      <w:bookmarkEnd w:id="83"/>
      <w:bookmarkEnd w:id="84"/>
      <w:bookmarkEnd w:id="85"/>
      <w:bookmarkEnd w:id="86"/>
    </w:p>
    <w:p w14:paraId="785B699C"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65EF70D1" w14:textId="77777777" w:rsidR="00D01278" w:rsidRPr="00CA57A2" w:rsidRDefault="00D01278" w:rsidP="009559DD">
      <w:pPr>
        <w:pStyle w:val="Heading2"/>
      </w:pPr>
      <w:bookmarkStart w:id="87" w:name="_Toc20208511"/>
      <w:bookmarkStart w:id="88" w:name="_Toc36044622"/>
      <w:bookmarkStart w:id="89" w:name="_Toc45216103"/>
      <w:bookmarkStart w:id="90" w:name="_Toc99173803"/>
      <w:r w:rsidRPr="00CA57A2">
        <w:t>4.2</w:t>
      </w:r>
      <w:r w:rsidRPr="00CA57A2">
        <w:tab/>
        <w:t>Internal structure of media plane control entities</w:t>
      </w:r>
      <w:bookmarkEnd w:id="87"/>
      <w:bookmarkEnd w:id="88"/>
      <w:bookmarkEnd w:id="89"/>
      <w:bookmarkEnd w:id="90"/>
    </w:p>
    <w:p w14:paraId="2DC7F88A" w14:textId="77777777" w:rsidR="00D01278" w:rsidRPr="00CA57A2" w:rsidRDefault="00D01278" w:rsidP="00D01278">
      <w:pPr>
        <w:pStyle w:val="Heading3"/>
      </w:pPr>
      <w:bookmarkStart w:id="91" w:name="_Toc20208512"/>
      <w:bookmarkStart w:id="92" w:name="_Toc36044623"/>
      <w:bookmarkStart w:id="93" w:name="_Toc45216104"/>
      <w:bookmarkStart w:id="94" w:name="_Toc99173804"/>
      <w:r w:rsidRPr="00CA57A2">
        <w:t>4.2.1</w:t>
      </w:r>
      <w:r w:rsidRPr="00CA57A2">
        <w:tab/>
        <w:t>Controlling</w:t>
      </w:r>
      <w:r>
        <w:t xml:space="preserve"> MCVideo</w:t>
      </w:r>
      <w:r w:rsidRPr="00CA57A2">
        <w:t xml:space="preserve"> function</w:t>
      </w:r>
      <w:bookmarkEnd w:id="91"/>
      <w:bookmarkEnd w:id="92"/>
      <w:bookmarkEnd w:id="93"/>
      <w:bookmarkEnd w:id="94"/>
    </w:p>
    <w:p w14:paraId="6B968E36"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09DAA3C8" w14:textId="77777777" w:rsidR="00D01278" w:rsidRDefault="00D01278" w:rsidP="00D01278">
      <w:pPr>
        <w:keepNext/>
        <w:keepLines/>
        <w:spacing w:before="60"/>
        <w:jc w:val="center"/>
        <w:rPr>
          <w:rFonts w:ascii="Arial" w:hAnsi="Arial"/>
          <w:b/>
          <w:lang w:eastAsia="x-none"/>
        </w:rPr>
      </w:pPr>
      <w:bookmarkStart w:id="95" w:name="_MCCTEMPBM_CRPT38000000___4"/>
    </w:p>
    <w:bookmarkEnd w:id="95"/>
    <w:p w14:paraId="23C9F45E" w14:textId="6CEC87DB" w:rsidR="00D01278" w:rsidRDefault="00B51015" w:rsidP="00D01278">
      <w:pPr>
        <w:pStyle w:val="TH"/>
      </w:pPr>
      <w:r>
        <w:object w:dxaOrig="7116" w:dyaOrig="4704" w14:anchorId="492EEEB3">
          <v:shape id="_x0000_i1027" type="#_x0000_t75" style="width:355.25pt;height:235.8pt" o:ole="">
            <v:imagedata r:id="rId13" o:title=""/>
          </v:shape>
          <o:OLEObject Type="Embed" ProgID="Visio.Drawing.11" ShapeID="_x0000_i1027" DrawAspect="Content" ObjectID="_1709786692" r:id="rId14"/>
        </w:object>
      </w:r>
    </w:p>
    <w:p w14:paraId="4924C48F" w14:textId="77777777" w:rsidR="00582293" w:rsidRPr="00CA57A2" w:rsidRDefault="00582293" w:rsidP="00582293">
      <w:pPr>
        <w:pStyle w:val="TF"/>
      </w:pPr>
    </w:p>
    <w:p w14:paraId="15B08348"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2FA91F6C"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062749E8"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510C4FF6" w14:textId="62FF6869"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6.3.5</w:t>
      </w:r>
      <w:r>
        <w:rPr>
          <w:noProof/>
        </w:rPr>
        <w:t xml:space="preserve"> and </w:t>
      </w:r>
      <w:r w:rsidR="00BA1F7C">
        <w:rPr>
          <w:noProof/>
        </w:rPr>
        <w:t>clause</w:t>
      </w:r>
      <w:r>
        <w:rPr>
          <w:noProof/>
        </w:rPr>
        <w:t xml:space="preserv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0647A17" w14:textId="5ED95A68"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6.3.4</w:t>
      </w:r>
      <w:r>
        <w:rPr>
          <w:noProof/>
        </w:rPr>
        <w:t xml:space="preserve"> and </w:t>
      </w:r>
      <w:r w:rsidR="00BA1F7C">
        <w:rPr>
          <w:noProof/>
        </w:rPr>
        <w:t>clause</w:t>
      </w:r>
      <w:r>
        <w:rPr>
          <w:noProof/>
        </w:rPr>
        <w:t xml:space="preserv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9ACA983"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3FEFC24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FE219F"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0F5CB133" w14:textId="77777777" w:rsidR="00D01278" w:rsidRPr="00CA57A2" w:rsidRDefault="00D01278" w:rsidP="00D01278">
      <w:pPr>
        <w:rPr>
          <w:noProof/>
        </w:rPr>
      </w:pPr>
      <w:r w:rsidRPr="00CA57A2">
        <w:rPr>
          <w:noProof/>
        </w:rPr>
        <w:t>The internal interfaces are assumed to transport the following types of information.</w:t>
      </w:r>
    </w:p>
    <w:p w14:paraId="72069C4F"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2A7780A"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6DB4DC7D" w14:textId="77777777" w:rsidR="00D01278" w:rsidRPr="00CA57A2" w:rsidRDefault="00D01278" w:rsidP="00D01278">
      <w:pPr>
        <w:pStyle w:val="NO"/>
        <w:rPr>
          <w:noProof/>
        </w:rPr>
      </w:pPr>
      <w:r w:rsidRPr="00CA57A2">
        <w:rPr>
          <w:noProof/>
        </w:rPr>
        <w:lastRenderedPageBreak/>
        <w:t>NOTE:</w:t>
      </w:r>
      <w:r w:rsidRPr="00CA57A2">
        <w:rPr>
          <w:noProof/>
        </w:rPr>
        <w:tab/>
        <w:t>It is an implementation option whether an indication e.g. is sent for every received RTP media packet or only when the first packet is received and then when no more RTP packets are received.</w:t>
      </w:r>
    </w:p>
    <w:p w14:paraId="4E7BA4D8"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86FBF9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2151A5B"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EA0F87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7069AEBF"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2161BF56"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3DF61A16"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2553A1A6"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146D271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3A8233CA"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3009A553" w14:textId="77777777" w:rsidR="00D01278" w:rsidRPr="00CA57A2" w:rsidRDefault="00D01278" w:rsidP="00D01278">
      <w:pPr>
        <w:pStyle w:val="Heading3"/>
      </w:pPr>
      <w:bookmarkStart w:id="96" w:name="_Toc20208513"/>
      <w:bookmarkStart w:id="97" w:name="_Toc36044624"/>
      <w:bookmarkStart w:id="98" w:name="_Toc45216105"/>
      <w:bookmarkStart w:id="99" w:name="_Toc99173805"/>
      <w:r w:rsidRPr="00CA57A2">
        <w:t>4.2.2</w:t>
      </w:r>
      <w:r w:rsidRPr="00CA57A2">
        <w:tab/>
      </w:r>
      <w:r>
        <w:t>MCVideo</w:t>
      </w:r>
      <w:r w:rsidRPr="00CA57A2">
        <w:t xml:space="preserve"> client</w:t>
      </w:r>
      <w:bookmarkEnd w:id="96"/>
      <w:bookmarkEnd w:id="97"/>
      <w:bookmarkEnd w:id="98"/>
      <w:bookmarkEnd w:id="99"/>
    </w:p>
    <w:p w14:paraId="7D182BED" w14:textId="77777777" w:rsidR="00D01278" w:rsidRPr="00CA57A2" w:rsidRDefault="00D01278" w:rsidP="00D01278">
      <w:r w:rsidRPr="00CA57A2">
        <w:t>According to 3GPP TS 23.3</w:t>
      </w:r>
      <w:r w:rsidR="00C0770C">
        <w:t>80</w:t>
      </w:r>
      <w:r w:rsidRPr="00CA57A2">
        <w:t> [</w:t>
      </w:r>
      <w:r w:rsidR="00C0770C">
        <w:t>x1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35A2DF1" w14:textId="77777777" w:rsidR="00D01278" w:rsidRDefault="00D01278" w:rsidP="00D01278">
      <w:pPr>
        <w:keepNext/>
        <w:keepLines/>
        <w:spacing w:before="60"/>
        <w:jc w:val="center"/>
        <w:rPr>
          <w:rFonts w:ascii="Arial" w:hAnsi="Arial"/>
          <w:b/>
          <w:lang w:eastAsia="x-none"/>
        </w:rPr>
      </w:pPr>
      <w:bookmarkStart w:id="100" w:name="_MCCTEMPBM_CRPT38000001___4"/>
    </w:p>
    <w:bookmarkEnd w:id="100"/>
    <w:p w14:paraId="55A1405B" w14:textId="77777777" w:rsidR="00D01278" w:rsidRPr="00CA57A2" w:rsidRDefault="00C0770C" w:rsidP="00D01278">
      <w:pPr>
        <w:pStyle w:val="TH"/>
      </w:pPr>
      <w:r>
        <w:object w:dxaOrig="4751" w:dyaOrig="3633" w14:anchorId="288827E3">
          <v:shape id="_x0000_i1028" type="#_x0000_t75" style="width:439.1pt;height:335.45pt" o:ole="">
            <v:imagedata r:id="rId15" o:title=""/>
          </v:shape>
          <o:OLEObject Type="Embed" ProgID="PowerPoint.Slide.8" ShapeID="_x0000_i1028" DrawAspect="Content" ObjectID="_1709786693" r:id="rId16"/>
        </w:object>
      </w:r>
    </w:p>
    <w:p w14:paraId="262EB9AD"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6995FAC9"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9C2E229"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1D38E39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2A8080F6"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1EE01411"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156E9A9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4F2D07C4"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0D8FC88B" w14:textId="77777777" w:rsidR="00D01278" w:rsidRPr="00CA57A2" w:rsidRDefault="00D01278" w:rsidP="00D01278">
      <w:pPr>
        <w:pStyle w:val="Heading3"/>
      </w:pPr>
      <w:bookmarkStart w:id="101" w:name="_Toc20208514"/>
      <w:bookmarkStart w:id="102" w:name="_Toc36044625"/>
      <w:bookmarkStart w:id="103" w:name="_Toc45216106"/>
      <w:bookmarkStart w:id="104" w:name="_Toc99173806"/>
      <w:r w:rsidRPr="00CA57A2">
        <w:lastRenderedPageBreak/>
        <w:t>4.2.3</w:t>
      </w:r>
      <w:r w:rsidRPr="00CA57A2">
        <w:tab/>
        <w:t>Participating</w:t>
      </w:r>
      <w:r>
        <w:t xml:space="preserve"> MCVideo</w:t>
      </w:r>
      <w:r w:rsidRPr="00CA57A2">
        <w:t xml:space="preserve"> function</w:t>
      </w:r>
      <w:bookmarkEnd w:id="101"/>
      <w:bookmarkEnd w:id="102"/>
      <w:bookmarkEnd w:id="103"/>
      <w:bookmarkEnd w:id="104"/>
    </w:p>
    <w:p w14:paraId="600D23E8" w14:textId="77777777" w:rsidR="00D01278" w:rsidRPr="00CA57A2" w:rsidRDefault="00D01278" w:rsidP="00D01278">
      <w:pPr>
        <w:pStyle w:val="Heading4"/>
      </w:pPr>
      <w:bookmarkStart w:id="105" w:name="_Toc20208515"/>
      <w:bookmarkStart w:id="106" w:name="_Toc36044626"/>
      <w:bookmarkStart w:id="107" w:name="_Toc45216107"/>
      <w:bookmarkStart w:id="108" w:name="_Toc99173807"/>
      <w:r w:rsidRPr="00CA57A2">
        <w:t>4.2.3.1</w:t>
      </w:r>
      <w:r w:rsidRPr="00CA57A2">
        <w:tab/>
        <w:t>General</w:t>
      </w:r>
      <w:bookmarkEnd w:id="105"/>
      <w:bookmarkEnd w:id="106"/>
      <w:bookmarkEnd w:id="107"/>
      <w:bookmarkEnd w:id="108"/>
    </w:p>
    <w:p w14:paraId="732769F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4A1873FB" w14:textId="445A136F" w:rsidR="00D01278" w:rsidRPr="00CA57A2" w:rsidRDefault="00D01278" w:rsidP="00D01278">
      <w:r w:rsidRPr="00CA57A2">
        <w:t xml:space="preserve">The following </w:t>
      </w:r>
      <w:r w:rsidR="00BA1F7C">
        <w:t>clause</w:t>
      </w:r>
      <w:r w:rsidRPr="00CA57A2">
        <w:t>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272642D2" w14:textId="77777777" w:rsidR="00D01278" w:rsidRPr="00CA57A2" w:rsidRDefault="00D01278" w:rsidP="00D01278">
      <w:pPr>
        <w:pStyle w:val="Heading4"/>
      </w:pPr>
      <w:bookmarkStart w:id="109" w:name="_Toc20208516"/>
      <w:bookmarkStart w:id="110" w:name="_Toc36044627"/>
      <w:bookmarkStart w:id="111" w:name="_Toc45216108"/>
      <w:bookmarkStart w:id="112" w:name="_Toc99173808"/>
      <w:r w:rsidRPr="00CA57A2">
        <w:t>4.2.3.2</w:t>
      </w:r>
      <w:r w:rsidRPr="00CA57A2">
        <w:tab/>
        <w:t>Internal structure of the participating</w:t>
      </w:r>
      <w:r>
        <w:t xml:space="preserve"> MCVideo</w:t>
      </w:r>
      <w:r w:rsidRPr="00CA57A2">
        <w:t xml:space="preserve"> function</w:t>
      </w:r>
      <w:bookmarkEnd w:id="109"/>
      <w:bookmarkEnd w:id="110"/>
      <w:bookmarkEnd w:id="111"/>
      <w:bookmarkEnd w:id="112"/>
    </w:p>
    <w:p w14:paraId="01DE359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44BA2696" w14:textId="77777777" w:rsidR="00D01278" w:rsidRDefault="00D01278" w:rsidP="00D01278">
      <w:pPr>
        <w:keepNext/>
        <w:keepLines/>
        <w:spacing w:before="60"/>
        <w:jc w:val="center"/>
        <w:rPr>
          <w:rFonts w:ascii="Arial" w:hAnsi="Arial"/>
          <w:b/>
          <w:lang w:eastAsia="x-none"/>
        </w:rPr>
      </w:pPr>
      <w:bookmarkStart w:id="113" w:name="_MCCTEMPBM_CRPT38000002___4"/>
    </w:p>
    <w:bookmarkEnd w:id="113"/>
    <w:p w14:paraId="34672EB3" w14:textId="77777777" w:rsidR="00D01278" w:rsidRDefault="00C0770C" w:rsidP="00D01278">
      <w:pPr>
        <w:pStyle w:val="TH"/>
      </w:pPr>
      <w:r>
        <w:object w:dxaOrig="6766" w:dyaOrig="4229" w14:anchorId="0A6F07A9">
          <v:shape id="_x0000_i1029" type="#_x0000_t75" style="width:366.35pt;height:228.65pt" o:ole="">
            <v:imagedata r:id="rId17" o:title=""/>
          </v:shape>
          <o:OLEObject Type="Embed" ProgID="PowerPoint.Slide.8" ShapeID="_x0000_i1029" DrawAspect="Content" ObjectID="_1709786694" r:id="rId18"/>
        </w:object>
      </w:r>
    </w:p>
    <w:p w14:paraId="75774A36"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66FADD"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15B2FD3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13E7D94E"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used </w:t>
      </w:r>
      <w:r w:rsidR="00D33CAD">
        <w:t xml:space="preserve">for transmission </w:t>
      </w:r>
      <w:r w:rsidR="00D33CAD" w:rsidRPr="000B4518">
        <w:t>control messages, MBMS subchannel control messages and RTP media packets are sent to the MBMS bearer management.</w:t>
      </w:r>
    </w:p>
    <w:p w14:paraId="40884267"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w:t>
      </w:r>
      <w:r w:rsidRPr="000B4518">
        <w:lastRenderedPageBreak/>
        <w:t>subchannel control messages are sent to the GCS AS for distribution over an MBMS bearer. The GCS AS is outside the scope of the present specification.</w:t>
      </w:r>
    </w:p>
    <w:p w14:paraId="466844AE" w14:textId="77777777" w:rsidR="00D01278" w:rsidRPr="00CA57A2" w:rsidRDefault="00D01278" w:rsidP="00D01278">
      <w:pPr>
        <w:pStyle w:val="Heading4"/>
      </w:pPr>
      <w:bookmarkStart w:id="114" w:name="_Toc20208517"/>
      <w:bookmarkStart w:id="115" w:name="_Toc36044628"/>
      <w:bookmarkStart w:id="116" w:name="_Toc45216109"/>
      <w:bookmarkStart w:id="117" w:name="_Toc99173809"/>
      <w:r w:rsidRPr="00CA57A2">
        <w:t>4.2.3.3</w:t>
      </w:r>
      <w:r w:rsidRPr="00CA57A2">
        <w:tab/>
        <w:t>The roles of the participating</w:t>
      </w:r>
      <w:r>
        <w:t xml:space="preserve"> MCVideo</w:t>
      </w:r>
      <w:r w:rsidRPr="00CA57A2">
        <w:t xml:space="preserve"> function</w:t>
      </w:r>
      <w:bookmarkEnd w:id="114"/>
      <w:bookmarkEnd w:id="115"/>
      <w:bookmarkEnd w:id="116"/>
      <w:bookmarkEnd w:id="117"/>
    </w:p>
    <w:p w14:paraId="291FAA31" w14:textId="77777777" w:rsidR="00D01278" w:rsidRPr="00CA57A2" w:rsidRDefault="00D01278" w:rsidP="00D01278">
      <w:pPr>
        <w:pStyle w:val="Heading5"/>
      </w:pPr>
      <w:bookmarkStart w:id="118" w:name="_Toc20208518"/>
      <w:bookmarkStart w:id="119" w:name="_Toc36044629"/>
      <w:bookmarkStart w:id="120" w:name="_Toc45216110"/>
      <w:bookmarkStart w:id="121" w:name="_Toc99173810"/>
      <w:r w:rsidRPr="00CA57A2">
        <w:t>4.2.3.3.1</w:t>
      </w:r>
      <w:r w:rsidRPr="00CA57A2">
        <w:tab/>
        <w:t>For the</w:t>
      </w:r>
      <w:r>
        <w:t xml:space="preserve"> transmission</w:t>
      </w:r>
      <w:r w:rsidRPr="00CA57A2">
        <w:t xml:space="preserve"> control procedures</w:t>
      </w:r>
      <w:bookmarkEnd w:id="118"/>
      <w:bookmarkEnd w:id="119"/>
      <w:bookmarkEnd w:id="120"/>
      <w:bookmarkEnd w:id="121"/>
    </w:p>
    <w:p w14:paraId="3ED0F19E"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70D20FB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Default="00D01278" w:rsidP="00070F6B">
      <w:bookmarkStart w:id="122"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 xml:space="preserve">are specified in </w:t>
      </w:r>
      <w:r w:rsidR="00BA1F7C">
        <w:t>clause</w:t>
      </w:r>
      <w:r w:rsidRPr="00CA57A2">
        <w:t> 6.4 for unicast media and media plane control.</w:t>
      </w:r>
    </w:p>
    <w:p w14:paraId="75B9A87A" w14:textId="77777777" w:rsidR="00D33CAD" w:rsidRPr="000B4518" w:rsidRDefault="00D33CAD" w:rsidP="00D33CAD">
      <w:pPr>
        <w:pStyle w:val="Heading5"/>
      </w:pPr>
      <w:bookmarkStart w:id="123" w:name="_Toc36044630"/>
      <w:bookmarkStart w:id="124" w:name="_Toc45216111"/>
      <w:bookmarkStart w:id="125" w:name="_Toc99173811"/>
      <w:r w:rsidRPr="000B4518">
        <w:t>4.2.3.3.</w:t>
      </w:r>
      <w:r>
        <w:t>2</w:t>
      </w:r>
      <w:r w:rsidRPr="000B4518">
        <w:tab/>
        <w:t>For the use of MBMS bearer procedures</w:t>
      </w:r>
      <w:bookmarkEnd w:id="122"/>
      <w:bookmarkEnd w:id="123"/>
      <w:bookmarkEnd w:id="124"/>
      <w:bookmarkEnd w:id="125"/>
    </w:p>
    <w:p w14:paraId="6E813C5D"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6EF5B94A" w14:textId="2D0F1933"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w:t>
      </w:r>
      <w:r w:rsidR="00BA1F7C">
        <w:t>clause</w:t>
      </w:r>
      <w:r w:rsidRPr="000B4518">
        <w:t> </w:t>
      </w:r>
      <w:r w:rsidRPr="00E97994">
        <w:t>10.3.2</w:t>
      </w:r>
      <w:r w:rsidRPr="000B4518">
        <w:t xml:space="preserve"> and </w:t>
      </w:r>
      <w:r w:rsidR="00BA1F7C">
        <w:t>clause</w:t>
      </w:r>
      <w:r w:rsidRPr="000B4518">
        <w:t> </w:t>
      </w:r>
      <w:r w:rsidRPr="00E97994">
        <w:t>10.3.4</w:t>
      </w:r>
      <w:r w:rsidRPr="000B4518">
        <w:t>.</w:t>
      </w:r>
    </w:p>
    <w:p w14:paraId="63D22F50" w14:textId="77777777" w:rsidR="003308F0" w:rsidRPr="001D0801" w:rsidRDefault="003308F0" w:rsidP="003308F0">
      <w:pPr>
        <w:pStyle w:val="Heading3"/>
      </w:pPr>
      <w:bookmarkStart w:id="126" w:name="_Toc20208520"/>
      <w:bookmarkStart w:id="127" w:name="_Toc36044631"/>
      <w:bookmarkStart w:id="128" w:name="_Toc45216112"/>
      <w:bookmarkStart w:id="129" w:name="_Toc99173812"/>
      <w:r w:rsidRPr="000B4518">
        <w:t>4.2.4</w:t>
      </w:r>
      <w:r w:rsidRPr="000B4518">
        <w:tab/>
        <w:t>Non-controlling MC</w:t>
      </w:r>
      <w:r>
        <w:t>Video</w:t>
      </w:r>
      <w:r w:rsidRPr="000B4518">
        <w:t xml:space="preserve"> function of an MC</w:t>
      </w:r>
      <w:r>
        <w:t>Video</w:t>
      </w:r>
      <w:r w:rsidRPr="000B4518">
        <w:t xml:space="preserve"> group</w:t>
      </w:r>
      <w:bookmarkEnd w:id="129"/>
    </w:p>
    <w:p w14:paraId="116DEB67" w14:textId="77777777" w:rsidR="003308F0" w:rsidRPr="000B4518" w:rsidRDefault="003308F0" w:rsidP="003308F0">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40EC9201" w14:textId="77777777" w:rsidR="003308F0" w:rsidRPr="000B4518" w:rsidRDefault="003308F0" w:rsidP="003308F0">
      <w:pPr>
        <w:pStyle w:val="TH"/>
        <w:rPr>
          <w:noProof/>
        </w:rPr>
      </w:pPr>
      <w:r w:rsidRPr="000B4518">
        <w:rPr>
          <w:noProof/>
        </w:rPr>
        <w:object w:dxaOrig="8221" w:dyaOrig="6330" w14:anchorId="608589DA">
          <v:shape id="_x0000_i1030" type="#_x0000_t75" style="width:469.2pt;height:413pt" o:ole="">
            <v:imagedata r:id="rId19" o:title=""/>
          </v:shape>
          <o:OLEObject Type="Embed" ProgID="Visio.Drawing.15" ShapeID="_x0000_i1030" DrawAspect="Content" ObjectID="_1709786695" r:id="rId20"/>
        </w:object>
      </w:r>
    </w:p>
    <w:p w14:paraId="4EAA040F" w14:textId="77777777" w:rsidR="003308F0" w:rsidRPr="000B4518" w:rsidRDefault="003308F0" w:rsidP="003308F0">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6B6A892A" w14:textId="77777777" w:rsidR="003308F0" w:rsidRPr="000B4518" w:rsidRDefault="003308F0" w:rsidP="003308F0">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711D08AA" w14:textId="77777777" w:rsidR="003308F0" w:rsidRPr="000B4518" w:rsidRDefault="003308F0" w:rsidP="003308F0">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0B4518" w:rsidRDefault="003308F0" w:rsidP="003308F0">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643F72D6" w14:textId="77777777" w:rsidR="003308F0" w:rsidRPr="000B4518" w:rsidRDefault="003308F0" w:rsidP="003308F0">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71257294" w14:textId="77777777" w:rsidR="003308F0" w:rsidRPr="000B4518" w:rsidRDefault="003308F0" w:rsidP="003308F0">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44A98BC1" w14:textId="77777777" w:rsidR="003308F0" w:rsidRPr="000B4518" w:rsidRDefault="003308F0" w:rsidP="003308F0">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37634BD9" w14:textId="77777777" w:rsidR="003308F0" w:rsidRPr="000B4518" w:rsidRDefault="003308F0" w:rsidP="003308F0">
      <w:pPr>
        <w:rPr>
          <w:noProof/>
        </w:rPr>
      </w:pPr>
      <w:r w:rsidRPr="000B4518">
        <w:rPr>
          <w:noProof/>
        </w:rPr>
        <w:lastRenderedPageBreak/>
        <w:t>The internal interfaces are assumed to transport the following type of information.</w:t>
      </w:r>
    </w:p>
    <w:p w14:paraId="77618A69" w14:textId="77777777" w:rsidR="003308F0" w:rsidRPr="000B4518" w:rsidRDefault="003308F0" w:rsidP="003308F0">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7407E264"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6D850718" w14:textId="77777777" w:rsidR="003308F0" w:rsidRPr="000B4518" w:rsidRDefault="003308F0" w:rsidP="003308F0">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36E0BCC" w14:textId="77777777" w:rsidR="003308F0" w:rsidRPr="000B4518" w:rsidRDefault="003308F0" w:rsidP="003308F0">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4FC7502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C59AC40" w14:textId="77777777" w:rsidR="003308F0" w:rsidRPr="000B4518" w:rsidRDefault="003308F0" w:rsidP="003308F0">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731D7D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1E3101C2" w14:textId="77777777" w:rsidR="003308F0" w:rsidRPr="000B4518" w:rsidRDefault="003308F0" w:rsidP="003308F0">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591D35FC" w14:textId="77777777" w:rsidR="003308F0" w:rsidRPr="000B4518" w:rsidRDefault="003308F0" w:rsidP="003308F0">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0ACDB77" w14:textId="77777777" w:rsidR="00D01278" w:rsidRPr="00CA57A2" w:rsidRDefault="00D01278" w:rsidP="00D33CAD">
      <w:pPr>
        <w:pStyle w:val="Heading2"/>
        <w:rPr>
          <w:noProof/>
        </w:rPr>
      </w:pPr>
      <w:bookmarkStart w:id="130" w:name="_Toc99173813"/>
      <w:r w:rsidRPr="00CA57A2">
        <w:rPr>
          <w:noProof/>
        </w:rPr>
        <w:t>4.3</w:t>
      </w:r>
      <w:r w:rsidRPr="00CA57A2">
        <w:rPr>
          <w:noProof/>
        </w:rPr>
        <w:tab/>
        <w:t>The media plane control channel</w:t>
      </w:r>
      <w:bookmarkEnd w:id="126"/>
      <w:bookmarkEnd w:id="127"/>
      <w:bookmarkEnd w:id="128"/>
      <w:bookmarkEnd w:id="130"/>
    </w:p>
    <w:p w14:paraId="126C32AF" w14:textId="77777777" w:rsidR="00D01278" w:rsidRPr="00CA57A2" w:rsidRDefault="00D01278" w:rsidP="00D01278">
      <w:pPr>
        <w:pStyle w:val="Heading3"/>
      </w:pPr>
      <w:bookmarkStart w:id="131" w:name="_Toc20208521"/>
      <w:bookmarkStart w:id="132" w:name="_Toc36044632"/>
      <w:bookmarkStart w:id="133" w:name="_Toc45216113"/>
      <w:bookmarkStart w:id="134" w:name="_Toc99173814"/>
      <w:r w:rsidRPr="00CA57A2">
        <w:t>4.3.1</w:t>
      </w:r>
      <w:r w:rsidRPr="00CA57A2">
        <w:tab/>
        <w:t>General</w:t>
      </w:r>
      <w:bookmarkEnd w:id="131"/>
      <w:bookmarkEnd w:id="132"/>
      <w:bookmarkEnd w:id="133"/>
      <w:bookmarkEnd w:id="134"/>
    </w:p>
    <w:p w14:paraId="5BE11DDE"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6643B3A0" w14:textId="77777777" w:rsidR="00D01278" w:rsidRPr="00CA57A2" w:rsidRDefault="00D01278" w:rsidP="00D01278">
      <w:pPr>
        <w:pStyle w:val="Heading3"/>
      </w:pPr>
      <w:bookmarkStart w:id="135" w:name="_Toc20208522"/>
      <w:bookmarkStart w:id="136" w:name="_Toc36044633"/>
      <w:bookmarkStart w:id="137" w:name="_Toc45216114"/>
      <w:bookmarkStart w:id="138" w:name="_Toc99173815"/>
      <w:r w:rsidRPr="00CA57A2">
        <w:rPr>
          <w:noProof/>
        </w:rPr>
        <w:t>4.3.2</w:t>
      </w:r>
      <w:r w:rsidRPr="00CA57A2">
        <w:rPr>
          <w:noProof/>
        </w:rPr>
        <w:tab/>
      </w:r>
      <w:r w:rsidRPr="00CA57A2">
        <w:t>Control channel realization</w:t>
      </w:r>
      <w:bookmarkEnd w:id="135"/>
      <w:bookmarkEnd w:id="136"/>
      <w:bookmarkEnd w:id="137"/>
      <w:bookmarkEnd w:id="138"/>
    </w:p>
    <w:p w14:paraId="4E4EE321"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436C594E" w14:textId="77777777" w:rsidR="00D01278" w:rsidRPr="00CA57A2" w:rsidRDefault="00D01278" w:rsidP="00D01278">
      <w:pPr>
        <w:pStyle w:val="Heading3"/>
        <w:rPr>
          <w:noProof/>
        </w:rPr>
      </w:pPr>
      <w:bookmarkStart w:id="139" w:name="_Toc20208523"/>
      <w:bookmarkStart w:id="140" w:name="_Toc36044634"/>
      <w:bookmarkStart w:id="141" w:name="_Toc45216115"/>
      <w:bookmarkStart w:id="142" w:name="_Toc99173816"/>
      <w:r w:rsidRPr="00CA57A2">
        <w:rPr>
          <w:noProof/>
        </w:rPr>
        <w:t>4.3.3</w:t>
      </w:r>
      <w:r w:rsidRPr="00CA57A2">
        <w:rPr>
          <w:noProof/>
        </w:rPr>
        <w:tab/>
        <w:t>Establishing a media plane control channel</w:t>
      </w:r>
      <w:bookmarkEnd w:id="139"/>
      <w:bookmarkEnd w:id="140"/>
      <w:bookmarkEnd w:id="141"/>
      <w:bookmarkEnd w:id="142"/>
    </w:p>
    <w:p w14:paraId="2EAAE9E4" w14:textId="77777777" w:rsidR="00D01278" w:rsidRPr="00CA57A2" w:rsidRDefault="00D01278" w:rsidP="00D01278">
      <w:pPr>
        <w:pStyle w:val="Heading4"/>
      </w:pPr>
      <w:bookmarkStart w:id="143" w:name="_Toc20208524"/>
      <w:bookmarkStart w:id="144" w:name="_Toc36044635"/>
      <w:bookmarkStart w:id="145" w:name="_Toc45216116"/>
      <w:bookmarkStart w:id="146" w:name="_Toc99173817"/>
      <w:r w:rsidRPr="00CA57A2">
        <w:t>4.3.3.1</w:t>
      </w:r>
      <w:r w:rsidRPr="00CA57A2">
        <w:tab/>
        <w:t>General</w:t>
      </w:r>
      <w:bookmarkEnd w:id="143"/>
      <w:bookmarkEnd w:id="144"/>
      <w:bookmarkEnd w:id="145"/>
      <w:bookmarkEnd w:id="146"/>
    </w:p>
    <w:p w14:paraId="6DDBA086"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CA57A2" w:rsidRDefault="00D01278" w:rsidP="00D01278">
      <w:r w:rsidRPr="00CA57A2">
        <w:t>The media description ("m=" line) associated with the media plane control channel shall have the values as described in table 4.3.3.1-1.</w:t>
      </w:r>
    </w:p>
    <w:p w14:paraId="23968C7A"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1ECFB9BB" w14:textId="77777777" w:rsidTr="005E14E7">
        <w:trPr>
          <w:jc w:val="center"/>
        </w:trPr>
        <w:tc>
          <w:tcPr>
            <w:tcW w:w="2937" w:type="dxa"/>
            <w:shd w:val="clear" w:color="auto" w:fill="CCCCCC"/>
          </w:tcPr>
          <w:p w14:paraId="6197EB33" w14:textId="77777777" w:rsidR="00D01278" w:rsidRPr="00CA57A2" w:rsidRDefault="00D01278" w:rsidP="005E14E7">
            <w:pPr>
              <w:pStyle w:val="TAH"/>
            </w:pPr>
            <w:r w:rsidRPr="00CA57A2">
              <w:t>Media description element</w:t>
            </w:r>
          </w:p>
        </w:tc>
        <w:tc>
          <w:tcPr>
            <w:tcW w:w="1386" w:type="dxa"/>
            <w:shd w:val="clear" w:color="auto" w:fill="CCCCCC"/>
          </w:tcPr>
          <w:p w14:paraId="1C26FD4A" w14:textId="77777777" w:rsidR="00D01278" w:rsidRPr="00CA57A2" w:rsidRDefault="00D01278" w:rsidP="005E14E7">
            <w:pPr>
              <w:pStyle w:val="TAH"/>
            </w:pPr>
            <w:r w:rsidRPr="00CA57A2">
              <w:t>Value</w:t>
            </w:r>
          </w:p>
        </w:tc>
      </w:tr>
      <w:tr w:rsidR="00D01278" w:rsidRPr="00CA57A2" w14:paraId="71863DA1" w14:textId="77777777" w:rsidTr="005E14E7">
        <w:trPr>
          <w:jc w:val="center"/>
        </w:trPr>
        <w:tc>
          <w:tcPr>
            <w:tcW w:w="3246" w:type="dxa"/>
          </w:tcPr>
          <w:p w14:paraId="2214F71A" w14:textId="77777777" w:rsidR="00D01278" w:rsidRPr="00CA57A2" w:rsidRDefault="00D01278" w:rsidP="005E14E7">
            <w:pPr>
              <w:pStyle w:val="TAL"/>
            </w:pPr>
            <w:r w:rsidRPr="00CA57A2">
              <w:t>&lt;media&gt;</w:t>
            </w:r>
          </w:p>
        </w:tc>
        <w:tc>
          <w:tcPr>
            <w:tcW w:w="1418" w:type="dxa"/>
          </w:tcPr>
          <w:p w14:paraId="195874D1" w14:textId="77777777" w:rsidR="00D01278" w:rsidRPr="00CA57A2" w:rsidRDefault="00D01278" w:rsidP="005E14E7">
            <w:pPr>
              <w:pStyle w:val="TAL"/>
            </w:pPr>
            <w:r w:rsidRPr="00CA57A2">
              <w:t>"application"</w:t>
            </w:r>
          </w:p>
        </w:tc>
      </w:tr>
      <w:tr w:rsidR="00D01278" w:rsidRPr="00CA57A2" w14:paraId="4C86195C" w14:textId="77777777" w:rsidTr="005E14E7">
        <w:trPr>
          <w:jc w:val="center"/>
        </w:trPr>
        <w:tc>
          <w:tcPr>
            <w:tcW w:w="3246" w:type="dxa"/>
          </w:tcPr>
          <w:p w14:paraId="45F7432C" w14:textId="77777777" w:rsidR="00D01278" w:rsidRPr="00CA57A2" w:rsidRDefault="00D01278" w:rsidP="005E14E7">
            <w:pPr>
              <w:pStyle w:val="TAL"/>
            </w:pPr>
            <w:r w:rsidRPr="00CA57A2">
              <w:t>&lt;port&gt;</w:t>
            </w:r>
          </w:p>
        </w:tc>
        <w:tc>
          <w:tcPr>
            <w:tcW w:w="1418" w:type="dxa"/>
          </w:tcPr>
          <w:p w14:paraId="39D8C83A" w14:textId="77777777" w:rsidR="00D01278" w:rsidRPr="00CA57A2" w:rsidRDefault="00D01278" w:rsidP="005E14E7">
            <w:pPr>
              <w:pStyle w:val="TAL"/>
            </w:pPr>
            <w:r w:rsidRPr="00CA57A2">
              <w:t>RTCP port</w:t>
            </w:r>
          </w:p>
        </w:tc>
      </w:tr>
      <w:tr w:rsidR="00D01278" w:rsidRPr="00CA57A2" w14:paraId="29F66D02" w14:textId="77777777" w:rsidTr="005E14E7">
        <w:trPr>
          <w:jc w:val="center"/>
        </w:trPr>
        <w:tc>
          <w:tcPr>
            <w:tcW w:w="3246" w:type="dxa"/>
          </w:tcPr>
          <w:p w14:paraId="4F87B26A" w14:textId="77777777" w:rsidR="00D01278" w:rsidRPr="00CA57A2" w:rsidRDefault="00D01278" w:rsidP="005E14E7">
            <w:pPr>
              <w:pStyle w:val="TAL"/>
            </w:pPr>
            <w:r w:rsidRPr="00CA57A2">
              <w:t>&lt;proto&gt;</w:t>
            </w:r>
          </w:p>
        </w:tc>
        <w:tc>
          <w:tcPr>
            <w:tcW w:w="1418" w:type="dxa"/>
          </w:tcPr>
          <w:p w14:paraId="23D47E1A" w14:textId="77777777" w:rsidR="00D01278" w:rsidRPr="00CA57A2" w:rsidRDefault="00D01278" w:rsidP="005E14E7">
            <w:pPr>
              <w:pStyle w:val="TAL"/>
            </w:pPr>
            <w:r w:rsidRPr="00CA57A2">
              <w:t>"udp"</w:t>
            </w:r>
          </w:p>
        </w:tc>
      </w:tr>
      <w:tr w:rsidR="00D01278" w:rsidRPr="00CA57A2" w14:paraId="5AB45C67" w14:textId="77777777" w:rsidTr="005E14E7">
        <w:trPr>
          <w:jc w:val="center"/>
        </w:trPr>
        <w:tc>
          <w:tcPr>
            <w:tcW w:w="2937" w:type="dxa"/>
          </w:tcPr>
          <w:p w14:paraId="6DC0BD17" w14:textId="77777777" w:rsidR="00D01278" w:rsidRPr="00CA57A2" w:rsidRDefault="00D01278" w:rsidP="005E14E7">
            <w:pPr>
              <w:pStyle w:val="TAL"/>
            </w:pPr>
            <w:r w:rsidRPr="00CA57A2">
              <w:t>&lt;fmt&gt;</w:t>
            </w:r>
          </w:p>
        </w:tc>
        <w:tc>
          <w:tcPr>
            <w:tcW w:w="1386" w:type="dxa"/>
          </w:tcPr>
          <w:p w14:paraId="1623139E" w14:textId="77777777" w:rsidR="00D01278" w:rsidRPr="00CA57A2" w:rsidRDefault="00D01278" w:rsidP="005E14E7">
            <w:pPr>
              <w:pStyle w:val="TAL"/>
            </w:pPr>
            <w:r w:rsidRPr="00CA57A2">
              <w:t>"</w:t>
            </w:r>
            <w:r>
              <w:t>MCVideo</w:t>
            </w:r>
            <w:r w:rsidRPr="00CA57A2">
              <w:t>"</w:t>
            </w:r>
          </w:p>
        </w:tc>
      </w:tr>
    </w:tbl>
    <w:p w14:paraId="5449CA9C" w14:textId="77777777" w:rsidR="00D01278" w:rsidRPr="00CA57A2" w:rsidRDefault="00D01278" w:rsidP="00D01278"/>
    <w:p w14:paraId="2DEEB1CB" w14:textId="77777777" w:rsidR="00D01278" w:rsidRPr="00CA57A2" w:rsidRDefault="00D01278" w:rsidP="00D01278">
      <w:r w:rsidRPr="00CA57A2">
        <w:lastRenderedPageBreak/>
        <w:t>The port used for RTCP messages associated with the media plane control channel shall be different than ports used for RTCP messages associated with other "m=" lines (e.g. RTP) in the SDP.</w:t>
      </w:r>
    </w:p>
    <w:p w14:paraId="39277A89"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72BE9BBE" w14:textId="77777777" w:rsidR="00D01278" w:rsidRPr="00CA57A2" w:rsidRDefault="00D01278" w:rsidP="00D01278">
      <w:r w:rsidRPr="00CA57A2">
        <w:t>The format of the optional SDP fmtp attribute, when associated with the media plane control channel, is described in clause 12.</w:t>
      </w:r>
    </w:p>
    <w:p w14:paraId="1569B772" w14:textId="77777777" w:rsidR="00D01278" w:rsidRPr="00CA57A2" w:rsidRDefault="00D01278" w:rsidP="00D01278">
      <w:r w:rsidRPr="00CA57A2">
        <w:t>The example below shows an SDP media description for a media plane control channel.</w:t>
      </w:r>
    </w:p>
    <w:p w14:paraId="13AF47CA"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661CCC6"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30F9B135" w14:textId="77777777" w:rsidR="00D01278" w:rsidRPr="00CA57A2" w:rsidRDefault="00D01278" w:rsidP="00D01278"/>
    <w:p w14:paraId="760FF998" w14:textId="77777777" w:rsidR="00900194" w:rsidRPr="00A5463E" w:rsidRDefault="00900194" w:rsidP="00123B56">
      <w:pPr>
        <w:pStyle w:val="Heading1"/>
      </w:pPr>
      <w:bookmarkStart w:id="147" w:name="_Toc20208525"/>
      <w:bookmarkStart w:id="148" w:name="_Toc36044636"/>
      <w:bookmarkStart w:id="149" w:name="_Toc45216117"/>
      <w:bookmarkStart w:id="150" w:name="_Toc99173818"/>
      <w:r w:rsidRPr="00A5463E">
        <w:t>5</w:t>
      </w:r>
      <w:r w:rsidRPr="00A5463E">
        <w:tab/>
        <w:t>Functional entities</w:t>
      </w:r>
      <w:bookmarkEnd w:id="147"/>
      <w:bookmarkEnd w:id="148"/>
      <w:bookmarkEnd w:id="149"/>
      <w:bookmarkEnd w:id="150"/>
    </w:p>
    <w:p w14:paraId="5DE73706" w14:textId="77777777" w:rsidR="00D01278" w:rsidRPr="000B4518" w:rsidRDefault="00D01278" w:rsidP="00D01278">
      <w:pPr>
        <w:pStyle w:val="Heading2"/>
      </w:pPr>
      <w:bookmarkStart w:id="151" w:name="_Toc20208526"/>
      <w:bookmarkStart w:id="152" w:name="_Toc36044637"/>
      <w:bookmarkStart w:id="153" w:name="_Toc45216118"/>
      <w:bookmarkStart w:id="154" w:name="_Toc99173819"/>
      <w:r w:rsidRPr="000B4518">
        <w:t>5.1</w:t>
      </w:r>
      <w:r w:rsidRPr="000B4518">
        <w:tab/>
        <w:t>General</w:t>
      </w:r>
      <w:bookmarkEnd w:id="151"/>
      <w:bookmarkEnd w:id="152"/>
      <w:bookmarkEnd w:id="153"/>
      <w:bookmarkEnd w:id="154"/>
    </w:p>
    <w:p w14:paraId="0A36D64C"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4C7D169" w14:textId="77777777" w:rsidR="00D01278" w:rsidRPr="000B4518" w:rsidRDefault="00D01278" w:rsidP="00D01278">
      <w:pPr>
        <w:pStyle w:val="Heading2"/>
      </w:pPr>
      <w:bookmarkStart w:id="155" w:name="_Toc20208527"/>
      <w:bookmarkStart w:id="156" w:name="_Toc36044638"/>
      <w:bookmarkStart w:id="157" w:name="_Toc45216119"/>
      <w:bookmarkStart w:id="158" w:name="_Toc99173820"/>
      <w:r w:rsidRPr="000B4518">
        <w:t>5.2</w:t>
      </w:r>
      <w:r w:rsidRPr="000B4518">
        <w:tab/>
      </w:r>
      <w:r>
        <w:t>MCVideo</w:t>
      </w:r>
      <w:r w:rsidRPr="000B4518">
        <w:t xml:space="preserve"> client</w:t>
      </w:r>
      <w:bookmarkEnd w:id="155"/>
      <w:bookmarkEnd w:id="156"/>
      <w:bookmarkEnd w:id="157"/>
      <w:bookmarkEnd w:id="158"/>
    </w:p>
    <w:p w14:paraId="30B9A501" w14:textId="77777777" w:rsidR="00D01278" w:rsidRPr="000B4518" w:rsidRDefault="00D01278" w:rsidP="00D01278">
      <w:pPr>
        <w:pStyle w:val="Heading3"/>
      </w:pPr>
      <w:bookmarkStart w:id="159" w:name="_Toc20208528"/>
      <w:bookmarkStart w:id="160" w:name="_Toc36044639"/>
      <w:bookmarkStart w:id="161" w:name="_Toc45216120"/>
      <w:bookmarkStart w:id="162" w:name="_Toc99173821"/>
      <w:r w:rsidRPr="000B4518">
        <w:t>5.2.1</w:t>
      </w:r>
      <w:r w:rsidRPr="000B4518">
        <w:tab/>
        <w:t>Introduction</w:t>
      </w:r>
      <w:bookmarkEnd w:id="159"/>
      <w:bookmarkEnd w:id="160"/>
      <w:bookmarkEnd w:id="161"/>
      <w:bookmarkEnd w:id="162"/>
    </w:p>
    <w:p w14:paraId="5CFBD494"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4171AF7"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45725078"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4D85E429"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248EC732" w14:textId="77777777" w:rsidR="00D01278" w:rsidRPr="000B4518" w:rsidRDefault="00D01278" w:rsidP="00D01278">
      <w:pPr>
        <w:pStyle w:val="B1"/>
      </w:pPr>
      <w:r w:rsidRPr="000B4518">
        <w:t>4.</w:t>
      </w:r>
      <w:r w:rsidRPr="000B4518">
        <w:tab/>
        <w:t>support media plane security as specified in clause 13.</w:t>
      </w:r>
    </w:p>
    <w:p w14:paraId="147C9BE3"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B751B53" w14:textId="257CDDC4"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w:t>
      </w:r>
      <w:r w:rsidR="00BA1F7C">
        <w:t>clause</w:t>
      </w:r>
      <w:r w:rsidRPr="000B4518">
        <w:t> 5.2.2;</w:t>
      </w:r>
    </w:p>
    <w:p w14:paraId="26A5FA0C" w14:textId="3CCE8BFE" w:rsidR="00D01278" w:rsidRPr="000B4518" w:rsidRDefault="00D01278" w:rsidP="00D01278">
      <w:pPr>
        <w:pStyle w:val="B1"/>
      </w:pPr>
      <w:r w:rsidRPr="000B4518">
        <w:t>2.</w:t>
      </w:r>
      <w:r w:rsidRPr="000B4518">
        <w:tab/>
        <w:t xml:space="preserve">provide the media mixer function as described in </w:t>
      </w:r>
      <w:r w:rsidR="00BA1F7C">
        <w:t>clause</w:t>
      </w:r>
      <w:r w:rsidRPr="000B4518">
        <w:t xml:space="preserve"> 4.2.2 and support the related procedures in </w:t>
      </w:r>
      <w:r w:rsidR="00BA1F7C">
        <w:t>clause</w:t>
      </w:r>
      <w:r w:rsidRPr="000B4518">
        <w:t> 6.2;</w:t>
      </w:r>
    </w:p>
    <w:p w14:paraId="48766F5B" w14:textId="77FA130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w:t>
      </w:r>
      <w:r w:rsidR="00BA1F7C">
        <w:t>clause</w:t>
      </w:r>
      <w:r w:rsidRPr="000B4518">
        <w:t> 6.2;</w:t>
      </w:r>
    </w:p>
    <w:p w14:paraId="029ADD77" w14:textId="03F32901"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w:t>
      </w:r>
      <w:r w:rsidR="00BA1F7C">
        <w:t>clause</w:t>
      </w:r>
      <w:r w:rsidRPr="000B4518">
        <w:t xml:space="preserve"> 6.2;</w:t>
      </w:r>
    </w:p>
    <w:p w14:paraId="0A2EC4D2" w14:textId="0D972BC6" w:rsidR="00D01278" w:rsidRPr="000B4518" w:rsidRDefault="00D01278" w:rsidP="00D01278">
      <w:pPr>
        <w:pStyle w:val="B1"/>
      </w:pPr>
      <w:r>
        <w:t>5</w:t>
      </w:r>
      <w:r w:rsidRPr="000B4518">
        <w:t>.</w:t>
      </w:r>
      <w:r w:rsidRPr="000B4518">
        <w:tab/>
        <w:t xml:space="preserve">support negotiating media plane control channel media level attributes as specified in </w:t>
      </w:r>
      <w:r w:rsidR="00BA1F7C">
        <w:t>clause</w:t>
      </w:r>
      <w:r w:rsidRPr="000B4518">
        <w:t> 4.3; and</w:t>
      </w:r>
    </w:p>
    <w:p w14:paraId="3F4174AC" w14:textId="04D18006" w:rsidR="00D01278" w:rsidRPr="000B4518" w:rsidRDefault="00D33CAD" w:rsidP="00D01278">
      <w:pPr>
        <w:pStyle w:val="B1"/>
      </w:pPr>
      <w:r>
        <w:t>6</w:t>
      </w:r>
      <w:r w:rsidRPr="000B4518">
        <w:t>.</w:t>
      </w:r>
      <w:r w:rsidRPr="000B4518">
        <w:tab/>
        <w:t xml:space="preserve">when operating in systems that support MBMS functionality, provide the MBMS interface as described in </w:t>
      </w:r>
      <w:r w:rsidR="00BA1F7C">
        <w:t>clause</w:t>
      </w:r>
      <w:r w:rsidRPr="000B4518">
        <w:t xml:space="preserve"> 4.2.2 and support the related MBMS subchannel control procedure as specified in </w:t>
      </w:r>
      <w:r w:rsidR="00BA1F7C">
        <w:t>clause</w:t>
      </w:r>
      <w:r w:rsidRPr="000B4518">
        <w:t> 10.3;</w:t>
      </w:r>
    </w:p>
    <w:p w14:paraId="4D25C6C9"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3D47F58C" w14:textId="656E6EDC"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w:t>
      </w:r>
      <w:r w:rsidR="00BA1F7C">
        <w:t>clause</w:t>
      </w:r>
      <w:r w:rsidRPr="000B4518">
        <w:t> 5.2.3;</w:t>
      </w:r>
    </w:p>
    <w:p w14:paraId="0CA3BE40" w14:textId="77777777" w:rsidR="00D01278" w:rsidRPr="000B4518" w:rsidRDefault="00D01278" w:rsidP="00D01278">
      <w:pPr>
        <w:pStyle w:val="B1"/>
      </w:pPr>
      <w:r w:rsidRPr="000B4518">
        <w:lastRenderedPageBreak/>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00C64E2F" w14:textId="07E4314E" w:rsidR="00D01278" w:rsidRPr="000B4518" w:rsidRDefault="00D01278" w:rsidP="00D01278">
      <w:pPr>
        <w:pStyle w:val="B1"/>
      </w:pPr>
      <w:r w:rsidRPr="000B4518">
        <w:t>3.</w:t>
      </w:r>
      <w:r w:rsidRPr="000B4518">
        <w:tab/>
        <w:t xml:space="preserve">provide the media mixer function as described in </w:t>
      </w:r>
      <w:r w:rsidR="00BA1F7C">
        <w:t>clause</w:t>
      </w:r>
      <w:r w:rsidRPr="000B4518">
        <w:t> 4.2.2 and support the related procedures as specified in clause 7;</w:t>
      </w:r>
    </w:p>
    <w:p w14:paraId="52B205A3"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128F30A2"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A4983CE" w14:textId="77777777" w:rsidR="00D01278" w:rsidRPr="000B4518" w:rsidRDefault="00D01278" w:rsidP="00D01278">
      <w:pPr>
        <w:pStyle w:val="Heading3"/>
      </w:pPr>
      <w:bookmarkStart w:id="163" w:name="_Toc20208529"/>
      <w:bookmarkStart w:id="164" w:name="_Toc36044640"/>
      <w:bookmarkStart w:id="165" w:name="_Toc45216121"/>
      <w:bookmarkStart w:id="166" w:name="_Toc99173822"/>
      <w:r w:rsidRPr="000B4518">
        <w:t>5.2.2</w:t>
      </w:r>
      <w:r w:rsidRPr="000B4518">
        <w:tab/>
      </w:r>
      <w:r>
        <w:t>Transmission</w:t>
      </w:r>
      <w:r w:rsidRPr="000B4518">
        <w:t xml:space="preserve"> participant in on-network mode</w:t>
      </w:r>
      <w:bookmarkEnd w:id="163"/>
      <w:bookmarkEnd w:id="164"/>
      <w:bookmarkEnd w:id="165"/>
      <w:bookmarkEnd w:id="166"/>
    </w:p>
    <w:p w14:paraId="11523E38"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B29AFA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944742F" w14:textId="4A8D332F"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w:t>
      </w:r>
      <w:r w:rsidR="00BA1F7C">
        <w:t>clause</w:t>
      </w:r>
      <w:r w:rsidRPr="000B4518">
        <w:t> 6.2; and</w:t>
      </w:r>
    </w:p>
    <w:p w14:paraId="4229F2BC"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51F0F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0895DEF8" w14:textId="2355DFDF"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w:t>
      </w:r>
      <w:r w:rsidR="00BA1F7C">
        <w:t>clause</w:t>
      </w:r>
      <w:r w:rsidRPr="000B4518">
        <w:t xml:space="preserve"> 6.2 and </w:t>
      </w:r>
      <w:r w:rsidR="00BA1F7C">
        <w:t>clause</w:t>
      </w:r>
      <w:r w:rsidRPr="000B4518">
        <w:t> 4.1.1.2.</w:t>
      </w:r>
    </w:p>
    <w:p w14:paraId="78977C26" w14:textId="77777777" w:rsidR="00D01278" w:rsidRPr="000B4518" w:rsidRDefault="00D01278" w:rsidP="00D01278">
      <w:pPr>
        <w:pStyle w:val="Heading3"/>
      </w:pPr>
      <w:bookmarkStart w:id="167" w:name="_Toc20208530"/>
      <w:bookmarkStart w:id="168" w:name="_Toc36044641"/>
      <w:bookmarkStart w:id="169" w:name="_Toc45216122"/>
      <w:bookmarkStart w:id="170" w:name="_Toc99173823"/>
      <w:r w:rsidRPr="000B4518">
        <w:t>5.2.3</w:t>
      </w:r>
      <w:r w:rsidRPr="000B4518">
        <w:tab/>
      </w:r>
      <w:r>
        <w:t>Transmission</w:t>
      </w:r>
      <w:r w:rsidRPr="000B4518">
        <w:t xml:space="preserve"> participant in off-network mode</w:t>
      </w:r>
      <w:bookmarkEnd w:id="167"/>
      <w:bookmarkEnd w:id="168"/>
      <w:bookmarkEnd w:id="169"/>
      <w:bookmarkEnd w:id="170"/>
    </w:p>
    <w:p w14:paraId="6682B683"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3FA0B168"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2C2B940"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3499741"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493C6BA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DFA099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C4E69E6" w14:textId="5DC74C01"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w:t>
      </w:r>
      <w:r w:rsidR="00BA1F7C">
        <w:t>clause</w:t>
      </w:r>
      <w:r w:rsidRPr="000B4518">
        <w:t> 4.1.1.3.</w:t>
      </w:r>
    </w:p>
    <w:p w14:paraId="1741956B" w14:textId="77777777" w:rsidR="00D01278" w:rsidRPr="000B4518" w:rsidRDefault="00D01278" w:rsidP="00D01278">
      <w:pPr>
        <w:pStyle w:val="Heading2"/>
      </w:pPr>
      <w:bookmarkStart w:id="171" w:name="_Toc20208531"/>
      <w:bookmarkStart w:id="172" w:name="_Toc36044642"/>
      <w:bookmarkStart w:id="173" w:name="_Toc45216123"/>
      <w:bookmarkStart w:id="174" w:name="_Toc99173824"/>
      <w:r w:rsidRPr="000B4518">
        <w:t>5.3</w:t>
      </w:r>
      <w:r w:rsidRPr="000B4518">
        <w:tab/>
        <w:t>Controlling</w:t>
      </w:r>
      <w:r>
        <w:t xml:space="preserve"> MCVideo</w:t>
      </w:r>
      <w:r w:rsidRPr="000B4518">
        <w:t xml:space="preserve"> function</w:t>
      </w:r>
      <w:bookmarkEnd w:id="171"/>
      <w:bookmarkEnd w:id="172"/>
      <w:bookmarkEnd w:id="173"/>
      <w:bookmarkEnd w:id="174"/>
    </w:p>
    <w:p w14:paraId="4A0DDCE6"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10E031C8"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3E2916A" w14:textId="57D6EC5E" w:rsidR="00D01278" w:rsidRPr="000B4518" w:rsidRDefault="00D01278" w:rsidP="00D01278">
      <w:pPr>
        <w:pStyle w:val="B1"/>
      </w:pPr>
      <w:r w:rsidRPr="000B4518">
        <w:t>2.</w:t>
      </w:r>
      <w:r w:rsidRPr="000B4518">
        <w:tab/>
        <w:t xml:space="preserve">support negotiating media plane control channel media level attributes as specified in </w:t>
      </w:r>
      <w:r w:rsidR="00BA1F7C">
        <w:t>clause</w:t>
      </w:r>
      <w:r w:rsidRPr="000B4518">
        <w:t> 4.3;</w:t>
      </w:r>
    </w:p>
    <w:p w14:paraId="25F13520" w14:textId="05347A7F"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w:t>
      </w:r>
      <w:r w:rsidR="00BA1F7C">
        <w:t>clause</w:t>
      </w:r>
      <w:r w:rsidRPr="000B4518">
        <w:t xml:space="preserve"> 4.2.1 and support the related procedures as specified in </w:t>
      </w:r>
      <w:r w:rsidR="00BA1F7C">
        <w:t>clause</w:t>
      </w:r>
      <w:r w:rsidRPr="000B4518">
        <w:t> 6.3;</w:t>
      </w:r>
    </w:p>
    <w:p w14:paraId="318FC725" w14:textId="3D45BFED" w:rsidR="00D01278" w:rsidRPr="000B4518" w:rsidRDefault="00D01278" w:rsidP="00D01278">
      <w:pPr>
        <w:pStyle w:val="B1"/>
      </w:pPr>
      <w:r w:rsidRPr="000B4518">
        <w:t>4.</w:t>
      </w:r>
      <w:r w:rsidRPr="000B4518">
        <w:tab/>
        <w:t xml:space="preserve">provided a network media interface as described in </w:t>
      </w:r>
      <w:r w:rsidR="00BA1F7C">
        <w:t>clause</w:t>
      </w:r>
      <w:r w:rsidRPr="000B4518">
        <w:t xml:space="preserve"> 4.2.1 and support associated procedures as specified in </w:t>
      </w:r>
      <w:r w:rsidR="00BA1F7C">
        <w:t>clause</w:t>
      </w:r>
      <w:r w:rsidRPr="000B4518">
        <w:t> 6.3;</w:t>
      </w:r>
    </w:p>
    <w:p w14:paraId="73D7AAF5" w14:textId="50E0595B"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w:t>
      </w:r>
      <w:r w:rsidR="00BA1F7C">
        <w:t>clause</w:t>
      </w:r>
      <w:r w:rsidRPr="000B4518">
        <w:t xml:space="preserve"> 4.2.1 and support associated procedures in </w:t>
      </w:r>
      <w:r w:rsidR="00BA1F7C">
        <w:t>clause</w:t>
      </w:r>
      <w:r w:rsidRPr="000B4518">
        <w:t> 6.3;</w:t>
      </w:r>
    </w:p>
    <w:p w14:paraId="33C6750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5F83BF3E" w14:textId="77777777" w:rsidR="00D01278" w:rsidRPr="000B4518" w:rsidRDefault="00D01278" w:rsidP="00D01278">
      <w:pPr>
        <w:pStyle w:val="B1"/>
      </w:pPr>
      <w:r w:rsidRPr="000B4518">
        <w:t>7.</w:t>
      </w:r>
      <w:r w:rsidRPr="000B4518">
        <w:tab/>
        <w:t>support media plane security as specified in clause 13.</w:t>
      </w:r>
    </w:p>
    <w:p w14:paraId="5C4C8E7B" w14:textId="77777777" w:rsidR="00D01278" w:rsidRPr="000B4518" w:rsidRDefault="00D01278" w:rsidP="00D01278">
      <w:pPr>
        <w:rPr>
          <w:lang w:eastAsia="x-none"/>
        </w:rPr>
      </w:pPr>
      <w:r w:rsidRPr="000B4518">
        <w:rPr>
          <w:lang w:eastAsia="x-none"/>
        </w:rPr>
        <w:lastRenderedPageBreak/>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002E02D" w14:textId="61281879" w:rsidR="00D01278" w:rsidRPr="000B4518" w:rsidRDefault="00D01278" w:rsidP="00D01278">
      <w:pPr>
        <w:pStyle w:val="B1"/>
      </w:pPr>
      <w:r w:rsidRPr="000B4518">
        <w:t>1.</w:t>
      </w:r>
      <w:r w:rsidRPr="000B4518">
        <w:tab/>
        <w:t>provide a</w:t>
      </w:r>
      <w:r>
        <w:t xml:space="preserve"> transmission</w:t>
      </w:r>
      <w:r w:rsidRPr="000B4518">
        <w:t xml:space="preserve"> request queue as described in </w:t>
      </w:r>
      <w:r w:rsidR="00BA1F7C">
        <w:t>clause</w:t>
      </w:r>
      <w:r w:rsidRPr="000B4518">
        <w:t xml:space="preserve"> 4.2.1 and support the related procedures as specified in </w:t>
      </w:r>
      <w:r w:rsidR="00BA1F7C">
        <w:t>clause</w:t>
      </w:r>
      <w:r w:rsidRPr="000B4518">
        <w:t xml:space="preserve"> 6.3 and </w:t>
      </w:r>
      <w:r w:rsidR="00BA1F7C">
        <w:t>clause</w:t>
      </w:r>
      <w:r w:rsidRPr="000B4518">
        <w:t> 4.3.</w:t>
      </w:r>
    </w:p>
    <w:p w14:paraId="095EC983" w14:textId="77777777" w:rsidR="00D01278" w:rsidRPr="000B4518" w:rsidRDefault="00D01278" w:rsidP="00D01278">
      <w:pPr>
        <w:pStyle w:val="Heading2"/>
      </w:pPr>
      <w:bookmarkStart w:id="175" w:name="_Toc20208532"/>
      <w:bookmarkStart w:id="176" w:name="_Toc36044643"/>
      <w:bookmarkStart w:id="177" w:name="_Toc45216124"/>
      <w:bookmarkStart w:id="178" w:name="_Toc99173825"/>
      <w:r w:rsidRPr="000B4518">
        <w:t>5.4</w:t>
      </w:r>
      <w:r w:rsidRPr="000B4518">
        <w:tab/>
        <w:t>Participating</w:t>
      </w:r>
      <w:r>
        <w:t xml:space="preserve"> MCVideo</w:t>
      </w:r>
      <w:r w:rsidRPr="000B4518">
        <w:t xml:space="preserve"> function</w:t>
      </w:r>
      <w:bookmarkEnd w:id="175"/>
      <w:bookmarkEnd w:id="176"/>
      <w:bookmarkEnd w:id="177"/>
      <w:bookmarkEnd w:id="178"/>
    </w:p>
    <w:p w14:paraId="14654BAF"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0D15368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01D91A55" w14:textId="558190E3"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w:t>
      </w:r>
      <w:r w:rsidR="00BA1F7C">
        <w:t>clause</w:t>
      </w:r>
      <w:r w:rsidRPr="000B4518">
        <w:t xml:space="preserve"> 6.3 and support associated procedures as specified in </w:t>
      </w:r>
      <w:r w:rsidR="00BA1F7C">
        <w:t>clause</w:t>
      </w:r>
      <w:r w:rsidRPr="000B4518">
        <w:t> 6.4;</w:t>
      </w:r>
    </w:p>
    <w:p w14:paraId="00D3E116"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B6EB0EE" w14:textId="2DA6AF46"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[6]</w:t>
      </w:r>
      <w:r w:rsidRPr="000B4518">
        <w:t xml:space="preserve"> and </w:t>
      </w:r>
      <w:r>
        <w:t xml:space="preserve">execute </w:t>
      </w:r>
      <w:r w:rsidRPr="000B4518">
        <w:t xml:space="preserve">the related MBMS subchannel control procedures as specified in </w:t>
      </w:r>
      <w:r w:rsidR="00BA1F7C">
        <w:t>clause</w:t>
      </w:r>
      <w:r w:rsidRPr="000B4518">
        <w:t> 10.2</w:t>
      </w:r>
      <w:r>
        <w:t>.</w:t>
      </w:r>
    </w:p>
    <w:p w14:paraId="4086842E" w14:textId="77777777" w:rsidR="00900194" w:rsidRPr="00A5463E" w:rsidRDefault="00900194" w:rsidP="00123B56">
      <w:pPr>
        <w:pStyle w:val="Heading1"/>
      </w:pPr>
      <w:bookmarkStart w:id="179" w:name="_Toc20208533"/>
      <w:bookmarkStart w:id="180" w:name="_Toc36044644"/>
      <w:bookmarkStart w:id="181" w:name="_Toc45216125"/>
      <w:bookmarkStart w:id="182" w:name="_Toc99173826"/>
      <w:r w:rsidRPr="00A5463E">
        <w:t>6</w:t>
      </w:r>
      <w:r w:rsidRPr="00A5463E">
        <w:tab/>
      </w:r>
      <w:r w:rsidR="00123B56" w:rsidRPr="00A5463E">
        <w:t xml:space="preserve">On-network </w:t>
      </w:r>
      <w:r w:rsidR="00EB0795" w:rsidRPr="00A5463E">
        <w:t>transmission control</w:t>
      </w:r>
      <w:bookmarkEnd w:id="179"/>
      <w:bookmarkEnd w:id="180"/>
      <w:bookmarkEnd w:id="181"/>
      <w:bookmarkEnd w:id="182"/>
    </w:p>
    <w:p w14:paraId="0389AAC3" w14:textId="77777777" w:rsidR="00EB0795" w:rsidRPr="00A5463E" w:rsidRDefault="00EB0795" w:rsidP="00EB0795">
      <w:pPr>
        <w:pStyle w:val="Heading2"/>
      </w:pPr>
      <w:bookmarkStart w:id="183" w:name="_Toc20208534"/>
      <w:bookmarkStart w:id="184" w:name="_Toc36044645"/>
      <w:bookmarkStart w:id="185" w:name="_Toc45216126"/>
      <w:bookmarkStart w:id="186" w:name="_Toc99173827"/>
      <w:r w:rsidRPr="00A5463E">
        <w:t>6.1</w:t>
      </w:r>
      <w:r w:rsidRPr="00A5463E">
        <w:tab/>
        <w:t>General</w:t>
      </w:r>
      <w:bookmarkEnd w:id="183"/>
      <w:bookmarkEnd w:id="184"/>
      <w:bookmarkEnd w:id="185"/>
      <w:bookmarkEnd w:id="186"/>
    </w:p>
    <w:p w14:paraId="5368AA58" w14:textId="77777777" w:rsidR="00EB0795" w:rsidRPr="00A5463E" w:rsidRDefault="00EB0795" w:rsidP="00EB0795">
      <w:pPr>
        <w:rPr>
          <w:lang w:eastAsia="x-none"/>
        </w:rPr>
      </w:pPr>
      <w:r w:rsidRPr="00A5463E">
        <w:rPr>
          <w:lang w:eastAsia="x-none"/>
        </w:rPr>
        <w:t>This clause provides:</w:t>
      </w:r>
    </w:p>
    <w:p w14:paraId="715BD1F3" w14:textId="5CABC2FE" w:rsidR="00EB0795" w:rsidRPr="00A5463E" w:rsidRDefault="00EB0795" w:rsidP="00EB0795">
      <w:pPr>
        <w:pStyle w:val="B1"/>
      </w:pPr>
      <w:r w:rsidRPr="00A5463E">
        <w:t>1.</w:t>
      </w:r>
      <w:r w:rsidRPr="00A5463E">
        <w:tab/>
        <w:t xml:space="preserve">the transmission participant procedures in </w:t>
      </w:r>
      <w:r w:rsidR="00BA1F7C">
        <w:t>clause</w:t>
      </w:r>
      <w:r w:rsidRPr="00A5463E">
        <w:t> 6.2;</w:t>
      </w:r>
    </w:p>
    <w:p w14:paraId="6A924B44" w14:textId="5E834E9D" w:rsidR="00EB0795" w:rsidRPr="00A5463E" w:rsidRDefault="00EB0795" w:rsidP="00EB0795">
      <w:pPr>
        <w:pStyle w:val="B1"/>
      </w:pPr>
      <w:r w:rsidRPr="00A5463E">
        <w:t>2.</w:t>
      </w:r>
      <w:r w:rsidRPr="00A5463E">
        <w:tab/>
        <w:t xml:space="preserve">the transmission control server procedures in </w:t>
      </w:r>
      <w:r w:rsidR="00BA1F7C">
        <w:t>clause</w:t>
      </w:r>
      <w:r w:rsidRPr="00A5463E">
        <w:t> 6.3;</w:t>
      </w:r>
    </w:p>
    <w:p w14:paraId="095E5070" w14:textId="37F422C9" w:rsidR="00EB0795" w:rsidRPr="00A5463E" w:rsidRDefault="00EB0795" w:rsidP="00EB0795">
      <w:pPr>
        <w:pStyle w:val="B1"/>
      </w:pPr>
      <w:r w:rsidRPr="00A5463E">
        <w:t>3.</w:t>
      </w:r>
      <w:r w:rsidRPr="00A5463E">
        <w:tab/>
        <w:t xml:space="preserve">the participating MCVideo function transmission control procedures in </w:t>
      </w:r>
      <w:r w:rsidR="00BA1F7C">
        <w:t>clause</w:t>
      </w:r>
      <w:r w:rsidRPr="00A5463E">
        <w:t> 6.4; and</w:t>
      </w:r>
    </w:p>
    <w:p w14:paraId="02409F4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5463E" w:rsidRDefault="00EB0795" w:rsidP="00EB0795">
      <w:pPr>
        <w:pStyle w:val="Heading2"/>
      </w:pPr>
      <w:bookmarkStart w:id="187" w:name="_Toc20208535"/>
      <w:bookmarkStart w:id="188" w:name="_Toc36044646"/>
      <w:bookmarkStart w:id="189" w:name="_Toc45216127"/>
      <w:bookmarkStart w:id="190" w:name="_Toc99173828"/>
      <w:r w:rsidRPr="00A5463E">
        <w:t>6.2</w:t>
      </w:r>
      <w:r w:rsidRPr="00A5463E">
        <w:tab/>
        <w:t>Transmission participant procedures</w:t>
      </w:r>
      <w:bookmarkEnd w:id="187"/>
      <w:bookmarkEnd w:id="188"/>
      <w:bookmarkEnd w:id="189"/>
      <w:bookmarkEnd w:id="190"/>
    </w:p>
    <w:p w14:paraId="7F7715F8" w14:textId="77777777" w:rsidR="00A5463E" w:rsidRPr="00A5463E" w:rsidRDefault="00A5463E" w:rsidP="00A5463E">
      <w:pPr>
        <w:pStyle w:val="Heading3"/>
      </w:pPr>
      <w:bookmarkStart w:id="191" w:name="_Toc20208536"/>
      <w:bookmarkStart w:id="192" w:name="_Toc36044647"/>
      <w:bookmarkStart w:id="193" w:name="_Toc45216128"/>
      <w:bookmarkStart w:id="194" w:name="_Toc99173829"/>
      <w:r w:rsidRPr="00A5463E">
        <w:t>6.2.1</w:t>
      </w:r>
      <w:r w:rsidRPr="00A5463E">
        <w:tab/>
        <w:t>Transmission participant procedures at MCVideo session initialization</w:t>
      </w:r>
      <w:bookmarkEnd w:id="191"/>
      <w:bookmarkEnd w:id="192"/>
      <w:bookmarkEnd w:id="193"/>
      <w:bookmarkEnd w:id="194"/>
    </w:p>
    <w:p w14:paraId="1692C31F" w14:textId="0B19EA7E" w:rsidR="00A5463E" w:rsidRPr="00A5463E" w:rsidRDefault="00A5463E" w:rsidP="00A5463E">
      <w:r w:rsidRPr="00A5463E">
        <w:t>Based on the negotiations during the call establishment specified in 3GPP TS 24.281 [</w:t>
      </w:r>
      <w:r w:rsidR="004F313B">
        <w:t>2</w:t>
      </w:r>
      <w:r w:rsidRPr="00A5463E">
        <w:t xml:space="preserve">], a new instance of the 'Transmission participant state transition diagram for basic transmission control operation', as specified in </w:t>
      </w:r>
      <w:r w:rsidR="00BA1F7C">
        <w:t>clause</w:t>
      </w:r>
      <w:r w:rsidRPr="00A5463E">
        <w:t xml:space="preserve"> 6.2.4 and a new instance of the 'Transmission participant state transition diagram for basic reception control operation' as specified in </w:t>
      </w:r>
      <w:r w:rsidR="00BA1F7C">
        <w:t>clause</w:t>
      </w:r>
      <w:r w:rsidRPr="00A5463E">
        <w:t> 6.2.5, shall be created for this call.</w:t>
      </w:r>
    </w:p>
    <w:p w14:paraId="17544685" w14:textId="77777777" w:rsidR="00A5463E" w:rsidRPr="00A5463E" w:rsidRDefault="00A5463E" w:rsidP="00A5463E">
      <w:r w:rsidRPr="00A5463E">
        <w:t>The SIP INVITE request sent by the application and signalling plane:</w:t>
      </w:r>
    </w:p>
    <w:p w14:paraId="17221005"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10CD5008"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F840FEF"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5463E" w:rsidRDefault="00A5463E" w:rsidP="00A5463E">
      <w:pPr>
        <w:pStyle w:val="Heading3"/>
      </w:pPr>
      <w:bookmarkStart w:id="195" w:name="_Toc20208537"/>
      <w:bookmarkStart w:id="196" w:name="_Toc36044648"/>
      <w:bookmarkStart w:id="197" w:name="_Toc45216129"/>
      <w:bookmarkStart w:id="198" w:name="_Toc99173830"/>
      <w:r w:rsidRPr="00A5463E">
        <w:lastRenderedPageBreak/>
        <w:t>6.2.2</w:t>
      </w:r>
      <w:r w:rsidRPr="00A5463E">
        <w:tab/>
        <w:t>Transmission participant procedures at MCVideo call release</w:t>
      </w:r>
      <w:bookmarkEnd w:id="195"/>
      <w:bookmarkEnd w:id="196"/>
      <w:bookmarkEnd w:id="197"/>
      <w:bookmarkEnd w:id="198"/>
    </w:p>
    <w:p w14:paraId="32406689" w14:textId="77777777" w:rsidR="00A5463E" w:rsidRPr="00A5463E" w:rsidRDefault="00A5463E" w:rsidP="00A5463E">
      <w:r w:rsidRPr="00A5463E">
        <w:t>The MCVideo call release (whether it is initiated by the transmission participant or transmission control server) is a two-step procedure.</w:t>
      </w:r>
    </w:p>
    <w:p w14:paraId="6BAA70CE" w14:textId="77777777" w:rsidR="00A5463E" w:rsidRPr="00A5463E" w:rsidRDefault="00A5463E" w:rsidP="002F227E">
      <w:pPr>
        <w:pStyle w:val="B1"/>
        <w:rPr>
          <w:rFonts w:eastAsia="Malgun Gothic"/>
        </w:rPr>
      </w:pPr>
      <w:r w:rsidRPr="002F227E">
        <w:rPr>
          <w:rFonts w:eastAsia="Malgun Gothic"/>
        </w:rPr>
        <w:t>Step 1</w:t>
      </w:r>
      <w:r w:rsidRPr="002F227E">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A5463E" w:rsidRDefault="00A5463E"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Pr>
          <w:rFonts w:eastAsia="Malgun Gothic"/>
        </w:rPr>
        <w:t>clause</w:t>
      </w:r>
      <w:r w:rsidRPr="002F227E">
        <w:rPr>
          <w:rFonts w:eastAsia="Malgun Gothic"/>
        </w:rPr>
        <w:t xml:space="preserve"> 6.2.4 and the corresponding instance of the 'Transmission participant state transition diagram for basic reception control operation' as specified in </w:t>
      </w:r>
      <w:r w:rsidR="00BA1F7C">
        <w:rPr>
          <w:rFonts w:eastAsia="Malgun Gothic"/>
        </w:rPr>
        <w:t>clause</w:t>
      </w:r>
      <w:r w:rsidRPr="002F227E">
        <w:rPr>
          <w:rFonts w:eastAsia="Malgun Gothic"/>
        </w:rPr>
        <w:t> 6.2.5 are terminated and the transmission participant releases all the used resources.</w:t>
      </w:r>
    </w:p>
    <w:p w14:paraId="68D6F8C2" w14:textId="77777777" w:rsidR="00A5463E" w:rsidRPr="00A5463E" w:rsidRDefault="00A5463E" w:rsidP="00A5463E">
      <w:r w:rsidRPr="00A5463E">
        <w:t>The user plane can initiate the release step 1, but the application and signalling plane always initiates the release step 2.</w:t>
      </w:r>
    </w:p>
    <w:p w14:paraId="1A120CA3" w14:textId="77777777" w:rsidR="00A5463E" w:rsidRPr="00A5463E" w:rsidRDefault="00A5463E" w:rsidP="00A5463E">
      <w:pPr>
        <w:pStyle w:val="Heading3"/>
      </w:pPr>
      <w:bookmarkStart w:id="199" w:name="_Toc20208538"/>
      <w:bookmarkStart w:id="200" w:name="_Toc36044649"/>
      <w:bookmarkStart w:id="201" w:name="_Toc45216130"/>
      <w:bookmarkStart w:id="202" w:name="_Toc99173831"/>
      <w:r w:rsidRPr="00A5463E">
        <w:t>6.2.3</w:t>
      </w:r>
      <w:r w:rsidRPr="00A5463E">
        <w:tab/>
        <w:t>Transmission participant procedures at MCVideo call modification</w:t>
      </w:r>
      <w:bookmarkEnd w:id="199"/>
      <w:bookmarkEnd w:id="200"/>
      <w:bookmarkEnd w:id="201"/>
      <w:bookmarkEnd w:id="202"/>
    </w:p>
    <w:p w14:paraId="417B7ABE"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3920A756" w14:textId="77777777" w:rsidR="00A5463E" w:rsidRPr="00A5463E" w:rsidRDefault="00A5463E" w:rsidP="00A5463E">
      <w:pPr>
        <w:pStyle w:val="Heading3"/>
      </w:pPr>
      <w:bookmarkStart w:id="203" w:name="_Toc20208539"/>
      <w:bookmarkStart w:id="204" w:name="_Toc36044650"/>
      <w:bookmarkStart w:id="205" w:name="_Toc45216131"/>
      <w:bookmarkStart w:id="206" w:name="_Toc99173832"/>
      <w:r w:rsidRPr="00A5463E">
        <w:t>6.2.4</w:t>
      </w:r>
      <w:r w:rsidRPr="00A5463E">
        <w:tab/>
        <w:t>Transmission participant state transition diagram for basic transmission control operation</w:t>
      </w:r>
      <w:bookmarkEnd w:id="203"/>
      <w:bookmarkEnd w:id="204"/>
      <w:bookmarkEnd w:id="205"/>
      <w:bookmarkEnd w:id="206"/>
    </w:p>
    <w:p w14:paraId="34C05FB1" w14:textId="77777777" w:rsidR="00A5463E" w:rsidRPr="00A5463E" w:rsidRDefault="00A5463E" w:rsidP="00A5463E">
      <w:pPr>
        <w:pStyle w:val="Heading4"/>
      </w:pPr>
      <w:bookmarkStart w:id="207" w:name="_Toc20208540"/>
      <w:bookmarkStart w:id="208" w:name="_Toc36044651"/>
      <w:bookmarkStart w:id="209" w:name="_Toc45216132"/>
      <w:bookmarkStart w:id="210" w:name="_Toc99173833"/>
      <w:r w:rsidRPr="00A5463E">
        <w:t>6.2.4.1</w:t>
      </w:r>
      <w:r w:rsidRPr="00A5463E">
        <w:tab/>
        <w:t>General</w:t>
      </w:r>
      <w:bookmarkEnd w:id="207"/>
      <w:bookmarkEnd w:id="208"/>
      <w:bookmarkEnd w:id="209"/>
      <w:bookmarkEnd w:id="210"/>
    </w:p>
    <w:p w14:paraId="5323CDC9" w14:textId="09105660" w:rsidR="00A5463E" w:rsidRPr="00A5463E" w:rsidRDefault="00A5463E" w:rsidP="00A5463E">
      <w:r w:rsidRPr="00A5463E">
        <w:t xml:space="preserve">The transmission participant shall behave according to the state diagram and the state transitions specified in this </w:t>
      </w:r>
      <w:r w:rsidR="00BA1F7C">
        <w:t>clause</w:t>
      </w:r>
      <w:r w:rsidRPr="00A5463E">
        <w:t>.</w:t>
      </w:r>
    </w:p>
    <w:p w14:paraId="1F9A729C" w14:textId="77777777" w:rsidR="00A5463E" w:rsidRPr="00A5463E" w:rsidRDefault="00A5463E" w:rsidP="00A5463E">
      <w:r w:rsidRPr="00A5463E">
        <w:t>Figure 6.2.4.1-1 shows the state diagram for 'Transmission participant state transition diagram for basic transmission control operation'.</w:t>
      </w:r>
    </w:p>
    <w:p w14:paraId="032B954E" w14:textId="77777777" w:rsidR="00A5463E" w:rsidRPr="00A5463E" w:rsidRDefault="0000097A" w:rsidP="00A5463E">
      <w:pPr>
        <w:pStyle w:val="TH"/>
      </w:pPr>
      <w:r>
        <w:object w:dxaOrig="20565" w:dyaOrig="19530" w14:anchorId="7E065785">
          <v:shape id="_x0000_i1031" type="#_x0000_t75" style="width:481.05pt;height:457.3pt" o:ole="">
            <v:imagedata r:id="rId21" o:title=""/>
          </v:shape>
          <o:OLEObject Type="Embed" ProgID="Visio.Drawing.15" ShapeID="_x0000_i1031" DrawAspect="Content" ObjectID="_1709786696" r:id="rId22"/>
        </w:object>
      </w:r>
    </w:p>
    <w:p w14:paraId="3A0B8184" w14:textId="77777777" w:rsidR="00A5463E" w:rsidRPr="00A5463E" w:rsidRDefault="00A5463E" w:rsidP="00A5463E">
      <w:pPr>
        <w:pStyle w:val="TF"/>
      </w:pPr>
      <w:r w:rsidRPr="00A5463E">
        <w:t>Figure 6.2.4.1-1: Transmission participant state transition diagram for basic transmission control operation.</w:t>
      </w:r>
    </w:p>
    <w:p w14:paraId="667476ED" w14:textId="51DFC2D9" w:rsidR="00A5463E" w:rsidRPr="00A5463E" w:rsidRDefault="00A5463E" w:rsidP="00A5463E">
      <w:r w:rsidRPr="00A5463E">
        <w:t xml:space="preserve">State details are explained in the following </w:t>
      </w:r>
      <w:r w:rsidR="00BA1F7C">
        <w:t>clause</w:t>
      </w:r>
      <w:r w:rsidRPr="00A5463E">
        <w:t>s.</w:t>
      </w:r>
    </w:p>
    <w:p w14:paraId="1D034801"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42F764B5" w14:textId="77777777" w:rsidR="00A5463E" w:rsidRPr="00A5463E" w:rsidRDefault="00A5463E" w:rsidP="00A5463E">
      <w:pPr>
        <w:pStyle w:val="Heading4"/>
      </w:pPr>
      <w:bookmarkStart w:id="211" w:name="_Toc20208541"/>
      <w:bookmarkStart w:id="212" w:name="_Toc36044652"/>
      <w:bookmarkStart w:id="213" w:name="_Toc45216133"/>
      <w:bookmarkStart w:id="214" w:name="_Toc99173834"/>
      <w:r w:rsidRPr="00A5463E">
        <w:t>6.2.4.2</w:t>
      </w:r>
      <w:r w:rsidRPr="00A5463E">
        <w:tab/>
        <w:t>State: 'Start-stop'</w:t>
      </w:r>
      <w:bookmarkEnd w:id="211"/>
      <w:bookmarkEnd w:id="212"/>
      <w:bookmarkEnd w:id="213"/>
      <w:bookmarkEnd w:id="214"/>
    </w:p>
    <w:p w14:paraId="27DF57EF" w14:textId="77777777" w:rsidR="00A5463E" w:rsidRPr="00A5463E" w:rsidRDefault="00A5463E" w:rsidP="00A5463E">
      <w:pPr>
        <w:pStyle w:val="Heading5"/>
      </w:pPr>
      <w:bookmarkStart w:id="215" w:name="_Toc20208542"/>
      <w:bookmarkStart w:id="216" w:name="_Toc36044653"/>
      <w:bookmarkStart w:id="217" w:name="_Toc45216134"/>
      <w:bookmarkStart w:id="218" w:name="_Toc99173835"/>
      <w:r w:rsidRPr="00A5463E">
        <w:t>6.2.4.2.1</w:t>
      </w:r>
      <w:r w:rsidRPr="00A5463E">
        <w:tab/>
        <w:t>General</w:t>
      </w:r>
      <w:bookmarkEnd w:id="215"/>
      <w:bookmarkEnd w:id="216"/>
      <w:bookmarkEnd w:id="217"/>
      <w:bookmarkEnd w:id="218"/>
    </w:p>
    <w:p w14:paraId="3E3D400B"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5463E" w:rsidRDefault="00A5463E" w:rsidP="00A5463E">
      <w:pPr>
        <w:pStyle w:val="Heading5"/>
      </w:pPr>
      <w:bookmarkStart w:id="219" w:name="_Toc20208543"/>
      <w:bookmarkStart w:id="220" w:name="_Toc36044654"/>
      <w:bookmarkStart w:id="221" w:name="_Toc45216135"/>
      <w:bookmarkStart w:id="222" w:name="_Toc99173836"/>
      <w:r w:rsidRPr="00A5463E">
        <w:lastRenderedPageBreak/>
        <w:t>6.2.4.2.2</w:t>
      </w:r>
      <w:r w:rsidRPr="00A5463E">
        <w:tab/>
        <w:t>MCVideo call initiated, originating MCVideo user</w:t>
      </w:r>
      <w:bookmarkEnd w:id="219"/>
      <w:bookmarkEnd w:id="220"/>
      <w:bookmarkEnd w:id="221"/>
      <w:bookmarkEnd w:id="222"/>
    </w:p>
    <w:p w14:paraId="6D93BB8C" w14:textId="77777777" w:rsidR="00A5463E" w:rsidRPr="00A5463E" w:rsidRDefault="00A5463E" w:rsidP="00A5463E">
      <w:r w:rsidRPr="00A5463E">
        <w:t>When a call is initiated a</w:t>
      </w:r>
      <w:r w:rsidR="004F313B">
        <w:t>s described in 3GPP TS 24.281 [2</w:t>
      </w:r>
      <w:r w:rsidRPr="00A5463E">
        <w:t>], the transmission participant:</w:t>
      </w:r>
    </w:p>
    <w:p w14:paraId="578EE8B6"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20827BE4"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48D79146"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722B0152"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76DE88DE"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235A402" w14:textId="77777777" w:rsidR="00A5463E" w:rsidRPr="00A5463E" w:rsidRDefault="00A5463E" w:rsidP="00A5463E">
      <w:pPr>
        <w:pStyle w:val="B2"/>
      </w:pPr>
      <w:r w:rsidRPr="00A5463E">
        <w:t>b.</w:t>
      </w:r>
      <w:r w:rsidRPr="00A5463E">
        <w:tab/>
        <w:t>shall enter the 'U: pending request to transmit' state; and</w:t>
      </w:r>
    </w:p>
    <w:p w14:paraId="6EE1C83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790B5DD2"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441B2D56" w14:textId="77777777" w:rsidR="00A5463E" w:rsidRPr="00A5463E" w:rsidRDefault="00A5463E" w:rsidP="00A5463E">
      <w:pPr>
        <w:pStyle w:val="Heading5"/>
      </w:pPr>
      <w:bookmarkStart w:id="223" w:name="_Toc20208544"/>
      <w:bookmarkStart w:id="224" w:name="_Toc36044655"/>
      <w:bookmarkStart w:id="225" w:name="_Toc45216136"/>
      <w:bookmarkStart w:id="226" w:name="_Toc99173837"/>
      <w:r w:rsidRPr="00A5463E">
        <w:t>6.2.4.2.3</w:t>
      </w:r>
      <w:r w:rsidRPr="00A5463E">
        <w:tab/>
        <w:t>MCVideo call established, terminating MCVideo user</w:t>
      </w:r>
      <w:bookmarkEnd w:id="223"/>
      <w:bookmarkEnd w:id="224"/>
      <w:bookmarkEnd w:id="225"/>
      <w:bookmarkEnd w:id="226"/>
    </w:p>
    <w:p w14:paraId="61A71362" w14:textId="77777777" w:rsidR="00A5463E" w:rsidRPr="00A5463E" w:rsidRDefault="00A5463E" w:rsidP="00A5463E">
      <w:r w:rsidRPr="00A5463E">
        <w:t>When an MCVideo call is established, the terminating transmission participant:</w:t>
      </w:r>
    </w:p>
    <w:p w14:paraId="619F79F4"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3E16804C" w14:textId="77777777" w:rsidR="00A5463E" w:rsidRPr="00A5463E" w:rsidRDefault="00A5463E" w:rsidP="00A5463E">
      <w:pPr>
        <w:pStyle w:val="B1"/>
      </w:pPr>
      <w:r w:rsidRPr="00A5463E">
        <w:t>2.</w:t>
      </w:r>
      <w:r w:rsidRPr="00A5463E">
        <w:tab/>
        <w:t>shall enter the 'U: has no permission to transmit' state.</w:t>
      </w:r>
    </w:p>
    <w:p w14:paraId="0044CAB7"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6A217F8E" w14:textId="77777777" w:rsidR="00A5463E" w:rsidRPr="00A5463E" w:rsidRDefault="00A5463E" w:rsidP="00A5463E">
      <w:pPr>
        <w:pStyle w:val="Heading4"/>
      </w:pPr>
      <w:bookmarkStart w:id="227" w:name="_Toc20208545"/>
      <w:bookmarkStart w:id="228" w:name="_Toc36044656"/>
      <w:bookmarkStart w:id="229" w:name="_Toc45216137"/>
      <w:bookmarkStart w:id="230" w:name="_Toc99173838"/>
      <w:r w:rsidRPr="00A5463E">
        <w:t>6.2.4.3</w:t>
      </w:r>
      <w:r w:rsidRPr="00A5463E">
        <w:tab/>
        <w:t>State: 'U: has no permission to transmit'</w:t>
      </w:r>
      <w:bookmarkEnd w:id="227"/>
      <w:bookmarkEnd w:id="228"/>
      <w:bookmarkEnd w:id="229"/>
      <w:bookmarkEnd w:id="230"/>
    </w:p>
    <w:p w14:paraId="222769D1" w14:textId="77777777" w:rsidR="00A5463E" w:rsidRPr="00A5463E" w:rsidRDefault="00A5463E" w:rsidP="00A5463E">
      <w:pPr>
        <w:pStyle w:val="Heading5"/>
      </w:pPr>
      <w:bookmarkStart w:id="231" w:name="_Toc20208546"/>
      <w:bookmarkStart w:id="232" w:name="_Toc36044657"/>
      <w:bookmarkStart w:id="233" w:name="_Toc45216138"/>
      <w:bookmarkStart w:id="234" w:name="_Toc99173839"/>
      <w:r w:rsidRPr="00A5463E">
        <w:t>6.2.4.3.1</w:t>
      </w:r>
      <w:r w:rsidRPr="00A5463E">
        <w:tab/>
        <w:t>General</w:t>
      </w:r>
      <w:bookmarkEnd w:id="231"/>
      <w:bookmarkEnd w:id="232"/>
      <w:bookmarkEnd w:id="233"/>
      <w:bookmarkEnd w:id="234"/>
    </w:p>
    <w:p w14:paraId="5D13491F"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47E90E11" w14:textId="77777777" w:rsidR="00A5463E" w:rsidRPr="00A5463E" w:rsidRDefault="00A5463E" w:rsidP="00A5463E">
      <w:r w:rsidRPr="00A5463E">
        <w:t>In this state transmission control messages can be received.</w:t>
      </w:r>
    </w:p>
    <w:p w14:paraId="52CD79EA" w14:textId="77777777" w:rsidR="00A5463E" w:rsidRPr="00A5463E" w:rsidRDefault="00A5463E" w:rsidP="00A5463E">
      <w:pPr>
        <w:pStyle w:val="Heading5"/>
      </w:pPr>
      <w:bookmarkStart w:id="235" w:name="_Toc20208547"/>
      <w:bookmarkStart w:id="236" w:name="_Toc36044658"/>
      <w:bookmarkStart w:id="237" w:name="_Toc45216139"/>
      <w:bookmarkStart w:id="238" w:name="_Toc99173840"/>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35"/>
      <w:bookmarkEnd w:id="236"/>
      <w:bookmarkEnd w:id="237"/>
      <w:bookmarkEnd w:id="238"/>
    </w:p>
    <w:p w14:paraId="2FCAFABF" w14:textId="77777777" w:rsidR="00A5463E" w:rsidRPr="00A5463E" w:rsidRDefault="00A5463E" w:rsidP="00A5463E">
      <w:r w:rsidRPr="00A5463E">
        <w:t>Upon receiving an indication from the user to request permission to send media, the transmission participant:</w:t>
      </w:r>
    </w:p>
    <w:p w14:paraId="19024B14" w14:textId="77777777" w:rsidR="00A5463E" w:rsidRPr="00A5463E" w:rsidRDefault="00A5463E" w:rsidP="00CE7B99">
      <w:pPr>
        <w:pStyle w:val="B1"/>
      </w:pPr>
      <w:r w:rsidRPr="00A5463E">
        <w:t>1.</w:t>
      </w:r>
      <w:r w:rsidRPr="00A5463E">
        <w:tab/>
      </w:r>
      <w:r w:rsidR="00B71965">
        <w:t>void</w:t>
      </w:r>
    </w:p>
    <w:p w14:paraId="08070201"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0FE49BA3" w14:textId="700EC9B0"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50336354" w14:textId="77777777" w:rsidR="00A5463E" w:rsidRPr="00A5463E" w:rsidRDefault="00A5463E" w:rsidP="00A5463E">
      <w:pPr>
        <w:pStyle w:val="B2"/>
      </w:pPr>
      <w:r w:rsidRPr="00A5463E">
        <w:lastRenderedPageBreak/>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E76604F"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E59ABE2" w14:textId="77777777" w:rsidR="00A5463E" w:rsidRPr="00A5463E" w:rsidRDefault="00A5463E" w:rsidP="00A5463E">
      <w:pPr>
        <w:pStyle w:val="B1"/>
      </w:pPr>
      <w:r w:rsidRPr="00A5463E">
        <w:t>4.</w:t>
      </w:r>
      <w:r w:rsidRPr="00A5463E">
        <w:tab/>
        <w:t>shall enter the 'U: pending request to transmit' state.</w:t>
      </w:r>
    </w:p>
    <w:p w14:paraId="5124009A" w14:textId="77777777" w:rsidR="00A5463E" w:rsidRPr="00A5463E" w:rsidRDefault="00A5463E" w:rsidP="00A5463E">
      <w:pPr>
        <w:pStyle w:val="Heading5"/>
      </w:pPr>
      <w:bookmarkStart w:id="239" w:name="_Toc20208548"/>
      <w:bookmarkStart w:id="240" w:name="_Toc36044659"/>
      <w:bookmarkStart w:id="241" w:name="_Toc45216140"/>
      <w:bookmarkStart w:id="242" w:name="_Toc99173841"/>
      <w:r w:rsidRPr="00A5463E">
        <w:t>6.2.4.3.3</w:t>
      </w:r>
      <w:r w:rsidRPr="00A5463E">
        <w:tab/>
      </w:r>
      <w:r w:rsidR="001233F8">
        <w:t>Void</w:t>
      </w:r>
      <w:bookmarkEnd w:id="239"/>
      <w:bookmarkEnd w:id="240"/>
      <w:bookmarkEnd w:id="241"/>
      <w:bookmarkEnd w:id="242"/>
    </w:p>
    <w:p w14:paraId="6D37E564" w14:textId="77777777" w:rsidR="00A5463E" w:rsidRPr="009559DD" w:rsidRDefault="00A5463E" w:rsidP="00A5463E">
      <w:pPr>
        <w:pStyle w:val="Heading5"/>
        <w:rPr>
          <w:lang w:val="en-GB"/>
        </w:rPr>
      </w:pPr>
      <w:bookmarkStart w:id="243" w:name="_Toc20208549"/>
      <w:bookmarkStart w:id="244" w:name="_Toc36044660"/>
      <w:bookmarkStart w:id="245" w:name="_Toc45216141"/>
      <w:bookmarkStart w:id="246" w:name="_Toc99173842"/>
      <w:r w:rsidRPr="00A5463E">
        <w:t>6.2.4.3.4</w:t>
      </w:r>
      <w:r w:rsidRPr="00A5463E">
        <w:tab/>
      </w:r>
      <w:r w:rsidR="00C0770C" w:rsidRPr="009559DD">
        <w:rPr>
          <w:lang w:val="en-GB"/>
        </w:rPr>
        <w:t>Void</w:t>
      </w:r>
      <w:bookmarkEnd w:id="243"/>
      <w:bookmarkEnd w:id="244"/>
      <w:bookmarkEnd w:id="245"/>
      <w:bookmarkEnd w:id="246"/>
    </w:p>
    <w:p w14:paraId="1468182E" w14:textId="77777777" w:rsidR="00A5463E" w:rsidRPr="00A5463E" w:rsidRDefault="00A5463E" w:rsidP="00A5463E">
      <w:pPr>
        <w:pStyle w:val="Heading4"/>
      </w:pPr>
      <w:bookmarkStart w:id="247" w:name="_Toc20208550"/>
      <w:bookmarkStart w:id="248" w:name="_Toc36044661"/>
      <w:bookmarkStart w:id="249" w:name="_Toc45216142"/>
      <w:bookmarkStart w:id="250" w:name="_Toc99173843"/>
      <w:r w:rsidRPr="00A5463E">
        <w:t>6.2.4.4</w:t>
      </w:r>
      <w:r w:rsidRPr="00A5463E">
        <w:tab/>
        <w:t>State: 'U: pending request to transmit'</w:t>
      </w:r>
      <w:bookmarkEnd w:id="247"/>
      <w:bookmarkEnd w:id="248"/>
      <w:bookmarkEnd w:id="249"/>
      <w:bookmarkEnd w:id="250"/>
    </w:p>
    <w:p w14:paraId="78745115" w14:textId="77777777" w:rsidR="00A5463E" w:rsidRPr="00A5463E" w:rsidRDefault="00A5463E" w:rsidP="00A5463E">
      <w:pPr>
        <w:pStyle w:val="Heading5"/>
      </w:pPr>
      <w:bookmarkStart w:id="251" w:name="_Toc20208551"/>
      <w:bookmarkStart w:id="252" w:name="_Toc36044662"/>
      <w:bookmarkStart w:id="253" w:name="_Toc45216143"/>
      <w:bookmarkStart w:id="254" w:name="_Toc99173844"/>
      <w:r w:rsidRPr="00A5463E">
        <w:t>6.2.4.4.1</w:t>
      </w:r>
      <w:r w:rsidRPr="00A5463E">
        <w:tab/>
        <w:t>General</w:t>
      </w:r>
      <w:bookmarkEnd w:id="251"/>
      <w:bookmarkEnd w:id="252"/>
      <w:bookmarkEnd w:id="253"/>
      <w:bookmarkEnd w:id="254"/>
    </w:p>
    <w:p w14:paraId="2157918F"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3777E966" w14:textId="77777777" w:rsidR="00A5463E" w:rsidRPr="00A5463E" w:rsidRDefault="00A5463E" w:rsidP="00A5463E">
      <w:r w:rsidRPr="00A5463E">
        <w:t>In this state transmission control messages can be received.</w:t>
      </w:r>
    </w:p>
    <w:p w14:paraId="0E41CEB7"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0DA40219" w14:textId="77777777" w:rsidR="00A5463E" w:rsidRPr="00A5463E" w:rsidRDefault="00A5463E" w:rsidP="00A5463E">
      <w:pPr>
        <w:pStyle w:val="B1"/>
      </w:pPr>
    </w:p>
    <w:p w14:paraId="67F134B9" w14:textId="77777777" w:rsidR="00A5463E" w:rsidRPr="00A5463E" w:rsidRDefault="00A5463E" w:rsidP="00A5463E">
      <w:pPr>
        <w:pStyle w:val="Heading5"/>
      </w:pPr>
      <w:bookmarkStart w:id="255" w:name="_Toc20208552"/>
      <w:bookmarkStart w:id="256" w:name="_Toc36044663"/>
      <w:bookmarkStart w:id="257" w:name="_Toc45216144"/>
      <w:bookmarkStart w:id="258" w:name="_Toc99173845"/>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55"/>
      <w:bookmarkEnd w:id="256"/>
      <w:bookmarkEnd w:id="257"/>
      <w:bookmarkEnd w:id="258"/>
    </w:p>
    <w:p w14:paraId="2B808D8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DC2323B" w14:textId="2B6D812D"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1E0DF87F"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1902EBBE" w14:textId="77777777" w:rsidR="00A5463E" w:rsidRPr="00A5463E" w:rsidRDefault="00A5463E" w:rsidP="00A5463E">
      <w:pPr>
        <w:pStyle w:val="B2"/>
      </w:pPr>
      <w:r w:rsidRPr="00A5463E">
        <w:t>b.</w:t>
      </w:r>
      <w:r w:rsidRPr="00A5463E">
        <w:tab/>
        <w:t>shall include the Source field set to '0' (the transmission participant is the source);</w:t>
      </w:r>
    </w:p>
    <w:p w14:paraId="201A9611"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36FBCCF0"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74F1E6F4"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7F3621B0" w14:textId="77777777" w:rsidR="00A5463E" w:rsidRPr="00A5463E" w:rsidRDefault="00A5463E" w:rsidP="00A5463E">
      <w:pPr>
        <w:pStyle w:val="B1"/>
      </w:pPr>
      <w:r w:rsidRPr="00A5463E">
        <w:t>5.</w:t>
      </w:r>
      <w:r w:rsidRPr="00A5463E">
        <w:tab/>
        <w:t>shall enter the 'U: has no permission to transmit' state.</w:t>
      </w:r>
    </w:p>
    <w:p w14:paraId="5AB7514D" w14:textId="77777777" w:rsidR="00A5463E" w:rsidRPr="00A5463E" w:rsidRDefault="00A5463E" w:rsidP="00A5463E">
      <w:pPr>
        <w:pStyle w:val="Heading5"/>
      </w:pPr>
      <w:bookmarkStart w:id="259" w:name="_Toc20208553"/>
      <w:bookmarkStart w:id="260" w:name="_Toc36044664"/>
      <w:bookmarkStart w:id="261" w:name="_Toc45216145"/>
      <w:bookmarkStart w:id="262" w:name="_Toc99173846"/>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59"/>
      <w:bookmarkEnd w:id="260"/>
      <w:bookmarkEnd w:id="261"/>
      <w:bookmarkEnd w:id="262"/>
    </w:p>
    <w:p w14:paraId="45B6D442"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11F9C74A"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365F1728" w14:textId="05846E75"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790838FD"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4B7F2B7C"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68B40B56" w14:textId="77777777" w:rsidR="00A5463E" w:rsidRPr="00A5463E" w:rsidRDefault="00A5463E" w:rsidP="00A5463E">
      <w:pPr>
        <w:pStyle w:val="B1"/>
      </w:pPr>
      <w:r w:rsidRPr="00A5463E">
        <w:t>3.</w:t>
      </w:r>
      <w:r w:rsidRPr="00A5463E">
        <w:tab/>
        <w:t>shall remain in the 'U: pending request to transmit' state.</w:t>
      </w:r>
    </w:p>
    <w:p w14:paraId="5E23D388" w14:textId="77777777" w:rsidR="00A5463E" w:rsidRPr="00A5463E" w:rsidRDefault="00A5463E" w:rsidP="00A5463E">
      <w:pPr>
        <w:pStyle w:val="Heading5"/>
      </w:pPr>
      <w:bookmarkStart w:id="263" w:name="_Toc20208554"/>
      <w:bookmarkStart w:id="264" w:name="_Toc36044665"/>
      <w:bookmarkStart w:id="265" w:name="_Toc45216146"/>
      <w:bookmarkStart w:id="266" w:name="_Toc99173847"/>
      <w:r w:rsidRPr="00A5463E">
        <w:lastRenderedPageBreak/>
        <w:t>6.2.4.4.4</w:t>
      </w:r>
      <w:r w:rsidRPr="00A5463E">
        <w:tab/>
        <w:t xml:space="preserve">Timer </w:t>
      </w:r>
      <w:r w:rsidR="00490E78">
        <w:t>T100</w:t>
      </w:r>
      <w:r w:rsidRPr="00A5463E">
        <w:t xml:space="preserve"> (</w:t>
      </w:r>
      <w:r w:rsidR="00876A7C">
        <w:t>Transmission</w:t>
      </w:r>
      <w:r w:rsidRPr="00A5463E">
        <w:t xml:space="preserve"> Request) expired N times</w:t>
      </w:r>
      <w:bookmarkEnd w:id="263"/>
      <w:bookmarkEnd w:id="264"/>
      <w:bookmarkEnd w:id="265"/>
      <w:bookmarkEnd w:id="266"/>
    </w:p>
    <w:p w14:paraId="1F76FAD3"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32813224"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16D5F7A" w14:textId="77777777" w:rsidR="00A5463E" w:rsidRPr="00A5463E" w:rsidRDefault="00A5463E" w:rsidP="00A5463E">
      <w:pPr>
        <w:pStyle w:val="B1"/>
      </w:pPr>
      <w:r w:rsidRPr="00A5463E">
        <w:t>2.</w:t>
      </w:r>
      <w:r w:rsidRPr="00A5463E">
        <w:tab/>
        <w:t>shall enter the 'U: has no permission to transmit' state.</w:t>
      </w:r>
    </w:p>
    <w:p w14:paraId="7BF4A156" w14:textId="77777777" w:rsidR="00A5463E" w:rsidRPr="00A5463E" w:rsidRDefault="00A5463E" w:rsidP="00A5463E">
      <w:pPr>
        <w:pStyle w:val="Heading5"/>
      </w:pPr>
      <w:bookmarkStart w:id="267" w:name="_Toc20208555"/>
      <w:bookmarkStart w:id="268" w:name="_Toc36044666"/>
      <w:bookmarkStart w:id="269" w:name="_Toc45216147"/>
      <w:bookmarkStart w:id="270" w:name="_Toc99173848"/>
      <w:r w:rsidRPr="00A5463E">
        <w:t>6.2.4.4.5</w:t>
      </w:r>
      <w:r w:rsidRPr="00A5463E">
        <w:tab/>
        <w:t>Receive Queue Position Info message (R: Queue Position Info)</w:t>
      </w:r>
      <w:bookmarkEnd w:id="267"/>
      <w:bookmarkEnd w:id="268"/>
      <w:bookmarkEnd w:id="269"/>
      <w:bookmarkEnd w:id="270"/>
    </w:p>
    <w:p w14:paraId="72DE4E29" w14:textId="77777777" w:rsidR="00A5463E" w:rsidRPr="00A5463E" w:rsidRDefault="00A5463E" w:rsidP="00A5463E">
      <w:r w:rsidRPr="00A5463E">
        <w:t>Upon receiving a Queue Position Info message, the transmission participant:</w:t>
      </w:r>
    </w:p>
    <w:p w14:paraId="556966B7" w14:textId="206AA17A"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7966301"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6F61061C" w14:textId="77777777" w:rsidR="00A5463E" w:rsidRPr="00A5463E" w:rsidRDefault="00A5463E" w:rsidP="00A5463E">
      <w:pPr>
        <w:pStyle w:val="B2"/>
      </w:pPr>
      <w:r w:rsidRPr="00A5463E">
        <w:t>b.</w:t>
      </w:r>
      <w:r w:rsidRPr="00A5463E">
        <w:tab/>
        <w:t>shall include the Source field set to '0' (the transmission participant is the source);</w:t>
      </w:r>
    </w:p>
    <w:p w14:paraId="78345DD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0C005906" w14:textId="77777777" w:rsidR="00A5463E" w:rsidRPr="00A5463E" w:rsidRDefault="00A5463E" w:rsidP="00A5463E">
      <w:pPr>
        <w:pStyle w:val="B1"/>
      </w:pPr>
      <w:r w:rsidRPr="00A5463E">
        <w:t>3.</w:t>
      </w:r>
      <w:r w:rsidRPr="00A5463E">
        <w:tab/>
        <w:t>may provide the queue position and priority to the MCVideo user; and</w:t>
      </w:r>
    </w:p>
    <w:p w14:paraId="0463E7EA" w14:textId="77777777" w:rsidR="00A5463E" w:rsidRPr="00A5463E" w:rsidRDefault="00A5463E" w:rsidP="00A5463E">
      <w:pPr>
        <w:pStyle w:val="B1"/>
      </w:pPr>
      <w:r w:rsidRPr="00A5463E">
        <w:t>4.</w:t>
      </w:r>
      <w:r w:rsidRPr="00A5463E">
        <w:tab/>
        <w:t>shall enter the 'U: queued transmission' state.</w:t>
      </w:r>
    </w:p>
    <w:p w14:paraId="07C4C059" w14:textId="77777777" w:rsidR="00A5463E" w:rsidRPr="00A5463E" w:rsidRDefault="00A5463E" w:rsidP="00A5463E">
      <w:pPr>
        <w:pStyle w:val="Heading5"/>
      </w:pPr>
      <w:bookmarkStart w:id="271" w:name="_Toc20208556"/>
      <w:bookmarkStart w:id="272" w:name="_Toc36044667"/>
      <w:bookmarkStart w:id="273" w:name="_Toc45216148"/>
      <w:bookmarkStart w:id="274" w:name="_Toc99173849"/>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71"/>
      <w:bookmarkEnd w:id="272"/>
      <w:bookmarkEnd w:id="273"/>
      <w:bookmarkEnd w:id="274"/>
    </w:p>
    <w:p w14:paraId="2213BC9F"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6A37F2A1" w14:textId="5AB136DE"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7F6406A4"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B5FC0F5" w14:textId="77777777" w:rsidR="00A5463E" w:rsidRPr="00A5463E" w:rsidRDefault="00A5463E" w:rsidP="00A5463E">
      <w:pPr>
        <w:pStyle w:val="B2"/>
      </w:pPr>
      <w:r w:rsidRPr="00A5463E">
        <w:t>b.</w:t>
      </w:r>
      <w:r w:rsidRPr="00A5463E">
        <w:tab/>
        <w:t>shall include the Source field set to '0' (the transmission participant is the source);</w:t>
      </w:r>
    </w:p>
    <w:p w14:paraId="637A48C0"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6545CE1B" w14:textId="77777777" w:rsidR="00A5463E" w:rsidRPr="00A5463E" w:rsidRDefault="00391F2A" w:rsidP="00A5463E">
      <w:pPr>
        <w:pStyle w:val="B1"/>
      </w:pPr>
      <w:r w:rsidRPr="00391F2A">
        <w:rPr>
          <w:lang w:val="en-GB"/>
        </w:rPr>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200D247" w14:textId="77777777" w:rsidR="00A5463E" w:rsidRPr="00A5463E" w:rsidRDefault="00391F2A" w:rsidP="00A5463E">
      <w:pPr>
        <w:pStyle w:val="B1"/>
      </w:pPr>
      <w:r w:rsidRPr="00391F2A">
        <w:rPr>
          <w:lang w:val="en-GB"/>
        </w:rPr>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48FB9EC" w14:textId="77777777" w:rsidR="00A5463E" w:rsidRPr="00A5463E" w:rsidRDefault="00391F2A" w:rsidP="00A5463E">
      <w:pPr>
        <w:pStyle w:val="B1"/>
      </w:pPr>
      <w:r w:rsidRPr="00391F2A">
        <w:rPr>
          <w:lang w:val="en-GB"/>
        </w:rPr>
        <w:t>5</w:t>
      </w:r>
      <w:r w:rsidR="00A5463E" w:rsidRPr="00A5463E">
        <w:t>.</w:t>
      </w:r>
      <w:r w:rsidR="00A5463E" w:rsidRPr="00A5463E">
        <w:tab/>
        <w:t>shall enter the 'U: has permission to transmit' state.</w:t>
      </w:r>
    </w:p>
    <w:p w14:paraId="08DC5B32" w14:textId="77777777" w:rsidR="00B71965" w:rsidRPr="00A5463E" w:rsidRDefault="00B71965" w:rsidP="00B71965">
      <w:pPr>
        <w:pStyle w:val="Heading5"/>
      </w:pPr>
      <w:bookmarkStart w:id="275" w:name="_Toc20208557"/>
      <w:bookmarkStart w:id="276" w:name="_Toc36044668"/>
      <w:bookmarkStart w:id="277" w:name="_Toc45216149"/>
      <w:bookmarkStart w:id="278" w:name="_Toc99173850"/>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75"/>
      <w:bookmarkEnd w:id="276"/>
      <w:bookmarkEnd w:id="277"/>
      <w:bookmarkEnd w:id="278"/>
    </w:p>
    <w:p w14:paraId="08A3331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77EB5CA8"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B4E836F" w14:textId="77777777" w:rsidR="00B71965" w:rsidRPr="00A5463E" w:rsidRDefault="00B71965" w:rsidP="00B71965">
      <w:pPr>
        <w:pStyle w:val="B1"/>
      </w:pPr>
      <w:r>
        <w:t>2.</w:t>
      </w:r>
      <w:r>
        <w:tab/>
        <w:t>shall stop time T100 (Transmission Request)</w:t>
      </w:r>
    </w:p>
    <w:p w14:paraId="2E14EA1B"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365CACC" w14:textId="77777777" w:rsidR="00B71965" w:rsidRPr="00A5463E" w:rsidRDefault="00B71965" w:rsidP="00B71965">
      <w:pPr>
        <w:pStyle w:val="B1"/>
      </w:pPr>
      <w:r>
        <w:t>4</w:t>
      </w:r>
      <w:r w:rsidRPr="00A5463E">
        <w:t>.</w:t>
      </w:r>
      <w:r w:rsidRPr="00A5463E">
        <w:tab/>
        <w:t xml:space="preserve">shall enter the 'U: pending </w:t>
      </w:r>
      <w:r>
        <w:t>end</w:t>
      </w:r>
      <w:r w:rsidRPr="00A5463E">
        <w:t xml:space="preserve"> of transmission' state.</w:t>
      </w:r>
    </w:p>
    <w:p w14:paraId="2321EEC5" w14:textId="77777777" w:rsidR="00A5463E" w:rsidRPr="00A5463E" w:rsidRDefault="00A5463E" w:rsidP="00A5463E">
      <w:pPr>
        <w:pStyle w:val="Heading4"/>
      </w:pPr>
      <w:bookmarkStart w:id="279" w:name="_Toc20208558"/>
      <w:bookmarkStart w:id="280" w:name="_Toc36044669"/>
      <w:bookmarkStart w:id="281" w:name="_Toc45216150"/>
      <w:bookmarkStart w:id="282" w:name="_Toc99173851"/>
      <w:r w:rsidRPr="00A5463E">
        <w:lastRenderedPageBreak/>
        <w:t>6.2.4.5</w:t>
      </w:r>
      <w:r w:rsidRPr="00A5463E">
        <w:tab/>
        <w:t>State: 'U: has permission to transmit'</w:t>
      </w:r>
      <w:bookmarkEnd w:id="279"/>
      <w:bookmarkEnd w:id="280"/>
      <w:bookmarkEnd w:id="281"/>
      <w:bookmarkEnd w:id="282"/>
    </w:p>
    <w:p w14:paraId="67D1BC61" w14:textId="77777777" w:rsidR="00A5463E" w:rsidRPr="00A5463E" w:rsidRDefault="00A5463E" w:rsidP="00A5463E">
      <w:pPr>
        <w:pStyle w:val="Heading5"/>
      </w:pPr>
      <w:bookmarkStart w:id="283" w:name="_Toc20208559"/>
      <w:bookmarkStart w:id="284" w:name="_Toc36044670"/>
      <w:bookmarkStart w:id="285" w:name="_Toc45216151"/>
      <w:bookmarkStart w:id="286" w:name="_Toc99173852"/>
      <w:r w:rsidRPr="00A5463E">
        <w:t>6.2.4.5.1</w:t>
      </w:r>
      <w:r w:rsidRPr="00A5463E">
        <w:tab/>
        <w:t>General</w:t>
      </w:r>
      <w:bookmarkEnd w:id="283"/>
      <w:bookmarkEnd w:id="284"/>
      <w:bookmarkEnd w:id="285"/>
      <w:bookmarkEnd w:id="286"/>
    </w:p>
    <w:p w14:paraId="7434B3A5" w14:textId="77777777" w:rsidR="00A5463E" w:rsidRPr="00A5463E" w:rsidRDefault="00A5463E" w:rsidP="00A5463E">
      <w:r w:rsidRPr="00A5463E">
        <w:t>The transmission participant is in this state when the MCVideo client is permitted to send RTP media.</w:t>
      </w:r>
    </w:p>
    <w:p w14:paraId="24DCBC0D" w14:textId="77777777" w:rsidR="00A5463E" w:rsidRPr="00A5463E" w:rsidRDefault="00A5463E" w:rsidP="00A5463E">
      <w:r w:rsidRPr="00A5463E">
        <w:t>In this state transmission control messages can be received.</w:t>
      </w:r>
    </w:p>
    <w:p w14:paraId="432702FC" w14:textId="77777777" w:rsidR="00A5463E" w:rsidRPr="00A5463E" w:rsidRDefault="00A5463E" w:rsidP="00A5463E">
      <w:r w:rsidRPr="00A5463E">
        <w:t>In this state, the transmission participant can release permission to send RTP media at any time, even before sending any media.</w:t>
      </w:r>
    </w:p>
    <w:p w14:paraId="4AAA433B" w14:textId="77777777" w:rsidR="00A5463E" w:rsidRPr="00A5463E" w:rsidRDefault="00A5463E" w:rsidP="00A5463E">
      <w:r w:rsidRPr="00A5463E">
        <w:t>The MCVideo client could have already buffered media when it enters this state.</w:t>
      </w:r>
    </w:p>
    <w:p w14:paraId="00E2056E"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5463E" w:rsidRDefault="00A5463E" w:rsidP="00A5463E">
      <w:pPr>
        <w:pStyle w:val="Heading5"/>
      </w:pPr>
      <w:bookmarkStart w:id="287" w:name="_Toc20208560"/>
      <w:bookmarkStart w:id="288" w:name="_Toc36044671"/>
      <w:bookmarkStart w:id="289" w:name="_Toc45216152"/>
      <w:bookmarkStart w:id="290" w:name="_Toc99173853"/>
      <w:r w:rsidRPr="00A5463E">
        <w:t>6.2.4.5.2</w:t>
      </w:r>
      <w:r w:rsidRPr="00A5463E">
        <w:tab/>
        <w:t>Send RTP media packets (S: RTP media)</w:t>
      </w:r>
      <w:bookmarkEnd w:id="287"/>
      <w:bookmarkEnd w:id="288"/>
      <w:bookmarkEnd w:id="289"/>
      <w:bookmarkEnd w:id="290"/>
    </w:p>
    <w:p w14:paraId="132F01FE"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0D6C38E1"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0BCECDC8" w14:textId="77777777" w:rsidR="00A5463E" w:rsidRPr="00A5463E" w:rsidRDefault="00A5463E" w:rsidP="00A5463E">
      <w:pPr>
        <w:pStyle w:val="B1"/>
      </w:pPr>
      <w:r w:rsidRPr="00A5463E">
        <w:t>2.</w:t>
      </w:r>
      <w:r w:rsidRPr="00A5463E">
        <w:tab/>
        <w:t>shall remain in the 'U: has permission to transmit' state.</w:t>
      </w:r>
    </w:p>
    <w:p w14:paraId="17B9346C" w14:textId="77777777" w:rsidR="00A5463E" w:rsidRPr="00A5463E" w:rsidRDefault="00A5463E" w:rsidP="00A5463E">
      <w:pPr>
        <w:pStyle w:val="Heading5"/>
      </w:pPr>
      <w:bookmarkStart w:id="291" w:name="_Toc20208561"/>
      <w:bookmarkStart w:id="292" w:name="_Toc36044672"/>
      <w:bookmarkStart w:id="293" w:name="_Toc45216153"/>
      <w:bookmarkStart w:id="294" w:name="_Toc99173854"/>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291"/>
      <w:bookmarkEnd w:id="292"/>
      <w:bookmarkEnd w:id="293"/>
      <w:bookmarkEnd w:id="294"/>
    </w:p>
    <w:p w14:paraId="371CC0A4" w14:textId="77777777" w:rsidR="00A5463E" w:rsidRPr="00A5463E" w:rsidRDefault="00A5463E" w:rsidP="00A5463E">
      <w:r w:rsidRPr="00A5463E">
        <w:t>Upon receiving an indication from the user to end the permission to send RTP media, the transmission participant:</w:t>
      </w:r>
    </w:p>
    <w:p w14:paraId="65173043"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5A36EA1"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29D7ECB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5BA19E65" w14:textId="77777777" w:rsidR="00A5463E" w:rsidRPr="009559DD" w:rsidRDefault="00A5463E" w:rsidP="00A5463E">
      <w:pPr>
        <w:pStyle w:val="Heading5"/>
        <w:rPr>
          <w:lang w:val="en-GB"/>
        </w:rPr>
      </w:pPr>
      <w:bookmarkStart w:id="295" w:name="_Toc20208562"/>
      <w:bookmarkStart w:id="296" w:name="_Toc36044673"/>
      <w:bookmarkStart w:id="297" w:name="_Toc45216154"/>
      <w:bookmarkStart w:id="298" w:name="_Toc99173855"/>
      <w:r w:rsidRPr="00A5463E">
        <w:t>6.2.4.5.4</w:t>
      </w:r>
      <w:r w:rsidRPr="00A5463E">
        <w:tab/>
      </w:r>
      <w:r w:rsidR="00F51230" w:rsidRPr="009559DD">
        <w:rPr>
          <w:lang w:val="en-GB"/>
        </w:rPr>
        <w:t>Void</w:t>
      </w:r>
      <w:bookmarkEnd w:id="295"/>
      <w:bookmarkEnd w:id="296"/>
      <w:bookmarkEnd w:id="297"/>
      <w:bookmarkEnd w:id="298"/>
    </w:p>
    <w:p w14:paraId="62466813" w14:textId="77777777" w:rsidR="00A5463E" w:rsidRPr="00A5463E" w:rsidRDefault="00A5463E" w:rsidP="00A5463E">
      <w:pPr>
        <w:pStyle w:val="Heading5"/>
      </w:pPr>
      <w:bookmarkStart w:id="299" w:name="_Toc20208563"/>
      <w:bookmarkStart w:id="300" w:name="_Toc36044674"/>
      <w:bookmarkStart w:id="301" w:name="_Toc45216155"/>
      <w:bookmarkStart w:id="302" w:name="_Toc99173856"/>
      <w:r w:rsidRPr="00A5463E">
        <w:t>6.2.4.5.5</w:t>
      </w:r>
      <w:r w:rsidRPr="00A5463E">
        <w:tab/>
        <w:t>Receive Transmission Revoked message (R: Transmission Revoked)</w:t>
      </w:r>
      <w:bookmarkEnd w:id="299"/>
      <w:bookmarkEnd w:id="300"/>
      <w:bookmarkEnd w:id="301"/>
      <w:bookmarkEnd w:id="302"/>
    </w:p>
    <w:p w14:paraId="42138382" w14:textId="77777777" w:rsidR="00A5463E" w:rsidRPr="00A5463E" w:rsidRDefault="00A5463E" w:rsidP="00A5463E">
      <w:r w:rsidRPr="00A5463E">
        <w:t>Upon receiving a Transmission Revoked message, the transmission participant:</w:t>
      </w:r>
    </w:p>
    <w:p w14:paraId="01A8ED91" w14:textId="77777777" w:rsidR="00A5463E" w:rsidRPr="00A5463E" w:rsidRDefault="00A5463E" w:rsidP="00A5463E">
      <w:pPr>
        <w:pStyle w:val="B1"/>
      </w:pPr>
      <w:r w:rsidRPr="00A5463E">
        <w:t>1.</w:t>
      </w:r>
      <w:r w:rsidRPr="00A5463E">
        <w:tab/>
        <w:t>shall inform the user that the permission to send RTP media is being revoked;</w:t>
      </w:r>
    </w:p>
    <w:p w14:paraId="48AE9743"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6CEDB909" w14:textId="77777777" w:rsidR="00A5463E" w:rsidRPr="00F51230" w:rsidRDefault="00A5463E" w:rsidP="00A5463E">
      <w:pPr>
        <w:pStyle w:val="B1"/>
        <w:rPr>
          <w:lang w:val="en-GB"/>
        </w:rPr>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76E06F73" w14:textId="77777777" w:rsidR="00A5463E" w:rsidRPr="00A5463E" w:rsidRDefault="00F51230" w:rsidP="00A5463E">
      <w:pPr>
        <w:pStyle w:val="B1"/>
      </w:pPr>
      <w:r w:rsidRPr="00F51230">
        <w:rPr>
          <w:lang w:val="en-GB"/>
        </w:rPr>
        <w:t>4</w:t>
      </w:r>
      <w:r w:rsidR="00A5463E" w:rsidRPr="00A5463E">
        <w:t>.</w:t>
      </w:r>
      <w:r w:rsidR="00A5463E" w:rsidRPr="00A5463E">
        <w:tab/>
        <w:t>if the revoke reason is:</w:t>
      </w:r>
    </w:p>
    <w:p w14:paraId="1B207F3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8BE6017"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4A7921C7" w14:textId="77777777" w:rsidR="00A5463E" w:rsidRPr="00F51230" w:rsidRDefault="00F51230" w:rsidP="00F51230">
      <w:pPr>
        <w:pStyle w:val="B3"/>
        <w:rPr>
          <w:lang w:val="en-GB"/>
        </w:rPr>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2411BDD0" w14:textId="77777777" w:rsidR="00F51230" w:rsidRDefault="00A5463E" w:rsidP="00F51230">
      <w:pPr>
        <w:pStyle w:val="B2"/>
      </w:pPr>
      <w:r w:rsidRPr="00A5463E">
        <w:t>b.</w:t>
      </w:r>
      <w:r w:rsidRPr="00A5463E">
        <w:tab/>
        <w:t>queue the transmission, shall enter the 'U: queued transmission' state</w:t>
      </w:r>
      <w:r w:rsidR="00F51230">
        <w:t>:</w:t>
      </w:r>
    </w:p>
    <w:p w14:paraId="57ABAB54" w14:textId="77777777" w:rsidR="00F51230" w:rsidRDefault="00F51230" w:rsidP="00F51230">
      <w:pPr>
        <w:pStyle w:val="B3"/>
      </w:pPr>
      <w:r>
        <w:t>i.</w:t>
      </w:r>
      <w:r>
        <w:tab/>
      </w:r>
      <w:r w:rsidRPr="00A5463E">
        <w:t>shall send a Queue Position Request message towards the transmission control server;</w:t>
      </w:r>
      <w:r>
        <w:t xml:space="preserve"> and</w:t>
      </w:r>
    </w:p>
    <w:p w14:paraId="6FD89C64" w14:textId="77777777" w:rsidR="0091451C" w:rsidRPr="00037BD2" w:rsidRDefault="00F51230" w:rsidP="00F51230">
      <w:pPr>
        <w:pStyle w:val="B3"/>
        <w:rPr>
          <w:lang w:val="en-GB"/>
        </w:rPr>
      </w:pPr>
      <w:r>
        <w:lastRenderedPageBreak/>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63F4913A" w14:textId="77777777" w:rsidR="00A5463E" w:rsidRPr="00A5463E" w:rsidRDefault="00A5463E" w:rsidP="0091451C">
      <w:pPr>
        <w:pStyle w:val="Heading5"/>
      </w:pPr>
      <w:bookmarkStart w:id="303" w:name="_Toc20208564"/>
      <w:bookmarkStart w:id="304" w:name="_Toc36044675"/>
      <w:bookmarkStart w:id="305" w:name="_Toc45216156"/>
      <w:bookmarkStart w:id="306" w:name="_Toc99173857"/>
      <w:r w:rsidRPr="00A5463E">
        <w:t>6.2.</w:t>
      </w:r>
      <w:r w:rsidR="00F51230" w:rsidRPr="00F51230">
        <w:rPr>
          <w:lang w:val="en-GB"/>
        </w:rPr>
        <w:t>4</w:t>
      </w:r>
      <w:r w:rsidRPr="00A5463E">
        <w:t>.5.6</w:t>
      </w:r>
      <w:r w:rsidRPr="00A5463E">
        <w:tab/>
        <w:t>Receive Media reception notification message (R: Media Reception notification)</w:t>
      </w:r>
      <w:bookmarkEnd w:id="303"/>
      <w:bookmarkEnd w:id="304"/>
      <w:bookmarkEnd w:id="305"/>
      <w:bookmarkEnd w:id="306"/>
    </w:p>
    <w:p w14:paraId="3874434D" w14:textId="77777777" w:rsidR="00A5463E" w:rsidRPr="00A5463E" w:rsidRDefault="00A5463E" w:rsidP="00A5463E">
      <w:r w:rsidRPr="00A5463E">
        <w:t>Upon receiving a Media Reception notification message, the transmission participant:</w:t>
      </w:r>
    </w:p>
    <w:p w14:paraId="5F46A3A8" w14:textId="77777777" w:rsidR="00A5463E" w:rsidRPr="00A5463E" w:rsidRDefault="00A5463E" w:rsidP="00A5463E">
      <w:pPr>
        <w:pStyle w:val="B1"/>
      </w:pPr>
      <w:r w:rsidRPr="00A5463E">
        <w:t>1.</w:t>
      </w:r>
      <w:r w:rsidRPr="00A5463E">
        <w:tab/>
        <w:t>shall inform the user about the media reception by another user; and</w:t>
      </w:r>
    </w:p>
    <w:p w14:paraId="34015732" w14:textId="77777777" w:rsidR="00A5463E" w:rsidRPr="00A5463E" w:rsidRDefault="00A5463E" w:rsidP="00A5463E">
      <w:pPr>
        <w:pStyle w:val="B1"/>
      </w:pPr>
      <w:r w:rsidRPr="00A5463E">
        <w:t>2.</w:t>
      </w:r>
      <w:r w:rsidRPr="00A5463E">
        <w:tab/>
        <w:t>shall remain in the 'U: has permission to transmit' state.</w:t>
      </w:r>
    </w:p>
    <w:p w14:paraId="327AF9F9" w14:textId="77777777" w:rsidR="0000097A" w:rsidRDefault="0000097A" w:rsidP="0000097A">
      <w:pPr>
        <w:pStyle w:val="Heading5"/>
      </w:pPr>
      <w:bookmarkStart w:id="307" w:name="_Toc20208565"/>
      <w:bookmarkStart w:id="308" w:name="_Toc36044676"/>
      <w:bookmarkStart w:id="309" w:name="_Toc45216157"/>
      <w:bookmarkStart w:id="310" w:name="_Toc99173858"/>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10"/>
    </w:p>
    <w:p w14:paraId="32D49302" w14:textId="77777777" w:rsidR="0000097A" w:rsidRDefault="0000097A" w:rsidP="0000097A">
      <w:r>
        <w:t>Upon receiving a Transmission End Request message from transmission control server, the transmission participant:</w:t>
      </w:r>
    </w:p>
    <w:p w14:paraId="20188D7E" w14:textId="77777777" w:rsidR="0000097A" w:rsidRDefault="0000097A" w:rsidP="0000097A">
      <w:pPr>
        <w:pStyle w:val="B1"/>
      </w:pPr>
      <w:r>
        <w:t>1.</w:t>
      </w:r>
      <w:r>
        <w:tab/>
        <w:t>shall inform the user that the permission to send RTP media is being revoked;</w:t>
      </w:r>
    </w:p>
    <w:p w14:paraId="68F8E57A" w14:textId="77777777" w:rsidR="0000097A" w:rsidRDefault="0000097A" w:rsidP="0000097A">
      <w:pPr>
        <w:pStyle w:val="B1"/>
      </w:pPr>
      <w:r>
        <w:t>2.</w:t>
      </w:r>
      <w:r>
        <w:tab/>
        <w:t>may give information to the user about the reason for terminating the permission to send media;</w:t>
      </w:r>
    </w:p>
    <w:p w14:paraId="2F8856D5"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1C77F73B"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415461B5"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D353D56" w14:textId="77777777" w:rsidR="0000097A" w:rsidRPr="00A5463E" w:rsidRDefault="0000097A" w:rsidP="0000097A">
      <w:pPr>
        <w:pStyle w:val="B1"/>
      </w:pPr>
      <w:r w:rsidRPr="00A5463E">
        <w:t>6.</w:t>
      </w:r>
      <w:r w:rsidRPr="00A5463E">
        <w:tab/>
        <w:t>if the session was initiated as a broadcast group call:</w:t>
      </w:r>
    </w:p>
    <w:p w14:paraId="5E7EEB40" w14:textId="77777777" w:rsidR="0000097A" w:rsidRPr="00A5463E" w:rsidRDefault="0000097A" w:rsidP="0000097A">
      <w:pPr>
        <w:pStyle w:val="B2"/>
      </w:pPr>
      <w:r w:rsidRPr="00A5463E">
        <w:t>a.</w:t>
      </w:r>
      <w:r w:rsidRPr="00A5463E">
        <w:tab/>
        <w:t>shall indicate to the MCVideo client the media transmission is completed; and</w:t>
      </w:r>
    </w:p>
    <w:p w14:paraId="4613DC61" w14:textId="77777777" w:rsidR="0000097A" w:rsidRPr="00A5463E" w:rsidRDefault="0000097A" w:rsidP="0000097A">
      <w:pPr>
        <w:pStyle w:val="B2"/>
      </w:pPr>
      <w:r w:rsidRPr="00A5463E">
        <w:t>b</w:t>
      </w:r>
      <w:r w:rsidRPr="00A5463E">
        <w:tab/>
        <w:t>shall enter the 'Call releasing' state.</w:t>
      </w:r>
    </w:p>
    <w:p w14:paraId="02FA3ED2" w14:textId="77777777" w:rsidR="00A5463E" w:rsidRPr="00A5463E" w:rsidRDefault="00A5463E" w:rsidP="00A5463E">
      <w:pPr>
        <w:pStyle w:val="Heading4"/>
      </w:pPr>
      <w:bookmarkStart w:id="311" w:name="_Toc99173859"/>
      <w:r w:rsidRPr="00A5463E">
        <w:t>6.2.4.6</w:t>
      </w:r>
      <w:r w:rsidRPr="00A5463E">
        <w:tab/>
        <w:t xml:space="preserve">State: 'U: pending </w:t>
      </w:r>
      <w:r w:rsidR="00F51230">
        <w:t>end</w:t>
      </w:r>
      <w:r w:rsidR="00F51230" w:rsidRPr="00A5463E">
        <w:t xml:space="preserve"> </w:t>
      </w:r>
      <w:r w:rsidRPr="00A5463E">
        <w:t>of transmission'</w:t>
      </w:r>
      <w:bookmarkEnd w:id="307"/>
      <w:bookmarkEnd w:id="308"/>
      <w:bookmarkEnd w:id="309"/>
      <w:bookmarkEnd w:id="311"/>
    </w:p>
    <w:p w14:paraId="5548C000" w14:textId="77777777" w:rsidR="00A5463E" w:rsidRPr="00A5463E" w:rsidRDefault="00A5463E" w:rsidP="00A5463E">
      <w:pPr>
        <w:pStyle w:val="Heading5"/>
      </w:pPr>
      <w:bookmarkStart w:id="312" w:name="_Toc20208566"/>
      <w:bookmarkStart w:id="313" w:name="_Toc36044677"/>
      <w:bookmarkStart w:id="314" w:name="_Toc45216158"/>
      <w:bookmarkStart w:id="315" w:name="_Toc99173860"/>
      <w:r w:rsidRPr="00A5463E">
        <w:t>6.2.4.6.1</w:t>
      </w:r>
      <w:r w:rsidRPr="00A5463E">
        <w:tab/>
        <w:t>General</w:t>
      </w:r>
      <w:bookmarkEnd w:id="312"/>
      <w:bookmarkEnd w:id="313"/>
      <w:bookmarkEnd w:id="314"/>
      <w:bookmarkEnd w:id="315"/>
    </w:p>
    <w:p w14:paraId="62FAA54E"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44A481FE"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61BD33F" w14:textId="77777777" w:rsidR="00A5463E" w:rsidRPr="00A5463E" w:rsidRDefault="00A5463E" w:rsidP="00A5463E">
      <w:pPr>
        <w:pStyle w:val="Heading5"/>
      </w:pPr>
      <w:bookmarkStart w:id="316" w:name="_Toc20208567"/>
      <w:bookmarkStart w:id="317" w:name="_Toc36044678"/>
      <w:bookmarkStart w:id="318" w:name="_Toc45216159"/>
      <w:bookmarkStart w:id="319" w:name="_Toc99173861"/>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16"/>
      <w:bookmarkEnd w:id="317"/>
      <w:bookmarkEnd w:id="318"/>
      <w:bookmarkEnd w:id="319"/>
    </w:p>
    <w:p w14:paraId="24842042"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7BD64DED"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67788803"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606D24E"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1EBEAD70" w14:textId="77777777" w:rsidR="00A5463E" w:rsidRPr="00A5463E" w:rsidRDefault="00A5463E" w:rsidP="00A5463E">
      <w:pPr>
        <w:pStyle w:val="Heading5"/>
      </w:pPr>
      <w:bookmarkStart w:id="320" w:name="_Toc20208568"/>
      <w:bookmarkStart w:id="321" w:name="_Toc36044679"/>
      <w:bookmarkStart w:id="322" w:name="_Toc45216160"/>
      <w:bookmarkStart w:id="323" w:name="_Toc99173862"/>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20"/>
      <w:bookmarkEnd w:id="321"/>
      <w:bookmarkEnd w:id="322"/>
      <w:bookmarkEnd w:id="323"/>
    </w:p>
    <w:p w14:paraId="141076E2"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6AD83BB" w14:textId="77777777" w:rsidR="00A5463E" w:rsidRPr="00A5463E" w:rsidRDefault="00A5463E" w:rsidP="00A5463E">
      <w:pPr>
        <w:pStyle w:val="B1"/>
      </w:pPr>
      <w:r w:rsidRPr="00A5463E">
        <w:t>1.</w:t>
      </w:r>
      <w:r w:rsidRPr="00A5463E">
        <w:tab/>
        <w:t>shall enter the 'U: has no permission to transmit' state.</w:t>
      </w:r>
    </w:p>
    <w:p w14:paraId="59A38FA6" w14:textId="77777777" w:rsidR="00A5463E" w:rsidRPr="00A5463E" w:rsidRDefault="00A5463E" w:rsidP="00A5463E">
      <w:pPr>
        <w:pStyle w:val="Heading5"/>
      </w:pPr>
      <w:bookmarkStart w:id="324" w:name="_Toc20208569"/>
      <w:bookmarkStart w:id="325" w:name="_Toc36044680"/>
      <w:bookmarkStart w:id="326" w:name="_Toc45216161"/>
      <w:bookmarkStart w:id="327" w:name="_Toc99173863"/>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24"/>
      <w:bookmarkEnd w:id="325"/>
      <w:bookmarkEnd w:id="326"/>
      <w:bookmarkEnd w:id="327"/>
    </w:p>
    <w:p w14:paraId="72CAB0AA"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64E85008" w14:textId="26CBDF4B"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rPr>
          <w:lang w:val="en-GB"/>
        </w:rPr>
        <w:t xml:space="preserve"> </w:t>
      </w:r>
      <w:r w:rsidRPr="00A5463E">
        <w:t xml:space="preserve">message to '1' (Acknowledgment is required) as described in </w:t>
      </w:r>
      <w:r w:rsidR="00BA1F7C">
        <w:t>clause</w:t>
      </w:r>
      <w:r w:rsidRPr="00A5463E">
        <w:t> </w:t>
      </w:r>
      <w:r w:rsidR="008B7004">
        <w:t>9.2.2.1</w:t>
      </w:r>
      <w:r w:rsidRPr="00A5463E">
        <w:t>, shall send a Transmission control Ack message. The Transmission control Ack message:</w:t>
      </w:r>
    </w:p>
    <w:p w14:paraId="3F5340DC"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rPr>
          <w:lang w:val="en-GB"/>
        </w:rPr>
        <w:t xml:space="preserve"> response</w:t>
      </w:r>
      <w:r w:rsidRPr="00A5463E">
        <w:t>); and</w:t>
      </w:r>
    </w:p>
    <w:p w14:paraId="77EC1EB8" w14:textId="77777777" w:rsidR="00A5463E" w:rsidRPr="00A5463E" w:rsidRDefault="00A5463E" w:rsidP="00A5463E">
      <w:pPr>
        <w:pStyle w:val="B2"/>
      </w:pPr>
      <w:r w:rsidRPr="00A5463E">
        <w:t>b.</w:t>
      </w:r>
      <w:r w:rsidRPr="00A5463E">
        <w:tab/>
        <w:t>shall include the Source field set to '0' (the transmission participant is the source);</w:t>
      </w:r>
    </w:p>
    <w:p w14:paraId="38638124" w14:textId="77777777" w:rsidR="00A5463E" w:rsidRPr="00A5463E" w:rsidRDefault="00A5463E" w:rsidP="00A5463E">
      <w:pPr>
        <w:pStyle w:val="B1"/>
      </w:pPr>
      <w:r w:rsidRPr="00A5463E">
        <w:t>2.</w:t>
      </w:r>
      <w:r w:rsidRPr="00A5463E">
        <w:tab/>
        <w:t>may provide a Transmission end notification to the MCVideo user;</w:t>
      </w:r>
    </w:p>
    <w:p w14:paraId="5C5E0523"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1DF7FF5C"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4E0C38A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5E5218D" w14:textId="77777777" w:rsidR="00A5463E" w:rsidRPr="00A5463E" w:rsidRDefault="00A5463E" w:rsidP="00A5463E">
      <w:pPr>
        <w:pStyle w:val="B1"/>
      </w:pPr>
      <w:r w:rsidRPr="00A5463E">
        <w:t>6.</w:t>
      </w:r>
      <w:r w:rsidRPr="00A5463E">
        <w:tab/>
        <w:t>if the session was initiated as a broadcast group call:</w:t>
      </w:r>
    </w:p>
    <w:p w14:paraId="0244E662" w14:textId="77777777" w:rsidR="00A5463E" w:rsidRPr="00A5463E" w:rsidRDefault="00A5463E" w:rsidP="00A5463E">
      <w:pPr>
        <w:pStyle w:val="B2"/>
      </w:pPr>
      <w:r w:rsidRPr="00A5463E">
        <w:t>a.</w:t>
      </w:r>
      <w:r w:rsidRPr="00A5463E">
        <w:tab/>
        <w:t>shall indicate to the MCVideo client the media transmission is completed; and</w:t>
      </w:r>
    </w:p>
    <w:p w14:paraId="2846EE02" w14:textId="77777777" w:rsidR="00A5463E" w:rsidRPr="00A5463E" w:rsidRDefault="00A5463E" w:rsidP="00A5463E">
      <w:pPr>
        <w:pStyle w:val="B2"/>
      </w:pPr>
      <w:r w:rsidRPr="00A5463E">
        <w:t>b</w:t>
      </w:r>
      <w:r w:rsidRPr="00A5463E">
        <w:tab/>
        <w:t>shall enter the 'Call releasing' state.</w:t>
      </w:r>
    </w:p>
    <w:p w14:paraId="4425833E" w14:textId="77777777" w:rsidR="00A5463E" w:rsidRPr="009559DD" w:rsidRDefault="00A5463E" w:rsidP="00A5463E">
      <w:pPr>
        <w:pStyle w:val="Heading5"/>
        <w:rPr>
          <w:lang w:val="en-GB"/>
        </w:rPr>
      </w:pPr>
      <w:bookmarkStart w:id="328" w:name="_Toc20208570"/>
      <w:bookmarkStart w:id="329" w:name="_Toc36044681"/>
      <w:bookmarkStart w:id="330" w:name="_Toc45216162"/>
      <w:bookmarkStart w:id="331" w:name="_Toc99173864"/>
      <w:r w:rsidRPr="00A5463E">
        <w:t>6.2.4.6.5</w:t>
      </w:r>
      <w:r w:rsidRPr="00A5463E">
        <w:tab/>
      </w:r>
      <w:r w:rsidR="00F51230" w:rsidRPr="009559DD">
        <w:rPr>
          <w:lang w:val="en-GB"/>
        </w:rPr>
        <w:t>Void</w:t>
      </w:r>
      <w:bookmarkEnd w:id="328"/>
      <w:bookmarkEnd w:id="329"/>
      <w:bookmarkEnd w:id="330"/>
      <w:bookmarkEnd w:id="331"/>
    </w:p>
    <w:p w14:paraId="6E28BB0F" w14:textId="77777777" w:rsidR="00A5463E" w:rsidRPr="00A5463E" w:rsidRDefault="00A5463E" w:rsidP="00A5463E">
      <w:pPr>
        <w:pStyle w:val="Heading4"/>
      </w:pPr>
      <w:bookmarkStart w:id="332" w:name="_Toc20208571"/>
      <w:bookmarkStart w:id="333" w:name="_Toc36044682"/>
      <w:bookmarkStart w:id="334" w:name="_Toc45216163"/>
      <w:bookmarkStart w:id="335" w:name="_Toc99173865"/>
      <w:r w:rsidRPr="00A5463E">
        <w:t>6.2.4.7</w:t>
      </w:r>
      <w:r w:rsidRPr="00A5463E">
        <w:tab/>
        <w:t>In any state</w:t>
      </w:r>
      <w:bookmarkEnd w:id="332"/>
      <w:bookmarkEnd w:id="333"/>
      <w:bookmarkEnd w:id="334"/>
      <w:bookmarkEnd w:id="335"/>
    </w:p>
    <w:p w14:paraId="2B9D30FA" w14:textId="77777777" w:rsidR="00A5463E" w:rsidRPr="00A5463E" w:rsidRDefault="00A5463E" w:rsidP="00A5463E">
      <w:pPr>
        <w:pStyle w:val="Heading5"/>
      </w:pPr>
      <w:bookmarkStart w:id="336" w:name="_Toc20208572"/>
      <w:bookmarkStart w:id="337" w:name="_Toc36044683"/>
      <w:bookmarkStart w:id="338" w:name="_Toc45216164"/>
      <w:bookmarkStart w:id="339" w:name="_Toc99173866"/>
      <w:r w:rsidRPr="00A5463E">
        <w:t>6.2.4.7.1</w:t>
      </w:r>
      <w:r w:rsidRPr="00A5463E">
        <w:tab/>
        <w:t>General</w:t>
      </w:r>
      <w:bookmarkEnd w:id="336"/>
      <w:bookmarkEnd w:id="337"/>
      <w:bookmarkEnd w:id="338"/>
      <w:bookmarkEnd w:id="339"/>
    </w:p>
    <w:p w14:paraId="486CAA7B" w14:textId="5C04884F" w:rsidR="00A5463E" w:rsidRPr="00A5463E" w:rsidRDefault="00A5463E" w:rsidP="00A5463E">
      <w:r w:rsidRPr="00A5463E">
        <w:t xml:space="preserve">This </w:t>
      </w:r>
      <w:r w:rsidR="00BA1F7C">
        <w:t>clause</w:t>
      </w:r>
      <w:r w:rsidRPr="00A5463E">
        <w:t xml:space="preserve"> describes the actions to be taken in all states defined for the basic state diagram with the exception of the 'Start-stop' state and the 'Call releasing' state.</w:t>
      </w:r>
    </w:p>
    <w:p w14:paraId="0BD50B5A"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72126EF" w14:textId="77777777" w:rsidR="00A5463E" w:rsidRPr="00A5463E" w:rsidRDefault="00A5463E" w:rsidP="00A5463E"/>
    <w:p w14:paraId="1DDF4AE2" w14:textId="77777777" w:rsidR="00A5463E" w:rsidRPr="00A5463E" w:rsidRDefault="00A5463E" w:rsidP="00A5463E">
      <w:pPr>
        <w:pStyle w:val="Heading5"/>
      </w:pPr>
      <w:bookmarkStart w:id="340" w:name="_Toc20208573"/>
      <w:bookmarkStart w:id="341" w:name="_Toc36044684"/>
      <w:bookmarkStart w:id="342" w:name="_Toc45216165"/>
      <w:bookmarkStart w:id="343" w:name="_Toc99173867"/>
      <w:r w:rsidRPr="00A5463E">
        <w:t>6.2.4.7.2</w:t>
      </w:r>
      <w:r w:rsidRPr="00A5463E">
        <w:tab/>
        <w:t>Receive MCVideo call release – step 1 (R: MCVideo call release - 1)</w:t>
      </w:r>
      <w:bookmarkEnd w:id="340"/>
      <w:bookmarkEnd w:id="341"/>
      <w:bookmarkEnd w:id="342"/>
      <w:bookmarkEnd w:id="343"/>
    </w:p>
    <w:p w14:paraId="1A489273"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5463E" w:rsidRDefault="00A5463E" w:rsidP="00A5463E">
      <w:pPr>
        <w:pStyle w:val="B1"/>
      </w:pPr>
      <w:r w:rsidRPr="00A5463E">
        <w:t>1.</w:t>
      </w:r>
      <w:r w:rsidRPr="00A5463E">
        <w:tab/>
        <w:t>shall stop sending transmission control messages;</w:t>
      </w:r>
    </w:p>
    <w:p w14:paraId="0EC9FB09" w14:textId="77777777" w:rsidR="00A5463E" w:rsidRPr="00A5463E" w:rsidRDefault="00A5463E" w:rsidP="00A5463E">
      <w:pPr>
        <w:pStyle w:val="B1"/>
      </w:pPr>
      <w:r w:rsidRPr="00A5463E">
        <w:t>2.</w:t>
      </w:r>
      <w:r w:rsidRPr="00A5463E">
        <w:tab/>
        <w:t>shall request the MCVideo client to stop sending RTP media packets; and</w:t>
      </w:r>
    </w:p>
    <w:p w14:paraId="75B0311A" w14:textId="77777777" w:rsidR="00A5463E" w:rsidRPr="00A5463E" w:rsidRDefault="00A5463E" w:rsidP="00A5463E">
      <w:pPr>
        <w:pStyle w:val="B1"/>
      </w:pPr>
      <w:r w:rsidRPr="00A5463E">
        <w:t>3.</w:t>
      </w:r>
      <w:r w:rsidRPr="00A5463E">
        <w:tab/>
        <w:t>shall enter the 'Call releasing' state.</w:t>
      </w:r>
    </w:p>
    <w:p w14:paraId="0358B26D" w14:textId="77777777" w:rsidR="00A5463E" w:rsidRPr="00A5463E" w:rsidRDefault="00A5463E" w:rsidP="00A5463E">
      <w:pPr>
        <w:pStyle w:val="Heading4"/>
      </w:pPr>
      <w:bookmarkStart w:id="344" w:name="_Toc20208574"/>
      <w:bookmarkStart w:id="345" w:name="_Toc36044685"/>
      <w:bookmarkStart w:id="346" w:name="_Toc45216166"/>
      <w:bookmarkStart w:id="347" w:name="_Toc99173868"/>
      <w:r w:rsidRPr="00A5463E">
        <w:t>6.2.4.8</w:t>
      </w:r>
      <w:r w:rsidRPr="00A5463E">
        <w:tab/>
        <w:t>State: 'Call releasing'</w:t>
      </w:r>
      <w:bookmarkEnd w:id="344"/>
      <w:bookmarkEnd w:id="345"/>
      <w:bookmarkEnd w:id="346"/>
      <w:bookmarkEnd w:id="347"/>
    </w:p>
    <w:p w14:paraId="7CC1BC5C" w14:textId="77777777" w:rsidR="00A5463E" w:rsidRPr="00A5463E" w:rsidRDefault="00A5463E" w:rsidP="00A5463E">
      <w:pPr>
        <w:pStyle w:val="Heading5"/>
      </w:pPr>
      <w:bookmarkStart w:id="348" w:name="_Toc20208575"/>
      <w:bookmarkStart w:id="349" w:name="_Toc36044686"/>
      <w:bookmarkStart w:id="350" w:name="_Toc45216167"/>
      <w:bookmarkStart w:id="351" w:name="_Toc99173869"/>
      <w:r w:rsidRPr="00A5463E">
        <w:t>6.2.4.8.1</w:t>
      </w:r>
      <w:r w:rsidRPr="00A5463E">
        <w:tab/>
        <w:t>General</w:t>
      </w:r>
      <w:bookmarkEnd w:id="348"/>
      <w:bookmarkEnd w:id="349"/>
      <w:bookmarkEnd w:id="350"/>
      <w:bookmarkEnd w:id="351"/>
    </w:p>
    <w:p w14:paraId="2F64218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2F677863" w14:textId="77777777" w:rsidR="00A5463E" w:rsidRPr="00A5463E" w:rsidRDefault="00A5463E" w:rsidP="00A5463E">
      <w:pPr>
        <w:pStyle w:val="Heading5"/>
      </w:pPr>
      <w:bookmarkStart w:id="352" w:name="_Toc20208576"/>
      <w:bookmarkStart w:id="353" w:name="_Toc36044687"/>
      <w:bookmarkStart w:id="354" w:name="_Toc45216168"/>
      <w:bookmarkStart w:id="355" w:name="_Toc99173870"/>
      <w:r w:rsidRPr="00A5463E">
        <w:lastRenderedPageBreak/>
        <w:t>6.2.4.8.2</w:t>
      </w:r>
      <w:r w:rsidRPr="00A5463E">
        <w:tab/>
        <w:t>Receive MCVideo call release – step 2 (R: MCVideo call release - 2)</w:t>
      </w:r>
      <w:bookmarkEnd w:id="352"/>
      <w:bookmarkEnd w:id="353"/>
      <w:bookmarkEnd w:id="354"/>
      <w:bookmarkEnd w:id="355"/>
    </w:p>
    <w:p w14:paraId="2F822BDB" w14:textId="77777777" w:rsidR="00A5463E" w:rsidRPr="00A5463E" w:rsidRDefault="00A5463E" w:rsidP="00A5463E">
      <w:r w:rsidRPr="00A5463E">
        <w:t>Upon receiving an MCVideo call release step 2 request from the application and signalling, the transmission participant:</w:t>
      </w:r>
    </w:p>
    <w:p w14:paraId="2FD94BBF"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3E3BBA66"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146AB6FF" w14:textId="77777777" w:rsidR="00A5463E" w:rsidRPr="00A5463E" w:rsidRDefault="00A5463E" w:rsidP="00A5463E">
      <w:pPr>
        <w:pStyle w:val="Heading4"/>
      </w:pPr>
      <w:bookmarkStart w:id="356" w:name="_Toc20208577"/>
      <w:bookmarkStart w:id="357" w:name="_Toc36044688"/>
      <w:bookmarkStart w:id="358" w:name="_Toc45216169"/>
      <w:bookmarkStart w:id="359" w:name="_Toc99173871"/>
      <w:r w:rsidRPr="00A5463E">
        <w:t>6.2.4.9</w:t>
      </w:r>
      <w:r w:rsidRPr="00A5463E">
        <w:tab/>
        <w:t>State: 'U: queued transmission'</w:t>
      </w:r>
      <w:bookmarkEnd w:id="356"/>
      <w:bookmarkEnd w:id="357"/>
      <w:bookmarkEnd w:id="358"/>
      <w:bookmarkEnd w:id="359"/>
    </w:p>
    <w:p w14:paraId="5CFB033E" w14:textId="77777777" w:rsidR="00A5463E" w:rsidRPr="00A5463E" w:rsidRDefault="00A5463E" w:rsidP="00A5463E">
      <w:pPr>
        <w:pStyle w:val="Heading5"/>
      </w:pPr>
      <w:bookmarkStart w:id="360" w:name="_Toc20208578"/>
      <w:bookmarkStart w:id="361" w:name="_Toc36044689"/>
      <w:bookmarkStart w:id="362" w:name="_Toc45216170"/>
      <w:bookmarkStart w:id="363" w:name="_Toc99173872"/>
      <w:r w:rsidRPr="00A5463E">
        <w:t>6.2.4.9.1</w:t>
      </w:r>
      <w:r w:rsidRPr="00A5463E">
        <w:tab/>
        <w:t>General</w:t>
      </w:r>
      <w:bookmarkEnd w:id="360"/>
      <w:bookmarkEnd w:id="361"/>
      <w:bookmarkEnd w:id="362"/>
      <w:bookmarkEnd w:id="363"/>
    </w:p>
    <w:p w14:paraId="24B83A9D"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AAD71C0"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7AF1AEFC" w14:textId="77777777" w:rsidR="00A5463E" w:rsidRPr="00A5463E" w:rsidRDefault="00A5463E" w:rsidP="00A5463E">
      <w:pPr>
        <w:pStyle w:val="Heading5"/>
      </w:pPr>
      <w:bookmarkStart w:id="364" w:name="_Toc20208579"/>
      <w:bookmarkStart w:id="365" w:name="_Toc36044690"/>
      <w:bookmarkStart w:id="366" w:name="_Toc45216171"/>
      <w:bookmarkStart w:id="367" w:name="_Toc99173873"/>
      <w:r w:rsidRPr="00A5463E">
        <w:t>6.2.4.9.2</w:t>
      </w:r>
      <w:r w:rsidRPr="00A5463E">
        <w:tab/>
        <w:t>Receive Queue Position Info message (R: Queue Position Info)</w:t>
      </w:r>
      <w:bookmarkEnd w:id="364"/>
      <w:bookmarkEnd w:id="365"/>
      <w:bookmarkEnd w:id="366"/>
      <w:bookmarkEnd w:id="367"/>
    </w:p>
    <w:p w14:paraId="24D2EA64" w14:textId="77777777" w:rsidR="00A5463E" w:rsidRPr="00A5463E" w:rsidRDefault="00A5463E" w:rsidP="00A5463E">
      <w:r w:rsidRPr="00A5463E">
        <w:t>Upon receiving a Queue Position Info message, the transmission participant:</w:t>
      </w:r>
    </w:p>
    <w:p w14:paraId="4A76C715" w14:textId="2D69B538"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9C058C7"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731AB690" w14:textId="77777777" w:rsidR="00A5463E" w:rsidRPr="00A5463E" w:rsidRDefault="00A5463E" w:rsidP="00A5463E">
      <w:pPr>
        <w:pStyle w:val="B2"/>
      </w:pPr>
      <w:r w:rsidRPr="00A5463E">
        <w:t>b.</w:t>
      </w:r>
      <w:r w:rsidRPr="00A5463E">
        <w:tab/>
        <w:t>shall include the Source field set to '0' (the transmission participant is the source);</w:t>
      </w:r>
    </w:p>
    <w:p w14:paraId="62DA9E3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77F446AB" w14:textId="77777777" w:rsidR="00A5463E" w:rsidRPr="00A5463E" w:rsidRDefault="00A5463E" w:rsidP="00A5463E">
      <w:pPr>
        <w:pStyle w:val="B2"/>
      </w:pPr>
      <w:r w:rsidRPr="00A5463E">
        <w:t>a.</w:t>
      </w:r>
      <w:r w:rsidRPr="00A5463E">
        <w:tab/>
        <w:t>may provide the queue position and priority (if available) to the MCVideo user;</w:t>
      </w:r>
    </w:p>
    <w:p w14:paraId="71481224"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74ECF160" w14:textId="77777777" w:rsidR="00A5463E" w:rsidRPr="00A5463E" w:rsidRDefault="00A5463E" w:rsidP="00A5463E">
      <w:pPr>
        <w:pStyle w:val="B1"/>
      </w:pPr>
      <w:r w:rsidRPr="00A5463E">
        <w:t>4.</w:t>
      </w:r>
      <w:r w:rsidRPr="00A5463E">
        <w:tab/>
        <w:t>shall remain in the 'U: queued transmission' state.</w:t>
      </w:r>
    </w:p>
    <w:p w14:paraId="40F4EB48" w14:textId="77777777" w:rsidR="00A5463E" w:rsidRPr="00A5463E" w:rsidRDefault="00A5463E" w:rsidP="00A5463E">
      <w:pPr>
        <w:pStyle w:val="Heading5"/>
      </w:pPr>
      <w:bookmarkStart w:id="368" w:name="_Toc20208580"/>
      <w:bookmarkStart w:id="369" w:name="_Toc36044691"/>
      <w:bookmarkStart w:id="370" w:name="_Toc45216172"/>
      <w:bookmarkStart w:id="371" w:name="_Toc99173874"/>
      <w:r w:rsidRPr="00A5463E">
        <w:t>6.2.4.9.3</w:t>
      </w:r>
      <w:r w:rsidRPr="00A5463E">
        <w:tab/>
        <w:t>Send Queue Position Request message (S: Queue Position Request)</w:t>
      </w:r>
      <w:bookmarkEnd w:id="368"/>
      <w:bookmarkEnd w:id="369"/>
      <w:bookmarkEnd w:id="370"/>
      <w:bookmarkEnd w:id="371"/>
    </w:p>
    <w:p w14:paraId="0EF3094B" w14:textId="77777777" w:rsidR="00A5463E" w:rsidRPr="00A5463E" w:rsidRDefault="00A5463E" w:rsidP="00A5463E">
      <w:r w:rsidRPr="00A5463E">
        <w:t>Upon receipt of an indication from the MCVideo client to request the queue position, the transmission participant:</w:t>
      </w:r>
    </w:p>
    <w:p w14:paraId="1CB83773" w14:textId="77777777" w:rsidR="00A5463E" w:rsidRPr="00A5463E" w:rsidRDefault="00A5463E" w:rsidP="00A5463E">
      <w:pPr>
        <w:pStyle w:val="B1"/>
      </w:pPr>
      <w:r w:rsidRPr="00A5463E">
        <w:t>1.</w:t>
      </w:r>
      <w:r w:rsidRPr="00A5463E">
        <w:tab/>
        <w:t>shall send the Queue Position Request message;</w:t>
      </w:r>
    </w:p>
    <w:p w14:paraId="6233E8E7"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7C7AD39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0F1504E1" w14:textId="77777777" w:rsidR="00A5463E" w:rsidRPr="00A5463E" w:rsidRDefault="00A5463E" w:rsidP="00A5463E">
      <w:pPr>
        <w:pStyle w:val="Heading5"/>
      </w:pPr>
      <w:bookmarkStart w:id="372" w:name="_Toc20208581"/>
      <w:bookmarkStart w:id="373" w:name="_Toc36044692"/>
      <w:bookmarkStart w:id="374" w:name="_Toc45216173"/>
      <w:bookmarkStart w:id="375" w:name="_Toc99173875"/>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72"/>
      <w:bookmarkEnd w:id="373"/>
      <w:bookmarkEnd w:id="374"/>
      <w:bookmarkEnd w:id="375"/>
    </w:p>
    <w:p w14:paraId="3468F34C" w14:textId="77777777" w:rsidR="00A5463E" w:rsidRPr="00A5463E" w:rsidRDefault="00A5463E" w:rsidP="00A5463E">
      <w:r w:rsidRPr="00A5463E">
        <w:t>Upon receipt of an indication from the MCVideo client to cancel the media transmit request from the queue, the transmission participant:</w:t>
      </w:r>
    </w:p>
    <w:p w14:paraId="394A6FFE"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rPr>
          <w:lang w:val="en-GB"/>
        </w:rPr>
        <w:t>en</w:t>
      </w:r>
      <w:r w:rsidR="00B71965">
        <w:rPr>
          <w:lang w:val="en-GB"/>
        </w:rPr>
        <w:t xml:space="preserve">d </w:t>
      </w:r>
      <w:r w:rsidR="00B71965" w:rsidRPr="00CE7B99">
        <w:rPr>
          <w:lang w:val="en-GB"/>
        </w:rPr>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77B744C1"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CD58604"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3683227E" w14:textId="77777777" w:rsidR="00A5463E" w:rsidRPr="00A5463E" w:rsidRDefault="00A5463E" w:rsidP="00A5463E">
      <w:pPr>
        <w:pStyle w:val="Heading5"/>
      </w:pPr>
      <w:bookmarkStart w:id="376" w:name="_Toc20208582"/>
      <w:bookmarkStart w:id="377" w:name="_Toc36044693"/>
      <w:bookmarkStart w:id="378" w:name="_Toc45216174"/>
      <w:bookmarkStart w:id="379" w:name="_Toc99173876"/>
      <w:r w:rsidRPr="00A5463E">
        <w:lastRenderedPageBreak/>
        <w:t>6.2.4.9.5</w:t>
      </w:r>
      <w:r w:rsidRPr="00A5463E">
        <w:tab/>
      </w:r>
      <w:r w:rsidR="00B71965">
        <w:t>void</w:t>
      </w:r>
      <w:bookmarkEnd w:id="376"/>
      <w:bookmarkEnd w:id="377"/>
      <w:bookmarkEnd w:id="378"/>
      <w:bookmarkEnd w:id="379"/>
    </w:p>
    <w:p w14:paraId="5FCF09D9" w14:textId="77777777" w:rsidR="00A5463E" w:rsidRPr="00A5463E" w:rsidRDefault="00A5463E" w:rsidP="00A5463E">
      <w:pPr>
        <w:pStyle w:val="Heading5"/>
      </w:pPr>
      <w:bookmarkStart w:id="380" w:name="_Toc20208583"/>
      <w:bookmarkStart w:id="381" w:name="_Toc36044694"/>
      <w:bookmarkStart w:id="382" w:name="_Toc45216175"/>
      <w:bookmarkStart w:id="383" w:name="_Toc99173877"/>
      <w:r w:rsidRPr="00A5463E">
        <w:t>6.2.4.9.6</w:t>
      </w:r>
      <w:r w:rsidRPr="00A5463E">
        <w:tab/>
        <w:t>Rece</w:t>
      </w:r>
      <w:r w:rsidR="008B7004" w:rsidRPr="009559DD">
        <w:rPr>
          <w:lang w:val="en-GB"/>
        </w:rPr>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80"/>
      <w:bookmarkEnd w:id="381"/>
      <w:bookmarkEnd w:id="382"/>
      <w:bookmarkEnd w:id="383"/>
    </w:p>
    <w:p w14:paraId="24B9AE03"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02557D50" w14:textId="55B3CA5A"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4B51FD6"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539309F1" w14:textId="77777777" w:rsidR="00A5463E" w:rsidRPr="00A5463E" w:rsidRDefault="00A5463E" w:rsidP="00A5463E">
      <w:pPr>
        <w:pStyle w:val="B2"/>
      </w:pPr>
      <w:r w:rsidRPr="00A5463E">
        <w:t>b.</w:t>
      </w:r>
      <w:r w:rsidRPr="00A5463E">
        <w:tab/>
        <w:t>shall include the Source field set to '0' (the transmission participant is the source);</w:t>
      </w:r>
    </w:p>
    <w:p w14:paraId="4AF1520B" w14:textId="77777777" w:rsidR="00A5463E" w:rsidRPr="00A5463E" w:rsidRDefault="00A5463E" w:rsidP="00A5463E">
      <w:pPr>
        <w:pStyle w:val="B1"/>
      </w:pPr>
      <w:r w:rsidRPr="00A5463E">
        <w:t>2.</w:t>
      </w:r>
      <w:r w:rsidRPr="00A5463E">
        <w:tab/>
        <w:t>shall enter in the 'U: has no permission to transmit' state.</w:t>
      </w:r>
    </w:p>
    <w:p w14:paraId="26E554A0" w14:textId="77777777" w:rsidR="00A5463E" w:rsidRPr="00A5463E" w:rsidRDefault="00A5463E" w:rsidP="00A5463E">
      <w:pPr>
        <w:pStyle w:val="Heading5"/>
      </w:pPr>
      <w:bookmarkStart w:id="384" w:name="_Toc20208584"/>
      <w:bookmarkStart w:id="385" w:name="_Toc36044695"/>
      <w:bookmarkStart w:id="386" w:name="_Toc45216176"/>
      <w:bookmarkStart w:id="387" w:name="_Toc99173878"/>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384"/>
      <w:bookmarkEnd w:id="385"/>
      <w:bookmarkEnd w:id="386"/>
      <w:bookmarkEnd w:id="387"/>
    </w:p>
    <w:p w14:paraId="46EC55CA"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73A41426" w14:textId="77777777" w:rsidR="00A5463E" w:rsidRPr="00A5463E" w:rsidRDefault="00A5463E" w:rsidP="00A5463E">
      <w:pPr>
        <w:pStyle w:val="B1"/>
      </w:pPr>
      <w:r w:rsidRPr="00A5463E">
        <w:t>1.</w:t>
      </w:r>
      <w:r w:rsidRPr="00A5463E">
        <w:tab/>
        <w:t>shall send a Queue Position Request message towards the transmission control server;</w:t>
      </w:r>
    </w:p>
    <w:p w14:paraId="78A5F9FA"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273D58C"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0D41ABA" w14:textId="77777777" w:rsidR="00A5463E" w:rsidRPr="00A5463E" w:rsidRDefault="00A5463E" w:rsidP="00A5463E">
      <w:pPr>
        <w:pStyle w:val="Heading5"/>
      </w:pPr>
      <w:bookmarkStart w:id="388" w:name="_Toc20208585"/>
      <w:bookmarkStart w:id="389" w:name="_Toc36044696"/>
      <w:bookmarkStart w:id="390" w:name="_Toc45216177"/>
      <w:bookmarkStart w:id="391" w:name="_Toc99173879"/>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388"/>
      <w:bookmarkEnd w:id="389"/>
      <w:bookmarkEnd w:id="390"/>
      <w:bookmarkEnd w:id="391"/>
    </w:p>
    <w:p w14:paraId="64121441"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249FF4C8" w14:textId="77777777" w:rsidR="00A5463E" w:rsidRPr="00A5463E" w:rsidRDefault="00A5463E" w:rsidP="00A5463E">
      <w:pPr>
        <w:pStyle w:val="B1"/>
      </w:pPr>
      <w:r w:rsidRPr="00A5463E">
        <w:t>1.</w:t>
      </w:r>
      <w:r w:rsidRPr="00A5463E">
        <w:tab/>
        <w:t>shall provide a queued timeout to the MCVideo client;</w:t>
      </w:r>
    </w:p>
    <w:p w14:paraId="277E6291"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36981A36"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43252A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199A6E26" w14:textId="77777777" w:rsidR="00A5463E" w:rsidRPr="00A5463E" w:rsidRDefault="00A5463E" w:rsidP="00A5463E">
      <w:pPr>
        <w:pStyle w:val="Heading5"/>
      </w:pPr>
      <w:bookmarkStart w:id="392" w:name="_Toc20208586"/>
      <w:bookmarkStart w:id="393" w:name="_Toc36044697"/>
      <w:bookmarkStart w:id="394" w:name="_Toc45216178"/>
      <w:bookmarkStart w:id="395" w:name="_Toc99173880"/>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392"/>
      <w:bookmarkEnd w:id="393"/>
      <w:bookmarkEnd w:id="394"/>
      <w:bookmarkEnd w:id="395"/>
    </w:p>
    <w:p w14:paraId="54805D3A"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5B856777" w14:textId="17973EE5"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7DF2190"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6176947" w14:textId="77777777" w:rsidR="00A5463E" w:rsidRPr="00A5463E" w:rsidRDefault="00A5463E" w:rsidP="00A5463E">
      <w:pPr>
        <w:pStyle w:val="B2"/>
      </w:pPr>
      <w:r w:rsidRPr="00A5463E">
        <w:t>b.</w:t>
      </w:r>
      <w:r w:rsidRPr="00A5463E">
        <w:tab/>
        <w:t>shall include the Source field set to '0' (the transmission participant is the source);</w:t>
      </w:r>
    </w:p>
    <w:p w14:paraId="3B2EAC13" w14:textId="77777777"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088C223B" w14:textId="77777777" w:rsidR="00A5463E" w:rsidRPr="00A5463E" w:rsidRDefault="00391F2A" w:rsidP="00A5463E">
      <w:pPr>
        <w:pStyle w:val="B1"/>
      </w:pPr>
      <w:r w:rsidRPr="00391F2A">
        <w:rPr>
          <w:lang w:val="en-GB"/>
        </w:rPr>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0309F64C" w14:textId="77777777" w:rsidR="00A5463E" w:rsidRPr="00A5463E" w:rsidRDefault="00391F2A" w:rsidP="00A5463E">
      <w:pPr>
        <w:pStyle w:val="B1"/>
      </w:pPr>
      <w:r w:rsidRPr="00391F2A">
        <w:rPr>
          <w:lang w:val="en-GB"/>
        </w:rPr>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03A7250" w14:textId="77777777" w:rsidR="00A5463E" w:rsidRPr="00A5463E" w:rsidRDefault="00391F2A" w:rsidP="00A5463E">
      <w:pPr>
        <w:pStyle w:val="B1"/>
      </w:pPr>
      <w:r w:rsidRPr="00391F2A">
        <w:rPr>
          <w:lang w:val="en-GB"/>
        </w:rPr>
        <w:t>5</w:t>
      </w:r>
      <w:r w:rsidR="00A5463E" w:rsidRPr="00A5463E">
        <w:t>.</w:t>
      </w:r>
      <w:r w:rsidR="00A5463E" w:rsidRPr="00A5463E">
        <w:tab/>
        <w:t>shall enter the 'U: has permission to transmit' state.</w:t>
      </w:r>
    </w:p>
    <w:p w14:paraId="4D404373" w14:textId="77777777" w:rsidR="00A5463E" w:rsidRPr="00A5463E" w:rsidRDefault="00A5463E" w:rsidP="00A5463E">
      <w:pPr>
        <w:pStyle w:val="Heading3"/>
      </w:pPr>
      <w:bookmarkStart w:id="396" w:name="_Toc20208587"/>
      <w:bookmarkStart w:id="397" w:name="_Toc36044698"/>
      <w:bookmarkStart w:id="398" w:name="_Toc45216179"/>
      <w:bookmarkStart w:id="399" w:name="_Toc99173881"/>
      <w:r w:rsidRPr="00A5463E">
        <w:lastRenderedPageBreak/>
        <w:t>6.2.5</w:t>
      </w:r>
      <w:r w:rsidRPr="00A5463E">
        <w:tab/>
        <w:t>Transmission participant state transition diagram for reception control operation</w:t>
      </w:r>
      <w:bookmarkEnd w:id="396"/>
      <w:bookmarkEnd w:id="397"/>
      <w:bookmarkEnd w:id="398"/>
      <w:bookmarkEnd w:id="399"/>
    </w:p>
    <w:p w14:paraId="35688232" w14:textId="77777777" w:rsidR="00A5463E" w:rsidRPr="00A5463E" w:rsidRDefault="00A5463E" w:rsidP="00A5463E">
      <w:pPr>
        <w:pStyle w:val="Heading4"/>
      </w:pPr>
      <w:bookmarkStart w:id="400" w:name="_Toc20208588"/>
      <w:bookmarkStart w:id="401" w:name="_Toc36044699"/>
      <w:bookmarkStart w:id="402" w:name="_Toc45216180"/>
      <w:bookmarkStart w:id="403" w:name="_Toc99173882"/>
      <w:r w:rsidRPr="00A5463E">
        <w:t>6.2.5.1</w:t>
      </w:r>
      <w:r w:rsidRPr="00A5463E">
        <w:tab/>
        <w:t>General</w:t>
      </w:r>
      <w:bookmarkEnd w:id="400"/>
      <w:bookmarkEnd w:id="401"/>
      <w:bookmarkEnd w:id="402"/>
      <w:bookmarkEnd w:id="403"/>
    </w:p>
    <w:p w14:paraId="055795D4" w14:textId="674A08ED"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w:t>
      </w:r>
      <w:r w:rsidR="00BA1F7C">
        <w:t>clause</w:t>
      </w:r>
      <w:r w:rsidRPr="00A5463E">
        <w:t>.</w:t>
      </w:r>
    </w:p>
    <w:p w14:paraId="0C1B9B71" w14:textId="77777777" w:rsidR="00BF1FF8" w:rsidRPr="002364D3" w:rsidRDefault="00BF1FF8" w:rsidP="00BF1FF8">
      <w:r w:rsidRPr="002364D3">
        <w:t>Figure 6.2.5.1-1 shows the state diagram for 'Transmission participant state transition diagram for general reception control operation'.</w:t>
      </w:r>
    </w:p>
    <w:p w14:paraId="1A270516" w14:textId="77777777" w:rsidR="00BF1FF8" w:rsidRPr="00AD6238" w:rsidRDefault="00BF1FF8" w:rsidP="00BF1FF8">
      <w:pPr>
        <w:pStyle w:val="TH"/>
      </w:pPr>
      <w:r w:rsidRPr="00AD6238">
        <w:object w:dxaOrig="8444" w:dyaOrig="7689" w14:anchorId="545875A9">
          <v:shape id="_x0000_i1032" type="#_x0000_t75" style="width:337.85pt;height:308.55pt" o:ole="">
            <v:imagedata r:id="rId23" o:title=""/>
          </v:shape>
          <o:OLEObject Type="Embed" ProgID="Visio.Drawing.11" ShapeID="_x0000_i1032" DrawAspect="Content" ObjectID="_1709786697" r:id="rId24"/>
        </w:object>
      </w:r>
    </w:p>
    <w:p w14:paraId="65FAD7F5" w14:textId="77777777" w:rsidR="00A5463E" w:rsidRPr="00BF1FF8" w:rsidRDefault="00BF1FF8" w:rsidP="001D18D3">
      <w:pPr>
        <w:pStyle w:val="TF"/>
      </w:pPr>
      <w:r w:rsidRPr="002364D3">
        <w:t>Figure 6.2.5.1-1: Transmission participant state transition diagram for general reception control operation.</w:t>
      </w:r>
    </w:p>
    <w:p w14:paraId="633BD055"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8B4302A" w14:textId="77777777" w:rsidR="00A5463E" w:rsidRPr="00A5463E" w:rsidRDefault="00BF1FF8" w:rsidP="00A5463E">
      <w:pPr>
        <w:pStyle w:val="TH"/>
      </w:pPr>
      <w:r w:rsidRPr="00AD6238">
        <w:object w:dxaOrig="9781" w:dyaOrig="9313" w14:anchorId="60A6C768">
          <v:shape id="_x0000_i1033" type="#_x0000_t75" style="width:371.1pt;height:353.65pt" o:ole="">
            <v:imagedata r:id="rId25" o:title=""/>
          </v:shape>
          <o:OLEObject Type="Embed" ProgID="Visio.Drawing.11" ShapeID="_x0000_i1033" DrawAspect="Content" ObjectID="_1709786698" r:id="rId26"/>
        </w:object>
      </w:r>
    </w:p>
    <w:p w14:paraId="03A8623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6DCCE990"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A5463E" w:rsidRDefault="00A5463E" w:rsidP="00A5463E">
      <w:r w:rsidRPr="00A5463E">
        <w:t xml:space="preserve">State details are explained in the following </w:t>
      </w:r>
      <w:r w:rsidR="00BA1F7C">
        <w:t>clause</w:t>
      </w:r>
      <w:r w:rsidRPr="00A5463E">
        <w:t>s.</w:t>
      </w:r>
    </w:p>
    <w:p w14:paraId="6D25F38F"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133BB79C" w14:textId="77777777" w:rsidR="00A5463E" w:rsidRPr="00A5463E" w:rsidRDefault="00A5463E" w:rsidP="00A5463E">
      <w:pPr>
        <w:pStyle w:val="Heading4"/>
      </w:pPr>
      <w:bookmarkStart w:id="404" w:name="_Toc20208589"/>
      <w:bookmarkStart w:id="405" w:name="_Toc36044700"/>
      <w:bookmarkStart w:id="406" w:name="_Toc45216181"/>
      <w:bookmarkStart w:id="407" w:name="_Toc99173883"/>
      <w:r w:rsidRPr="00A5463E">
        <w:t>6.2.5.2</w:t>
      </w:r>
      <w:r w:rsidRPr="00A5463E">
        <w:tab/>
        <w:t>State: 'Start-stop'</w:t>
      </w:r>
      <w:bookmarkEnd w:id="404"/>
      <w:bookmarkEnd w:id="405"/>
      <w:bookmarkEnd w:id="406"/>
      <w:bookmarkEnd w:id="407"/>
    </w:p>
    <w:p w14:paraId="74FF9EF4" w14:textId="77777777" w:rsidR="00A5463E" w:rsidRPr="00A5463E" w:rsidRDefault="00A5463E" w:rsidP="00A5463E">
      <w:pPr>
        <w:pStyle w:val="Heading5"/>
      </w:pPr>
      <w:bookmarkStart w:id="408" w:name="_Toc20208590"/>
      <w:bookmarkStart w:id="409" w:name="_Toc36044701"/>
      <w:bookmarkStart w:id="410" w:name="_Toc45216182"/>
      <w:bookmarkStart w:id="411" w:name="_Toc99173884"/>
      <w:r w:rsidRPr="00A5463E">
        <w:t>6.2.5.2.1</w:t>
      </w:r>
      <w:r w:rsidRPr="00A5463E">
        <w:tab/>
        <w:t>General</w:t>
      </w:r>
      <w:bookmarkEnd w:id="408"/>
      <w:bookmarkEnd w:id="409"/>
      <w:bookmarkEnd w:id="410"/>
      <w:bookmarkEnd w:id="411"/>
    </w:p>
    <w:p w14:paraId="0D81FB31"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5463E" w:rsidRDefault="00A5463E" w:rsidP="00A5463E">
      <w:pPr>
        <w:pStyle w:val="Heading5"/>
      </w:pPr>
      <w:bookmarkStart w:id="412" w:name="_Toc20208591"/>
      <w:bookmarkStart w:id="413" w:name="_Toc36044702"/>
      <w:bookmarkStart w:id="414" w:name="_Toc45216183"/>
      <w:bookmarkStart w:id="415" w:name="_Toc99173885"/>
      <w:r w:rsidRPr="00A5463E">
        <w:t>6.2.5.2.2</w:t>
      </w:r>
      <w:r w:rsidRPr="00A5463E">
        <w:tab/>
        <w:t>MCVideo call established, terminating MCVideo user</w:t>
      </w:r>
      <w:bookmarkEnd w:id="412"/>
      <w:bookmarkEnd w:id="413"/>
      <w:bookmarkEnd w:id="414"/>
      <w:bookmarkEnd w:id="415"/>
    </w:p>
    <w:p w14:paraId="433BB1FF" w14:textId="77777777" w:rsidR="00A5463E" w:rsidRPr="00A5463E" w:rsidRDefault="00A5463E" w:rsidP="00A5463E">
      <w:r w:rsidRPr="00A5463E">
        <w:t>When an MCVideo call is established, the terminating transmission participant:</w:t>
      </w:r>
    </w:p>
    <w:p w14:paraId="64286378"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7C7CD8A5"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5C901AEA"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F656F48" w14:textId="77777777" w:rsidR="00BF1FF8" w:rsidRPr="002364D3" w:rsidRDefault="00BF1FF8" w:rsidP="00BF1FF8">
      <w:pPr>
        <w:pStyle w:val="Heading5"/>
        <w:rPr>
          <w:lang w:val="en-IN"/>
        </w:rPr>
      </w:pPr>
      <w:bookmarkStart w:id="416" w:name="_Toc20208592"/>
      <w:bookmarkStart w:id="417" w:name="_Toc36044703"/>
      <w:bookmarkStart w:id="418" w:name="_Toc45216184"/>
      <w:bookmarkStart w:id="419" w:name="_Toc99173886"/>
      <w:r w:rsidRPr="002364D3">
        <w:rPr>
          <w:lang w:val="en-IN"/>
        </w:rPr>
        <w:t>6.2.5.2.3</w:t>
      </w:r>
      <w:r w:rsidRPr="002364D3">
        <w:rPr>
          <w:lang w:val="en-IN"/>
        </w:rPr>
        <w:tab/>
        <w:t>MCVideo call initiated, originating MCVideo user</w:t>
      </w:r>
      <w:bookmarkEnd w:id="416"/>
      <w:bookmarkEnd w:id="417"/>
      <w:bookmarkEnd w:id="418"/>
      <w:bookmarkEnd w:id="419"/>
    </w:p>
    <w:p w14:paraId="116AE2B1" w14:textId="77777777" w:rsidR="00BF1FF8" w:rsidRPr="002364D3" w:rsidRDefault="00BF1FF8" w:rsidP="00BF1FF8">
      <w:r w:rsidRPr="002364D3">
        <w:t>When an MCVideo call is established, the originating transmission participant:</w:t>
      </w:r>
    </w:p>
    <w:p w14:paraId="4C87695B"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1E1A5B9" w14:textId="77777777" w:rsidR="00BF1FF8" w:rsidRPr="002364D3" w:rsidRDefault="00BF1FF8" w:rsidP="00BF1FF8">
      <w:pPr>
        <w:pStyle w:val="B1"/>
      </w:pPr>
      <w:r w:rsidRPr="002364D3">
        <w:t>2.</w:t>
      </w:r>
      <w:r w:rsidRPr="002364D3">
        <w:tab/>
        <w:t>shall enter the 'U: reception controller' state.</w:t>
      </w:r>
    </w:p>
    <w:p w14:paraId="489F5FA1"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252490E3" w14:textId="77777777" w:rsidR="00A5463E" w:rsidRPr="00A5463E" w:rsidRDefault="00A5463E" w:rsidP="00A5463E">
      <w:pPr>
        <w:pStyle w:val="Heading4"/>
      </w:pPr>
      <w:bookmarkStart w:id="420" w:name="_Toc20208593"/>
      <w:bookmarkStart w:id="421" w:name="_Toc36044704"/>
      <w:bookmarkStart w:id="422" w:name="_Toc45216185"/>
      <w:bookmarkStart w:id="423" w:name="_Toc99173887"/>
      <w:r w:rsidRPr="00A5463E">
        <w:t>6.2.5.3</w:t>
      </w:r>
      <w:r w:rsidRPr="00A5463E">
        <w:tab/>
        <w:t xml:space="preserve">State: 'U: </w:t>
      </w:r>
      <w:r w:rsidR="00BF1FF8" w:rsidRPr="002364D3">
        <w:rPr>
          <w:lang w:val="en-IN"/>
        </w:rPr>
        <w:t>reception controller</w:t>
      </w:r>
      <w:r w:rsidRPr="00A5463E">
        <w:t>'</w:t>
      </w:r>
      <w:bookmarkEnd w:id="420"/>
      <w:bookmarkEnd w:id="421"/>
      <w:bookmarkEnd w:id="422"/>
      <w:bookmarkEnd w:id="423"/>
    </w:p>
    <w:p w14:paraId="06D72671" w14:textId="77777777" w:rsidR="00A5463E" w:rsidRPr="00A5463E" w:rsidRDefault="00A5463E" w:rsidP="00A5463E">
      <w:pPr>
        <w:pStyle w:val="Heading5"/>
      </w:pPr>
      <w:bookmarkStart w:id="424" w:name="_Toc20208594"/>
      <w:bookmarkStart w:id="425" w:name="_Toc36044705"/>
      <w:bookmarkStart w:id="426" w:name="_Toc45216186"/>
      <w:bookmarkStart w:id="427" w:name="_Toc99173888"/>
      <w:r w:rsidRPr="00A5463E">
        <w:t>6.2.5.3.1</w:t>
      </w:r>
      <w:r w:rsidRPr="00A5463E">
        <w:tab/>
        <w:t>General</w:t>
      </w:r>
      <w:bookmarkEnd w:id="424"/>
      <w:bookmarkEnd w:id="425"/>
      <w:bookmarkEnd w:id="426"/>
      <w:bookmarkEnd w:id="427"/>
    </w:p>
    <w:p w14:paraId="06EA6597"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69480F98" w14:textId="77777777" w:rsidR="00A5463E" w:rsidRPr="00A5463E" w:rsidRDefault="00A5463E" w:rsidP="00A5463E">
      <w:pPr>
        <w:pStyle w:val="Heading5"/>
      </w:pPr>
      <w:bookmarkStart w:id="428" w:name="_Toc20208595"/>
      <w:bookmarkStart w:id="429" w:name="_Toc36044706"/>
      <w:bookmarkStart w:id="430" w:name="_Toc45216187"/>
      <w:bookmarkStart w:id="431" w:name="_Toc99173889"/>
      <w:r w:rsidRPr="00A5463E">
        <w:t>6.2.5.3.2</w:t>
      </w:r>
      <w:r w:rsidRPr="00A5463E">
        <w:tab/>
        <w:t xml:space="preserve">Receive Media transmission notification </w:t>
      </w:r>
      <w:r w:rsidR="00391F2A" w:rsidRPr="00391F2A">
        <w:rPr>
          <w:lang w:val="en-GB"/>
        </w:rPr>
        <w:t xml:space="preserve">message </w:t>
      </w:r>
      <w:r w:rsidRPr="00A5463E">
        <w:t>(R: Media Transmission Notification)</w:t>
      </w:r>
      <w:bookmarkEnd w:id="428"/>
      <w:bookmarkEnd w:id="429"/>
      <w:bookmarkEnd w:id="430"/>
      <w:bookmarkEnd w:id="431"/>
    </w:p>
    <w:p w14:paraId="0C8B2DD6" w14:textId="77777777" w:rsidR="00A5463E" w:rsidRPr="00A5463E" w:rsidRDefault="00A5463E" w:rsidP="00A5463E">
      <w:r w:rsidRPr="00A5463E">
        <w:t>Upon receiving the media transmission notification from the transmission control server, the transmission participant:</w:t>
      </w:r>
    </w:p>
    <w:p w14:paraId="526A28A2" w14:textId="4E3DDD74" w:rsidR="00A5463E" w:rsidRPr="00A5463E" w:rsidRDefault="00A5463E" w:rsidP="00A5463E">
      <w:pPr>
        <w:pStyle w:val="B1"/>
      </w:pPr>
      <w:r w:rsidRPr="00A5463E">
        <w:t>1.</w:t>
      </w:r>
      <w:r w:rsidRPr="00A5463E">
        <w:tab/>
        <w:t xml:space="preserve">if the first bit in the subtype of the media transmission notification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DA5AA0A"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7791DA5" w14:textId="77777777" w:rsidR="00A5463E" w:rsidRPr="00A5463E" w:rsidRDefault="00A5463E" w:rsidP="00A5463E">
      <w:pPr>
        <w:pStyle w:val="B2"/>
      </w:pPr>
      <w:r w:rsidRPr="00A5463E">
        <w:t>b.</w:t>
      </w:r>
      <w:r w:rsidRPr="00A5463E">
        <w:tab/>
        <w:t>shall include the Source field set to '0' (the transmission participant is the source);</w:t>
      </w:r>
    </w:p>
    <w:p w14:paraId="2C731EE1" w14:textId="77777777" w:rsidR="00A5463E" w:rsidRPr="00A5463E" w:rsidRDefault="00A5463E" w:rsidP="00A5463E">
      <w:pPr>
        <w:pStyle w:val="B1"/>
      </w:pPr>
      <w:r w:rsidRPr="00A5463E">
        <w:t>2.</w:t>
      </w:r>
      <w:r w:rsidRPr="00A5463E">
        <w:tab/>
        <w:t>shall provide media transmission notification to the user;</w:t>
      </w:r>
    </w:p>
    <w:p w14:paraId="577472B5"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5FBD3B58" w14:textId="77777777" w:rsidR="00D32A52" w:rsidRDefault="00D32A52" w:rsidP="00D32A52">
      <w:pPr>
        <w:pStyle w:val="B1"/>
      </w:pPr>
      <w:bookmarkStart w:id="432" w:name="_Toc20208596"/>
      <w:bookmarkStart w:id="433" w:name="_Toc36044707"/>
      <w:bookmarkStart w:id="434" w:name="_Toc45216188"/>
      <w:r>
        <w:rPr>
          <w:lang w:val="en-US"/>
        </w:rPr>
        <w:t>4.</w:t>
      </w:r>
      <w:r>
        <w:rPr>
          <w:lang w:val="en-US"/>
        </w:rPr>
        <w:tab/>
      </w:r>
      <w:r>
        <w:t xml:space="preserve">shall store the Functional Alias ID if received in the Media </w:t>
      </w:r>
      <w:r w:rsidRPr="00A5463E">
        <w:t>transmission notification</w:t>
      </w:r>
      <w:r>
        <w:t>;</w:t>
      </w:r>
    </w:p>
    <w:p w14:paraId="799A85EB" w14:textId="77777777" w:rsidR="00D32A52" w:rsidRDefault="00D32A52" w:rsidP="00D32A52">
      <w:pPr>
        <w:pStyle w:val="B1"/>
      </w:pPr>
      <w:r>
        <w:t>5.</w:t>
      </w:r>
      <w:r>
        <w:tab/>
        <w:t xml:space="preserve">if the Reception Mode field </w:t>
      </w:r>
      <w:r w:rsidRPr="00905660">
        <w:t>is</w:t>
      </w:r>
      <w:r>
        <w:t xml:space="preserve"> set to '0' indicating automatic reception mode:</w:t>
      </w:r>
    </w:p>
    <w:p w14:paraId="3810783D" w14:textId="77777777" w:rsidR="00D32A52" w:rsidRDefault="00D32A52" w:rsidP="00D32A52">
      <w:pPr>
        <w:pStyle w:val="B2"/>
      </w:pPr>
      <w:r>
        <w:t>a.</w:t>
      </w:r>
      <w:r>
        <w:tab/>
        <w:t>shall create an instance of the 'Transmission participant state transition diagram for basic reception control operation';</w:t>
      </w:r>
    </w:p>
    <w:p w14:paraId="6AE19D57" w14:textId="77777777" w:rsidR="00D32A52" w:rsidRDefault="00D32A52" w:rsidP="00D32A52">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6C5E02FF" w14:textId="77777777" w:rsidR="00D32A52" w:rsidRDefault="00D32A52" w:rsidP="00D32A52">
      <w:pPr>
        <w:pStyle w:val="B2"/>
      </w:pPr>
      <w:r>
        <w:t>c.</w:t>
      </w:r>
      <w:r>
        <w:tab/>
        <w:t>shall enter the 'U: has permission to receive' state;</w:t>
      </w:r>
    </w:p>
    <w:p w14:paraId="6DA5DC28" w14:textId="3600FBBC" w:rsidR="00D32A52" w:rsidRPr="00A5463E" w:rsidRDefault="00D32A52" w:rsidP="00D32A52">
      <w:pPr>
        <w:pStyle w:val="B1"/>
      </w:pPr>
      <w:r>
        <w:t>6</w:t>
      </w:r>
      <w:r w:rsidRPr="00A5463E">
        <w:t>.</w:t>
      </w:r>
      <w:r w:rsidRPr="00A5463E">
        <w:tab/>
        <w:t>may display the details of the incoming media to the user; and</w:t>
      </w:r>
    </w:p>
    <w:p w14:paraId="0EFBDD8D" w14:textId="5EC636C8" w:rsidR="00D32A52" w:rsidRDefault="00D32A52" w:rsidP="00D32A52">
      <w:pPr>
        <w:pStyle w:val="B1"/>
      </w:pPr>
      <w:r>
        <w:t>7</w:t>
      </w:r>
      <w:r w:rsidRPr="00A5463E">
        <w:t>.</w:t>
      </w:r>
      <w:r w:rsidRPr="00A5463E">
        <w:tab/>
        <w:t xml:space="preserve">shall </w:t>
      </w:r>
      <w:r w:rsidRPr="00391F2A">
        <w:t>remain in</w:t>
      </w:r>
      <w:r w:rsidRPr="00A5463E">
        <w:t xml:space="preserve"> the 'U: </w:t>
      </w:r>
      <w:r w:rsidRPr="002364D3">
        <w:t>reception controller</w:t>
      </w:r>
      <w:r w:rsidRPr="00A5463E">
        <w:t>' state.</w:t>
      </w:r>
    </w:p>
    <w:p w14:paraId="502FCB8A" w14:textId="77777777" w:rsidR="00A5463E" w:rsidRPr="00A5463E" w:rsidRDefault="00A5463E" w:rsidP="00A5463E">
      <w:pPr>
        <w:pStyle w:val="Heading5"/>
      </w:pPr>
      <w:bookmarkStart w:id="435" w:name="_Toc99173890"/>
      <w:r w:rsidRPr="00A5463E">
        <w:t>6.2.5.3.3</w:t>
      </w:r>
      <w:r w:rsidRPr="00A5463E">
        <w:tab/>
        <w:t xml:space="preserve">Send Receive Media Request message (Click </w:t>
      </w:r>
      <w:r w:rsidR="0091451C">
        <w:rPr>
          <w:lang w:val="en-US"/>
        </w:rPr>
        <w:t>video receive</w:t>
      </w:r>
      <w:r w:rsidRPr="00A5463E">
        <w:t xml:space="preserve"> button)</w:t>
      </w:r>
      <w:bookmarkEnd w:id="432"/>
      <w:bookmarkEnd w:id="433"/>
      <w:bookmarkEnd w:id="434"/>
      <w:bookmarkEnd w:id="435"/>
    </w:p>
    <w:p w14:paraId="54A05C1A" w14:textId="77777777" w:rsidR="00A5463E" w:rsidRPr="00A5463E" w:rsidRDefault="00A5463E" w:rsidP="00A5463E">
      <w:r w:rsidRPr="00A5463E">
        <w:t>Upon receiving an indication from the user to request permission to receive media, the transmission participant:</w:t>
      </w:r>
    </w:p>
    <w:p w14:paraId="26FA2BA9" w14:textId="77777777" w:rsidR="00A5463E" w:rsidRPr="00A5463E" w:rsidRDefault="00BF1FF8" w:rsidP="00A5463E">
      <w:pPr>
        <w:pStyle w:val="B1"/>
      </w:pPr>
      <w:r w:rsidRPr="002364D3">
        <w:lastRenderedPageBreak/>
        <w:t>1</w:t>
      </w:r>
      <w:r w:rsidR="00A5463E" w:rsidRPr="00A5463E">
        <w:t>.</w:t>
      </w:r>
      <w:r w:rsidR="00A5463E" w:rsidRPr="00A5463E">
        <w:tab/>
        <w:t>shall send the Receive Media Request message toward the transmission control server; The Receive Media Request message:</w:t>
      </w:r>
    </w:p>
    <w:p w14:paraId="6669C08B" w14:textId="714F0FF9"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020C7FA6"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489AD0A"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20C03925" w14:textId="77777777" w:rsidR="00A5463E" w:rsidRPr="00A5463E" w:rsidRDefault="00BF1FF8" w:rsidP="001D18D3">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095D0920"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5133CB71" w14:textId="77777777" w:rsidR="00BF1FF8" w:rsidRPr="002364D3" w:rsidRDefault="00A5463E" w:rsidP="00BF1FF8">
      <w:pPr>
        <w:pStyle w:val="Heading5"/>
        <w:rPr>
          <w:lang w:val="en-IN"/>
        </w:rPr>
      </w:pPr>
      <w:bookmarkStart w:id="436" w:name="_Toc20208597"/>
      <w:bookmarkStart w:id="437" w:name="_Toc36044708"/>
      <w:bookmarkStart w:id="438" w:name="_Toc45216189"/>
      <w:bookmarkStart w:id="439" w:name="_Toc99173891"/>
      <w:r w:rsidRPr="00A5463E">
        <w:t>6.2.5.3.4</w:t>
      </w:r>
      <w:r w:rsidRPr="00A5463E">
        <w:tab/>
      </w:r>
      <w:r w:rsidR="00BF1FF8" w:rsidRPr="002364D3">
        <w:rPr>
          <w:lang w:val="en-IN"/>
        </w:rPr>
        <w:t>Receive Transmission end notify message (R: Transmission end notify)</w:t>
      </w:r>
      <w:bookmarkEnd w:id="436"/>
      <w:bookmarkEnd w:id="437"/>
      <w:bookmarkEnd w:id="438"/>
      <w:bookmarkEnd w:id="439"/>
    </w:p>
    <w:p w14:paraId="4B109E71" w14:textId="77777777" w:rsidR="00BF1FF8" w:rsidRPr="002364D3" w:rsidRDefault="00BF1FF8" w:rsidP="00BF1FF8">
      <w:r w:rsidRPr="002364D3">
        <w:t>Upon receiving a Transmission end notify message, the transmission participant:</w:t>
      </w:r>
    </w:p>
    <w:p w14:paraId="579B4092" w14:textId="77777777" w:rsidR="00BF1FF8" w:rsidRPr="002364D3" w:rsidRDefault="00BF1FF8" w:rsidP="00BF1FF8">
      <w:pPr>
        <w:pStyle w:val="B1"/>
      </w:pPr>
      <w:r w:rsidRPr="002364D3">
        <w:t>1.</w:t>
      </w:r>
      <w:r w:rsidRPr="002364D3">
        <w:tab/>
        <w:t>shall inform the user about the media transmission ended by another user; and</w:t>
      </w:r>
    </w:p>
    <w:p w14:paraId="7A0913FA" w14:textId="77777777" w:rsidR="00BF1FF8" w:rsidRPr="002364D3" w:rsidRDefault="00BF1FF8" w:rsidP="00BF1FF8">
      <w:pPr>
        <w:pStyle w:val="B1"/>
      </w:pPr>
      <w:r w:rsidRPr="002364D3">
        <w:t>2.</w:t>
      </w:r>
      <w:r w:rsidRPr="002364D3">
        <w:tab/>
        <w:t>shall remain in the 'U: reception controller' state.</w:t>
      </w:r>
    </w:p>
    <w:p w14:paraId="49505016" w14:textId="77777777" w:rsidR="00BF1FF8" w:rsidRPr="002364D3" w:rsidRDefault="00BF1FF8" w:rsidP="00BF1FF8">
      <w:pPr>
        <w:pStyle w:val="Heading5"/>
        <w:rPr>
          <w:lang w:val="en-IN"/>
        </w:rPr>
      </w:pPr>
      <w:bookmarkStart w:id="440" w:name="_Toc20208598"/>
      <w:bookmarkStart w:id="441" w:name="_Toc36044709"/>
      <w:bookmarkStart w:id="442" w:name="_Toc45216190"/>
      <w:bookmarkStart w:id="443" w:name="_Toc99173892"/>
      <w:r w:rsidRPr="002364D3">
        <w:rPr>
          <w:lang w:val="en-IN"/>
        </w:rPr>
        <w:t>6.2.5.3.5</w:t>
      </w:r>
      <w:r w:rsidRPr="002364D3">
        <w:rPr>
          <w:lang w:val="en-IN"/>
        </w:rPr>
        <w:tab/>
        <w:t>Receive MCVideo call release – step 1 (R: MCVideo call release - 1)</w:t>
      </w:r>
      <w:bookmarkEnd w:id="440"/>
      <w:bookmarkEnd w:id="441"/>
      <w:bookmarkEnd w:id="442"/>
      <w:bookmarkEnd w:id="443"/>
    </w:p>
    <w:p w14:paraId="291D35FC"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2364D3" w:rsidRDefault="00BF1FF8" w:rsidP="00BF1FF8">
      <w:pPr>
        <w:pStyle w:val="B1"/>
      </w:pPr>
      <w:r w:rsidRPr="002364D3">
        <w:t>1.</w:t>
      </w:r>
      <w:r w:rsidRPr="002364D3">
        <w:tab/>
        <w:t>shall stop receiving reception control messages;</w:t>
      </w:r>
    </w:p>
    <w:p w14:paraId="5DF9E5E4" w14:textId="77777777" w:rsidR="00BF1FF8" w:rsidRPr="002364D3" w:rsidRDefault="00BF1FF8" w:rsidP="00BF1FF8">
      <w:pPr>
        <w:pStyle w:val="B1"/>
      </w:pPr>
      <w:r w:rsidRPr="002364D3">
        <w:t>2.</w:t>
      </w:r>
      <w:r w:rsidRPr="002364D3">
        <w:tab/>
        <w:t>shall request the MCVideo client to stop receiving RTP media packets; and</w:t>
      </w:r>
    </w:p>
    <w:p w14:paraId="56F5512A" w14:textId="77777777" w:rsidR="00A5463E" w:rsidRPr="00A5463E" w:rsidRDefault="00BF1FF8" w:rsidP="001D18D3">
      <w:pPr>
        <w:pStyle w:val="B1"/>
      </w:pPr>
      <w:r w:rsidRPr="002364D3">
        <w:t>3.</w:t>
      </w:r>
      <w:r w:rsidRPr="002364D3">
        <w:tab/>
        <w:t>shall enter the 'Call releasing' state.</w:t>
      </w:r>
    </w:p>
    <w:p w14:paraId="1C37A355" w14:textId="77777777" w:rsidR="00A5463E" w:rsidRPr="00A5463E" w:rsidRDefault="00A5463E" w:rsidP="00A5463E">
      <w:pPr>
        <w:pStyle w:val="Heading4"/>
      </w:pPr>
      <w:bookmarkStart w:id="444" w:name="_Toc20208599"/>
      <w:bookmarkStart w:id="445" w:name="_Toc36044710"/>
      <w:bookmarkStart w:id="446" w:name="_Toc45216191"/>
      <w:bookmarkStart w:id="447" w:name="_Toc99173893"/>
      <w:r w:rsidRPr="00A5463E">
        <w:t>6.2.5.4</w:t>
      </w:r>
      <w:r w:rsidRPr="00A5463E">
        <w:tab/>
        <w:t>State: 'U: pending request to receive'</w:t>
      </w:r>
      <w:bookmarkEnd w:id="444"/>
      <w:bookmarkEnd w:id="445"/>
      <w:bookmarkEnd w:id="446"/>
      <w:bookmarkEnd w:id="447"/>
    </w:p>
    <w:p w14:paraId="1D81BD03" w14:textId="77777777" w:rsidR="00A5463E" w:rsidRPr="00A5463E" w:rsidRDefault="00A5463E" w:rsidP="00A5463E">
      <w:pPr>
        <w:pStyle w:val="Heading5"/>
      </w:pPr>
      <w:bookmarkStart w:id="448" w:name="_Toc20208600"/>
      <w:bookmarkStart w:id="449" w:name="_Toc36044711"/>
      <w:bookmarkStart w:id="450" w:name="_Toc45216192"/>
      <w:bookmarkStart w:id="451" w:name="_Toc99173894"/>
      <w:r w:rsidRPr="00A5463E">
        <w:t>6.2.5.4.1</w:t>
      </w:r>
      <w:r w:rsidRPr="00A5463E">
        <w:tab/>
        <w:t>General</w:t>
      </w:r>
      <w:bookmarkEnd w:id="448"/>
      <w:bookmarkEnd w:id="449"/>
      <w:bookmarkEnd w:id="450"/>
      <w:bookmarkEnd w:id="451"/>
    </w:p>
    <w:p w14:paraId="153CDA5C"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5A91ACB9"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219C22FB"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7DF6AEA1" w14:textId="77777777" w:rsidR="00A5463E" w:rsidRPr="00A5463E" w:rsidRDefault="00A5463E" w:rsidP="00A5463E">
      <w:pPr>
        <w:pStyle w:val="Heading5"/>
      </w:pPr>
      <w:bookmarkStart w:id="452" w:name="_Toc20208601"/>
      <w:bookmarkStart w:id="453" w:name="_Toc36044712"/>
      <w:bookmarkStart w:id="454" w:name="_Toc45216193"/>
      <w:bookmarkStart w:id="455" w:name="_Toc99173895"/>
      <w:r w:rsidRPr="00A5463E">
        <w:t>6.2.5.4.2</w:t>
      </w:r>
      <w:r w:rsidRPr="00A5463E">
        <w:tab/>
        <w:t>Reception of Receive media response (rejected) message (R: RM response (rejected))</w:t>
      </w:r>
      <w:bookmarkEnd w:id="452"/>
      <w:bookmarkEnd w:id="453"/>
      <w:bookmarkEnd w:id="454"/>
      <w:bookmarkEnd w:id="455"/>
    </w:p>
    <w:p w14:paraId="7B964035" w14:textId="77777777" w:rsidR="00A5463E" w:rsidRPr="00A5463E" w:rsidRDefault="00A5463E" w:rsidP="00A5463E">
      <w:r w:rsidRPr="00A5463E">
        <w:t>Upon receiving a rejected response for Receive media request message, the transmission participant:</w:t>
      </w:r>
    </w:p>
    <w:p w14:paraId="4E2A3CD8" w14:textId="7673AA2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56D1398"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049581FE" w14:textId="77777777" w:rsidR="00A5463E" w:rsidRPr="00A5463E" w:rsidRDefault="00A5463E" w:rsidP="00A5463E">
      <w:pPr>
        <w:pStyle w:val="B2"/>
      </w:pPr>
      <w:r w:rsidRPr="00A5463E">
        <w:t>b.</w:t>
      </w:r>
      <w:r w:rsidRPr="00A5463E">
        <w:tab/>
        <w:t>shall include the Source field set to '0' (the transmission participant is the source);</w:t>
      </w:r>
    </w:p>
    <w:p w14:paraId="76A8A398" w14:textId="77777777" w:rsidR="00A5463E" w:rsidRPr="00A5463E" w:rsidRDefault="00A5463E" w:rsidP="00A5463E">
      <w:pPr>
        <w:pStyle w:val="B1"/>
      </w:pPr>
      <w:r w:rsidRPr="00A5463E">
        <w:lastRenderedPageBreak/>
        <w:t>2.</w:t>
      </w:r>
      <w:r w:rsidRPr="00A5463E">
        <w:tab/>
        <w:t>shall provide receive media rejected notification to the user;</w:t>
      </w:r>
    </w:p>
    <w:p w14:paraId="3E98F282"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0C9C3B79"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0A2470E"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4C8CC378" w14:textId="77777777" w:rsidR="00A5463E" w:rsidRPr="00A5463E" w:rsidRDefault="00A5463E" w:rsidP="00A5463E">
      <w:pPr>
        <w:pStyle w:val="Heading5"/>
      </w:pPr>
      <w:bookmarkStart w:id="456" w:name="_Toc20208602"/>
      <w:bookmarkStart w:id="457" w:name="_Toc36044713"/>
      <w:bookmarkStart w:id="458" w:name="_Toc45216194"/>
      <w:bookmarkStart w:id="459" w:name="_Toc99173896"/>
      <w:r w:rsidRPr="00A5463E">
        <w:t>6.2.5.4.3</w:t>
      </w:r>
      <w:r w:rsidRPr="00A5463E">
        <w:tab/>
        <w:t xml:space="preserve">Timer </w:t>
      </w:r>
      <w:r w:rsidR="00490E78">
        <w:t>T103</w:t>
      </w:r>
      <w:r w:rsidRPr="00A5463E">
        <w:t xml:space="preserve"> (Receive media request) expired</w:t>
      </w:r>
      <w:bookmarkEnd w:id="456"/>
      <w:bookmarkEnd w:id="457"/>
      <w:bookmarkEnd w:id="458"/>
      <w:bookmarkEnd w:id="459"/>
    </w:p>
    <w:p w14:paraId="4F33B533"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0DBB40DE"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3B4483B" w14:textId="1D330326"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1643F97F"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48C72C7E"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1C02AFD3" w14:textId="77777777" w:rsidR="00A5463E" w:rsidRPr="00A5463E" w:rsidRDefault="00A5463E" w:rsidP="00A5463E">
      <w:pPr>
        <w:pStyle w:val="B1"/>
      </w:pPr>
      <w:r w:rsidRPr="00A5463E">
        <w:t>3.</w:t>
      </w:r>
      <w:r w:rsidRPr="00A5463E">
        <w:tab/>
        <w:t>shall remain in the 'U: pending request to receive' state.</w:t>
      </w:r>
    </w:p>
    <w:p w14:paraId="2E1FE129" w14:textId="77777777" w:rsidR="00A5463E" w:rsidRPr="00A5463E" w:rsidRDefault="00A5463E" w:rsidP="00A5463E">
      <w:pPr>
        <w:pStyle w:val="Heading5"/>
      </w:pPr>
      <w:bookmarkStart w:id="460" w:name="_Toc20208603"/>
      <w:bookmarkStart w:id="461" w:name="_Toc36044714"/>
      <w:bookmarkStart w:id="462" w:name="_Toc45216195"/>
      <w:bookmarkStart w:id="463" w:name="_Toc99173897"/>
      <w:r w:rsidRPr="00A5463E">
        <w:t>6.2.5.4.4</w:t>
      </w:r>
      <w:r w:rsidRPr="00A5463E">
        <w:tab/>
        <w:t xml:space="preserve">Timer </w:t>
      </w:r>
      <w:r w:rsidR="00490E78">
        <w:t>T103</w:t>
      </w:r>
      <w:r w:rsidRPr="00A5463E">
        <w:t xml:space="preserve"> (Receive Media Request) expired N times</w:t>
      </w:r>
      <w:bookmarkEnd w:id="460"/>
      <w:bookmarkEnd w:id="461"/>
      <w:bookmarkEnd w:id="462"/>
      <w:bookmarkEnd w:id="463"/>
    </w:p>
    <w:p w14:paraId="180D9B84"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5D13E494" w14:textId="77777777" w:rsidR="00A5463E" w:rsidRPr="00A5463E" w:rsidRDefault="00A5463E" w:rsidP="00A5463E">
      <w:pPr>
        <w:pStyle w:val="B1"/>
      </w:pPr>
      <w:r w:rsidRPr="00A5463E">
        <w:t>1.</w:t>
      </w:r>
      <w:r w:rsidRPr="00A5463E">
        <w:tab/>
        <w:t>shall provide a receive media request timeout notification to the user; and</w:t>
      </w:r>
    </w:p>
    <w:p w14:paraId="5F34E27F"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0AE20F16" w14:textId="77777777" w:rsidR="00A5463E" w:rsidRPr="00A5463E" w:rsidRDefault="00A5463E" w:rsidP="00A5463E">
      <w:pPr>
        <w:pStyle w:val="Heading5"/>
      </w:pPr>
      <w:bookmarkStart w:id="464" w:name="_Toc20208604"/>
      <w:bookmarkStart w:id="465" w:name="_Toc36044715"/>
      <w:bookmarkStart w:id="466" w:name="_Toc45216196"/>
      <w:bookmarkStart w:id="467" w:name="_Toc99173898"/>
      <w:r w:rsidRPr="00A5463E">
        <w:t>6.2.5.4.5</w:t>
      </w:r>
      <w:r w:rsidRPr="00A5463E">
        <w:tab/>
        <w:t>Reception of Receive media response (granted) message (R: RM response (granted))</w:t>
      </w:r>
      <w:bookmarkEnd w:id="464"/>
      <w:bookmarkEnd w:id="465"/>
      <w:bookmarkEnd w:id="466"/>
      <w:bookmarkEnd w:id="467"/>
    </w:p>
    <w:p w14:paraId="1D697684" w14:textId="77777777" w:rsidR="00A5463E" w:rsidRPr="00A5463E" w:rsidRDefault="00A5463E" w:rsidP="00A5463E">
      <w:r w:rsidRPr="00A5463E">
        <w:t>Upon receiving a granted response for Receive media request message, the transmission participant:</w:t>
      </w:r>
    </w:p>
    <w:p w14:paraId="71F47047" w14:textId="00BAB44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9845B30"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75AB22F7" w14:textId="77777777" w:rsidR="00A5463E" w:rsidRPr="00A5463E" w:rsidRDefault="00A5463E" w:rsidP="00A5463E">
      <w:pPr>
        <w:pStyle w:val="B2"/>
      </w:pPr>
      <w:r w:rsidRPr="00A5463E">
        <w:t>b.</w:t>
      </w:r>
      <w:r w:rsidRPr="00A5463E">
        <w:tab/>
        <w:t>shall include the Source field set to '0' (the transmission participant is the source);</w:t>
      </w:r>
    </w:p>
    <w:p w14:paraId="41695877" w14:textId="77777777" w:rsidR="00A5463E" w:rsidRPr="00A5463E" w:rsidRDefault="00A5463E" w:rsidP="00A5463E">
      <w:pPr>
        <w:pStyle w:val="B1"/>
      </w:pPr>
      <w:r w:rsidRPr="00A5463E">
        <w:t>2.</w:t>
      </w:r>
      <w:r w:rsidRPr="00A5463E">
        <w:tab/>
        <w:t>shall provide receive media success notification to the user;</w:t>
      </w:r>
    </w:p>
    <w:p w14:paraId="0173951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4A2B4E4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7A65BE3F" w14:textId="77777777" w:rsidR="00A5463E" w:rsidRPr="00A5463E" w:rsidRDefault="00A5463E" w:rsidP="00A5463E">
      <w:pPr>
        <w:pStyle w:val="B1"/>
      </w:pPr>
      <w:r w:rsidRPr="00A5463E">
        <w:t>5.</w:t>
      </w:r>
      <w:r w:rsidRPr="00A5463E">
        <w:tab/>
        <w:t>shall enter the 'U: has permission to receive' state.</w:t>
      </w:r>
    </w:p>
    <w:p w14:paraId="2C4069C1" w14:textId="77777777" w:rsidR="008A00C8" w:rsidRPr="002364D3" w:rsidRDefault="008A00C8" w:rsidP="008A00C8">
      <w:pPr>
        <w:pStyle w:val="Heading5"/>
        <w:rPr>
          <w:lang w:val="en-IN"/>
        </w:rPr>
      </w:pPr>
      <w:bookmarkStart w:id="468" w:name="_Toc20208605"/>
      <w:bookmarkStart w:id="469" w:name="_Toc36044716"/>
      <w:bookmarkStart w:id="470" w:name="_Toc45216197"/>
      <w:bookmarkStart w:id="471" w:name="_Toc99173899"/>
      <w:r w:rsidRPr="002364D3">
        <w:rPr>
          <w:lang w:val="en-IN"/>
        </w:rPr>
        <w:t>6.2.5.4.6</w:t>
      </w:r>
      <w:r w:rsidRPr="002364D3">
        <w:rPr>
          <w:lang w:val="en-IN"/>
        </w:rPr>
        <w:tab/>
        <w:t>Media reception request cancel (Click video reception end button)</w:t>
      </w:r>
      <w:bookmarkEnd w:id="468"/>
      <w:bookmarkEnd w:id="469"/>
      <w:bookmarkEnd w:id="470"/>
      <w:bookmarkEnd w:id="471"/>
    </w:p>
    <w:p w14:paraId="3E25D61F" w14:textId="77777777" w:rsidR="008A00C8" w:rsidRPr="002364D3" w:rsidRDefault="008A00C8" w:rsidP="008A00C8">
      <w:r w:rsidRPr="002364D3">
        <w:t>Upon receiving an indication from the user to cancel the Receive Media Request, the transmission participant:</w:t>
      </w:r>
    </w:p>
    <w:p w14:paraId="4C944844"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6FA52CD8" w14:textId="77777777" w:rsidR="008A00C8" w:rsidRPr="002364D3" w:rsidRDefault="008A00C8" w:rsidP="008A00C8">
      <w:pPr>
        <w:pStyle w:val="B2"/>
      </w:pPr>
      <w:r w:rsidRPr="002364D3">
        <w:lastRenderedPageBreak/>
        <w:t>a.</w:t>
      </w:r>
      <w:r w:rsidRPr="002364D3">
        <w:tab/>
        <w:t>if the session is a broadcast call and if the session was established as a normal call, shall include the Transmission Indicator with the A-bit set to '1' (Normal call); and</w:t>
      </w:r>
    </w:p>
    <w:p w14:paraId="2EB65A00" w14:textId="77777777" w:rsidR="008A00C8" w:rsidRPr="002364D3" w:rsidRDefault="008A00C8" w:rsidP="008A00C8">
      <w:pPr>
        <w:pStyle w:val="B2"/>
      </w:pPr>
      <w:r w:rsidRPr="002364D3">
        <w:t>b.</w:t>
      </w:r>
      <w:r w:rsidRPr="002364D3">
        <w:tab/>
        <w:t>shall include the SSRC of user transmitting the media in the Media reception end request message;</w:t>
      </w:r>
    </w:p>
    <w:p w14:paraId="24A76B79"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45D2C0A5"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413562EB" w14:textId="77777777" w:rsidR="008A00C8" w:rsidRPr="002364D3" w:rsidRDefault="008A00C8" w:rsidP="008A00C8">
      <w:pPr>
        <w:pStyle w:val="B1"/>
      </w:pPr>
      <w:r w:rsidRPr="002364D3">
        <w:t>4.</w:t>
      </w:r>
      <w:r w:rsidRPr="002364D3">
        <w:tab/>
        <w:t>shall stop timer T103 (Receive Media Request);</w:t>
      </w:r>
    </w:p>
    <w:p w14:paraId="38209734"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55558AD1" w14:textId="77777777" w:rsidR="008A00C8" w:rsidRPr="002364D3" w:rsidRDefault="008A00C8" w:rsidP="008A00C8">
      <w:pPr>
        <w:pStyle w:val="B1"/>
      </w:pPr>
      <w:r w:rsidRPr="002364D3">
        <w:t>6.</w:t>
      </w:r>
      <w:r w:rsidRPr="002364D3">
        <w:tab/>
        <w:t>shall enter the 'U: pending reception release' state.</w:t>
      </w:r>
    </w:p>
    <w:p w14:paraId="4DBB6777" w14:textId="77777777" w:rsidR="00A5463E" w:rsidRPr="00A5463E" w:rsidRDefault="00A5463E" w:rsidP="00A5463E">
      <w:pPr>
        <w:pStyle w:val="Heading4"/>
      </w:pPr>
      <w:bookmarkStart w:id="472" w:name="_Toc20208606"/>
      <w:bookmarkStart w:id="473" w:name="_Toc36044717"/>
      <w:bookmarkStart w:id="474" w:name="_Toc45216198"/>
      <w:bookmarkStart w:id="475" w:name="_Toc99173900"/>
      <w:r w:rsidRPr="00A5463E">
        <w:t>6.2.5.5</w:t>
      </w:r>
      <w:r w:rsidRPr="00A5463E">
        <w:tab/>
        <w:t>State: 'U: has permission to receive'</w:t>
      </w:r>
      <w:bookmarkEnd w:id="472"/>
      <w:bookmarkEnd w:id="473"/>
      <w:bookmarkEnd w:id="474"/>
      <w:bookmarkEnd w:id="475"/>
    </w:p>
    <w:p w14:paraId="297D1D85" w14:textId="77777777" w:rsidR="00A5463E" w:rsidRPr="00A5463E" w:rsidRDefault="00A5463E" w:rsidP="00A5463E">
      <w:pPr>
        <w:pStyle w:val="Heading5"/>
      </w:pPr>
      <w:bookmarkStart w:id="476" w:name="_Toc20208607"/>
      <w:bookmarkStart w:id="477" w:name="_Toc36044718"/>
      <w:bookmarkStart w:id="478" w:name="_Toc45216199"/>
      <w:bookmarkStart w:id="479" w:name="_Toc99173901"/>
      <w:r w:rsidRPr="00A5463E">
        <w:t>6.2.5.5.1</w:t>
      </w:r>
      <w:r w:rsidRPr="00A5463E">
        <w:tab/>
        <w:t>General</w:t>
      </w:r>
      <w:bookmarkEnd w:id="476"/>
      <w:bookmarkEnd w:id="477"/>
      <w:bookmarkEnd w:id="478"/>
      <w:bookmarkEnd w:id="479"/>
    </w:p>
    <w:p w14:paraId="3FE23043"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636255FA" w14:textId="77777777" w:rsidR="00A5463E" w:rsidRPr="00A5463E" w:rsidRDefault="00A5463E" w:rsidP="00A5463E">
      <w:r w:rsidRPr="00A5463E">
        <w:t>In this state, the transmission participant can end the reception of RTP media at any time, even before actually receiving any media.</w:t>
      </w:r>
    </w:p>
    <w:p w14:paraId="4E893747" w14:textId="77777777" w:rsidR="00A5463E" w:rsidRPr="00A5463E" w:rsidRDefault="00A5463E" w:rsidP="00A5463E">
      <w:pPr>
        <w:pStyle w:val="Heading5"/>
      </w:pPr>
      <w:bookmarkStart w:id="480" w:name="_Toc20208608"/>
      <w:bookmarkStart w:id="481" w:name="_Toc36044719"/>
      <w:bookmarkStart w:id="482" w:name="_Toc45216200"/>
      <w:bookmarkStart w:id="483" w:name="_Toc99173902"/>
      <w:r w:rsidRPr="00A5463E">
        <w:t>6.2.5.5.2</w:t>
      </w:r>
      <w:r w:rsidRPr="00A5463E">
        <w:tab/>
        <w:t>Receive RTP media packets (R: RTP media)</w:t>
      </w:r>
      <w:bookmarkEnd w:id="480"/>
      <w:bookmarkEnd w:id="481"/>
      <w:bookmarkEnd w:id="482"/>
      <w:bookmarkEnd w:id="483"/>
    </w:p>
    <w:p w14:paraId="011A885F" w14:textId="77777777" w:rsidR="00391F2A" w:rsidRDefault="00A5463E" w:rsidP="00391F2A">
      <w:r w:rsidRPr="00A5463E">
        <w:t>Upon receiving indication from the transmission control server that encoded video is received from the source, the transmission participant:</w:t>
      </w:r>
    </w:p>
    <w:p w14:paraId="71EE555D"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5463E" w:rsidRDefault="00A5463E" w:rsidP="00A5463E">
      <w:pPr>
        <w:pStyle w:val="B1"/>
      </w:pPr>
      <w:r w:rsidRPr="00A5463E">
        <w:t>1.</w:t>
      </w:r>
      <w:r w:rsidRPr="00A5463E">
        <w:tab/>
        <w:t>shall receive the encoded video from the MCVideo server; and</w:t>
      </w:r>
    </w:p>
    <w:p w14:paraId="440FFCF6" w14:textId="77777777" w:rsidR="00A5463E" w:rsidRPr="00A5463E" w:rsidRDefault="00A5463E" w:rsidP="00A5463E">
      <w:pPr>
        <w:pStyle w:val="B1"/>
      </w:pPr>
      <w:r w:rsidRPr="00A5463E">
        <w:t>2.</w:t>
      </w:r>
      <w:r w:rsidRPr="00A5463E">
        <w:tab/>
        <w:t>shall remain in the 'U: has permission to receive' state.</w:t>
      </w:r>
    </w:p>
    <w:p w14:paraId="34683066" w14:textId="77777777" w:rsidR="00A5463E" w:rsidRPr="00A5463E" w:rsidRDefault="00A5463E" w:rsidP="00A5463E">
      <w:pPr>
        <w:pStyle w:val="Heading5"/>
      </w:pPr>
      <w:bookmarkStart w:id="484" w:name="_Toc20208609"/>
      <w:bookmarkStart w:id="485" w:name="_Toc36044720"/>
      <w:bookmarkStart w:id="486" w:name="_Toc45216201"/>
      <w:bookmarkStart w:id="487" w:name="_Toc99173903"/>
      <w:r w:rsidRPr="00A5463E">
        <w:t>6.2.5.5.3</w:t>
      </w:r>
      <w:r w:rsidRPr="00A5463E">
        <w:tab/>
        <w:t xml:space="preserve">Media reception end request message (Click </w:t>
      </w:r>
      <w:r w:rsidR="0091451C">
        <w:rPr>
          <w:lang w:val="en-US"/>
        </w:rPr>
        <w:t>video reception</w:t>
      </w:r>
      <w:r w:rsidRPr="00A5463E">
        <w:t xml:space="preserve"> end button)</w:t>
      </w:r>
      <w:bookmarkEnd w:id="484"/>
      <w:bookmarkEnd w:id="485"/>
      <w:bookmarkEnd w:id="486"/>
      <w:bookmarkEnd w:id="487"/>
    </w:p>
    <w:p w14:paraId="1C159A64" w14:textId="77777777" w:rsidR="00A5463E" w:rsidRPr="00A5463E" w:rsidRDefault="00A5463E" w:rsidP="00A5463E">
      <w:r w:rsidRPr="00A5463E">
        <w:t>Upon receiving an indication from the user to end the RTP media reception, the transmission participant:</w:t>
      </w:r>
    </w:p>
    <w:p w14:paraId="03D09FEF"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759450B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55EA5659"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19FF7F8F"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79CD41A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525C800E"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1A97194" w14:textId="77777777" w:rsidR="00A5463E" w:rsidRPr="00A5463E" w:rsidRDefault="008A00C8" w:rsidP="00A5463E">
      <w:pPr>
        <w:pStyle w:val="B1"/>
      </w:pPr>
      <w:r w:rsidRPr="002364D3">
        <w:t>5</w:t>
      </w:r>
      <w:r w:rsidR="00A5463E" w:rsidRPr="00A5463E">
        <w:t>.</w:t>
      </w:r>
      <w:r w:rsidR="00A5463E" w:rsidRPr="00A5463E">
        <w:tab/>
        <w:t>shall enter the 'U: pending reception release' state.</w:t>
      </w:r>
    </w:p>
    <w:p w14:paraId="1C77021A" w14:textId="77777777" w:rsidR="00A5463E" w:rsidRPr="00A5463E" w:rsidRDefault="00A5463E" w:rsidP="00A5463E">
      <w:pPr>
        <w:pStyle w:val="Heading5"/>
      </w:pPr>
      <w:bookmarkStart w:id="488" w:name="_Toc20208610"/>
      <w:bookmarkStart w:id="489" w:name="_Toc36044721"/>
      <w:bookmarkStart w:id="490" w:name="_Toc45216202"/>
      <w:bookmarkStart w:id="491" w:name="_Toc99173904"/>
      <w:r w:rsidRPr="00A5463E">
        <w:t>6.2.5.5.4</w:t>
      </w:r>
      <w:r w:rsidRPr="00A5463E">
        <w:tab/>
        <w:t>Receive Media reception override notify message (R: Media Rx override notify)</w:t>
      </w:r>
      <w:bookmarkEnd w:id="488"/>
      <w:bookmarkEnd w:id="489"/>
      <w:bookmarkEnd w:id="490"/>
      <w:bookmarkEnd w:id="491"/>
    </w:p>
    <w:p w14:paraId="1C984FED" w14:textId="77777777" w:rsidR="00A5463E" w:rsidRPr="00A5463E" w:rsidRDefault="00A5463E" w:rsidP="00A5463E">
      <w:r w:rsidRPr="00A5463E">
        <w:t>Upon receiving a Media reception override notify message, the transmission participant:</w:t>
      </w:r>
    </w:p>
    <w:p w14:paraId="1A3EFE95" w14:textId="77777777" w:rsidR="00A5463E" w:rsidRPr="00A5463E" w:rsidRDefault="00A5463E" w:rsidP="00A5463E">
      <w:pPr>
        <w:pStyle w:val="B1"/>
      </w:pPr>
      <w:r w:rsidRPr="00A5463E">
        <w:t>1.</w:t>
      </w:r>
      <w:r w:rsidRPr="00A5463E">
        <w:tab/>
        <w:t>shall inform the user that the permission to receive a RTP media is being overriden;</w:t>
      </w:r>
    </w:p>
    <w:p w14:paraId="7DB9588A" w14:textId="77777777" w:rsidR="00A5463E" w:rsidRPr="00A5463E" w:rsidRDefault="00A5463E" w:rsidP="00A5463E">
      <w:pPr>
        <w:pStyle w:val="B1"/>
      </w:pPr>
      <w:r w:rsidRPr="00A5463E">
        <w:lastRenderedPageBreak/>
        <w:t>2.</w:t>
      </w:r>
      <w:r w:rsidRPr="00A5463E">
        <w:tab/>
        <w:t>may give information to the user about the reason for overriding the received RTP media;</w:t>
      </w:r>
    </w:p>
    <w:p w14:paraId="4A86B219"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2C6B4E9D" w14:textId="77777777" w:rsidR="00A5463E" w:rsidRPr="00062123" w:rsidRDefault="00062123" w:rsidP="00062123">
      <w:pPr>
        <w:pStyle w:val="B1"/>
        <w:rPr>
          <w:lang w:val="en-GB"/>
        </w:rPr>
      </w:pPr>
      <w:r w:rsidRPr="00062123">
        <w:rPr>
          <w:lang w:val="en-GB"/>
        </w:rPr>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rPr>
          <w:lang w:val="en-GB"/>
        </w:rPr>
        <w:t xml:space="preserve"> and</w:t>
      </w:r>
    </w:p>
    <w:p w14:paraId="2BB3953C" w14:textId="77777777" w:rsidR="00A5463E" w:rsidRPr="00062123" w:rsidRDefault="00062123" w:rsidP="00062123">
      <w:pPr>
        <w:pStyle w:val="B1"/>
        <w:rPr>
          <w:lang w:val="en-GB"/>
        </w:rPr>
      </w:pPr>
      <w:r w:rsidRPr="00062123">
        <w:rPr>
          <w:lang w:val="en-GB"/>
        </w:rPr>
        <w:t>5</w:t>
      </w:r>
      <w:r w:rsidR="00A5463E" w:rsidRPr="00A5463E">
        <w:t>.</w:t>
      </w:r>
      <w:r w:rsidR="00A5463E" w:rsidRPr="00A5463E">
        <w:tab/>
        <w:t>shall enter the 'U: pending reception release' state</w:t>
      </w:r>
      <w:r w:rsidRPr="00062123">
        <w:rPr>
          <w:lang w:val="en-GB"/>
        </w:rPr>
        <w:t>.</w:t>
      </w:r>
    </w:p>
    <w:p w14:paraId="2370DB1E" w14:textId="77777777" w:rsidR="00A5463E" w:rsidRPr="00A5463E" w:rsidRDefault="00A5463E" w:rsidP="00A5463E">
      <w:pPr>
        <w:pStyle w:val="Heading5"/>
      </w:pPr>
      <w:bookmarkStart w:id="492" w:name="_Toc20208611"/>
      <w:bookmarkStart w:id="493" w:name="_Toc36044722"/>
      <w:bookmarkStart w:id="494" w:name="_Toc45216203"/>
      <w:bookmarkStart w:id="495" w:name="_Toc99173905"/>
      <w:r w:rsidRPr="00A5463E">
        <w:t>6.2.5.5.5</w:t>
      </w:r>
      <w:r w:rsidRPr="00A5463E">
        <w:tab/>
        <w:t>Receive Media reception end request message (R: MRE request)</w:t>
      </w:r>
      <w:bookmarkEnd w:id="492"/>
      <w:bookmarkEnd w:id="493"/>
      <w:bookmarkEnd w:id="494"/>
      <w:bookmarkEnd w:id="495"/>
    </w:p>
    <w:p w14:paraId="3B92C9D7" w14:textId="77777777" w:rsidR="00A5463E" w:rsidRPr="00A5463E" w:rsidRDefault="00A5463E" w:rsidP="00A5463E">
      <w:r w:rsidRPr="00A5463E">
        <w:t>Upon receiving a Media reception end request message, the transmission participant:</w:t>
      </w:r>
    </w:p>
    <w:p w14:paraId="095622F0" w14:textId="45DF37A0" w:rsidR="00391F2A" w:rsidRDefault="00391F2A" w:rsidP="00391F2A">
      <w:pPr>
        <w:pStyle w:val="B1"/>
      </w:pPr>
      <w:r>
        <w:t>1.</w:t>
      </w:r>
      <w:r w:rsidRPr="00500F28">
        <w:tab/>
      </w:r>
      <w:r>
        <w:t xml:space="preserve">if the first bit in the subtype of the Media reception end request message set to "1" (Acknowledgment is required) as described in </w:t>
      </w:r>
      <w:r w:rsidR="00BA1F7C">
        <w:t>clause</w:t>
      </w:r>
      <w:r>
        <w:t> 8.3.2, shall send a Reception control Ack message. The Reception control Ack message:</w:t>
      </w:r>
    </w:p>
    <w:p w14:paraId="4886FEE5"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7DED696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17F0DEC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0E9F0350" w14:textId="77777777" w:rsidR="00A5463E" w:rsidRPr="00A5463E" w:rsidRDefault="00391F2A" w:rsidP="00A5463E">
      <w:pPr>
        <w:pStyle w:val="B1"/>
      </w:pPr>
      <w:r w:rsidRPr="00391F2A">
        <w:rPr>
          <w:lang w:val="en-GB"/>
        </w:rPr>
        <w:t>2</w:t>
      </w:r>
      <w:r w:rsidR="00A5463E" w:rsidRPr="00A5463E">
        <w:t>.</w:t>
      </w:r>
      <w:r w:rsidR="00A5463E" w:rsidRPr="00A5463E">
        <w:tab/>
        <w:t>shall inform the user that the receiving RTP media is being ended;</w:t>
      </w:r>
    </w:p>
    <w:p w14:paraId="054EBC14" w14:textId="77777777" w:rsidR="00A5463E" w:rsidRPr="00A5463E" w:rsidRDefault="00391F2A" w:rsidP="00A5463E">
      <w:pPr>
        <w:pStyle w:val="B1"/>
      </w:pPr>
      <w:r w:rsidRPr="00391F2A">
        <w:rPr>
          <w:lang w:val="en-GB"/>
        </w:rPr>
        <w:t>3</w:t>
      </w:r>
      <w:r w:rsidR="00A5463E" w:rsidRPr="00A5463E">
        <w:t>.</w:t>
      </w:r>
      <w:r w:rsidR="00A5463E" w:rsidRPr="00A5463E">
        <w:tab/>
        <w:t>may give information to the user about the reason for ending the received RTP media;</w:t>
      </w:r>
    </w:p>
    <w:p w14:paraId="3891FE98" w14:textId="77777777" w:rsidR="00A5463E" w:rsidRPr="00A5463E" w:rsidRDefault="00391F2A" w:rsidP="00A5463E">
      <w:pPr>
        <w:pStyle w:val="B1"/>
      </w:pPr>
      <w:r w:rsidRPr="00391F2A">
        <w:rPr>
          <w:lang w:val="en-GB"/>
        </w:rPr>
        <w:t>4</w:t>
      </w:r>
      <w:r w:rsidR="00A5463E" w:rsidRPr="00A5463E">
        <w:t>.</w:t>
      </w:r>
      <w:r w:rsidR="00A5463E" w:rsidRPr="00A5463E">
        <w:tab/>
        <w:t>shall request the MCVideo client to discard any remaining buffered RTP media packets and stop displaying to user;</w:t>
      </w:r>
    </w:p>
    <w:p w14:paraId="53E0D0F4"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72BD0245"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580D04E8"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06820B3B"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45F58CD5" w14:textId="77777777" w:rsidR="00A5463E" w:rsidRPr="009559DD" w:rsidRDefault="00A5463E" w:rsidP="00A5463E">
      <w:pPr>
        <w:pStyle w:val="Heading5"/>
        <w:rPr>
          <w:lang w:val="en-GB"/>
        </w:rPr>
      </w:pPr>
      <w:bookmarkStart w:id="496" w:name="_Toc20208612"/>
      <w:bookmarkStart w:id="497" w:name="_Toc36044723"/>
      <w:bookmarkStart w:id="498" w:name="_Toc45216204"/>
      <w:bookmarkStart w:id="499" w:name="_Toc99173906"/>
      <w:r w:rsidRPr="00A5463E">
        <w:t>6.2.5.5.6</w:t>
      </w:r>
      <w:r w:rsidRPr="00A5463E">
        <w:tab/>
      </w:r>
      <w:r w:rsidR="00391F2A" w:rsidRPr="009559DD">
        <w:rPr>
          <w:lang w:val="en-GB"/>
        </w:rPr>
        <w:t>Void</w:t>
      </w:r>
      <w:bookmarkEnd w:id="496"/>
      <w:bookmarkEnd w:id="497"/>
      <w:bookmarkEnd w:id="498"/>
      <w:bookmarkEnd w:id="499"/>
    </w:p>
    <w:p w14:paraId="78289C45" w14:textId="77777777" w:rsidR="00A5463E" w:rsidRPr="00A5463E" w:rsidRDefault="00A5463E" w:rsidP="00A5463E">
      <w:pPr>
        <w:pStyle w:val="Heading4"/>
      </w:pPr>
      <w:bookmarkStart w:id="500" w:name="_Toc20208613"/>
      <w:bookmarkStart w:id="501" w:name="_Toc36044724"/>
      <w:bookmarkStart w:id="502" w:name="_Toc45216205"/>
      <w:bookmarkStart w:id="503" w:name="_Toc99173907"/>
      <w:r w:rsidRPr="00A5463E">
        <w:t>6.2.5.6</w:t>
      </w:r>
      <w:r w:rsidRPr="00A5463E">
        <w:tab/>
        <w:t>State: 'U: pending reception release'</w:t>
      </w:r>
      <w:bookmarkEnd w:id="500"/>
      <w:bookmarkEnd w:id="501"/>
      <w:bookmarkEnd w:id="502"/>
      <w:bookmarkEnd w:id="503"/>
    </w:p>
    <w:p w14:paraId="48FFFB8D" w14:textId="77777777" w:rsidR="00A5463E" w:rsidRPr="00A5463E" w:rsidRDefault="00A5463E" w:rsidP="00A5463E">
      <w:pPr>
        <w:pStyle w:val="Heading5"/>
      </w:pPr>
      <w:bookmarkStart w:id="504" w:name="_Toc20208614"/>
      <w:bookmarkStart w:id="505" w:name="_Toc36044725"/>
      <w:bookmarkStart w:id="506" w:name="_Toc45216206"/>
      <w:bookmarkStart w:id="507" w:name="_Toc99173908"/>
      <w:r w:rsidRPr="00A5463E">
        <w:t>6.2.5.6.1</w:t>
      </w:r>
      <w:r w:rsidRPr="00A5463E">
        <w:tab/>
        <w:t>General</w:t>
      </w:r>
      <w:bookmarkEnd w:id="504"/>
      <w:bookmarkEnd w:id="505"/>
      <w:bookmarkEnd w:id="506"/>
      <w:bookmarkEnd w:id="507"/>
    </w:p>
    <w:p w14:paraId="1F622D10"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14677450" w14:textId="77777777" w:rsidR="00A5463E" w:rsidRPr="00A5463E" w:rsidRDefault="00A5463E" w:rsidP="00A5463E">
      <w:r w:rsidRPr="00A5463E">
        <w:t xml:space="preserve">Timer </w:t>
      </w:r>
      <w:r w:rsidR="00490E78">
        <w:t>T104</w:t>
      </w:r>
      <w:r w:rsidRPr="00A5463E">
        <w:t xml:space="preserve"> (Receive Media Release) is running in this state.</w:t>
      </w:r>
    </w:p>
    <w:p w14:paraId="5FE5EF10" w14:textId="77777777" w:rsidR="00A5463E" w:rsidRPr="00A5463E" w:rsidRDefault="00A5463E" w:rsidP="00A5463E">
      <w:pPr>
        <w:pStyle w:val="Heading5"/>
      </w:pPr>
      <w:bookmarkStart w:id="508" w:name="_Toc20208615"/>
      <w:bookmarkStart w:id="509" w:name="_Toc36044726"/>
      <w:bookmarkStart w:id="510" w:name="_Toc45216207"/>
      <w:bookmarkStart w:id="511" w:name="_Toc99173909"/>
      <w:r w:rsidRPr="00A5463E">
        <w:t>6.2.5.6.2</w:t>
      </w:r>
      <w:r w:rsidRPr="00A5463E">
        <w:tab/>
        <w:t xml:space="preserve">Timer </w:t>
      </w:r>
      <w:r w:rsidR="00490E78">
        <w:t>T104</w:t>
      </w:r>
      <w:r w:rsidRPr="00A5463E">
        <w:t xml:space="preserve"> (Receive Media Release) expired</w:t>
      </w:r>
      <w:bookmarkEnd w:id="508"/>
      <w:bookmarkEnd w:id="509"/>
      <w:bookmarkEnd w:id="510"/>
      <w:bookmarkEnd w:id="511"/>
    </w:p>
    <w:p w14:paraId="1311160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186BC86" w14:textId="77777777" w:rsidR="00A5463E" w:rsidRPr="00A5463E" w:rsidRDefault="00A5463E" w:rsidP="00A5463E">
      <w:pPr>
        <w:pStyle w:val="B1"/>
      </w:pPr>
      <w:r w:rsidRPr="00A5463E">
        <w:t>1.</w:t>
      </w:r>
      <w:r w:rsidRPr="00A5463E">
        <w:tab/>
        <w:t>shall send a MRE request message towards the transmission control server;</w:t>
      </w:r>
    </w:p>
    <w:p w14:paraId="78FB1A12"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542429FC" w14:textId="77777777" w:rsidR="00A5463E" w:rsidRPr="00A5463E" w:rsidRDefault="00A5463E" w:rsidP="00A5463E">
      <w:pPr>
        <w:pStyle w:val="B1"/>
      </w:pPr>
      <w:r w:rsidRPr="00A5463E">
        <w:t>3.</w:t>
      </w:r>
      <w:r w:rsidRPr="00A5463E">
        <w:tab/>
        <w:t>shall remain in state 'U: pending reception release'.</w:t>
      </w:r>
    </w:p>
    <w:p w14:paraId="0A6B95B9" w14:textId="77777777" w:rsidR="00A5463E" w:rsidRPr="00A5463E" w:rsidRDefault="00A5463E" w:rsidP="00A5463E">
      <w:pPr>
        <w:pStyle w:val="Heading5"/>
      </w:pPr>
      <w:bookmarkStart w:id="512" w:name="_Toc20208616"/>
      <w:bookmarkStart w:id="513" w:name="_Toc36044727"/>
      <w:bookmarkStart w:id="514" w:name="_Toc45216208"/>
      <w:bookmarkStart w:id="515" w:name="_Toc99173910"/>
      <w:r w:rsidRPr="00A5463E">
        <w:lastRenderedPageBreak/>
        <w:t>6.2.5.6.3</w:t>
      </w:r>
      <w:r w:rsidRPr="00A5463E">
        <w:tab/>
        <w:t xml:space="preserve">Timer </w:t>
      </w:r>
      <w:r w:rsidR="00490E78">
        <w:t>T104</w:t>
      </w:r>
      <w:r w:rsidRPr="00A5463E">
        <w:t xml:space="preserve"> (Receive media release) expired N times</w:t>
      </w:r>
      <w:bookmarkEnd w:id="512"/>
      <w:bookmarkEnd w:id="513"/>
      <w:bookmarkEnd w:id="514"/>
      <w:bookmarkEnd w:id="515"/>
    </w:p>
    <w:p w14:paraId="5C5B8045"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3D54BB6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76A5F3D8" w14:textId="77777777" w:rsidR="00A5463E" w:rsidRPr="00A5463E" w:rsidRDefault="00A5463E" w:rsidP="00A5463E">
      <w:pPr>
        <w:pStyle w:val="Heading5"/>
      </w:pPr>
      <w:bookmarkStart w:id="516" w:name="_Toc20208617"/>
      <w:bookmarkStart w:id="517" w:name="_Toc36044728"/>
      <w:bookmarkStart w:id="518" w:name="_Toc45216209"/>
      <w:bookmarkStart w:id="519" w:name="_Toc99173911"/>
      <w:r w:rsidRPr="00A5463E">
        <w:t>6.2.5.6.4</w:t>
      </w:r>
      <w:r w:rsidRPr="00A5463E">
        <w:tab/>
        <w:t>Receive Media Reception End Response message (R: MRE response)</w:t>
      </w:r>
      <w:bookmarkEnd w:id="516"/>
      <w:bookmarkEnd w:id="517"/>
      <w:bookmarkEnd w:id="518"/>
      <w:bookmarkEnd w:id="519"/>
    </w:p>
    <w:p w14:paraId="5788A3B9" w14:textId="77777777" w:rsidR="00A5463E" w:rsidRPr="00A5463E" w:rsidRDefault="00A5463E" w:rsidP="00A5463E">
      <w:r w:rsidRPr="00A5463E">
        <w:t>Upon receiving a MRE response message, the transmission participant:</w:t>
      </w:r>
    </w:p>
    <w:p w14:paraId="2FFDCC98" w14:textId="202A96A6"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 xml:space="preserve">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69EBBA3"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02911C95" w14:textId="77777777" w:rsidR="00A5463E" w:rsidRPr="00A5463E" w:rsidRDefault="00A5463E" w:rsidP="00A5463E">
      <w:pPr>
        <w:pStyle w:val="B2"/>
      </w:pPr>
      <w:r w:rsidRPr="00A5463E">
        <w:t>b.</w:t>
      </w:r>
      <w:r w:rsidRPr="00A5463E">
        <w:tab/>
        <w:t>shall include the Source field set to '0' (the transmission participant is the source);</w:t>
      </w:r>
    </w:p>
    <w:p w14:paraId="140234BB" w14:textId="77777777" w:rsidR="00A5463E" w:rsidRPr="00A5463E" w:rsidRDefault="00A5463E" w:rsidP="00A5463E">
      <w:pPr>
        <w:pStyle w:val="B1"/>
      </w:pPr>
      <w:r w:rsidRPr="00A5463E">
        <w:t>2.</w:t>
      </w:r>
      <w:r w:rsidRPr="00A5463E">
        <w:tab/>
        <w:t>may provide a Media reception end notification to the MCVideo user;</w:t>
      </w:r>
    </w:p>
    <w:p w14:paraId="33ADB10B"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96DCBF0"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743580F7"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43A16836" w14:textId="77777777" w:rsidR="00A5463E" w:rsidRPr="00A5463E" w:rsidRDefault="00A5463E" w:rsidP="00A5463E">
      <w:pPr>
        <w:pStyle w:val="Heading5"/>
      </w:pPr>
      <w:bookmarkStart w:id="520" w:name="_Toc20208618"/>
      <w:bookmarkStart w:id="521" w:name="_Toc36044729"/>
      <w:bookmarkStart w:id="522" w:name="_Toc45216210"/>
      <w:bookmarkStart w:id="523" w:name="_Toc99173912"/>
      <w:r w:rsidRPr="00A5463E">
        <w:t>6.2.5.6.5</w:t>
      </w:r>
      <w:r w:rsidRPr="00A5463E">
        <w:tab/>
      </w:r>
      <w:r w:rsidR="00391F2A">
        <w:t>Void</w:t>
      </w:r>
      <w:bookmarkEnd w:id="520"/>
      <w:bookmarkEnd w:id="521"/>
      <w:bookmarkEnd w:id="522"/>
      <w:bookmarkEnd w:id="523"/>
    </w:p>
    <w:p w14:paraId="2227A96C" w14:textId="77777777" w:rsidR="00A5463E" w:rsidRPr="00A5463E" w:rsidRDefault="00A5463E" w:rsidP="00A5463E">
      <w:pPr>
        <w:pStyle w:val="Heading4"/>
      </w:pPr>
      <w:bookmarkStart w:id="524" w:name="_Toc20208619"/>
      <w:bookmarkStart w:id="525" w:name="_Toc36044730"/>
      <w:bookmarkStart w:id="526" w:name="_Toc45216211"/>
      <w:bookmarkStart w:id="527" w:name="_Toc99173913"/>
      <w:r w:rsidRPr="00A5463E">
        <w:t>6.2.5.7</w:t>
      </w:r>
      <w:r w:rsidRPr="00A5463E">
        <w:tab/>
      </w:r>
      <w:r w:rsidR="008A00C8" w:rsidRPr="002364D3">
        <w:rPr>
          <w:lang w:val="en-IN"/>
        </w:rPr>
        <w:t>Void</w:t>
      </w:r>
      <w:bookmarkEnd w:id="524"/>
      <w:bookmarkEnd w:id="525"/>
      <w:bookmarkEnd w:id="526"/>
      <w:bookmarkEnd w:id="527"/>
    </w:p>
    <w:p w14:paraId="669B6AD9" w14:textId="77777777" w:rsidR="00A5463E" w:rsidRPr="00A5463E" w:rsidRDefault="00A5463E" w:rsidP="00A5463E">
      <w:pPr>
        <w:pStyle w:val="Heading5"/>
      </w:pPr>
      <w:bookmarkStart w:id="528" w:name="_Toc20208620"/>
      <w:bookmarkStart w:id="529" w:name="_Toc36044731"/>
      <w:bookmarkStart w:id="530" w:name="_Toc45216212"/>
      <w:bookmarkStart w:id="531" w:name="_Toc99173914"/>
      <w:r w:rsidRPr="00A5463E">
        <w:t>6.2.5.7.1</w:t>
      </w:r>
      <w:r w:rsidRPr="00A5463E">
        <w:tab/>
      </w:r>
      <w:r w:rsidR="008A00C8" w:rsidRPr="002364D3">
        <w:rPr>
          <w:lang w:val="en-IN"/>
        </w:rPr>
        <w:t>Void</w:t>
      </w:r>
      <w:bookmarkEnd w:id="528"/>
      <w:bookmarkEnd w:id="529"/>
      <w:bookmarkEnd w:id="530"/>
      <w:bookmarkEnd w:id="531"/>
    </w:p>
    <w:p w14:paraId="735F0622" w14:textId="77777777" w:rsidR="00A5463E" w:rsidRPr="00A5463E" w:rsidRDefault="00A5463E" w:rsidP="00A5463E">
      <w:pPr>
        <w:pStyle w:val="Heading5"/>
      </w:pPr>
      <w:bookmarkStart w:id="532" w:name="_Toc20208621"/>
      <w:bookmarkStart w:id="533" w:name="_Toc36044732"/>
      <w:bookmarkStart w:id="534" w:name="_Toc45216213"/>
      <w:bookmarkStart w:id="535" w:name="_Toc99173915"/>
      <w:r w:rsidRPr="00A5463E">
        <w:t>6.2.5.7.2</w:t>
      </w:r>
      <w:r w:rsidRPr="00A5463E">
        <w:tab/>
      </w:r>
      <w:r w:rsidR="008A00C8" w:rsidRPr="002364D3">
        <w:rPr>
          <w:lang w:val="en-IN"/>
        </w:rPr>
        <w:t>Void</w:t>
      </w:r>
      <w:bookmarkEnd w:id="532"/>
      <w:bookmarkEnd w:id="533"/>
      <w:bookmarkEnd w:id="534"/>
      <w:bookmarkEnd w:id="535"/>
    </w:p>
    <w:p w14:paraId="1F7B377F" w14:textId="77777777" w:rsidR="00A5463E" w:rsidRPr="00A5463E" w:rsidRDefault="00A5463E" w:rsidP="00A5463E">
      <w:pPr>
        <w:pStyle w:val="Heading5"/>
      </w:pPr>
      <w:bookmarkStart w:id="536" w:name="_Toc20208622"/>
      <w:bookmarkStart w:id="537" w:name="_Toc36044733"/>
      <w:bookmarkStart w:id="538" w:name="_Toc45216214"/>
      <w:bookmarkStart w:id="539" w:name="_Toc99173916"/>
      <w:r w:rsidRPr="00A5463E">
        <w:t>6.2.5.7.3</w:t>
      </w:r>
      <w:r w:rsidRPr="00A5463E">
        <w:tab/>
      </w:r>
      <w:r w:rsidR="008A00C8" w:rsidRPr="002364D3">
        <w:rPr>
          <w:lang w:val="en-IN"/>
        </w:rPr>
        <w:t>Void</w:t>
      </w:r>
      <w:bookmarkEnd w:id="536"/>
      <w:bookmarkEnd w:id="537"/>
      <w:bookmarkEnd w:id="538"/>
      <w:bookmarkEnd w:id="539"/>
    </w:p>
    <w:p w14:paraId="550CC167" w14:textId="77777777" w:rsidR="00391F2A" w:rsidRPr="00CE7B99" w:rsidRDefault="00391F2A" w:rsidP="00391F2A">
      <w:pPr>
        <w:pStyle w:val="Heading5"/>
        <w:rPr>
          <w:szCs w:val="22"/>
          <w:lang w:val="en-GB" w:eastAsia="zh-CN"/>
        </w:rPr>
      </w:pPr>
      <w:bookmarkStart w:id="540" w:name="_Toc20208623"/>
      <w:bookmarkStart w:id="541" w:name="_Toc36044734"/>
      <w:bookmarkStart w:id="542" w:name="_Toc45216215"/>
      <w:bookmarkStart w:id="543" w:name="_Toc99173917"/>
      <w:r w:rsidRPr="00450350">
        <w:t>6.2.5.7.4</w:t>
      </w:r>
      <w:r w:rsidRPr="00450350">
        <w:tab/>
      </w:r>
      <w:r w:rsidR="008A00C8" w:rsidRPr="00CE7B99">
        <w:rPr>
          <w:lang w:val="en-GB"/>
        </w:rPr>
        <w:t>Void</w:t>
      </w:r>
      <w:bookmarkEnd w:id="540"/>
      <w:bookmarkEnd w:id="541"/>
      <w:bookmarkEnd w:id="542"/>
      <w:bookmarkEnd w:id="543"/>
    </w:p>
    <w:p w14:paraId="65646415" w14:textId="77777777" w:rsidR="008A00C8" w:rsidRPr="002364D3" w:rsidRDefault="008A00C8" w:rsidP="008A00C8">
      <w:pPr>
        <w:pStyle w:val="Heading4"/>
        <w:rPr>
          <w:lang w:val="en-IN"/>
        </w:rPr>
      </w:pPr>
      <w:bookmarkStart w:id="544" w:name="_Toc20208624"/>
      <w:bookmarkStart w:id="545" w:name="_Toc36044735"/>
      <w:bookmarkStart w:id="546" w:name="_Toc45216216"/>
      <w:bookmarkStart w:id="547" w:name="_Toc99173918"/>
      <w:r w:rsidRPr="002364D3">
        <w:rPr>
          <w:lang w:val="en-IN"/>
        </w:rPr>
        <w:t>6.2.5.8</w:t>
      </w:r>
      <w:r w:rsidRPr="002364D3">
        <w:rPr>
          <w:lang w:val="en-IN"/>
        </w:rPr>
        <w:tab/>
        <w:t>State: 'U: terminated'</w:t>
      </w:r>
      <w:bookmarkEnd w:id="544"/>
      <w:bookmarkEnd w:id="545"/>
      <w:bookmarkEnd w:id="546"/>
      <w:bookmarkEnd w:id="547"/>
    </w:p>
    <w:p w14:paraId="57606766" w14:textId="77777777" w:rsidR="008A00C8" w:rsidRPr="002364D3" w:rsidRDefault="008A00C8" w:rsidP="008A00C8">
      <w:pPr>
        <w:pStyle w:val="Heading5"/>
        <w:rPr>
          <w:lang w:val="en-IN"/>
        </w:rPr>
      </w:pPr>
      <w:bookmarkStart w:id="548" w:name="_Toc20208625"/>
      <w:bookmarkStart w:id="549" w:name="_Toc36044736"/>
      <w:bookmarkStart w:id="550" w:name="_Toc45216217"/>
      <w:bookmarkStart w:id="551" w:name="_Toc99173919"/>
      <w:r w:rsidRPr="002364D3">
        <w:rPr>
          <w:lang w:val="en-IN"/>
        </w:rPr>
        <w:t>6.2.5.8.1</w:t>
      </w:r>
      <w:r w:rsidRPr="002364D3">
        <w:rPr>
          <w:lang w:val="en-IN"/>
        </w:rPr>
        <w:tab/>
        <w:t>General</w:t>
      </w:r>
      <w:bookmarkEnd w:id="548"/>
      <w:bookmarkEnd w:id="549"/>
      <w:bookmarkEnd w:id="550"/>
      <w:bookmarkEnd w:id="551"/>
    </w:p>
    <w:p w14:paraId="286B91DE"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41C7B502" w14:textId="77777777" w:rsidR="008A00C8" w:rsidRPr="002364D3" w:rsidRDefault="008A00C8" w:rsidP="008A00C8">
      <w:pPr>
        <w:pStyle w:val="B1"/>
      </w:pPr>
      <w:r w:rsidRPr="002364D3">
        <w:t>1.</w:t>
      </w:r>
      <w:r w:rsidRPr="002364D3">
        <w:tab/>
        <w:t>shall delete the instance of this basic reception control state machine</w:t>
      </w:r>
      <w:r>
        <w:t>; and</w:t>
      </w:r>
    </w:p>
    <w:p w14:paraId="2577F2E2" w14:textId="77777777" w:rsidR="008A00C8" w:rsidRPr="002364D3" w:rsidRDefault="008A00C8" w:rsidP="008A00C8">
      <w:pPr>
        <w:pStyle w:val="B1"/>
      </w:pPr>
      <w:r w:rsidRPr="002364D3">
        <w:t>2.</w:t>
      </w:r>
      <w:r w:rsidRPr="002364D3">
        <w:tab/>
        <w:t>if the session was initiated as a broadcast group call,</w:t>
      </w:r>
      <w:r w:rsidRPr="001D18D3">
        <w:rPr>
          <w:lang w:val="en-GB"/>
        </w:rPr>
        <w:t xml:space="preserve"> </w:t>
      </w:r>
      <w:r w:rsidRPr="002364D3">
        <w:t>shall indicate to the 'Transmission participant state transition diagram for general reception control operation' state machine to move to 'Call releasing' state.</w:t>
      </w:r>
    </w:p>
    <w:p w14:paraId="05AD83D3" w14:textId="77777777" w:rsidR="008A00C8" w:rsidRPr="002364D3" w:rsidRDefault="008A00C8" w:rsidP="008A00C8">
      <w:pPr>
        <w:pStyle w:val="Heading4"/>
        <w:rPr>
          <w:lang w:val="en-IN"/>
        </w:rPr>
      </w:pPr>
      <w:bookmarkStart w:id="552" w:name="_Toc20208626"/>
      <w:bookmarkStart w:id="553" w:name="_Toc36044737"/>
      <w:bookmarkStart w:id="554" w:name="_Toc45216218"/>
      <w:bookmarkStart w:id="555" w:name="_Toc99173920"/>
      <w:r w:rsidRPr="002364D3">
        <w:rPr>
          <w:lang w:val="en-IN"/>
        </w:rPr>
        <w:t>6.2.5.9</w:t>
      </w:r>
      <w:r w:rsidRPr="002364D3">
        <w:rPr>
          <w:lang w:val="en-IN"/>
        </w:rPr>
        <w:tab/>
        <w:t>State: 'Call releasing'</w:t>
      </w:r>
      <w:bookmarkEnd w:id="552"/>
      <w:bookmarkEnd w:id="553"/>
      <w:bookmarkEnd w:id="554"/>
      <w:bookmarkEnd w:id="555"/>
    </w:p>
    <w:p w14:paraId="6CA6E036" w14:textId="77777777" w:rsidR="008A00C8" w:rsidRPr="002364D3" w:rsidRDefault="008A00C8" w:rsidP="008A00C8">
      <w:pPr>
        <w:pStyle w:val="Heading5"/>
        <w:rPr>
          <w:lang w:val="en-IN"/>
        </w:rPr>
      </w:pPr>
      <w:bookmarkStart w:id="556" w:name="_Toc20208627"/>
      <w:bookmarkStart w:id="557" w:name="_Toc36044738"/>
      <w:bookmarkStart w:id="558" w:name="_Toc45216219"/>
      <w:bookmarkStart w:id="559" w:name="_Toc99173921"/>
      <w:r w:rsidRPr="002364D3">
        <w:rPr>
          <w:lang w:val="en-IN"/>
        </w:rPr>
        <w:t>6.2.5.9.1</w:t>
      </w:r>
      <w:r w:rsidRPr="002364D3">
        <w:rPr>
          <w:lang w:val="en-IN"/>
        </w:rPr>
        <w:tab/>
        <w:t>General</w:t>
      </w:r>
      <w:bookmarkEnd w:id="556"/>
      <w:bookmarkEnd w:id="557"/>
      <w:bookmarkEnd w:id="558"/>
      <w:bookmarkEnd w:id="559"/>
    </w:p>
    <w:p w14:paraId="58F4580C"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2364D3" w:rsidRDefault="008A00C8" w:rsidP="008A00C8">
      <w:pPr>
        <w:pStyle w:val="Heading5"/>
        <w:rPr>
          <w:lang w:val="en-IN"/>
        </w:rPr>
      </w:pPr>
      <w:bookmarkStart w:id="560" w:name="_Toc20208628"/>
      <w:bookmarkStart w:id="561" w:name="_Toc36044739"/>
      <w:bookmarkStart w:id="562" w:name="_Toc45216220"/>
      <w:bookmarkStart w:id="563" w:name="_Toc99173922"/>
      <w:r w:rsidRPr="002364D3">
        <w:rPr>
          <w:lang w:val="en-IN"/>
        </w:rPr>
        <w:lastRenderedPageBreak/>
        <w:t>6.2.5.9.2</w:t>
      </w:r>
      <w:r w:rsidRPr="002364D3">
        <w:rPr>
          <w:lang w:val="en-IN"/>
        </w:rPr>
        <w:tab/>
        <w:t>Receive MCVideo call release – step 2 (R: MCVideo call release - 2)</w:t>
      </w:r>
      <w:bookmarkEnd w:id="560"/>
      <w:bookmarkEnd w:id="561"/>
      <w:bookmarkEnd w:id="562"/>
      <w:bookmarkEnd w:id="563"/>
    </w:p>
    <w:p w14:paraId="054E28FD"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2287369F" w14:textId="77777777" w:rsidR="008A00C8" w:rsidRPr="002364D3" w:rsidRDefault="008A00C8" w:rsidP="008A00C8">
      <w:pPr>
        <w:pStyle w:val="B1"/>
      </w:pPr>
      <w:r w:rsidRPr="002364D3">
        <w:t>1.</w:t>
      </w:r>
      <w:r w:rsidRPr="002364D3">
        <w:tab/>
        <w:t>shall release all resources including any running timers associated with the MCVideo call;</w:t>
      </w:r>
    </w:p>
    <w:p w14:paraId="38473AE4"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1FAB2176"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032F5D2D" w14:textId="77777777" w:rsidR="00EB0795" w:rsidRPr="00A5463E" w:rsidRDefault="00EB0795" w:rsidP="00EB0795">
      <w:pPr>
        <w:pStyle w:val="Heading2"/>
      </w:pPr>
      <w:bookmarkStart w:id="564" w:name="_Toc20208629"/>
      <w:bookmarkStart w:id="565" w:name="_Toc36044740"/>
      <w:bookmarkStart w:id="566" w:name="_Toc45216221"/>
      <w:bookmarkStart w:id="567" w:name="_Toc99173923"/>
      <w:r w:rsidRPr="00A5463E">
        <w:t>6.3</w:t>
      </w:r>
      <w:r w:rsidRPr="00A5463E">
        <w:tab/>
        <w:t>Transmission control server procedures</w:t>
      </w:r>
      <w:bookmarkEnd w:id="564"/>
      <w:bookmarkEnd w:id="565"/>
      <w:bookmarkEnd w:id="566"/>
      <w:bookmarkEnd w:id="567"/>
    </w:p>
    <w:p w14:paraId="4B162864" w14:textId="77777777" w:rsidR="00EB0795" w:rsidRPr="00A5463E" w:rsidRDefault="00EB0795" w:rsidP="00EB0795">
      <w:pPr>
        <w:pStyle w:val="Heading3"/>
      </w:pPr>
      <w:bookmarkStart w:id="568" w:name="_Toc20208630"/>
      <w:bookmarkStart w:id="569" w:name="_Toc36044741"/>
      <w:bookmarkStart w:id="570" w:name="_Toc45216222"/>
      <w:bookmarkStart w:id="571" w:name="_Toc99173924"/>
      <w:r w:rsidRPr="00A5463E">
        <w:t>6.3.1</w:t>
      </w:r>
      <w:r w:rsidRPr="00A5463E">
        <w:tab/>
        <w:t>General</w:t>
      </w:r>
      <w:bookmarkEnd w:id="568"/>
      <w:bookmarkEnd w:id="569"/>
      <w:bookmarkEnd w:id="570"/>
      <w:bookmarkEnd w:id="571"/>
    </w:p>
    <w:p w14:paraId="2C186224" w14:textId="64C01212" w:rsidR="00EB0795" w:rsidRPr="00A5463E" w:rsidRDefault="00EB0795" w:rsidP="00EB0795">
      <w:r w:rsidRPr="00A5463E">
        <w:t xml:space="preserve">The transmission control server arbitration logic in the transmission control server shall support the procedures in </w:t>
      </w:r>
      <w:r w:rsidR="00BA1F7C">
        <w:t>clause</w:t>
      </w:r>
      <w:r w:rsidRPr="00A5463E">
        <w:t xml:space="preserve">s 6.3.2 and 6.3.3 and shall behave according to the transmission control server state transition diagram for 'general transmission control operation' in </w:t>
      </w:r>
      <w:r w:rsidR="00BA1F7C">
        <w:t>clause</w:t>
      </w:r>
      <w:r w:rsidRPr="00A5463E">
        <w:t> 6.3.4.</w:t>
      </w:r>
    </w:p>
    <w:p w14:paraId="3E79D971" w14:textId="18DA2849" w:rsidR="00EB0795" w:rsidRDefault="00EB0795" w:rsidP="00EB0795">
      <w:r w:rsidRPr="00A5463E">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t>clause</w:t>
      </w:r>
      <w:r w:rsidRPr="00A5463E">
        <w:t> 6.3.5.</w:t>
      </w:r>
    </w:p>
    <w:p w14:paraId="6397A023" w14:textId="765A2DA0"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w:t>
      </w:r>
      <w:r w:rsidR="00BA1F7C">
        <w:t>clause</w:t>
      </w:r>
      <w:r w:rsidRPr="000B4518">
        <w:t xml:space="preserve">s 6.3.2 and 6.3.3 and shall behave according to the </w:t>
      </w:r>
      <w:r>
        <w:t>reception control</w:t>
      </w:r>
      <w:r w:rsidRPr="000B4518">
        <w:t xml:space="preserve"> server state transition diagram for 'general </w:t>
      </w:r>
      <w:r>
        <w:t>reception control</w:t>
      </w:r>
      <w:r w:rsidRPr="000B4518">
        <w:t xml:space="preserve"> operation' in </w:t>
      </w:r>
      <w:r w:rsidR="00BA1F7C">
        <w:t>clause</w:t>
      </w:r>
      <w:r w:rsidRPr="000B4518">
        <w:t> 6.3.</w:t>
      </w:r>
      <w:r>
        <w:t>6</w:t>
      </w:r>
      <w:r w:rsidRPr="000B4518">
        <w:t>.</w:t>
      </w:r>
    </w:p>
    <w:p w14:paraId="4AE7419F" w14:textId="0509ED8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xml:space="preserve">' as specified in </w:t>
      </w:r>
      <w:r w:rsidR="00BA1F7C">
        <w:t>clause</w:t>
      </w:r>
      <w:r w:rsidRPr="000B4518">
        <w:t> 6.3.</w:t>
      </w:r>
      <w:r>
        <w:t>7</w:t>
      </w:r>
      <w:r w:rsidRPr="000B4518">
        <w:t>.</w:t>
      </w:r>
    </w:p>
    <w:p w14:paraId="24CD419D" w14:textId="77777777" w:rsidR="00EB0795" w:rsidRPr="00A5463E" w:rsidRDefault="00EB0795" w:rsidP="00EB0795">
      <w:pPr>
        <w:pStyle w:val="Heading3"/>
      </w:pPr>
      <w:bookmarkStart w:id="572" w:name="_Toc20208631"/>
      <w:bookmarkStart w:id="573" w:name="_Toc36044742"/>
      <w:bookmarkStart w:id="574" w:name="_Toc45216223"/>
      <w:bookmarkStart w:id="575" w:name="_Toc99173925"/>
      <w:r w:rsidRPr="00A5463E">
        <w:t>6.3.2</w:t>
      </w:r>
      <w:r w:rsidRPr="00A5463E">
        <w:tab/>
        <w:t>Controlling MCVideo function procedures at MCVideo call initialization</w:t>
      </w:r>
      <w:bookmarkEnd w:id="572"/>
      <w:bookmarkEnd w:id="573"/>
      <w:bookmarkEnd w:id="574"/>
      <w:bookmarkEnd w:id="575"/>
    </w:p>
    <w:p w14:paraId="715AD722" w14:textId="77777777" w:rsidR="00EB0795" w:rsidRPr="00A5463E" w:rsidRDefault="00EB0795" w:rsidP="00EB0795">
      <w:pPr>
        <w:pStyle w:val="Heading4"/>
      </w:pPr>
      <w:bookmarkStart w:id="576" w:name="_Toc20208632"/>
      <w:bookmarkStart w:id="577" w:name="_Toc36044743"/>
      <w:bookmarkStart w:id="578" w:name="_Toc45216224"/>
      <w:bookmarkStart w:id="579" w:name="_Toc99173926"/>
      <w:r w:rsidRPr="00A5463E">
        <w:t>6.3.2.1</w:t>
      </w:r>
      <w:r w:rsidRPr="00A5463E">
        <w:tab/>
        <w:t>General</w:t>
      </w:r>
      <w:bookmarkEnd w:id="576"/>
      <w:bookmarkEnd w:id="577"/>
      <w:bookmarkEnd w:id="578"/>
      <w:bookmarkEnd w:id="579"/>
    </w:p>
    <w:p w14:paraId="44FC2EE9" w14:textId="76F5768D" w:rsidR="00EB0795" w:rsidRPr="00A5463E" w:rsidRDefault="00EB0795" w:rsidP="00EB0795">
      <w:pPr>
        <w:rPr>
          <w:lang w:eastAsia="x-none"/>
        </w:rPr>
      </w:pPr>
      <w:r w:rsidRPr="00A5463E">
        <w:rPr>
          <w:lang w:eastAsia="x-none"/>
        </w:rPr>
        <w:t xml:space="preserve">The </w:t>
      </w:r>
      <w:r w:rsidR="00BA1F7C">
        <w:rPr>
          <w:lang w:eastAsia="x-none"/>
        </w:rPr>
        <w:t>clause</w:t>
      </w:r>
      <w:r w:rsidRPr="00A5463E">
        <w:rPr>
          <w:lang w:eastAsia="x-none"/>
        </w:rPr>
        <w:t> 6.3.2.2 describes the initial procedures when a new SIP session is establishing a group session or a private session with transmission control.</w:t>
      </w:r>
    </w:p>
    <w:p w14:paraId="19A0685B" w14:textId="77777777" w:rsidR="00EB0795" w:rsidRPr="00A5463E" w:rsidRDefault="00EB0795" w:rsidP="00EB0795">
      <w:pPr>
        <w:pStyle w:val="Heading4"/>
      </w:pPr>
      <w:bookmarkStart w:id="580" w:name="_Toc20208633"/>
      <w:bookmarkStart w:id="581" w:name="_Toc36044744"/>
      <w:bookmarkStart w:id="582" w:name="_Toc45216225"/>
      <w:bookmarkStart w:id="583" w:name="_Toc99173927"/>
      <w:r w:rsidRPr="00A5463E">
        <w:t>6.3.2.2</w:t>
      </w:r>
      <w:r w:rsidRPr="00A5463E">
        <w:tab/>
        <w:t>Initial procedures</w:t>
      </w:r>
      <w:bookmarkEnd w:id="580"/>
      <w:bookmarkEnd w:id="581"/>
      <w:bookmarkEnd w:id="582"/>
      <w:bookmarkEnd w:id="583"/>
    </w:p>
    <w:p w14:paraId="39D01804"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7F362AB0"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5C10AEF3" w14:textId="77777777" w:rsidR="00880EBB" w:rsidRPr="00A5463E" w:rsidRDefault="00880EBB" w:rsidP="00880EBB">
      <w:r w:rsidRPr="00A5463E">
        <w:t xml:space="preserve">When an MCVideo call is established a new instance of the transmission control server state machine for 'general </w:t>
      </w:r>
      <w:r>
        <w:t>reception</w:t>
      </w:r>
      <w:r w:rsidRPr="00A5463E">
        <w:t xml:space="preserve"> control operation' is created.</w:t>
      </w:r>
    </w:p>
    <w:p w14:paraId="07149ACA" w14:textId="77777777" w:rsidR="00880EBB" w:rsidRPr="00A5463E" w:rsidRDefault="00880EBB" w:rsidP="00880EBB">
      <w:r w:rsidRPr="00A5463E">
        <w:t xml:space="preserve">For each MCVideo client added to the MCVideo call, a new instance of the transmission control server state machine for 'basic </w:t>
      </w:r>
      <w:r>
        <w:t>reception</w:t>
      </w:r>
      <w:r w:rsidRPr="00A5463E">
        <w:t xml:space="preserve"> control operation towards the transmission participant' is added.</w:t>
      </w:r>
    </w:p>
    <w:p w14:paraId="3C82EA2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A5463E" w:rsidRDefault="00EB0795" w:rsidP="00EB0795">
      <w:r w:rsidRPr="00A5463E">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A5463E" w:rsidRDefault="00EB0795" w:rsidP="00EB0795">
      <w:r w:rsidRPr="00A5463E">
        <w:lastRenderedPageBreak/>
        <w:t>The permission to send media to the inviting MCVideo client due to implicit transmission control request is applicable to both confirmed indication and unconfirmed indication.</w:t>
      </w:r>
    </w:p>
    <w:p w14:paraId="11DCE01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618CFDFC"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3FFF656"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3D9A4125"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3057C950" w:rsidR="00EB0795" w:rsidRPr="00A5463E" w:rsidRDefault="00EB0795" w:rsidP="00EB0795">
      <w:pPr>
        <w:pStyle w:val="NO"/>
        <w:keepLines w:val="0"/>
      </w:pPr>
      <w:r w:rsidRPr="00A5463E">
        <w:t>NOTE:</w:t>
      </w:r>
      <w:r w:rsidRPr="00A5463E">
        <w:tab/>
        <w:t xml:space="preserve">The maximum priority level that a transmission participant can use is negotiated as specified in </w:t>
      </w:r>
      <w:r w:rsidR="00BA1F7C">
        <w:t>clause</w:t>
      </w:r>
      <w:r w:rsidRPr="00A5463E">
        <w:t>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6B3A51B0"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375CBBE8" w14:textId="77777777" w:rsidR="00DC1E3D" w:rsidRDefault="00DC1E3D" w:rsidP="00DC1E3D">
      <w:pPr>
        <w:pStyle w:val="Heading4"/>
      </w:pPr>
      <w:bookmarkStart w:id="584" w:name="_Toc20208634"/>
      <w:bookmarkStart w:id="585" w:name="_Toc36044745"/>
      <w:bookmarkStart w:id="586" w:name="_Toc45216226"/>
      <w:bookmarkStart w:id="587" w:name="_Toc99173928"/>
      <w:r>
        <w:t>6.3.2.3</w:t>
      </w:r>
      <w:r>
        <w:tab/>
        <w:t>Switching from a non-controlling MCVideo function mode to a controlling MCVideo function mode</w:t>
      </w:r>
      <w:bookmarkEnd w:id="587"/>
    </w:p>
    <w:p w14:paraId="7BA18D91" w14:textId="77777777" w:rsidR="00DC1E3D" w:rsidRDefault="00DC1E3D" w:rsidP="00DC1E3D">
      <w:r>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Default="00DC1E3D" w:rsidP="00DC1E3D">
      <w:r>
        <w:t>For each MCVideo client in the MCVideo call a new instance of the transmission control server state machine for 'basic transmission control operation towards the transmission participant' is added.</w:t>
      </w:r>
    </w:p>
    <w:p w14:paraId="27A3B88F" w14:textId="77777777" w:rsidR="00DC1E3D" w:rsidRDefault="00DC1E3D" w:rsidP="00DC1E3D">
      <w:r>
        <w:t>Any transmission request in the passive transmission request queue is moved to the active transmission request queue.</w:t>
      </w:r>
    </w:p>
    <w:p w14:paraId="4EEC167F" w14:textId="77777777" w:rsidR="00DC1E3D" w:rsidRDefault="00DC1E3D" w:rsidP="00DC1E3D">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5463E" w:rsidRDefault="00EB0795" w:rsidP="00EB0795">
      <w:pPr>
        <w:pStyle w:val="Heading3"/>
      </w:pPr>
      <w:bookmarkStart w:id="588" w:name="_Toc99173929"/>
      <w:r w:rsidRPr="00A5463E">
        <w:t>6.3.3</w:t>
      </w:r>
      <w:r w:rsidRPr="00A5463E">
        <w:tab/>
        <w:t>MCVideo transmission control procedures at MCVideo call release</w:t>
      </w:r>
      <w:bookmarkEnd w:id="584"/>
      <w:bookmarkEnd w:id="585"/>
      <w:bookmarkEnd w:id="586"/>
      <w:bookmarkEnd w:id="588"/>
    </w:p>
    <w:p w14:paraId="604C5A08"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6C26D166"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5463E" w:rsidRDefault="00EB0795" w:rsidP="002F227E">
      <w:pPr>
        <w:pStyle w:val="B1"/>
        <w:rPr>
          <w:rFonts w:eastAsia="Malgun Gothic"/>
        </w:rPr>
      </w:pPr>
      <w:r w:rsidRPr="002F227E">
        <w:rPr>
          <w:rFonts w:eastAsia="Malgun Gothic"/>
        </w:rPr>
        <w:lastRenderedPageBreak/>
        <w:t>Step 2</w:t>
      </w:r>
      <w:r w:rsidRPr="002F227E">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sidRPr="002F227E">
        <w:rPr>
          <w:rFonts w:eastAsia="Malgun Gothic"/>
        </w:rPr>
        <w:t xml:space="preserve">and 'basic reception control operation towards the transmission participant' </w:t>
      </w:r>
      <w:r w:rsidRPr="002F227E">
        <w:rPr>
          <w:rFonts w:eastAsia="Malgun Gothic"/>
        </w:rPr>
        <w:t>is released.</w:t>
      </w:r>
    </w:p>
    <w:p w14:paraId="291152B1" w14:textId="77777777" w:rsidR="00EB0795" w:rsidRPr="00A5463E" w:rsidRDefault="00EB0795" w:rsidP="00EB0795">
      <w:r w:rsidRPr="00A5463E">
        <w:t>When an MCVideo call is released, the transmission control server follows a two-step procedure.</w:t>
      </w:r>
    </w:p>
    <w:p w14:paraId="189E0FB1"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all transmission participants in the MCVideo call.</w:t>
      </w:r>
    </w:p>
    <w:p w14:paraId="02CCC668"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2F227E">
        <w:rPr>
          <w:rFonts w:eastAsia="Malgun Gothic"/>
        </w:rPr>
        <w:t xml:space="preserve">and 'general reception control operation' </w:t>
      </w:r>
      <w:r w:rsidRPr="002F227E">
        <w:rPr>
          <w:rFonts w:eastAsia="Malgun Gothic"/>
        </w:rPr>
        <w:t xml:space="preserve">are also terminated, along with any 'basic transmission control operation towards the transmission participant' </w:t>
      </w:r>
      <w:r w:rsidR="00880EBB" w:rsidRPr="002F227E">
        <w:rPr>
          <w:rFonts w:eastAsia="Malgun Gothic"/>
        </w:rPr>
        <w:t xml:space="preserve">and any 'basic reception control operation towards the transmission participant' </w:t>
      </w:r>
      <w:r w:rsidRPr="002F227E">
        <w:rPr>
          <w:rFonts w:eastAsia="Malgun Gothic"/>
        </w:rPr>
        <w:t>state machines for the transmission participants of this call.</w:t>
      </w:r>
    </w:p>
    <w:p w14:paraId="04E433B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41A196BB" w14:textId="77777777" w:rsidR="00EB0795" w:rsidRPr="00A5463E" w:rsidRDefault="00EB0795" w:rsidP="00EB0795">
      <w:pPr>
        <w:pStyle w:val="Heading3"/>
      </w:pPr>
      <w:bookmarkStart w:id="589" w:name="_Toc20208635"/>
      <w:bookmarkStart w:id="590" w:name="_Toc36044746"/>
      <w:bookmarkStart w:id="591" w:name="_Toc45216227"/>
      <w:bookmarkStart w:id="592" w:name="_Toc99173930"/>
      <w:r w:rsidRPr="00A5463E">
        <w:t>6.3.4</w:t>
      </w:r>
      <w:r w:rsidRPr="00A5463E">
        <w:tab/>
        <w:t>Transmission control server state transition diagram for general transmission control operation</w:t>
      </w:r>
      <w:bookmarkEnd w:id="589"/>
      <w:bookmarkEnd w:id="590"/>
      <w:bookmarkEnd w:id="591"/>
      <w:bookmarkEnd w:id="592"/>
    </w:p>
    <w:p w14:paraId="6F204FD3" w14:textId="77777777" w:rsidR="00EB0795" w:rsidRPr="00A5463E" w:rsidRDefault="00EB0795" w:rsidP="00EB0795">
      <w:pPr>
        <w:pStyle w:val="Heading4"/>
      </w:pPr>
      <w:bookmarkStart w:id="593" w:name="_Toc20208636"/>
      <w:bookmarkStart w:id="594" w:name="_Toc36044747"/>
      <w:bookmarkStart w:id="595" w:name="_Toc45216228"/>
      <w:bookmarkStart w:id="596" w:name="_Toc99173931"/>
      <w:r w:rsidRPr="00A5463E">
        <w:t>6.3.4.1</w:t>
      </w:r>
      <w:r w:rsidRPr="00A5463E">
        <w:tab/>
        <w:t>General</w:t>
      </w:r>
      <w:bookmarkEnd w:id="593"/>
      <w:bookmarkEnd w:id="594"/>
      <w:bookmarkEnd w:id="595"/>
      <w:bookmarkEnd w:id="596"/>
    </w:p>
    <w:p w14:paraId="45A342A5" w14:textId="5A544C3E" w:rsidR="00EB0795" w:rsidRPr="00A5463E" w:rsidRDefault="00EB0795" w:rsidP="00EB0795">
      <w:r w:rsidRPr="00A5463E">
        <w:t xml:space="preserve">The transmission control server arbitration logic in the transmission control server shall behave according to the state diagram and state transitions specified in this </w:t>
      </w:r>
      <w:r w:rsidR="00BA1F7C">
        <w:t>clause</w:t>
      </w:r>
      <w:r w:rsidRPr="00A5463E">
        <w:t>.</w:t>
      </w:r>
    </w:p>
    <w:p w14:paraId="23408A7C" w14:textId="77777777" w:rsidR="00EB0795" w:rsidRPr="00A5463E" w:rsidRDefault="00EB0795" w:rsidP="00EB0795">
      <w:r w:rsidRPr="00A5463E">
        <w:t>Figure 6.3.4.1-1 shows the general transmission control operation states (G states) and the state transition diagram.</w:t>
      </w:r>
    </w:p>
    <w:p w14:paraId="7E0D8904" w14:textId="77777777" w:rsidR="00EB0795" w:rsidRPr="00A5463E" w:rsidRDefault="00EB0795" w:rsidP="00EB0795">
      <w:pPr>
        <w:pStyle w:val="TH"/>
      </w:pPr>
    </w:p>
    <w:p w14:paraId="684E53B7" w14:textId="77777777" w:rsidR="00EB0795" w:rsidRPr="00A5463E" w:rsidRDefault="0000097A" w:rsidP="00EB0795">
      <w:pPr>
        <w:pStyle w:val="TH"/>
      </w:pPr>
      <w:r w:rsidRPr="00A5463E">
        <w:object w:dxaOrig="17580" w:dyaOrig="16605" w14:anchorId="793CDA03">
          <v:shape id="_x0000_i1034" type="#_x0000_t75" style="width:451.8pt;height:426.45pt" o:ole="">
            <v:imagedata r:id="rId27" o:title=""/>
          </v:shape>
          <o:OLEObject Type="Embed" ProgID="Visio.Drawing.11" ShapeID="_x0000_i1034" DrawAspect="Content" ObjectID="_1709786699" r:id="rId28"/>
        </w:object>
      </w:r>
    </w:p>
    <w:p w14:paraId="1FEE77A9" w14:textId="77777777" w:rsidR="00EB0795" w:rsidRPr="00A5463E" w:rsidRDefault="00EB0795" w:rsidP="00EB0795">
      <w:pPr>
        <w:pStyle w:val="TF"/>
      </w:pPr>
      <w:r w:rsidRPr="00A5463E">
        <w:t>Figure 6.3.4.1-1: Transmission control server state transition diagram for 'general transmission control operation'</w:t>
      </w:r>
    </w:p>
    <w:p w14:paraId="1A71629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0AE1012C" w14:textId="1742678A"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74F6AA2E" w14:textId="77777777" w:rsidR="00EB0795" w:rsidRPr="00A5463E" w:rsidRDefault="00EB0795" w:rsidP="00EB0795">
      <w:pPr>
        <w:pStyle w:val="B1"/>
      </w:pPr>
      <w:r w:rsidRPr="00A5463E">
        <w:t>1.</w:t>
      </w:r>
      <w:r w:rsidRPr="00A5463E">
        <w:tab/>
        <w:t>shall discard the transmission control message;</w:t>
      </w:r>
    </w:p>
    <w:p w14:paraId="35EBA591"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2C3B7315" w14:textId="77777777" w:rsidR="00EB0795" w:rsidRPr="00A5463E" w:rsidRDefault="00EB0795" w:rsidP="00EB0795">
      <w:pPr>
        <w:pStyle w:val="B1"/>
      </w:pPr>
      <w:r w:rsidRPr="00A5463E">
        <w:t>3.</w:t>
      </w:r>
      <w:r w:rsidRPr="00A5463E">
        <w:tab/>
        <w:t>shall remain in the current state.</w:t>
      </w:r>
    </w:p>
    <w:p w14:paraId="7FBACA70" w14:textId="0D11CBC3" w:rsidR="00EB0795" w:rsidRPr="00A5463E" w:rsidRDefault="00EB0795" w:rsidP="00EB0795">
      <w:r w:rsidRPr="00A5463E">
        <w:t xml:space="preserve">State details are explained in the following </w:t>
      </w:r>
      <w:r w:rsidR="00BA1F7C">
        <w:t>clause</w:t>
      </w:r>
      <w:r w:rsidRPr="00A5463E">
        <w:t>s.</w:t>
      </w:r>
    </w:p>
    <w:p w14:paraId="3BF51469" w14:textId="77777777" w:rsidR="00EB0795" w:rsidRPr="00A5463E" w:rsidRDefault="00EB0795" w:rsidP="00EB0795">
      <w:pPr>
        <w:pStyle w:val="Heading4"/>
      </w:pPr>
      <w:bookmarkStart w:id="597" w:name="_Toc20208637"/>
      <w:bookmarkStart w:id="598" w:name="_Toc36044748"/>
      <w:bookmarkStart w:id="599" w:name="_Toc45216229"/>
      <w:bookmarkStart w:id="600" w:name="_Toc99173932"/>
      <w:r w:rsidRPr="00A5463E">
        <w:lastRenderedPageBreak/>
        <w:t>6.3.4.2</w:t>
      </w:r>
      <w:r w:rsidRPr="00A5463E">
        <w:tab/>
        <w:t>State: 'Start-stop'</w:t>
      </w:r>
      <w:bookmarkEnd w:id="597"/>
      <w:bookmarkEnd w:id="598"/>
      <w:bookmarkEnd w:id="599"/>
      <w:bookmarkEnd w:id="600"/>
    </w:p>
    <w:p w14:paraId="441CE55F" w14:textId="77777777" w:rsidR="00EB0795" w:rsidRPr="00A5463E" w:rsidRDefault="00EB0795" w:rsidP="00EB0795">
      <w:pPr>
        <w:pStyle w:val="Heading5"/>
      </w:pPr>
      <w:bookmarkStart w:id="601" w:name="_Toc20208638"/>
      <w:bookmarkStart w:id="602" w:name="_Toc36044749"/>
      <w:bookmarkStart w:id="603" w:name="_Toc45216230"/>
      <w:bookmarkStart w:id="604" w:name="_Toc99173933"/>
      <w:r w:rsidRPr="00A5463E">
        <w:t>6.3.4.2.1</w:t>
      </w:r>
      <w:r w:rsidRPr="00A5463E">
        <w:tab/>
        <w:t>General</w:t>
      </w:r>
      <w:bookmarkEnd w:id="601"/>
      <w:bookmarkEnd w:id="602"/>
      <w:bookmarkEnd w:id="603"/>
      <w:bookmarkEnd w:id="604"/>
    </w:p>
    <w:p w14:paraId="23985690"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5463E" w:rsidRDefault="00EB0795" w:rsidP="00EB0795">
      <w:pPr>
        <w:pStyle w:val="Heading5"/>
      </w:pPr>
      <w:bookmarkStart w:id="605" w:name="_Toc20208639"/>
      <w:bookmarkStart w:id="606" w:name="_Toc36044750"/>
      <w:bookmarkStart w:id="607" w:name="_Toc45216231"/>
      <w:bookmarkStart w:id="608" w:name="_Toc99173934"/>
      <w:r w:rsidRPr="00A5463E">
        <w:t>6.3.4.2.2</w:t>
      </w:r>
      <w:r w:rsidRPr="00A5463E">
        <w:tab/>
        <w:t>MCVideo call initialization</w:t>
      </w:r>
      <w:bookmarkEnd w:id="605"/>
      <w:bookmarkEnd w:id="606"/>
      <w:bookmarkEnd w:id="607"/>
      <w:bookmarkEnd w:id="608"/>
    </w:p>
    <w:p w14:paraId="250DFC58"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4968986"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3E268D15" w14:textId="77777777" w:rsidR="00EB0795" w:rsidRPr="00A5463E" w:rsidRDefault="00EB0795" w:rsidP="00EB0795">
      <w:pPr>
        <w:pStyle w:val="B1"/>
      </w:pPr>
      <w:r w:rsidRPr="00A5463E">
        <w:t>2.</w:t>
      </w:r>
      <w:r w:rsidRPr="00A5463E">
        <w:tab/>
        <w:t>if a confirmed indication is not required; or</w:t>
      </w:r>
    </w:p>
    <w:p w14:paraId="67FF2955" w14:textId="77777777" w:rsidR="00EB0795" w:rsidRPr="00A5463E" w:rsidRDefault="00EB0795" w:rsidP="00EB0795">
      <w:r w:rsidRPr="00A5463E">
        <w:t>then the transmission control arbitration logic in the transmission control server:</w:t>
      </w:r>
    </w:p>
    <w:p w14:paraId="42E17F64" w14:textId="77777777" w:rsidR="00EB0795" w:rsidRPr="00A5463E" w:rsidRDefault="00EB0795" w:rsidP="00EB0795">
      <w:pPr>
        <w:pStyle w:val="B1"/>
      </w:pPr>
      <w:r w:rsidRPr="00A5463E">
        <w:t>1.</w:t>
      </w:r>
      <w:r w:rsidRPr="00A5463E">
        <w:tab/>
        <w:t>shall create an instance of the 'general transmission control operation' state machine;</w:t>
      </w:r>
    </w:p>
    <w:p w14:paraId="5FE0ED2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52F7CCFC"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077FC022" w14:textId="77777777" w:rsidR="00EB0795" w:rsidRPr="00A5463E" w:rsidRDefault="00EB0795" w:rsidP="00EB0795">
      <w:pPr>
        <w:pStyle w:val="B2"/>
      </w:pPr>
      <w:r w:rsidRPr="00A5463E">
        <w:t>a.</w:t>
      </w:r>
      <w:r w:rsidRPr="00A5463E">
        <w:tab/>
        <w:t>if the "mc_granted" fmtp attribute is not negotiated as specified in clause 14:</w:t>
      </w:r>
    </w:p>
    <w:p w14:paraId="4AFA90FF" w14:textId="0C475EB5"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w:t>
      </w:r>
      <w:r w:rsidR="00BA1F7C">
        <w:t>clause</w:t>
      </w:r>
      <w:r w:rsidRPr="00A5463E">
        <w:t> 6.3.4.3.3; or</w:t>
      </w:r>
    </w:p>
    <w:p w14:paraId="09996CC5" w14:textId="57232B8E"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w:t>
      </w:r>
      <w:r w:rsidR="00BA1F7C">
        <w:t>clause</w:t>
      </w:r>
      <w:r w:rsidRPr="00A5463E">
        <w:t> 6.3.4.3.2; or</w:t>
      </w:r>
    </w:p>
    <w:p w14:paraId="5DEE64C8" w14:textId="7EB09CA9" w:rsidR="00EB0795" w:rsidRPr="00A5463E" w:rsidRDefault="00EB0795" w:rsidP="00EB0795">
      <w:pPr>
        <w:pStyle w:val="B2"/>
      </w:pPr>
      <w:r w:rsidRPr="00A5463E">
        <w:t>b.</w:t>
      </w:r>
      <w:r w:rsidRPr="00A5463E">
        <w:tab/>
        <w:t xml:space="preserve">if the "mc_granted" fmtp attribute is negotiated as specified in clause 14, shall enter the 'G: Transmit Taken' state as specified in </w:t>
      </w:r>
      <w:r w:rsidR="00BA1F7C">
        <w:t>clause</w:t>
      </w:r>
      <w:r w:rsidRPr="00A5463E">
        <w:t> 6.3.4.4.2</w:t>
      </w:r>
      <w:r w:rsidR="0091451C" w:rsidRPr="0091451C">
        <w:rPr>
          <w:lang w:val="en-GB"/>
        </w:rPr>
        <w:t>.</w:t>
      </w:r>
    </w:p>
    <w:p w14:paraId="1D9D34BC" w14:textId="77777777" w:rsidR="00EB0795" w:rsidRPr="00A5463E" w:rsidRDefault="00EB0795" w:rsidP="00EB0795">
      <w:pPr>
        <w:pStyle w:val="Heading4"/>
      </w:pPr>
      <w:bookmarkStart w:id="609" w:name="_Toc20208640"/>
      <w:bookmarkStart w:id="610" w:name="_Toc36044751"/>
      <w:bookmarkStart w:id="611" w:name="_Toc45216232"/>
      <w:bookmarkStart w:id="612" w:name="_Toc99173935"/>
      <w:r w:rsidRPr="00A5463E">
        <w:t>6.3.4.3</w:t>
      </w:r>
      <w:r w:rsidRPr="00A5463E">
        <w:tab/>
        <w:t>State: 'G: Transmit Idle'</w:t>
      </w:r>
      <w:bookmarkEnd w:id="609"/>
      <w:bookmarkEnd w:id="610"/>
      <w:bookmarkEnd w:id="611"/>
      <w:bookmarkEnd w:id="612"/>
    </w:p>
    <w:p w14:paraId="32FCCF3D" w14:textId="77777777" w:rsidR="00EB0795" w:rsidRPr="00A5463E" w:rsidRDefault="00EB0795" w:rsidP="00EB0795">
      <w:pPr>
        <w:pStyle w:val="Heading5"/>
      </w:pPr>
      <w:bookmarkStart w:id="613" w:name="_Toc20208641"/>
      <w:bookmarkStart w:id="614" w:name="_Toc36044752"/>
      <w:bookmarkStart w:id="615" w:name="_Toc45216233"/>
      <w:bookmarkStart w:id="616" w:name="_Toc99173936"/>
      <w:r w:rsidRPr="00A5463E">
        <w:t>6.3.4.3.1</w:t>
      </w:r>
      <w:r w:rsidRPr="00A5463E">
        <w:tab/>
        <w:t>General</w:t>
      </w:r>
      <w:bookmarkEnd w:id="613"/>
      <w:bookmarkEnd w:id="614"/>
      <w:bookmarkEnd w:id="615"/>
      <w:bookmarkEnd w:id="616"/>
    </w:p>
    <w:p w14:paraId="27A720D1"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51A2BA9B"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6ADDAD7D" w14:textId="77777777" w:rsidR="00EB0795" w:rsidRPr="00A5463E" w:rsidRDefault="00EB0795" w:rsidP="00EB0795">
      <w:pPr>
        <w:pStyle w:val="Heading5"/>
      </w:pPr>
      <w:bookmarkStart w:id="617" w:name="_Toc20208642"/>
      <w:bookmarkStart w:id="618" w:name="_Toc36044753"/>
      <w:bookmarkStart w:id="619" w:name="_Toc45216234"/>
      <w:bookmarkStart w:id="620" w:name="_Toc99173937"/>
      <w:r w:rsidRPr="00A5463E">
        <w:t>6.3.4.3.2</w:t>
      </w:r>
      <w:r w:rsidRPr="00A5463E">
        <w:tab/>
        <w:t>Enter the 'G: Transmit Idle' state</w:t>
      </w:r>
      <w:bookmarkEnd w:id="617"/>
      <w:bookmarkEnd w:id="618"/>
      <w:bookmarkEnd w:id="619"/>
      <w:bookmarkEnd w:id="620"/>
    </w:p>
    <w:p w14:paraId="555584C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4CD497FF"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2D7DE37"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E74AFE1"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5D8C4B0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5463E" w:rsidRDefault="00EB0795" w:rsidP="00EB0795">
      <w:pPr>
        <w:pStyle w:val="B2"/>
      </w:pPr>
      <w:r w:rsidRPr="00A5463E">
        <w:lastRenderedPageBreak/>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6964BAFC"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8664A82" w14:textId="77777777" w:rsidR="00EB0795" w:rsidRPr="00A5463E" w:rsidRDefault="00EB0795" w:rsidP="00EB0795">
      <w:pPr>
        <w:pStyle w:val="B2"/>
      </w:pPr>
      <w:r w:rsidRPr="00A5463E">
        <w:t>d.</w:t>
      </w:r>
      <w:r w:rsidRPr="00A5463E">
        <w:tab/>
        <w:t>shall set the general state to the 'G: Transmit Idle' state; and</w:t>
      </w:r>
    </w:p>
    <w:p w14:paraId="67454BD2" w14:textId="77777777" w:rsidR="00EB0795" w:rsidRPr="00A5463E" w:rsidRDefault="00EB0795" w:rsidP="00EB0795">
      <w:pPr>
        <w:pStyle w:val="B2"/>
      </w:pPr>
      <w:r w:rsidRPr="00A5463E">
        <w:t>e.</w:t>
      </w:r>
      <w:r w:rsidRPr="00A5463E">
        <w:tab/>
        <w:t>shall initialise counter Cx (Simultaneous transmission video) to 0.</w:t>
      </w:r>
    </w:p>
    <w:p w14:paraId="687A9506"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41B3E9EF"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E225F1A"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77A723C9" w14:textId="6940D66E" w:rsidR="00EB0795" w:rsidRPr="00A5463E" w:rsidRDefault="00EB0795" w:rsidP="00EB0795">
      <w:pPr>
        <w:pStyle w:val="B2"/>
      </w:pPr>
      <w:r w:rsidRPr="00A5463E">
        <w:t>c.</w:t>
      </w:r>
      <w:r w:rsidRPr="00A5463E">
        <w:tab/>
        <w:t xml:space="preserve">shall enter the 'G: Transmit Taken' state as specified in the </w:t>
      </w:r>
      <w:r w:rsidR="00BA1F7C">
        <w:t>clause</w:t>
      </w:r>
      <w:r w:rsidRPr="00A5463E">
        <w:t> 6.3.4.4.2 with respect to that transmission participant.</w:t>
      </w:r>
    </w:p>
    <w:p w14:paraId="6214D0D3" w14:textId="77777777" w:rsidR="00EB0795" w:rsidRPr="00A5463E" w:rsidRDefault="00EB0795" w:rsidP="00EB0795">
      <w:pPr>
        <w:pStyle w:val="Heading5"/>
      </w:pPr>
      <w:bookmarkStart w:id="621" w:name="_Toc20208643"/>
      <w:bookmarkStart w:id="622" w:name="_Toc36044754"/>
      <w:bookmarkStart w:id="623" w:name="_Toc45216235"/>
      <w:bookmarkStart w:id="624" w:name="_Toc99173938"/>
      <w:r w:rsidRPr="00A5463E">
        <w:t>6.3.4.3.3</w:t>
      </w:r>
      <w:r w:rsidRPr="00A5463E">
        <w:tab/>
        <w:t>Receive Transmission Media Request message (R: Transmission Media Request)</w:t>
      </w:r>
      <w:bookmarkEnd w:id="621"/>
      <w:bookmarkEnd w:id="622"/>
      <w:bookmarkEnd w:id="623"/>
      <w:bookmarkEnd w:id="624"/>
    </w:p>
    <w:p w14:paraId="539C23C4"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814EC5F" w14:textId="77777777" w:rsidR="00EB0795" w:rsidRPr="00A5463E" w:rsidRDefault="00EB0795" w:rsidP="00EB0795">
      <w:pPr>
        <w:pStyle w:val="B1"/>
      </w:pPr>
      <w:r w:rsidRPr="00A5463E">
        <w:t>1.</w:t>
      </w:r>
      <w:r w:rsidRPr="00A5463E">
        <w:tab/>
        <w:t>shall reject the request if one of the following conditions is fulfilled:</w:t>
      </w:r>
    </w:p>
    <w:p w14:paraId="45BCCE01" w14:textId="77777777" w:rsidR="00EB0795" w:rsidRPr="00A5463E" w:rsidRDefault="00EB0795" w:rsidP="00EB0795">
      <w:pPr>
        <w:pStyle w:val="B2"/>
      </w:pPr>
      <w:r w:rsidRPr="00A5463E">
        <w:t>a.</w:t>
      </w:r>
      <w:r w:rsidRPr="00A5463E">
        <w:tab/>
        <w:t>if there is only one MCVideo client in the MCVideo call; and</w:t>
      </w:r>
    </w:p>
    <w:p w14:paraId="7737DFDD"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359429E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10177BAD"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6FF054A4" w14:textId="77777777" w:rsidR="00EB0795" w:rsidRPr="00A5463E" w:rsidRDefault="00EB0795" w:rsidP="00EB0795">
      <w:pPr>
        <w:pStyle w:val="B3"/>
      </w:pPr>
      <w:r w:rsidRPr="00A5463E">
        <w:t>i.</w:t>
      </w:r>
      <w:r w:rsidRPr="00A5463E">
        <w:tab/>
        <w:t>shall include in the Reject Cause field the &lt;Reject Cause&gt; value:</w:t>
      </w:r>
    </w:p>
    <w:p w14:paraId="71EC0BA4" w14:textId="77777777" w:rsidR="00EB0795" w:rsidRPr="00A5463E" w:rsidRDefault="00EB0795" w:rsidP="00EB0795">
      <w:pPr>
        <w:pStyle w:val="B4"/>
      </w:pPr>
      <w:r w:rsidRPr="00A5463E">
        <w:t>A.</w:t>
      </w:r>
      <w:r w:rsidRPr="00A5463E">
        <w:tab/>
        <w:t>cause #3 (Only one participant), if there is only one MCVideo client in the MCVideo call; or</w:t>
      </w:r>
    </w:p>
    <w:p w14:paraId="07877A5C"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736DBE8F"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4347B6B" w14:textId="77777777" w:rsidR="00EB0795" w:rsidRPr="00A5463E" w:rsidRDefault="00EB0795" w:rsidP="00EB0795">
      <w:pPr>
        <w:pStyle w:val="B2"/>
      </w:pPr>
      <w:r w:rsidRPr="00A5463E">
        <w:t>b.</w:t>
      </w:r>
      <w:r w:rsidRPr="00A5463E">
        <w:tab/>
        <w:t>shall remain in the 'G: Transmit Idle' state; and</w:t>
      </w:r>
    </w:p>
    <w:p w14:paraId="7C6FA14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618BA9E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46015C2E"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3D3A2E12"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7C064ED0" w14:textId="7CFDFE21" w:rsidR="00EB0795" w:rsidRPr="00A5463E" w:rsidRDefault="00EB0795" w:rsidP="00EB0795">
      <w:pPr>
        <w:pStyle w:val="B2"/>
      </w:pPr>
      <w:r w:rsidRPr="00A5463E">
        <w:t>d.</w:t>
      </w:r>
      <w:r w:rsidRPr="00A5463E">
        <w:tab/>
        <w:t xml:space="preserve">shall enter the 'G: Transmit Taken' state as specified in the </w:t>
      </w:r>
      <w:r w:rsidR="00BA1F7C">
        <w:t>clause</w:t>
      </w:r>
      <w:r w:rsidRPr="00A5463E">
        <w:t> 6.3.4.4.2.</w:t>
      </w:r>
    </w:p>
    <w:p w14:paraId="190A7F72" w14:textId="77777777" w:rsidR="00EB0795" w:rsidRPr="00A5463E" w:rsidRDefault="00EB0795" w:rsidP="00EB0795">
      <w:pPr>
        <w:pStyle w:val="Heading5"/>
      </w:pPr>
      <w:bookmarkStart w:id="625" w:name="_Toc20208644"/>
      <w:bookmarkStart w:id="626" w:name="_Toc36044755"/>
      <w:bookmarkStart w:id="627" w:name="_Toc45216236"/>
      <w:bookmarkStart w:id="628" w:name="_Toc99173939"/>
      <w:r w:rsidRPr="00A5463E">
        <w:t>6.3.4.3.4</w:t>
      </w:r>
      <w:r w:rsidRPr="00A5463E">
        <w:tab/>
        <w:t xml:space="preserve">Timer </w:t>
      </w:r>
      <w:r w:rsidR="00490E78">
        <w:t>T2</w:t>
      </w:r>
      <w:r w:rsidRPr="00A5463E">
        <w:t xml:space="preserve"> (Transmit Idle) expired</w:t>
      </w:r>
      <w:bookmarkEnd w:id="625"/>
      <w:bookmarkEnd w:id="626"/>
      <w:bookmarkEnd w:id="627"/>
      <w:bookmarkEnd w:id="628"/>
    </w:p>
    <w:p w14:paraId="42C7F1E2"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B975128"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47112E24"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9240745" w14:textId="77777777" w:rsidR="00EB0795" w:rsidRPr="00A5463E" w:rsidRDefault="00EB0795" w:rsidP="00EB0795">
      <w:pPr>
        <w:pStyle w:val="B2"/>
      </w:pPr>
      <w:r w:rsidRPr="00A5463E">
        <w:lastRenderedPageBreak/>
        <w:t>a.</w:t>
      </w:r>
      <w:r w:rsidRPr="00A5463E">
        <w:tab/>
        <w:t>shall include a Message Sequence Number field with a &lt;Message Sequence Number&gt; value increased with 1; and</w:t>
      </w:r>
    </w:p>
    <w:p w14:paraId="7637ED5B" w14:textId="77777777" w:rsidR="00EB0795" w:rsidRPr="00A5463E" w:rsidRDefault="00EB0795" w:rsidP="00EB0795">
      <w:pPr>
        <w:pStyle w:val="B1"/>
      </w:pPr>
      <w:r w:rsidRPr="00A5463E">
        <w:t>3.</w:t>
      </w:r>
      <w:r w:rsidRPr="00A5463E">
        <w:tab/>
        <w:t>shall remain in the 'G: Transmit Idle' state.</w:t>
      </w:r>
    </w:p>
    <w:p w14:paraId="5A99AFAC" w14:textId="77777777" w:rsidR="00EB0795" w:rsidRPr="00A5463E" w:rsidRDefault="00EB0795" w:rsidP="00EB0795">
      <w:pPr>
        <w:pStyle w:val="Heading5"/>
      </w:pPr>
      <w:bookmarkStart w:id="629" w:name="_Toc20208645"/>
      <w:bookmarkStart w:id="630" w:name="_Toc36044756"/>
      <w:bookmarkStart w:id="631" w:name="_Toc45216237"/>
      <w:bookmarkStart w:id="632" w:name="_Toc99173940"/>
      <w:r w:rsidRPr="00A5463E">
        <w:t>6.3.4.3.5</w:t>
      </w:r>
      <w:r w:rsidRPr="00A5463E">
        <w:tab/>
        <w:t xml:space="preserve">Timer </w:t>
      </w:r>
      <w:r w:rsidR="00490E78">
        <w:t>T1</w:t>
      </w:r>
      <w:r w:rsidRPr="00A5463E">
        <w:t xml:space="preserve"> (Inactivity) expired</w:t>
      </w:r>
      <w:bookmarkEnd w:id="629"/>
      <w:bookmarkEnd w:id="630"/>
      <w:bookmarkEnd w:id="631"/>
      <w:bookmarkEnd w:id="632"/>
    </w:p>
    <w:p w14:paraId="54F53DD0"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5F5136B8"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49AD08BC"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0E34F09D" w14:textId="77777777" w:rsidR="00EB0795" w:rsidRPr="00A5463E" w:rsidRDefault="00EB0795" w:rsidP="00EB0795">
      <w:pPr>
        <w:pStyle w:val="B1"/>
      </w:pPr>
      <w:r w:rsidRPr="00A5463E">
        <w:t>3.</w:t>
      </w:r>
      <w:r w:rsidRPr="00A5463E">
        <w:tab/>
        <w:t>if the application and signalling planes do not initiate MCVideo call release:</w:t>
      </w:r>
    </w:p>
    <w:p w14:paraId="1FFF621F"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236403C0" w14:textId="77777777" w:rsidR="00EB0795" w:rsidRPr="00A5463E" w:rsidRDefault="00EB0795" w:rsidP="00EB0795">
      <w:pPr>
        <w:pStyle w:val="B2"/>
      </w:pPr>
      <w:r w:rsidRPr="00A5463E">
        <w:t>b.</w:t>
      </w:r>
      <w:r w:rsidRPr="00A5463E">
        <w:tab/>
        <w:t>shall remain in the 'G: Transmit Idle' state.</w:t>
      </w:r>
    </w:p>
    <w:p w14:paraId="4EF090F9" w14:textId="77777777" w:rsidR="00EB0795" w:rsidRPr="00A5463E" w:rsidRDefault="00EB0795" w:rsidP="00EB0795">
      <w:pPr>
        <w:pStyle w:val="Heading5"/>
      </w:pPr>
      <w:bookmarkStart w:id="633" w:name="_Toc20208646"/>
      <w:bookmarkStart w:id="634" w:name="_Toc36044757"/>
      <w:bookmarkStart w:id="635" w:name="_Toc45216238"/>
      <w:bookmarkStart w:id="636" w:name="_Toc99173941"/>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33"/>
      <w:bookmarkEnd w:id="634"/>
      <w:bookmarkEnd w:id="635"/>
      <w:bookmarkEnd w:id="636"/>
    </w:p>
    <w:p w14:paraId="7DF6917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736BF51" w14:textId="77777777" w:rsidR="00EB0795" w:rsidRPr="00A5463E" w:rsidRDefault="00EB0795" w:rsidP="00EB0795">
      <w:pPr>
        <w:pStyle w:val="B1"/>
      </w:pPr>
      <w:r w:rsidRPr="00A5463E">
        <w:t>1.</w:t>
      </w:r>
      <w:r w:rsidRPr="00A5463E">
        <w:tab/>
        <w:t>shall reject the request if there is only one MCVideo client in the MCVideo call;</w:t>
      </w:r>
    </w:p>
    <w:p w14:paraId="0A567ED7"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334CADB0"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1FAFF987"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3D04798C"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6FB7D0F7" w14:textId="77777777" w:rsidR="00EB0795" w:rsidRPr="00A5463E" w:rsidRDefault="00EB0795" w:rsidP="00EB0795">
      <w:pPr>
        <w:pStyle w:val="B2"/>
      </w:pPr>
      <w:r w:rsidRPr="00A5463E">
        <w:t>b.</w:t>
      </w:r>
      <w:r w:rsidRPr="00A5463E">
        <w:tab/>
        <w:t>shall remain in the 'G: Transmit Idle' state; and</w:t>
      </w:r>
    </w:p>
    <w:p w14:paraId="79D87D27"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14630E4"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CCE47B5"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10A1E365"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2D9D4347" w14:textId="459CB45B" w:rsidR="00EB0795" w:rsidRPr="00A5463E" w:rsidRDefault="00EB0795" w:rsidP="00EB0795">
      <w:pPr>
        <w:pStyle w:val="B2"/>
      </w:pPr>
      <w:r w:rsidRPr="00A5463E">
        <w:t>d.</w:t>
      </w:r>
      <w:r w:rsidRPr="00A5463E">
        <w:tab/>
        <w:t xml:space="preserve">shall enter the 'G: Transmit Taken' state as specified in the </w:t>
      </w:r>
      <w:r w:rsidR="00BA1F7C">
        <w:t>clause</w:t>
      </w:r>
      <w:r w:rsidRPr="00A5463E">
        <w:t> 6.3.4.4.2.</w:t>
      </w:r>
    </w:p>
    <w:p w14:paraId="052ACD5E" w14:textId="77777777" w:rsidR="00EB0795" w:rsidRPr="00A5463E" w:rsidRDefault="00EB0795" w:rsidP="00EB0795">
      <w:pPr>
        <w:pStyle w:val="Heading4"/>
      </w:pPr>
      <w:bookmarkStart w:id="637" w:name="_Toc20208647"/>
      <w:bookmarkStart w:id="638" w:name="_Toc36044758"/>
      <w:bookmarkStart w:id="639" w:name="_Toc45216239"/>
      <w:bookmarkStart w:id="640" w:name="_Toc99173942"/>
      <w:r w:rsidRPr="00A5463E">
        <w:t>6.3.4.4</w:t>
      </w:r>
      <w:r w:rsidRPr="00A5463E">
        <w:tab/>
        <w:t>State: 'G: Transmit Taken'</w:t>
      </w:r>
      <w:bookmarkEnd w:id="637"/>
      <w:bookmarkEnd w:id="638"/>
      <w:bookmarkEnd w:id="639"/>
      <w:bookmarkEnd w:id="640"/>
    </w:p>
    <w:p w14:paraId="56154911" w14:textId="77777777" w:rsidR="00EB0795" w:rsidRPr="00A5463E" w:rsidRDefault="00EB0795" w:rsidP="00EB0795">
      <w:pPr>
        <w:pStyle w:val="Heading5"/>
      </w:pPr>
      <w:bookmarkStart w:id="641" w:name="_Toc20208648"/>
      <w:bookmarkStart w:id="642" w:name="_Toc36044759"/>
      <w:bookmarkStart w:id="643" w:name="_Toc45216240"/>
      <w:bookmarkStart w:id="644" w:name="_Toc99173943"/>
      <w:r w:rsidRPr="00A5463E">
        <w:t>6.3.4.4.1</w:t>
      </w:r>
      <w:r w:rsidRPr="00A5463E">
        <w:tab/>
        <w:t>General</w:t>
      </w:r>
      <w:bookmarkEnd w:id="641"/>
      <w:bookmarkEnd w:id="642"/>
      <w:bookmarkEnd w:id="643"/>
      <w:bookmarkEnd w:id="644"/>
    </w:p>
    <w:p w14:paraId="09A0FAAE"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FBD8F18"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26277A2A" w14:textId="77777777" w:rsidR="00EB0795" w:rsidRPr="00A5463E" w:rsidRDefault="00EB0795" w:rsidP="00EB0795">
      <w:pPr>
        <w:pStyle w:val="Heading5"/>
      </w:pPr>
      <w:bookmarkStart w:id="645" w:name="_Toc20208649"/>
      <w:bookmarkStart w:id="646" w:name="_Toc36044760"/>
      <w:bookmarkStart w:id="647" w:name="_Toc45216241"/>
      <w:bookmarkStart w:id="648" w:name="_Toc99173944"/>
      <w:r w:rsidRPr="00A5463E">
        <w:t>6.3.4.4.2</w:t>
      </w:r>
      <w:r w:rsidRPr="00A5463E">
        <w:tab/>
        <w:t>Enter the 'G: Transmit Taken' state</w:t>
      </w:r>
      <w:bookmarkEnd w:id="645"/>
      <w:bookmarkEnd w:id="646"/>
      <w:bookmarkEnd w:id="647"/>
      <w:bookmarkEnd w:id="648"/>
    </w:p>
    <w:p w14:paraId="53866D35" w14:textId="77777777" w:rsidR="00EB0795" w:rsidRPr="00A5463E" w:rsidRDefault="00EB0795" w:rsidP="00EB0795">
      <w:r w:rsidRPr="00A5463E">
        <w:t>When entering this state the transmission control arbitration logic in the transmission control server:</w:t>
      </w:r>
    </w:p>
    <w:p w14:paraId="67185CD3"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2CADEAF0" w14:textId="77777777" w:rsidR="00EB0795" w:rsidRPr="00A5463E" w:rsidRDefault="00EB0795" w:rsidP="00EB0795">
      <w:pPr>
        <w:pStyle w:val="B2"/>
      </w:pPr>
      <w:r w:rsidRPr="00A5463E">
        <w:lastRenderedPageBreak/>
        <w:t>a.</w:t>
      </w:r>
      <w:r w:rsidRPr="00A5463E">
        <w:tab/>
        <w:t xml:space="preserve">shall include the granted priority in the </w:t>
      </w:r>
      <w:r w:rsidR="00490E78">
        <w:t>Transmission</w:t>
      </w:r>
      <w:r w:rsidRPr="00A5463E">
        <w:t xml:space="preserve"> priority field;</w:t>
      </w:r>
    </w:p>
    <w:p w14:paraId="271ABC53"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7B78C67"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6792137F"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6A02E54C"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237F9C"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48E345D5"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51FAE521"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2134FA48"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08726717"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27E9830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445524D9" w14:textId="77777777" w:rsidR="00EB0795" w:rsidRDefault="00391F2A" w:rsidP="00B02DA6">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B02DA6" w:rsidRDefault="00B02DA6" w:rsidP="00B02DA6">
      <w:pPr>
        <w:pStyle w:val="B2"/>
      </w:pPr>
      <w:r w:rsidRPr="00EF55AB">
        <w:rPr>
          <w:lang w:val="en-GB"/>
        </w:rPr>
        <w:t>g.</w:t>
      </w:r>
      <w:r w:rsidRPr="00B02DA6">
        <w:t xml:space="preserve"> </w:t>
      </w:r>
      <w:r>
        <w:t>shall include Functional Alias ID, if it is received in the Transmission request; and</w:t>
      </w:r>
    </w:p>
    <w:p w14:paraId="1398D274" w14:textId="77777777" w:rsidR="00EB0795" w:rsidRPr="00A5463E" w:rsidRDefault="00B02DA6" w:rsidP="00EB0795">
      <w:pPr>
        <w:pStyle w:val="B2"/>
      </w:pPr>
      <w:r w:rsidRPr="00EF55AB">
        <w:rPr>
          <w:lang w:val="en-GB"/>
        </w:rPr>
        <w:t>h</w:t>
      </w:r>
      <w:r w:rsidR="00EB0795" w:rsidRPr="00A5463E">
        <w:t xml:space="preserve">. shall initiate the </w:t>
      </w:r>
      <w:r w:rsidR="004A367E">
        <w:t>'</w:t>
      </w:r>
      <w:r w:rsidR="00EB0795" w:rsidRPr="00A5463E">
        <w:t>general reception control operation</w:t>
      </w:r>
      <w:r w:rsidR="004A367E" w:rsidRPr="009559DD">
        <w:rPr>
          <w:lang w:val="en-GB"/>
        </w:rPr>
        <w:t>'</w:t>
      </w:r>
      <w:r w:rsidR="00EB0795" w:rsidRPr="00A5463E">
        <w:t xml:space="preserve"> state machine</w:t>
      </w:r>
      <w:r w:rsidR="00391F2A">
        <w:t>;</w:t>
      </w:r>
      <w:r>
        <w:t xml:space="preserve"> </w:t>
      </w:r>
      <w:r w:rsidR="00391F2A">
        <w:t>and</w:t>
      </w:r>
    </w:p>
    <w:p w14:paraId="68CE73B2" w14:textId="77777777" w:rsidR="00EB0795" w:rsidRPr="00A5463E" w:rsidRDefault="00EB0795" w:rsidP="00EB0795">
      <w:pPr>
        <w:pStyle w:val="B1"/>
      </w:pPr>
      <w:r w:rsidRPr="00A5463E">
        <w:t>4.</w:t>
      </w:r>
      <w:r w:rsidRPr="00A5463E">
        <w:tab/>
        <w:t>shall enter the 'G: Transmit Taken' state.</w:t>
      </w:r>
    </w:p>
    <w:p w14:paraId="53395F69" w14:textId="77777777" w:rsidR="00EB0795" w:rsidRPr="00A5463E" w:rsidRDefault="00EB0795" w:rsidP="00EB0795">
      <w:pPr>
        <w:pStyle w:val="Heading5"/>
      </w:pPr>
      <w:bookmarkStart w:id="649" w:name="_Toc20208650"/>
      <w:bookmarkStart w:id="650" w:name="_Toc36044761"/>
      <w:bookmarkStart w:id="651" w:name="_Toc45216242"/>
      <w:bookmarkStart w:id="652" w:name="_Toc99173945"/>
      <w:r w:rsidRPr="00A5463E">
        <w:t>6.3.4.4.5</w:t>
      </w:r>
      <w:r w:rsidRPr="00A5463E">
        <w:tab/>
        <w:t>Receive RTP media packets (R: RTP media)</w:t>
      </w:r>
      <w:bookmarkEnd w:id="649"/>
      <w:bookmarkEnd w:id="650"/>
      <w:bookmarkEnd w:id="651"/>
      <w:bookmarkEnd w:id="652"/>
    </w:p>
    <w:p w14:paraId="5B0E20A0"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3C6A6795"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59148D34" w14:textId="77777777" w:rsidR="00EB0795" w:rsidRPr="00A5463E" w:rsidRDefault="00EB0795" w:rsidP="00EB0795">
      <w:pPr>
        <w:pStyle w:val="B1"/>
      </w:pPr>
      <w:r w:rsidRPr="00A5463E">
        <w:t>3.</w:t>
      </w:r>
      <w:r w:rsidRPr="00A5463E">
        <w:tab/>
        <w:t>shall remain in the 'G: Transmit Taken' state.</w:t>
      </w:r>
    </w:p>
    <w:p w14:paraId="0479E813" w14:textId="77777777" w:rsidR="00EB0795" w:rsidRPr="00A5463E" w:rsidRDefault="00EB0795" w:rsidP="00EB0795">
      <w:pPr>
        <w:pStyle w:val="Heading5"/>
      </w:pPr>
      <w:bookmarkStart w:id="653" w:name="_Toc20208651"/>
      <w:bookmarkStart w:id="654" w:name="_Toc36044762"/>
      <w:bookmarkStart w:id="655" w:name="_Toc45216243"/>
      <w:bookmarkStart w:id="656" w:name="_Toc99173946"/>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53"/>
      <w:bookmarkEnd w:id="654"/>
      <w:bookmarkEnd w:id="655"/>
      <w:bookmarkEnd w:id="656"/>
    </w:p>
    <w:p w14:paraId="53C8CEC2"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59B0C89C"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E0CE43B"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7F9CAA49"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383DA04A" w14:textId="77777777" w:rsidR="00EB0795" w:rsidRPr="00F51230" w:rsidRDefault="00F51230" w:rsidP="00EB0795">
      <w:pPr>
        <w:pStyle w:val="B1"/>
        <w:rPr>
          <w:lang w:val="en-GB"/>
        </w:rPr>
      </w:pPr>
      <w:r>
        <w:t>4.</w:t>
      </w:r>
      <w:r w:rsidR="004A367E">
        <w:tab/>
      </w:r>
      <w:r>
        <w:t>shall send a Transmission End Response message; and</w:t>
      </w:r>
    </w:p>
    <w:p w14:paraId="2F3B14C5" w14:textId="085CFB22" w:rsidR="00EB0795" w:rsidRPr="00A5463E" w:rsidRDefault="00F51230" w:rsidP="00EB0795">
      <w:pPr>
        <w:pStyle w:val="B1"/>
      </w:pPr>
      <w:r>
        <w:lastRenderedPageBreak/>
        <w:t>5</w:t>
      </w:r>
      <w:r w:rsidR="00EB0795" w:rsidRPr="00A5463E">
        <w:t>.</w:t>
      </w:r>
      <w:r w:rsidR="00EB0795" w:rsidRPr="00A5463E">
        <w:tab/>
        <w:t xml:space="preserve">if Cx (Simultaneous transmission video) has reached it lower limit, shall enter the 'G: Transmit Idle' state as specified in the </w:t>
      </w:r>
      <w:r w:rsidR="00BA1F7C">
        <w:t>clause</w:t>
      </w:r>
      <w:r w:rsidR="00EB0795" w:rsidRPr="00A5463E">
        <w:t> 6.3.4.3.2.</w:t>
      </w:r>
    </w:p>
    <w:p w14:paraId="089893E6" w14:textId="77777777" w:rsidR="00EB0795" w:rsidRPr="00A5463E" w:rsidRDefault="00EB0795" w:rsidP="00EB0795">
      <w:pPr>
        <w:pStyle w:val="Heading5"/>
      </w:pPr>
      <w:bookmarkStart w:id="657" w:name="_Toc20208652"/>
      <w:bookmarkStart w:id="658" w:name="_Toc36044763"/>
      <w:bookmarkStart w:id="659" w:name="_Toc45216244"/>
      <w:bookmarkStart w:id="660" w:name="_Toc99173947"/>
      <w:r w:rsidRPr="00A5463E">
        <w:t>6.3.4.4.7A</w:t>
      </w:r>
      <w:r w:rsidRPr="00A5463E">
        <w:tab/>
        <w:t>Receive Transmission Media Request message without pre-emptive priority (R: Transmission Media Request)</w:t>
      </w:r>
      <w:bookmarkEnd w:id="657"/>
      <w:bookmarkEnd w:id="658"/>
      <w:bookmarkEnd w:id="659"/>
      <w:bookmarkEnd w:id="660"/>
    </w:p>
    <w:p w14:paraId="606E9939" w14:textId="77777777" w:rsidR="00EB0795" w:rsidRPr="00A5463E" w:rsidRDefault="00EB0795" w:rsidP="00EB0795">
      <w:r w:rsidRPr="00A5463E">
        <w:t>Upon receiving a Transmission Media Request message the transmission control arbitration logic in the transmission control server:</w:t>
      </w:r>
    </w:p>
    <w:p w14:paraId="0DF9022B" w14:textId="77777777" w:rsidR="00EB0795" w:rsidRPr="00A5463E" w:rsidRDefault="00EB0795" w:rsidP="00EB0795">
      <w:pPr>
        <w:pStyle w:val="B1"/>
      </w:pPr>
      <w:r w:rsidRPr="00A5463E">
        <w:t>1.</w:t>
      </w:r>
      <w:r w:rsidRPr="00A5463E">
        <w:tab/>
        <w:t>shall reject the request if one of the following conditions is fulfilled:</w:t>
      </w:r>
    </w:p>
    <w:p w14:paraId="24D4D2A9"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13A2693A"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58AB82A7" w14:textId="77777777" w:rsidR="00EB0795" w:rsidRPr="00A5463E" w:rsidRDefault="00EB0795" w:rsidP="00EB0795">
      <w:pPr>
        <w:pStyle w:val="B1"/>
      </w:pPr>
      <w:r w:rsidRPr="00A5463E">
        <w:t>2.</w:t>
      </w:r>
      <w:r w:rsidRPr="00A5463E">
        <w:tab/>
        <w:t>if the request is rejected the transmission control server:</w:t>
      </w:r>
    </w:p>
    <w:p w14:paraId="46C01D6E" w14:textId="77777777" w:rsidR="00EB0795" w:rsidRPr="00A5463E" w:rsidRDefault="00EB0795" w:rsidP="00EB0795">
      <w:pPr>
        <w:pStyle w:val="B2"/>
      </w:pPr>
      <w:r w:rsidRPr="00A5463E">
        <w:t>a.</w:t>
      </w:r>
      <w:r w:rsidRPr="00A5463E">
        <w:tab/>
        <w:t>shall send the Transmission Media Deny message. The Transmission Media Deny message:</w:t>
      </w:r>
    </w:p>
    <w:p w14:paraId="5335D9DB" w14:textId="77777777"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[12] for the associated transmission participant;</w:t>
      </w:r>
    </w:p>
    <w:p w14:paraId="53F378AE"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3E69880C" w14:textId="77777777" w:rsidR="00EB0795" w:rsidRPr="00A5463E" w:rsidRDefault="00EB0795" w:rsidP="00EB0795">
      <w:pPr>
        <w:pStyle w:val="B2"/>
      </w:pPr>
      <w:r w:rsidRPr="00A5463E">
        <w:t>b.</w:t>
      </w:r>
      <w:r w:rsidRPr="00A5463E">
        <w:tab/>
        <w:t>shall remain in the 'G: Transmission Taken' state.</w:t>
      </w:r>
    </w:p>
    <w:p w14:paraId="71951038" w14:textId="77777777" w:rsidR="00EB0795" w:rsidRPr="00A5463E" w:rsidRDefault="00EB0795" w:rsidP="00EB0795">
      <w:pPr>
        <w:pStyle w:val="B1"/>
      </w:pPr>
      <w:r w:rsidRPr="00A5463E">
        <w:t>3.</w:t>
      </w:r>
      <w:r w:rsidRPr="00A5463E">
        <w:tab/>
        <w:t>if counter Cx (Simultaneous transmission video) has not reached its upper limit:</w:t>
      </w:r>
    </w:p>
    <w:p w14:paraId="7E9C28B4" w14:textId="77777777" w:rsidR="00EB0795" w:rsidRPr="00A5463E" w:rsidRDefault="00EB0795" w:rsidP="00EB0795">
      <w:pPr>
        <w:pStyle w:val="B1"/>
      </w:pPr>
      <w:r w:rsidRPr="00A5463E">
        <w:tab/>
        <w:t>a.</w:t>
      </w:r>
      <w:r w:rsidRPr="00A5463E">
        <w:tab/>
        <w:t>if the Transmission Media request is granted the transmission control server:</w:t>
      </w:r>
    </w:p>
    <w:p w14:paraId="47D2850A" w14:textId="11B07632" w:rsidR="00EB0795" w:rsidRPr="00A5463E" w:rsidRDefault="00EB0795" w:rsidP="00EB0795">
      <w:pPr>
        <w:pStyle w:val="B3"/>
      </w:pPr>
      <w:r w:rsidRPr="00A5463E">
        <w:t>i.</w:t>
      </w:r>
      <w:r w:rsidRPr="00A5463E">
        <w:tab/>
        <w:t xml:space="preserve">shall perform the actions specified in the </w:t>
      </w:r>
      <w:r w:rsidR="00BA1F7C">
        <w:t>clause</w:t>
      </w:r>
      <w:r w:rsidRPr="00A5463E">
        <w:t> 6.3.4.4.2;</w:t>
      </w:r>
    </w:p>
    <w:p w14:paraId="7246B004" w14:textId="77777777" w:rsidR="00EB0795" w:rsidRPr="00A5463E" w:rsidRDefault="00EB0795" w:rsidP="00EB0795">
      <w:pPr>
        <w:pStyle w:val="Heading5"/>
      </w:pPr>
      <w:bookmarkStart w:id="661" w:name="_Toc20208653"/>
      <w:bookmarkStart w:id="662" w:name="_Toc36044764"/>
      <w:bookmarkStart w:id="663" w:name="_Toc45216245"/>
      <w:bookmarkStart w:id="664" w:name="_Toc99173948"/>
      <w:r w:rsidRPr="00A5463E">
        <w:t>6.3.4.4.7</w:t>
      </w:r>
      <w:r w:rsidRPr="00A5463E">
        <w:tab/>
        <w:t>Receive Transmission Media Request message with pre-emptive priority (R: pre-emptive Transmission Media Request)</w:t>
      </w:r>
      <w:bookmarkEnd w:id="661"/>
      <w:bookmarkEnd w:id="662"/>
      <w:bookmarkEnd w:id="663"/>
      <w:bookmarkEnd w:id="664"/>
    </w:p>
    <w:p w14:paraId="1CDB6C10"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8CD56CA" w14:textId="77777777" w:rsidR="00EB0795" w:rsidRPr="00A5463E" w:rsidRDefault="00EB0795" w:rsidP="00EB0795">
      <w:pPr>
        <w:pStyle w:val="B1"/>
      </w:pPr>
      <w:r w:rsidRPr="00A5463E">
        <w:t>1.</w:t>
      </w:r>
      <w:r w:rsidRPr="00A5463E">
        <w:tab/>
        <w:t>if counter Cx (Simultaneous transmission video) has not reached its upper limit:</w:t>
      </w:r>
    </w:p>
    <w:p w14:paraId="688746F7" w14:textId="29096E9C" w:rsidR="00EB0795" w:rsidRPr="00A5463E" w:rsidRDefault="00EB0795" w:rsidP="00EB0795">
      <w:pPr>
        <w:pStyle w:val="B3"/>
      </w:pPr>
      <w:r w:rsidRPr="00A5463E">
        <w:t>i.</w:t>
      </w:r>
      <w:r w:rsidRPr="00A5463E">
        <w:tab/>
        <w:t xml:space="preserve">shall perform the actions specified in the </w:t>
      </w:r>
      <w:r w:rsidR="00BA1F7C">
        <w:t>clause</w:t>
      </w:r>
      <w:r w:rsidRPr="00A5463E">
        <w:t> 6.3.4.4.2;</w:t>
      </w:r>
    </w:p>
    <w:p w14:paraId="28BA6BCA" w14:textId="77777777" w:rsidR="00EB0795" w:rsidRPr="00A5463E" w:rsidRDefault="0091451C" w:rsidP="00EB0795">
      <w:pPr>
        <w:pStyle w:val="B1"/>
      </w:pPr>
      <w:r w:rsidRPr="0091451C">
        <w:rPr>
          <w:lang w:val="en-GB"/>
        </w:rPr>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018897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585F7CA4" w14:textId="150D8B19"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w:t>
      </w:r>
      <w:r w:rsidR="00BA1F7C">
        <w:t>clause</w:t>
      </w:r>
      <w:r w:rsidRPr="00A5463E">
        <w:t> 6.3.4.5.2;</w:t>
      </w:r>
    </w:p>
    <w:p w14:paraId="623D7F8F" w14:textId="1DB607B6"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w:t>
      </w:r>
      <w:r w:rsidR="00BA1F7C">
        <w:t>clause</w:t>
      </w:r>
      <w:r w:rsidRPr="00A5463E">
        <w:t> 6.3.4.5.2;</w:t>
      </w:r>
    </w:p>
    <w:p w14:paraId="6C5384F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B1FCBEB" w14:textId="77777777" w:rsidR="00EB0795" w:rsidRPr="00A5463E" w:rsidRDefault="00EB0795" w:rsidP="00EB0795">
      <w:pPr>
        <w:pStyle w:val="B2"/>
      </w:pPr>
      <w:r w:rsidRPr="00A5463E">
        <w:lastRenderedPageBreak/>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6DDEE364" w14:textId="77777777" w:rsidR="00EB0795" w:rsidRPr="00490E78" w:rsidRDefault="00EB0795" w:rsidP="00EB0795">
      <w:pPr>
        <w:pStyle w:val="B3"/>
        <w:rPr>
          <w:lang w:val="en-GB"/>
        </w:rPr>
      </w:pPr>
      <w:r w:rsidRPr="00A5463E">
        <w:t>i.</w:t>
      </w:r>
      <w:r w:rsidRPr="00A5463E">
        <w:tab/>
        <w:t xml:space="preserve">include the queue position and </w:t>
      </w:r>
      <w:r w:rsidR="00490E78">
        <w:t>transmission</w:t>
      </w:r>
      <w:r w:rsidRPr="00A5463E">
        <w:t xml:space="preserve"> priority in the Queue Info field</w:t>
      </w:r>
      <w:r w:rsidR="00490E78" w:rsidRPr="00490E78">
        <w:rPr>
          <w:lang w:val="en-GB"/>
        </w:rPr>
        <w:t>.</w:t>
      </w:r>
    </w:p>
    <w:p w14:paraId="1AC6582F" w14:textId="77777777" w:rsidR="00EB0795" w:rsidRPr="00A5463E" w:rsidRDefault="00EB0795" w:rsidP="00EB0795">
      <w:pPr>
        <w:pStyle w:val="Heading5"/>
      </w:pPr>
      <w:bookmarkStart w:id="665" w:name="_Toc20208654"/>
      <w:bookmarkStart w:id="666" w:name="_Toc36044765"/>
      <w:bookmarkStart w:id="667" w:name="_Toc45216246"/>
      <w:bookmarkStart w:id="668" w:name="_Toc99173949"/>
      <w:r w:rsidRPr="00A5463E">
        <w:t>6.3.4.4.8</w:t>
      </w:r>
      <w:r w:rsidRPr="00A5463E">
        <w:tab/>
        <w:t xml:space="preserve">Receive </w:t>
      </w:r>
      <w:r w:rsidR="00490E78">
        <w:t>Transmission</w:t>
      </w:r>
      <w:r w:rsidRPr="00A5463E">
        <w:t xml:space="preserve"> request message from permitted transmission participant (R: Transmission Media Request)</w:t>
      </w:r>
      <w:bookmarkEnd w:id="665"/>
      <w:bookmarkEnd w:id="666"/>
      <w:bookmarkEnd w:id="667"/>
      <w:bookmarkEnd w:id="668"/>
    </w:p>
    <w:p w14:paraId="4631C96F"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7F09704D"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28263708"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5D19E786" w14:textId="77777777" w:rsidR="00EB0795" w:rsidRPr="00A5463E" w:rsidRDefault="00EB0795" w:rsidP="00EB0795">
      <w:pPr>
        <w:pStyle w:val="B1"/>
      </w:pPr>
      <w:r w:rsidRPr="00A5463E">
        <w:t>2.</w:t>
      </w:r>
      <w:r w:rsidRPr="00A5463E">
        <w:tab/>
        <w:t>shall remain in the 'G: Transmit Taken' state.</w:t>
      </w:r>
    </w:p>
    <w:p w14:paraId="45D3F3AB" w14:textId="77777777" w:rsidR="00EB0795" w:rsidRPr="00A5463E" w:rsidRDefault="00EB0795" w:rsidP="00EB0795">
      <w:pPr>
        <w:pStyle w:val="Heading5"/>
      </w:pPr>
      <w:bookmarkStart w:id="669" w:name="_Toc20208655"/>
      <w:bookmarkStart w:id="670" w:name="_Toc36044766"/>
      <w:bookmarkStart w:id="671" w:name="_Toc45216247"/>
      <w:bookmarkStart w:id="672" w:name="_Toc99173950"/>
      <w:r w:rsidRPr="00A5463E">
        <w:t>6.3.4.4.9</w:t>
      </w:r>
      <w:r w:rsidRPr="00A5463E">
        <w:tab/>
        <w:t xml:space="preserve">Timer </w:t>
      </w:r>
      <w:r w:rsidR="00490E78">
        <w:t>T4</w:t>
      </w:r>
      <w:r w:rsidRPr="00A5463E">
        <w:t xml:space="preserve"> (</w:t>
      </w:r>
      <w:r w:rsidR="0091451C">
        <w:t>Transmission</w:t>
      </w:r>
      <w:r w:rsidRPr="00A5463E">
        <w:t xml:space="preserve"> Grant) expired</w:t>
      </w:r>
      <w:bookmarkEnd w:id="669"/>
      <w:bookmarkEnd w:id="670"/>
      <w:bookmarkEnd w:id="671"/>
      <w:bookmarkEnd w:id="672"/>
    </w:p>
    <w:p w14:paraId="6F37C7DA"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49FAE324"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38E8BA1D"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5338C2CD"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43960B43"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6E3AEC8B" w14:textId="77777777" w:rsidR="00EB0795" w:rsidRPr="00A5463E" w:rsidRDefault="00EB0795" w:rsidP="00EB0795">
      <w:pPr>
        <w:pStyle w:val="B1"/>
      </w:pPr>
      <w:r w:rsidRPr="00A5463E">
        <w:t>3.</w:t>
      </w:r>
      <w:r w:rsidRPr="00A5463E">
        <w:tab/>
        <w:t>shall remain in the 'G: Transmit Taken' state.</w:t>
      </w:r>
    </w:p>
    <w:p w14:paraId="65917D37" w14:textId="77777777" w:rsidR="00EB0795" w:rsidRPr="00A5463E" w:rsidRDefault="00EB0795" w:rsidP="00EB0795">
      <w:pPr>
        <w:pStyle w:val="Heading5"/>
      </w:pPr>
      <w:bookmarkStart w:id="673" w:name="_Toc20208656"/>
      <w:bookmarkStart w:id="674" w:name="_Toc36044767"/>
      <w:bookmarkStart w:id="675" w:name="_Toc45216248"/>
      <w:bookmarkStart w:id="676" w:name="_Toc99173951"/>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73"/>
      <w:bookmarkEnd w:id="674"/>
      <w:bookmarkEnd w:id="675"/>
      <w:bookmarkEnd w:id="676"/>
    </w:p>
    <w:p w14:paraId="197D966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01FFA4B8" w14:textId="77777777" w:rsidR="00EB0795" w:rsidRPr="00A5463E" w:rsidRDefault="00EB0795" w:rsidP="00EB0795">
      <w:pPr>
        <w:pStyle w:val="B1"/>
      </w:pPr>
      <w:r w:rsidRPr="00A5463E">
        <w:t>1.</w:t>
      </w:r>
      <w:r w:rsidRPr="00A5463E">
        <w:tab/>
        <w:t>shall remain in the 'G: Transmit Taken' state.</w:t>
      </w:r>
    </w:p>
    <w:p w14:paraId="475EDC44" w14:textId="77777777" w:rsidR="00EB0795" w:rsidRPr="00A5463E" w:rsidRDefault="00EB0795" w:rsidP="00EB0795">
      <w:pPr>
        <w:pStyle w:val="Heading5"/>
      </w:pPr>
      <w:bookmarkStart w:id="677" w:name="_Toc20208657"/>
      <w:bookmarkStart w:id="678" w:name="_Toc36044768"/>
      <w:bookmarkStart w:id="679" w:name="_Toc45216249"/>
      <w:bookmarkStart w:id="680" w:name="_Toc99173952"/>
      <w:r w:rsidRPr="00A5463E">
        <w:t>6.3.4.4.11</w:t>
      </w:r>
      <w:r w:rsidRPr="00A5463E">
        <w:tab/>
        <w:t>Permitted MCVideo client release (R: client release)</w:t>
      </w:r>
      <w:bookmarkEnd w:id="677"/>
      <w:bookmarkEnd w:id="678"/>
      <w:bookmarkEnd w:id="679"/>
      <w:bookmarkEnd w:id="680"/>
    </w:p>
    <w:p w14:paraId="1D350A1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A5463E" w:rsidRDefault="00EB0795" w:rsidP="00EB0795">
      <w:pPr>
        <w:pStyle w:val="B1"/>
      </w:pPr>
      <w:r w:rsidRPr="00A5463E">
        <w:t>1.</w:t>
      </w:r>
      <w:r w:rsidRPr="00A5463E">
        <w:tab/>
        <w:t xml:space="preserve">if the counter Cx (Simultaneous transmission video) equals 1, shall enter the 'G: Transmit Idle' state as specified in the </w:t>
      </w:r>
      <w:r w:rsidR="00BA1F7C">
        <w:t>clause</w:t>
      </w:r>
      <w:r w:rsidRPr="00A5463E">
        <w:t> 6.3.4.3.2.</w:t>
      </w:r>
    </w:p>
    <w:p w14:paraId="78602CC4" w14:textId="77777777" w:rsidR="00EB0795" w:rsidRPr="00A5463E" w:rsidRDefault="00EB0795" w:rsidP="00EB0795">
      <w:pPr>
        <w:pStyle w:val="Heading5"/>
      </w:pPr>
      <w:bookmarkStart w:id="681" w:name="_Toc20208658"/>
      <w:bookmarkStart w:id="682" w:name="_Toc36044769"/>
      <w:bookmarkStart w:id="683" w:name="_Toc45216250"/>
      <w:bookmarkStart w:id="684" w:name="_Toc99173953"/>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81"/>
      <w:bookmarkEnd w:id="682"/>
      <w:bookmarkEnd w:id="683"/>
      <w:bookmarkEnd w:id="684"/>
    </w:p>
    <w:p w14:paraId="1CA265AC"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1D2344BD" w14:textId="77777777" w:rsidR="00EB0795" w:rsidRPr="00A5463E" w:rsidRDefault="00EB0795" w:rsidP="00EB0795">
      <w:pPr>
        <w:pStyle w:val="B1"/>
      </w:pPr>
      <w:r w:rsidRPr="00A5463E">
        <w:t>1.</w:t>
      </w:r>
      <w:r w:rsidRPr="00A5463E">
        <w:tab/>
        <w:t>if counter Cx (Simultaneous transmission video) has not reached its upper limit:</w:t>
      </w:r>
    </w:p>
    <w:p w14:paraId="6D10C48C" w14:textId="315F4894" w:rsidR="00EB0795" w:rsidRPr="00A5463E" w:rsidRDefault="00EB0795" w:rsidP="00EB0795">
      <w:pPr>
        <w:pStyle w:val="B2"/>
      </w:pPr>
      <w:r w:rsidRPr="00A5463E">
        <w:t>a.</w:t>
      </w:r>
      <w:r w:rsidRPr="00A5463E">
        <w:tab/>
        <w:t xml:space="preserve">shall perform the actions specified in the </w:t>
      </w:r>
      <w:r w:rsidR="00BA1F7C">
        <w:t>clause</w:t>
      </w:r>
      <w:r w:rsidRPr="00A5463E">
        <w:t> 6.3.4.4.2;</w:t>
      </w:r>
    </w:p>
    <w:p w14:paraId="37513069" w14:textId="77777777" w:rsidR="00EB0795" w:rsidRPr="00A5463E" w:rsidRDefault="00EB0795" w:rsidP="00EB0795">
      <w:pPr>
        <w:pStyle w:val="B1"/>
      </w:pPr>
      <w:r w:rsidRPr="00A5463E">
        <w:t>2.</w:t>
      </w:r>
      <w:r w:rsidRPr="00A5463E">
        <w:tab/>
        <w:t>if counter Cx (Simultaneous transmission video) has reached its upper limit:</w:t>
      </w:r>
    </w:p>
    <w:p w14:paraId="40BB083B" w14:textId="77777777" w:rsidR="00EB0795" w:rsidRPr="00A5463E" w:rsidRDefault="00EB0795" w:rsidP="00EB0795">
      <w:pPr>
        <w:pStyle w:val="B2"/>
      </w:pPr>
      <w:r w:rsidRPr="00A5463E">
        <w:lastRenderedPageBreak/>
        <w:t>a.</w:t>
      </w:r>
      <w:r w:rsidRPr="00A5463E">
        <w:tab/>
        <w:t>select one of the transmission participants with permission to send media without the pre-emptive priority or low effective priority;</w:t>
      </w:r>
    </w:p>
    <w:p w14:paraId="6237A25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0B5BB475"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8269F9B" w14:textId="7CDC6A9E"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w:t>
      </w:r>
      <w:r w:rsidR="00BA1F7C">
        <w:t>clause</w:t>
      </w:r>
      <w:r w:rsidRPr="00A5463E">
        <w:t> 6.3.4.5.2;</w:t>
      </w:r>
    </w:p>
    <w:p w14:paraId="5CC5D28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2C29667F"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B4DE27D"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05F6B2C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43515D7" w14:textId="77777777" w:rsidR="0000097A" w:rsidRDefault="0000097A" w:rsidP="0000097A">
      <w:pPr>
        <w:pStyle w:val="Heading5"/>
      </w:pPr>
      <w:bookmarkStart w:id="685" w:name="_Toc20208659"/>
      <w:bookmarkStart w:id="686" w:name="_Toc36044770"/>
      <w:bookmarkStart w:id="687" w:name="_Toc45216251"/>
      <w:bookmarkStart w:id="688" w:name="_Toc99173954"/>
      <w:r>
        <w:t>6.3.4.4.13</w:t>
      </w:r>
      <w:r>
        <w:tab/>
        <w:t>Send Transmission End Request message (</w:t>
      </w:r>
      <w:r>
        <w:rPr>
          <w:lang w:val="en-IN"/>
        </w:rPr>
        <w:t>S</w:t>
      </w:r>
      <w:r>
        <w:t>: Transmission End Request)</w:t>
      </w:r>
      <w:bookmarkEnd w:id="688"/>
    </w:p>
    <w:p w14:paraId="6393D6FC" w14:textId="77777777" w:rsidR="0000097A" w:rsidRDefault="0000097A" w:rsidP="0000097A">
      <w:r>
        <w:t>Upon receiving a Transmission End Request message, the transmission control arbitration logic in the transmission control server:</w:t>
      </w:r>
    </w:p>
    <w:p w14:paraId="39AB6162" w14:textId="77777777" w:rsidR="0000097A" w:rsidRDefault="0000097A" w:rsidP="0000097A">
      <w:pPr>
        <w:pStyle w:val="B1"/>
      </w:pPr>
      <w:r>
        <w:t>1.</w:t>
      </w:r>
      <w:r>
        <w:tab/>
        <w:t xml:space="preserve">shall stop timer T4 (Transmission grant), if running; </w:t>
      </w:r>
    </w:p>
    <w:p w14:paraId="7EC3AC49" w14:textId="407C0F74"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 xml:space="preserve">message sent in </w:t>
      </w:r>
      <w:r w:rsidR="00BA1F7C">
        <w:t>clause</w:t>
      </w:r>
      <w:r w:rsidRPr="00A5463E">
        <w:t> 6.3.4.5.2;</w:t>
      </w:r>
      <w:r>
        <w:t xml:space="preserve"> </w:t>
      </w:r>
    </w:p>
    <w:p w14:paraId="33B57BDC"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5D6CD4" w14:textId="5BDABFCF" w:rsidR="0000097A" w:rsidRPr="00A5463E" w:rsidRDefault="0000097A" w:rsidP="008E6C87">
      <w:pPr>
        <w:pStyle w:val="B1"/>
      </w:pPr>
      <w:r w:rsidRPr="008E6C87">
        <w:t>3.</w:t>
      </w:r>
      <w:r w:rsidRPr="008E6C87">
        <w:tab/>
        <w:t xml:space="preserve">shall enter the 'G: pending Transmission Revoke' state as specified in the </w:t>
      </w:r>
      <w:r w:rsidR="00BA1F7C">
        <w:t>clause</w:t>
      </w:r>
      <w:r w:rsidRPr="008E6C87">
        <w:t> 6.3.4.5.2.</w:t>
      </w:r>
    </w:p>
    <w:p w14:paraId="1F24ECEA" w14:textId="77777777" w:rsidR="00EB0795" w:rsidRPr="00A5463E" w:rsidRDefault="00EB0795" w:rsidP="00EB0795">
      <w:pPr>
        <w:pStyle w:val="Heading4"/>
      </w:pPr>
      <w:bookmarkStart w:id="689" w:name="_Toc99173955"/>
      <w:r w:rsidRPr="00A5463E">
        <w:t>6.3.4.5</w:t>
      </w:r>
      <w:r w:rsidRPr="00A5463E">
        <w:tab/>
        <w:t xml:space="preserve">State: 'G: pending </w:t>
      </w:r>
      <w:r w:rsidR="0091451C">
        <w:t>Transmission</w:t>
      </w:r>
      <w:r w:rsidRPr="00A5463E">
        <w:t xml:space="preserve"> Revoke'</w:t>
      </w:r>
      <w:bookmarkEnd w:id="685"/>
      <w:bookmarkEnd w:id="686"/>
      <w:bookmarkEnd w:id="687"/>
      <w:bookmarkEnd w:id="689"/>
    </w:p>
    <w:p w14:paraId="66A19610" w14:textId="77777777" w:rsidR="00EB0795" w:rsidRPr="00A5463E" w:rsidRDefault="00EB0795" w:rsidP="00EB0795">
      <w:pPr>
        <w:pStyle w:val="Heading5"/>
      </w:pPr>
      <w:bookmarkStart w:id="690" w:name="_Toc20208660"/>
      <w:bookmarkStart w:id="691" w:name="_Toc36044771"/>
      <w:bookmarkStart w:id="692" w:name="_Toc45216252"/>
      <w:bookmarkStart w:id="693" w:name="_Toc99173956"/>
      <w:r w:rsidRPr="00A5463E">
        <w:t>6.3.4.5.1</w:t>
      </w:r>
      <w:r w:rsidRPr="00A5463E">
        <w:tab/>
        <w:t>General</w:t>
      </w:r>
      <w:bookmarkEnd w:id="690"/>
      <w:bookmarkEnd w:id="691"/>
      <w:bookmarkEnd w:id="692"/>
      <w:bookmarkEnd w:id="693"/>
    </w:p>
    <w:p w14:paraId="6006C179"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7E391ABE"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6FC3D86B" w14:textId="75C3EB49" w:rsidR="00EB0795" w:rsidRPr="00EF55AB" w:rsidRDefault="0000097A"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G: pending Transmission Revoke</w:t>
      </w:r>
      <w:r w:rsidR="002F227E">
        <w:rPr>
          <w:lang w:val="en-US"/>
        </w:rPr>
        <w:t>'</w:t>
      </w:r>
      <w:r>
        <w:rPr>
          <w:lang w:val="en-US"/>
        </w:rPr>
        <w:t xml:space="preserve"> state. A new state can also be created later for this purpose if required.</w:t>
      </w:r>
    </w:p>
    <w:p w14:paraId="47526234" w14:textId="77777777" w:rsidR="00EB0795" w:rsidRPr="00A5463E" w:rsidRDefault="00EB0795" w:rsidP="00EB0795">
      <w:pPr>
        <w:pStyle w:val="Heading5"/>
      </w:pPr>
      <w:bookmarkStart w:id="694" w:name="_Toc20208661"/>
      <w:bookmarkStart w:id="695" w:name="_Toc36044772"/>
      <w:bookmarkStart w:id="696" w:name="_Toc45216253"/>
      <w:bookmarkStart w:id="697" w:name="_Toc99173957"/>
      <w:r w:rsidRPr="00A5463E">
        <w:t>6.3.4.5.2</w:t>
      </w:r>
      <w:r w:rsidRPr="00A5463E">
        <w:tab/>
        <w:t xml:space="preserve">Enter the 'G: pending </w:t>
      </w:r>
      <w:r w:rsidR="0091451C">
        <w:t>Transmission</w:t>
      </w:r>
      <w:r w:rsidRPr="00A5463E">
        <w:t xml:space="preserve"> Revoke' state</w:t>
      </w:r>
      <w:bookmarkEnd w:id="694"/>
      <w:bookmarkEnd w:id="695"/>
      <w:bookmarkEnd w:id="696"/>
      <w:bookmarkEnd w:id="697"/>
    </w:p>
    <w:p w14:paraId="3E8E3CEF" w14:textId="77777777" w:rsidR="00EB0795" w:rsidRPr="00A5463E" w:rsidRDefault="00EB0795" w:rsidP="00EB0795">
      <w:r w:rsidRPr="00A5463E">
        <w:t>When entering this state the transmission control arbitration logic in the transmission control server:</w:t>
      </w:r>
    </w:p>
    <w:p w14:paraId="71C460B5"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15BEEF53"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58F00876" w14:textId="77777777" w:rsidR="00EB0795" w:rsidRPr="00490E78" w:rsidRDefault="00EB0795" w:rsidP="00EB0795">
      <w:pPr>
        <w:pStyle w:val="B2"/>
        <w:rPr>
          <w:lang w:val="en-GB"/>
        </w:rPr>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rPr>
          <w:lang w:val="en-GB"/>
        </w:rPr>
        <w:t xml:space="preserve"> and</w:t>
      </w:r>
    </w:p>
    <w:p w14:paraId="0B817162" w14:textId="77777777" w:rsidR="00EB0795" w:rsidRPr="00A5463E" w:rsidRDefault="00490E78" w:rsidP="00EB0795">
      <w:pPr>
        <w:pStyle w:val="B1"/>
      </w:pPr>
      <w:r w:rsidRPr="00490E78">
        <w:rPr>
          <w:lang w:val="en-GB"/>
        </w:rPr>
        <w:lastRenderedPageBreak/>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FE78042" w14:textId="77777777" w:rsidR="00EB0795" w:rsidRPr="00A5463E" w:rsidRDefault="00EB0795" w:rsidP="00EB0795">
      <w:pPr>
        <w:pStyle w:val="Heading5"/>
      </w:pPr>
      <w:bookmarkStart w:id="698" w:name="_Toc20208662"/>
      <w:bookmarkStart w:id="699" w:name="_Toc36044773"/>
      <w:bookmarkStart w:id="700" w:name="_Toc45216254"/>
      <w:bookmarkStart w:id="701" w:name="_Toc99173958"/>
      <w:r w:rsidRPr="00A5463E">
        <w:t>6.3.4.5.3</w:t>
      </w:r>
      <w:r w:rsidRPr="00A5463E">
        <w:tab/>
        <w:t>Receive RTP media packets (R: RTP media)</w:t>
      </w:r>
      <w:bookmarkEnd w:id="698"/>
      <w:bookmarkEnd w:id="699"/>
      <w:bookmarkEnd w:id="700"/>
      <w:bookmarkEnd w:id="701"/>
    </w:p>
    <w:p w14:paraId="6F306500"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2E9FA91D"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E27779B"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0B244662" w14:textId="77777777" w:rsidR="00EB0795" w:rsidRPr="00A5463E" w:rsidRDefault="00EB0795" w:rsidP="00EB0795">
      <w:pPr>
        <w:pStyle w:val="Heading5"/>
      </w:pPr>
      <w:bookmarkStart w:id="702" w:name="_Toc20208663"/>
      <w:bookmarkStart w:id="703" w:name="_Toc36044774"/>
      <w:bookmarkStart w:id="704" w:name="_Toc45216255"/>
      <w:bookmarkStart w:id="705" w:name="_Toc99173959"/>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02"/>
      <w:bookmarkEnd w:id="703"/>
      <w:bookmarkEnd w:id="704"/>
      <w:bookmarkEnd w:id="705"/>
    </w:p>
    <w:p w14:paraId="09ACE59C"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8F15A81" w14:textId="77777777" w:rsidR="00EB0795" w:rsidRPr="00490E78" w:rsidRDefault="00EB0795" w:rsidP="00EB0795">
      <w:pPr>
        <w:pStyle w:val="B1"/>
        <w:rPr>
          <w:lang w:val="en-GB"/>
        </w:rPr>
      </w:pPr>
      <w:r w:rsidRPr="00A5463E">
        <w:t>1.</w:t>
      </w:r>
      <w:r w:rsidRPr="00A5463E">
        <w:tab/>
        <w:t>shall request the media distributor in the MCVideo server to stop forwarding RTP media packets for the requesting transmission participant;</w:t>
      </w:r>
      <w:r w:rsidR="00490E78" w:rsidRPr="00490E78">
        <w:rPr>
          <w:lang w:val="en-GB"/>
        </w:rPr>
        <w:t xml:space="preserve"> and</w:t>
      </w:r>
    </w:p>
    <w:p w14:paraId="6E29CF9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550EC88C" w14:textId="77777777" w:rsidR="00EB0795" w:rsidRPr="00F51230" w:rsidRDefault="00F51230" w:rsidP="00EB0795">
      <w:pPr>
        <w:pStyle w:val="B1"/>
        <w:rPr>
          <w:lang w:val="en-GB"/>
        </w:rPr>
      </w:pPr>
      <w:r>
        <w:t>3.</w:t>
      </w:r>
      <w:r w:rsidR="004A367E">
        <w:tab/>
      </w:r>
      <w:r>
        <w:t>shall send a Transmission End Response message;</w:t>
      </w:r>
    </w:p>
    <w:p w14:paraId="33308F48" w14:textId="41E497E7" w:rsidR="00EB0795" w:rsidRPr="00A5463E" w:rsidRDefault="00F51230" w:rsidP="00EB0795">
      <w:pPr>
        <w:pStyle w:val="B1"/>
      </w:pPr>
      <w:r>
        <w:rPr>
          <w:lang w:val="en-US"/>
        </w:rPr>
        <w:t>4</w:t>
      </w:r>
      <w:r w:rsidR="00EB0795" w:rsidRPr="00A5463E">
        <w:t>.</w:t>
      </w:r>
      <w:r w:rsidR="00EB0795" w:rsidRPr="00A5463E">
        <w:tab/>
        <w:t xml:space="preserve">if Cx (Simultaneous transmission video) has reached lower limit, enter the 'G: Transmit Idle' state as specified in the </w:t>
      </w:r>
      <w:r w:rsidR="00BA1F7C">
        <w:t>clause</w:t>
      </w:r>
      <w:r w:rsidR="00EB0795" w:rsidRPr="00A5463E">
        <w:t> 6.3.4.3.2.</w:t>
      </w:r>
    </w:p>
    <w:p w14:paraId="68F590A0"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2FBA314D"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5023563"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10C6C559" w14:textId="3132A0B3" w:rsidR="00EB0795" w:rsidRPr="00A5463E" w:rsidRDefault="00EB0795" w:rsidP="00EB0795">
      <w:pPr>
        <w:pStyle w:val="B2"/>
      </w:pPr>
      <w:r w:rsidRPr="00A5463E">
        <w:t>c.</w:t>
      </w:r>
      <w:r w:rsidRPr="00A5463E">
        <w:tab/>
        <w:t xml:space="preserve">shall enter the 'G: Transmit Taken' state as specified in the </w:t>
      </w:r>
      <w:r w:rsidR="00BA1F7C">
        <w:t>clause</w:t>
      </w:r>
      <w:r w:rsidRPr="00A5463E">
        <w:t> 6.3.4.4.2 with respect to that transmission participant.</w:t>
      </w:r>
    </w:p>
    <w:p w14:paraId="348DAB85" w14:textId="77777777" w:rsidR="00EB0795" w:rsidRPr="00A5463E" w:rsidRDefault="00EB0795" w:rsidP="00EB0795">
      <w:pPr>
        <w:pStyle w:val="Heading5"/>
      </w:pPr>
      <w:bookmarkStart w:id="706" w:name="_Toc20208664"/>
      <w:bookmarkStart w:id="707" w:name="_Toc36044775"/>
      <w:bookmarkStart w:id="708" w:name="_Toc45216256"/>
      <w:bookmarkStart w:id="709" w:name="_Toc99173960"/>
      <w:r w:rsidRPr="00A5463E">
        <w:t>6.3.4.5.5</w:t>
      </w:r>
      <w:r w:rsidRPr="00A5463E">
        <w:tab/>
      </w:r>
      <w:r w:rsidR="008D7BCF">
        <w:rPr>
          <w:lang w:val="en-US"/>
        </w:rPr>
        <w:t>Void</w:t>
      </w:r>
      <w:bookmarkEnd w:id="706"/>
      <w:bookmarkEnd w:id="707"/>
      <w:bookmarkEnd w:id="708"/>
      <w:bookmarkEnd w:id="709"/>
    </w:p>
    <w:p w14:paraId="39F9CC08" w14:textId="77777777" w:rsidR="00EB0795" w:rsidRPr="00A5463E" w:rsidRDefault="00EB0795" w:rsidP="00EB0795">
      <w:pPr>
        <w:pStyle w:val="Heading5"/>
      </w:pPr>
      <w:bookmarkStart w:id="710" w:name="_Toc20208665"/>
      <w:bookmarkStart w:id="711" w:name="_Toc36044776"/>
      <w:bookmarkStart w:id="712" w:name="_Toc45216257"/>
      <w:bookmarkStart w:id="713" w:name="_Toc99173961"/>
      <w:r w:rsidRPr="00A5463E">
        <w:t>6.3.4.5.6</w:t>
      </w:r>
      <w:r w:rsidRPr="00A5463E">
        <w:tab/>
      </w:r>
      <w:r w:rsidR="008D7BCF" w:rsidRPr="008D7BCF">
        <w:rPr>
          <w:lang w:val="en-GB"/>
        </w:rPr>
        <w:t>Void</w:t>
      </w:r>
      <w:bookmarkEnd w:id="710"/>
      <w:bookmarkEnd w:id="711"/>
      <w:bookmarkEnd w:id="712"/>
      <w:bookmarkEnd w:id="713"/>
    </w:p>
    <w:p w14:paraId="3F152A05" w14:textId="77777777" w:rsidR="0000097A" w:rsidRPr="00A5463E" w:rsidRDefault="0000097A" w:rsidP="0000097A">
      <w:pPr>
        <w:pStyle w:val="Heading5"/>
      </w:pPr>
      <w:bookmarkStart w:id="714" w:name="_Toc20208666"/>
      <w:bookmarkStart w:id="715" w:name="_Toc36044777"/>
      <w:bookmarkStart w:id="716" w:name="_Toc45216258"/>
      <w:bookmarkStart w:id="717" w:name="_Toc99173962"/>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17"/>
    </w:p>
    <w:p w14:paraId="29F9D6DD"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70B495FA"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AEA92C7"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740DB8FA" w14:textId="3BF6BE38" w:rsidR="0000097A" w:rsidRPr="00A5463E" w:rsidRDefault="0000097A" w:rsidP="0000097A">
      <w:pPr>
        <w:pStyle w:val="B1"/>
      </w:pPr>
      <w:r>
        <w:rPr>
          <w:lang w:val="en-US"/>
        </w:rPr>
        <w:t>3</w:t>
      </w:r>
      <w:r w:rsidRPr="00A5463E">
        <w:t>.</w:t>
      </w:r>
      <w:r w:rsidRPr="00A5463E">
        <w:tab/>
        <w:t xml:space="preserve">if Cx (Simultaneous transmission video) has reached lower limit, enter the 'G: Transmit Idle' state as specified in the </w:t>
      </w:r>
      <w:r w:rsidR="00BA1F7C">
        <w:t>clause</w:t>
      </w:r>
      <w:r w:rsidRPr="00A5463E">
        <w:t> 6.3.4.3.2.</w:t>
      </w:r>
    </w:p>
    <w:p w14:paraId="4D7E431C"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FE15F69"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041641F9" w14:textId="77777777" w:rsidR="0000097A" w:rsidRPr="00A5463E"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4EDA6A0" w14:textId="19489907" w:rsidR="0000097A" w:rsidRDefault="0000097A" w:rsidP="00EF55AB">
      <w:pPr>
        <w:pStyle w:val="B2"/>
      </w:pPr>
      <w:r w:rsidRPr="00A5463E">
        <w:lastRenderedPageBreak/>
        <w:t>c.</w:t>
      </w:r>
      <w:r w:rsidRPr="00A5463E">
        <w:tab/>
        <w:t xml:space="preserve">shall enter the 'G: Transmit Taken' state as specified in the </w:t>
      </w:r>
      <w:r w:rsidR="00BA1F7C">
        <w:t>clause</w:t>
      </w:r>
      <w:r w:rsidRPr="00A5463E">
        <w:t> 6.3.4.4.2 with respect to that transmission participant.</w:t>
      </w:r>
    </w:p>
    <w:p w14:paraId="0C1E38AC" w14:textId="77777777" w:rsidR="00EB0795" w:rsidRPr="00A5463E" w:rsidRDefault="00EB0795" w:rsidP="00EB0795">
      <w:pPr>
        <w:pStyle w:val="Heading4"/>
      </w:pPr>
      <w:bookmarkStart w:id="718" w:name="_Toc99173963"/>
      <w:r w:rsidRPr="00A5463E">
        <w:t>6.3.4.6</w:t>
      </w:r>
      <w:r w:rsidRPr="00A5463E">
        <w:tab/>
        <w:t>In any state</w:t>
      </w:r>
      <w:bookmarkEnd w:id="714"/>
      <w:bookmarkEnd w:id="715"/>
      <w:bookmarkEnd w:id="716"/>
      <w:bookmarkEnd w:id="718"/>
    </w:p>
    <w:p w14:paraId="7E70CB37" w14:textId="77777777" w:rsidR="00EB0795" w:rsidRPr="00A5463E" w:rsidRDefault="00EB0795" w:rsidP="00EB0795">
      <w:pPr>
        <w:pStyle w:val="Heading5"/>
      </w:pPr>
      <w:bookmarkStart w:id="719" w:name="_Toc20208667"/>
      <w:bookmarkStart w:id="720" w:name="_Toc36044778"/>
      <w:bookmarkStart w:id="721" w:name="_Toc45216259"/>
      <w:bookmarkStart w:id="722" w:name="_Toc99173964"/>
      <w:r w:rsidRPr="00A5463E">
        <w:t>6.3.4.6.1</w:t>
      </w:r>
      <w:r w:rsidRPr="00A5463E">
        <w:tab/>
        <w:t>General</w:t>
      </w:r>
      <w:bookmarkEnd w:id="719"/>
      <w:bookmarkEnd w:id="720"/>
      <w:bookmarkEnd w:id="721"/>
      <w:bookmarkEnd w:id="722"/>
    </w:p>
    <w:p w14:paraId="4830E7AE" w14:textId="6FF10B2E" w:rsidR="00EB0795" w:rsidRPr="00A5463E" w:rsidRDefault="00EB0795" w:rsidP="00EB0795">
      <w:r w:rsidRPr="00A5463E">
        <w:t xml:space="preserve">This </w:t>
      </w:r>
      <w:r w:rsidR="00BA1F7C">
        <w:t>clause</w:t>
      </w:r>
      <w:r w:rsidRPr="00A5463E">
        <w:t xml:space="preserve"> describes the actions to be taken in all states defined for the general state diagram with the exception of the 'Start-stop' state.</w:t>
      </w:r>
    </w:p>
    <w:p w14:paraId="1734CADE" w14:textId="77777777" w:rsidR="00EB0795" w:rsidRPr="00A5463E" w:rsidRDefault="00EB0795" w:rsidP="00EB0795">
      <w:pPr>
        <w:pStyle w:val="Heading5"/>
      </w:pPr>
      <w:bookmarkStart w:id="723" w:name="_Toc20208668"/>
      <w:bookmarkStart w:id="724" w:name="_Toc36044779"/>
      <w:bookmarkStart w:id="725" w:name="_Toc45216260"/>
      <w:bookmarkStart w:id="726" w:name="_Toc99173965"/>
      <w:r w:rsidRPr="00A5463E">
        <w:t>6.3.4.6.2</w:t>
      </w:r>
      <w:r w:rsidRPr="00A5463E">
        <w:tab/>
        <w:t>Receive MCVideo call release - 1</w:t>
      </w:r>
      <w:bookmarkEnd w:id="723"/>
      <w:bookmarkEnd w:id="724"/>
      <w:bookmarkEnd w:id="725"/>
      <w:bookmarkEnd w:id="726"/>
    </w:p>
    <w:p w14:paraId="5F575327" w14:textId="72496945" w:rsidR="00EB0795" w:rsidRPr="00A5463E" w:rsidRDefault="00EB0795" w:rsidP="00EB0795">
      <w:r w:rsidRPr="00A5463E">
        <w:t xml:space="preserve">This </w:t>
      </w:r>
      <w:r w:rsidR="00BA1F7C">
        <w:t>clause</w:t>
      </w:r>
      <w:r w:rsidRPr="00A5463E">
        <w:t xml:space="preserve"> is used by the transmission control arbitration logic in the transmission control server when an MCVideo call is released.</w:t>
      </w:r>
    </w:p>
    <w:p w14:paraId="341DFB53"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7D3F782A"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6F1DB5F" w14:textId="77777777" w:rsidR="00EB0795" w:rsidRPr="00A5463E" w:rsidRDefault="00EB0795" w:rsidP="00EB0795">
      <w:pPr>
        <w:pStyle w:val="B1"/>
      </w:pPr>
      <w:r w:rsidRPr="00A5463E">
        <w:t>2.</w:t>
      </w:r>
      <w:r w:rsidRPr="00A5463E">
        <w:tab/>
        <w:t>shall enter the 'Releasing' state.</w:t>
      </w:r>
    </w:p>
    <w:p w14:paraId="07798596" w14:textId="77777777" w:rsidR="00EB0795" w:rsidRPr="00A5463E" w:rsidRDefault="00EB0795" w:rsidP="00EB0795">
      <w:pPr>
        <w:pStyle w:val="Heading4"/>
      </w:pPr>
      <w:bookmarkStart w:id="727" w:name="_Toc20208669"/>
      <w:bookmarkStart w:id="728" w:name="_Toc36044780"/>
      <w:bookmarkStart w:id="729" w:name="_Toc45216261"/>
      <w:bookmarkStart w:id="730" w:name="_Toc99173966"/>
      <w:r w:rsidRPr="00A5463E">
        <w:t>6.3.4.7</w:t>
      </w:r>
      <w:r w:rsidRPr="00A5463E">
        <w:tab/>
        <w:t>State: 'Releasing'</w:t>
      </w:r>
      <w:bookmarkEnd w:id="727"/>
      <w:bookmarkEnd w:id="728"/>
      <w:bookmarkEnd w:id="729"/>
      <w:bookmarkEnd w:id="730"/>
    </w:p>
    <w:p w14:paraId="5C067633" w14:textId="77777777" w:rsidR="00EB0795" w:rsidRPr="00A5463E" w:rsidRDefault="00EB0795" w:rsidP="00EB0795">
      <w:pPr>
        <w:pStyle w:val="Heading5"/>
      </w:pPr>
      <w:bookmarkStart w:id="731" w:name="_Toc20208670"/>
      <w:bookmarkStart w:id="732" w:name="_Toc36044781"/>
      <w:bookmarkStart w:id="733" w:name="_Toc45216262"/>
      <w:bookmarkStart w:id="734" w:name="_Toc99173967"/>
      <w:r w:rsidRPr="00A5463E">
        <w:t>6.3.4.7.1</w:t>
      </w:r>
      <w:r w:rsidRPr="00A5463E">
        <w:tab/>
        <w:t>General</w:t>
      </w:r>
      <w:bookmarkEnd w:id="731"/>
      <w:bookmarkEnd w:id="732"/>
      <w:bookmarkEnd w:id="733"/>
      <w:bookmarkEnd w:id="734"/>
    </w:p>
    <w:p w14:paraId="7EF170E5"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0F84F063" w14:textId="77777777" w:rsidR="00EB0795" w:rsidRPr="00A5463E" w:rsidRDefault="00EB0795" w:rsidP="00EB0795">
      <w:pPr>
        <w:pStyle w:val="Heading5"/>
      </w:pPr>
      <w:bookmarkStart w:id="735" w:name="_Toc20208671"/>
      <w:bookmarkStart w:id="736" w:name="_Toc36044782"/>
      <w:bookmarkStart w:id="737" w:name="_Toc45216263"/>
      <w:bookmarkStart w:id="738" w:name="_Toc99173968"/>
      <w:r w:rsidRPr="00A5463E">
        <w:t>6.3.4.7.2</w:t>
      </w:r>
      <w:r w:rsidRPr="00A5463E">
        <w:tab/>
        <w:t>Receive MCVideo call release - 2</w:t>
      </w:r>
      <w:bookmarkEnd w:id="735"/>
      <w:bookmarkEnd w:id="736"/>
      <w:bookmarkEnd w:id="737"/>
      <w:bookmarkEnd w:id="738"/>
    </w:p>
    <w:p w14:paraId="7A06CEB8"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723550FE"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A5463E" w:rsidRDefault="00EB0795" w:rsidP="00EB0795">
      <w:pPr>
        <w:pStyle w:val="B1"/>
      </w:pPr>
      <w:r w:rsidRPr="00A5463E">
        <w:t>2.</w:t>
      </w:r>
      <w:r w:rsidRPr="00A5463E">
        <w:tab/>
        <w:t>shall enter the 'Start-stop' state.</w:t>
      </w:r>
    </w:p>
    <w:p w14:paraId="4600DC36" w14:textId="77777777" w:rsidR="00EB0795" w:rsidRPr="00A5463E" w:rsidRDefault="00EB0795" w:rsidP="00EB0795">
      <w:pPr>
        <w:pStyle w:val="Heading3"/>
      </w:pPr>
      <w:bookmarkStart w:id="739" w:name="_Toc20208672"/>
      <w:bookmarkStart w:id="740" w:name="_Toc36044783"/>
      <w:bookmarkStart w:id="741" w:name="_Toc45216264"/>
      <w:bookmarkStart w:id="742" w:name="_Toc99173969"/>
      <w:r w:rsidRPr="00A5463E">
        <w:t>6.3.5</w:t>
      </w:r>
      <w:r w:rsidRPr="00A5463E">
        <w:tab/>
        <w:t>Transmission control server state transition diagram for basic transmission control operation towards the transmission participant</w:t>
      </w:r>
      <w:bookmarkEnd w:id="739"/>
      <w:bookmarkEnd w:id="740"/>
      <w:bookmarkEnd w:id="741"/>
      <w:bookmarkEnd w:id="742"/>
    </w:p>
    <w:p w14:paraId="2A0CCB67" w14:textId="77777777" w:rsidR="00EB0795" w:rsidRPr="00A5463E" w:rsidRDefault="00EB0795" w:rsidP="00EB0795">
      <w:pPr>
        <w:pStyle w:val="Heading4"/>
      </w:pPr>
      <w:bookmarkStart w:id="743" w:name="_Toc20208673"/>
      <w:bookmarkStart w:id="744" w:name="_Toc36044784"/>
      <w:bookmarkStart w:id="745" w:name="_Toc45216265"/>
      <w:bookmarkStart w:id="746" w:name="_Toc99173970"/>
      <w:r w:rsidRPr="00A5463E">
        <w:t>6.3.5.1</w:t>
      </w:r>
      <w:r w:rsidRPr="00A5463E">
        <w:tab/>
        <w:t>General</w:t>
      </w:r>
      <w:bookmarkEnd w:id="743"/>
      <w:bookmarkEnd w:id="744"/>
      <w:bookmarkEnd w:id="745"/>
      <w:bookmarkEnd w:id="746"/>
    </w:p>
    <w:p w14:paraId="47E3F959" w14:textId="2EFD50E1" w:rsidR="00EB0795" w:rsidRPr="00A5463E" w:rsidRDefault="00EB0795" w:rsidP="00EB0795">
      <w:r w:rsidRPr="00A5463E">
        <w:t xml:space="preserve">The transmission control interface towards the MCVideo client in the transmission control server shall behave according to the state diagram and state transitions specified in this </w:t>
      </w:r>
      <w:r w:rsidR="00BA1F7C">
        <w:t>clause</w:t>
      </w:r>
      <w:r w:rsidRPr="00A5463E">
        <w:t>.</w:t>
      </w:r>
    </w:p>
    <w:p w14:paraId="0FE19763" w14:textId="77777777" w:rsidR="00EB0795" w:rsidRPr="00A5463E" w:rsidRDefault="00EB0795" w:rsidP="00EB0795">
      <w:r w:rsidRPr="00A5463E">
        <w:t>Figure 6.3.5.1-1 shows the states and state transitions for an associated transmission participant in the transmission control server.</w:t>
      </w:r>
    </w:p>
    <w:p w14:paraId="5C797273" w14:textId="77777777" w:rsidR="00EB0795" w:rsidRPr="00A5463E" w:rsidRDefault="0000097A" w:rsidP="00EB0795">
      <w:pPr>
        <w:pStyle w:val="TH"/>
      </w:pPr>
      <w:r w:rsidRPr="00A5463E">
        <w:object w:dxaOrig="14580" w:dyaOrig="20505" w14:anchorId="2E84A13F">
          <v:shape id="_x0000_i1035" type="#_x0000_t75" style="width:458.9pt;height:538pt" o:ole="">
            <v:imagedata r:id="rId29" o:title=""/>
          </v:shape>
          <o:OLEObject Type="Embed" ProgID="Visio.Drawing.11" ShapeID="_x0000_i1035" DrawAspect="Content" ObjectID="_1709786700" r:id="rId30"/>
        </w:object>
      </w:r>
    </w:p>
    <w:p w14:paraId="3A289C8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30A3027"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CF617F5"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68646E3A" w14:textId="77777777" w:rsidR="00EB0795" w:rsidRPr="00A5463E" w:rsidRDefault="00EB0795" w:rsidP="00EB0795">
      <w:r w:rsidRPr="00A5463E">
        <w:t>The external inputs to the state machine are:</w:t>
      </w:r>
    </w:p>
    <w:p w14:paraId="6FE583E7" w14:textId="77777777" w:rsidR="00EB0795" w:rsidRPr="00A5463E" w:rsidRDefault="00EB0795" w:rsidP="00EB0795">
      <w:pPr>
        <w:pStyle w:val="B1"/>
      </w:pPr>
      <w:r w:rsidRPr="00A5463E">
        <w:t>1.</w:t>
      </w:r>
      <w:r w:rsidRPr="00A5463E">
        <w:tab/>
        <w:t>directives coming from the transmission control arbitration logic;</w:t>
      </w:r>
    </w:p>
    <w:p w14:paraId="5302372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70A5498" w14:textId="77777777" w:rsidR="00EB0795" w:rsidRPr="00A5463E" w:rsidRDefault="00EB0795" w:rsidP="00EB0795">
      <w:pPr>
        <w:pStyle w:val="B1"/>
      </w:pPr>
      <w:r w:rsidRPr="00A5463E">
        <w:t>3.</w:t>
      </w:r>
      <w:r w:rsidRPr="00A5463E">
        <w:tab/>
        <w:t>media; and</w:t>
      </w:r>
    </w:p>
    <w:p w14:paraId="025C1002" w14:textId="77777777" w:rsidR="00EB0795" w:rsidRPr="00A5463E" w:rsidRDefault="00EB0795" w:rsidP="00EB0795">
      <w:pPr>
        <w:pStyle w:val="B1"/>
      </w:pPr>
      <w:r w:rsidRPr="00A5463E">
        <w:t>4.</w:t>
      </w:r>
      <w:r w:rsidRPr="00A5463E">
        <w:tab/>
        <w:t>in certain cases, SIP messages used for call handling.</w:t>
      </w:r>
    </w:p>
    <w:p w14:paraId="20DEC677" w14:textId="7DA71B03"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1D707D61" w14:textId="77777777" w:rsidR="00EB0795" w:rsidRPr="00A5463E" w:rsidRDefault="00EB0795" w:rsidP="00EB0795">
      <w:pPr>
        <w:pStyle w:val="B1"/>
      </w:pPr>
      <w:r w:rsidRPr="00A5463E">
        <w:t>1.</w:t>
      </w:r>
      <w:r w:rsidRPr="00A5463E">
        <w:tab/>
        <w:t>shall discard the transmission control message;</w:t>
      </w:r>
    </w:p>
    <w:p w14:paraId="7F86BAEA"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EBDAA8D" w14:textId="77777777" w:rsidR="00EB0795" w:rsidRPr="00A5463E" w:rsidRDefault="00EB0795" w:rsidP="00EB0795">
      <w:pPr>
        <w:pStyle w:val="B1"/>
      </w:pPr>
      <w:r w:rsidRPr="00A5463E">
        <w:t>3.</w:t>
      </w:r>
      <w:r w:rsidRPr="00A5463E">
        <w:tab/>
        <w:t>shall remain in the current state.</w:t>
      </w:r>
    </w:p>
    <w:p w14:paraId="7D44D3B0" w14:textId="191375B9" w:rsidR="00EB0795" w:rsidRPr="00A5463E" w:rsidRDefault="00EB0795" w:rsidP="00EB0795">
      <w:r w:rsidRPr="00A5463E">
        <w:t xml:space="preserve">State details are explained in the following </w:t>
      </w:r>
      <w:r w:rsidR="00BA1F7C">
        <w:t>clause</w:t>
      </w:r>
      <w:r w:rsidRPr="00A5463E">
        <w:t>s.</w:t>
      </w:r>
    </w:p>
    <w:p w14:paraId="5479F980" w14:textId="77777777" w:rsidR="00EB0795" w:rsidRPr="00A5463E" w:rsidRDefault="00EB0795" w:rsidP="00EB0795">
      <w:pPr>
        <w:pStyle w:val="Heading4"/>
      </w:pPr>
      <w:bookmarkStart w:id="747" w:name="_Toc20208674"/>
      <w:bookmarkStart w:id="748" w:name="_Toc36044785"/>
      <w:bookmarkStart w:id="749" w:name="_Toc45216266"/>
      <w:bookmarkStart w:id="750" w:name="_Toc99173971"/>
      <w:r w:rsidRPr="00A5463E">
        <w:t>6.3.5.2</w:t>
      </w:r>
      <w:r w:rsidRPr="00A5463E">
        <w:tab/>
        <w:t>State: 'Start-stop'</w:t>
      </w:r>
      <w:bookmarkEnd w:id="747"/>
      <w:bookmarkEnd w:id="748"/>
      <w:bookmarkEnd w:id="749"/>
      <w:bookmarkEnd w:id="750"/>
    </w:p>
    <w:p w14:paraId="6665995C" w14:textId="77777777" w:rsidR="00EB0795" w:rsidRPr="00A5463E" w:rsidRDefault="00EB0795" w:rsidP="00EB0795">
      <w:pPr>
        <w:pStyle w:val="Heading5"/>
      </w:pPr>
      <w:bookmarkStart w:id="751" w:name="_Toc20208675"/>
      <w:bookmarkStart w:id="752" w:name="_Toc36044786"/>
      <w:bookmarkStart w:id="753" w:name="_Toc45216267"/>
      <w:bookmarkStart w:id="754" w:name="_Toc99173972"/>
      <w:r w:rsidRPr="00A5463E">
        <w:t>6.3.5.2.1</w:t>
      </w:r>
      <w:r w:rsidRPr="00A5463E">
        <w:tab/>
        <w:t>General</w:t>
      </w:r>
      <w:bookmarkEnd w:id="751"/>
      <w:bookmarkEnd w:id="752"/>
      <w:bookmarkEnd w:id="753"/>
      <w:bookmarkEnd w:id="754"/>
    </w:p>
    <w:p w14:paraId="62B953E8"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46D22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3BF847E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EEA614C" w14:textId="77777777" w:rsidR="00EB0795" w:rsidRPr="00A5463E" w:rsidRDefault="00EB0795" w:rsidP="00EB0795">
      <w:pPr>
        <w:pStyle w:val="Heading5"/>
      </w:pPr>
      <w:bookmarkStart w:id="755" w:name="_Toc20208676"/>
      <w:bookmarkStart w:id="756" w:name="_Toc36044787"/>
      <w:bookmarkStart w:id="757" w:name="_Toc45216268"/>
      <w:bookmarkStart w:id="758" w:name="_Toc99173973"/>
      <w:r w:rsidRPr="00A5463E">
        <w:t>6.3.5.2.2</w:t>
      </w:r>
      <w:r w:rsidRPr="00A5463E">
        <w:tab/>
        <w:t>SIP Session initiated</w:t>
      </w:r>
      <w:bookmarkEnd w:id="755"/>
      <w:bookmarkEnd w:id="756"/>
      <w:bookmarkEnd w:id="757"/>
      <w:bookmarkEnd w:id="758"/>
    </w:p>
    <w:p w14:paraId="40A3834A" w14:textId="77777777" w:rsidR="00EB0795" w:rsidRPr="00A5463E" w:rsidRDefault="00EB0795" w:rsidP="00EB0795">
      <w:r w:rsidRPr="00A5463E">
        <w:t>When a SIP Session is established and if the session is a normal group call session:</w:t>
      </w:r>
    </w:p>
    <w:p w14:paraId="5BF09030"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36D86744"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FE6FC6" w14:textId="551B1AFD" w:rsidR="00EB0795" w:rsidRPr="00A5463E" w:rsidRDefault="00EB0795" w:rsidP="00EB0795">
      <w:pPr>
        <w:pStyle w:val="B2"/>
      </w:pPr>
      <w:r w:rsidRPr="00A5463E">
        <w:t>a.</w:t>
      </w:r>
      <w:r w:rsidRPr="00A5463E">
        <w:tab/>
        <w:t xml:space="preserve">shall initialize a general state machine as specified in </w:t>
      </w:r>
      <w:r w:rsidR="00BA1F7C">
        <w:t>clause</w:t>
      </w:r>
      <w:r w:rsidRPr="00A5463E">
        <w:t> 6.3.4.2.2; and</w:t>
      </w:r>
    </w:p>
    <w:p w14:paraId="0A12D121" w14:textId="442A88B3" w:rsidR="00EB0795" w:rsidRPr="00A5463E" w:rsidRDefault="00EB0795" w:rsidP="00EB0795">
      <w:pPr>
        <w:pStyle w:val="NO"/>
      </w:pPr>
      <w:r w:rsidRPr="00A5463E">
        <w:t>NOTE 2:</w:t>
      </w:r>
      <w:r w:rsidRPr="00A5463E">
        <w:tab/>
        <w:t xml:space="preserve">In the </w:t>
      </w:r>
      <w:r w:rsidR="00BA1F7C">
        <w:t>clause</w:t>
      </w:r>
      <w:r w:rsidRPr="00A5463E">
        <w:t> 6.3.4.2.2 the 'general transmission control operation' state machine will continue with the initialization of the 'general transmission control operation' state machine.</w:t>
      </w:r>
    </w:p>
    <w:p w14:paraId="0EED9C6F" w14:textId="41EEE32C" w:rsidR="00EB0795" w:rsidRPr="00A5463E" w:rsidRDefault="00EB0795" w:rsidP="00EB0795">
      <w:pPr>
        <w:pStyle w:val="B2"/>
      </w:pPr>
      <w:r w:rsidRPr="00A5463E">
        <w:t>b.</w:t>
      </w:r>
      <w:r w:rsidRPr="00A5463E">
        <w:tab/>
        <w:t xml:space="preserve">shall enter the state 'U: permitted' as specified in the </w:t>
      </w:r>
      <w:r w:rsidR="00BA1F7C">
        <w:t>clause</w:t>
      </w:r>
      <w:r w:rsidRPr="00A5463E">
        <w:t> 6.3.5.5.2;</w:t>
      </w:r>
    </w:p>
    <w:p w14:paraId="4C96FFB4"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7DC6AC4"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DF8BAE5"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A26A6EE"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07DEB3B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A5463E" w:rsidRDefault="00EB0795" w:rsidP="00EB0795">
      <w:pPr>
        <w:pStyle w:val="B3"/>
      </w:pPr>
      <w:r w:rsidRPr="00A5463E">
        <w:t>ii.</w:t>
      </w:r>
      <w:r w:rsidRPr="00A5463E">
        <w:tab/>
        <w:t xml:space="preserve">shall enter the state 'U: not permitted and Transmit Idle' as specified in the </w:t>
      </w:r>
      <w:r w:rsidR="00BA1F7C">
        <w:t>clause</w:t>
      </w:r>
      <w:r w:rsidRPr="00A5463E">
        <w:t> 6.3.5.5.2;</w:t>
      </w:r>
    </w:p>
    <w:p w14:paraId="2D44C0F1"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41AAAC60" w14:textId="7F1616C7" w:rsidR="00EB0795" w:rsidRPr="00A5463E" w:rsidRDefault="00EB0795" w:rsidP="00EB0795">
      <w:pPr>
        <w:pStyle w:val="B3"/>
      </w:pPr>
      <w:r w:rsidRPr="00A5463E">
        <w:t>i.</w:t>
      </w:r>
      <w:r w:rsidRPr="00A5463E">
        <w:tab/>
        <w:t xml:space="preserve">shall enter the state 'U: not permitted and Transmit Idle' as specified in the </w:t>
      </w:r>
      <w:r w:rsidR="00BA1F7C">
        <w:t>clause</w:t>
      </w:r>
      <w:r w:rsidRPr="00A5463E">
        <w:t> 6.3.5.5.2; and</w:t>
      </w:r>
    </w:p>
    <w:p w14:paraId="4BA3BC03" w14:textId="54FF4EDA" w:rsidR="00EB0795" w:rsidRPr="00A5463E" w:rsidRDefault="00EB0795" w:rsidP="00EB0795">
      <w:pPr>
        <w:pStyle w:val="B3"/>
      </w:pPr>
      <w:r w:rsidRPr="00A5463E">
        <w:t>ii.</w:t>
      </w:r>
      <w:r w:rsidRPr="00A5463E">
        <w:tab/>
        <w:t xml:space="preserve">shall initialize a general state machine as specified in </w:t>
      </w:r>
      <w:r w:rsidR="00BA1F7C">
        <w:t>clause</w:t>
      </w:r>
      <w:r w:rsidRPr="00A5463E">
        <w:t> 6.3.4.2.2; and</w:t>
      </w:r>
    </w:p>
    <w:p w14:paraId="63709076" w14:textId="28654E2D" w:rsidR="00EB0795" w:rsidRPr="00A5463E" w:rsidRDefault="00EB0795" w:rsidP="00EB0795">
      <w:pPr>
        <w:pStyle w:val="NO"/>
      </w:pPr>
      <w:r w:rsidRPr="00A5463E">
        <w:t>NOTE 3:</w:t>
      </w:r>
      <w:r w:rsidRPr="00A5463E">
        <w:tab/>
        <w:t xml:space="preserve">In the </w:t>
      </w:r>
      <w:r w:rsidR="00BA1F7C">
        <w:t>clause</w:t>
      </w:r>
      <w:r w:rsidRPr="00A5463E">
        <w:t> 6.3.4.2.2 the general state machine will continue with the initialization of the general state machine.</w:t>
      </w:r>
    </w:p>
    <w:p w14:paraId="7062E2BE"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1CA19819" w14:textId="095C0D3B"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w:t>
      </w:r>
    </w:p>
    <w:p w14:paraId="7E54C155" w14:textId="27F920D3" w:rsidR="00EB0795" w:rsidRPr="00A5463E" w:rsidRDefault="00EB0795" w:rsidP="00EB0795">
      <w:pPr>
        <w:pStyle w:val="NO"/>
      </w:pPr>
      <w:r w:rsidRPr="00A5463E">
        <w:t>NOTE 3:</w:t>
      </w:r>
      <w:r w:rsidRPr="00A5463E">
        <w:tab/>
        <w:t xml:space="preserve">For multiple MCVideo clients have the permission to send a media, the following Media Transmission notify messages will be handle as in 'U: not permitted and </w:t>
      </w:r>
      <w:r w:rsidR="00880EBB" w:rsidRPr="007053AB">
        <w:rPr>
          <w:lang w:val="en-GB"/>
        </w:rPr>
        <w:t>tr</w:t>
      </w:r>
      <w:r w:rsidR="00880EBB">
        <w:rPr>
          <w:lang w:val="en-GB"/>
        </w:rPr>
        <w:t>ansmit taken</w:t>
      </w:r>
      <w:r w:rsidRPr="00A5463E">
        <w:t xml:space="preserve">' state as specified in the </w:t>
      </w:r>
      <w:r w:rsidR="00BA1F7C">
        <w:t>clause</w:t>
      </w:r>
      <w:r w:rsidRPr="00A5463E">
        <w:t> 6.3.5.4.2.</w:t>
      </w:r>
    </w:p>
    <w:p w14:paraId="1489DA4F"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0788C911"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59645C7" w14:textId="412C6426"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6.3.4.3.3; and</w:t>
      </w:r>
    </w:p>
    <w:p w14:paraId="10FFAA67" w14:textId="3C5B4F55" w:rsidR="00EB0795" w:rsidRPr="00A5463E" w:rsidRDefault="00EB0795" w:rsidP="00EB0795">
      <w:pPr>
        <w:pStyle w:val="B2"/>
      </w:pPr>
      <w:r w:rsidRPr="00A5463E">
        <w:t>ii.</w:t>
      </w:r>
      <w:r w:rsidRPr="00A5463E">
        <w:tab/>
        <w:t xml:space="preserve">shall enter the state 'U: permitted' as specified in the </w:t>
      </w:r>
      <w:r w:rsidR="00BA1F7C">
        <w:t>clause</w:t>
      </w:r>
      <w:r w:rsidRPr="00A5463E">
        <w:t>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EB03E85"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6.3.4.4.12; and</w:t>
      </w:r>
    </w:p>
    <w:p w14:paraId="12DCBDE8" w14:textId="30C00D95" w:rsidR="00EB0795" w:rsidRPr="00A5463E" w:rsidRDefault="00EB0795" w:rsidP="00EB0795">
      <w:pPr>
        <w:pStyle w:val="B3"/>
      </w:pPr>
      <w:r w:rsidRPr="00A5463E">
        <w:t>ii.</w:t>
      </w:r>
      <w:r w:rsidRPr="00A5463E">
        <w:tab/>
        <w:t xml:space="preserve">shall enter the state 'U: permitted' as specified in the </w:t>
      </w:r>
      <w:r w:rsidR="00BA1F7C">
        <w:t>clause</w:t>
      </w:r>
      <w:r w:rsidRPr="00A5463E">
        <w:t> 6.3.5.5.2;</w:t>
      </w:r>
    </w:p>
    <w:p w14:paraId="396E2A93"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6441AEDE"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46DE79F4" w14:textId="77777777" w:rsidR="00EB0795" w:rsidRPr="00A5463E" w:rsidRDefault="00EB0795" w:rsidP="00EB0795">
      <w:pPr>
        <w:pStyle w:val="NO"/>
      </w:pPr>
      <w:r w:rsidRPr="00A5463E">
        <w:lastRenderedPageBreak/>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5FF9506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7A8EFD59"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5A9A2F6C"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681A383F"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1A725AF"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245D6C37"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A5463E" w:rsidRDefault="00EB0795" w:rsidP="00EB0795">
      <w:pPr>
        <w:pStyle w:val="B3"/>
      </w:pPr>
      <w:r w:rsidRPr="00A5463E">
        <w:t>v.</w:t>
      </w:r>
      <w:r w:rsidRPr="00A5463E">
        <w:tab/>
        <w:t xml:space="preserve">shall enter the 'U: not permitted and Transmit Taken' state as specified in the </w:t>
      </w:r>
      <w:r w:rsidR="00BA1F7C">
        <w:t>clause</w:t>
      </w:r>
      <w:r w:rsidRPr="00A5463E">
        <w:t> 6.3.5.4.2; and</w:t>
      </w:r>
    </w:p>
    <w:p w14:paraId="28422B6B"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0D88702E" w14:textId="3D171AB4"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4644530D" w14:textId="77777777" w:rsidR="00EB0795" w:rsidRPr="00A5463E" w:rsidRDefault="00EB0795" w:rsidP="00EB0795">
      <w:pPr>
        <w:pStyle w:val="B1"/>
      </w:pPr>
      <w:r w:rsidRPr="00A5463E">
        <w:t>4.</w:t>
      </w:r>
      <w:r w:rsidRPr="00A5463E">
        <w:tab/>
        <w:t>if the MCVideo client is invited to the MCVideo call and</w:t>
      </w:r>
    </w:p>
    <w:p w14:paraId="4632F85B"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2C6EA4B6" w14:textId="4A96F83D"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2BB191F1"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56388A63"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221EEE0"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7AD5EB5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A5463E" w:rsidRDefault="00EB0795" w:rsidP="00EB0795">
      <w:pPr>
        <w:pStyle w:val="B3"/>
      </w:pPr>
      <w:r w:rsidRPr="00A5463E">
        <w:t>ii.</w:t>
      </w:r>
      <w:r w:rsidRPr="00A5463E">
        <w:tab/>
        <w:t xml:space="preserve">shall enter the 'U: not permitted and Transmit Idle' state as specified in the </w:t>
      </w:r>
      <w:r w:rsidR="00BA1F7C">
        <w:t>clause</w:t>
      </w:r>
      <w:r w:rsidRPr="00A5463E">
        <w:t> 6.3.5.3.2.</w:t>
      </w:r>
    </w:p>
    <w:p w14:paraId="7132D35F" w14:textId="77777777" w:rsidR="00EB0795" w:rsidRPr="00A5463E" w:rsidRDefault="00EB0795" w:rsidP="00EB0795">
      <w:pPr>
        <w:pStyle w:val="Heading4"/>
      </w:pPr>
      <w:bookmarkStart w:id="759" w:name="_Toc20208677"/>
      <w:bookmarkStart w:id="760" w:name="_Toc36044788"/>
      <w:bookmarkStart w:id="761" w:name="_Toc45216269"/>
      <w:bookmarkStart w:id="762" w:name="_Toc99173974"/>
      <w:r w:rsidRPr="00A5463E">
        <w:t>6.3.5.3</w:t>
      </w:r>
      <w:r w:rsidRPr="00A5463E">
        <w:tab/>
        <w:t>State: 'U: not permitted and Transmit Idle'</w:t>
      </w:r>
      <w:bookmarkEnd w:id="759"/>
      <w:bookmarkEnd w:id="760"/>
      <w:bookmarkEnd w:id="761"/>
      <w:bookmarkEnd w:id="762"/>
    </w:p>
    <w:p w14:paraId="45E3C4FE" w14:textId="77777777" w:rsidR="00EB0795" w:rsidRPr="00A5463E" w:rsidRDefault="00EB0795" w:rsidP="00EB0795">
      <w:pPr>
        <w:pStyle w:val="Heading5"/>
      </w:pPr>
      <w:bookmarkStart w:id="763" w:name="_Toc20208678"/>
      <w:bookmarkStart w:id="764" w:name="_Toc36044789"/>
      <w:bookmarkStart w:id="765" w:name="_Toc45216270"/>
      <w:bookmarkStart w:id="766" w:name="_Toc99173975"/>
      <w:r w:rsidRPr="00A5463E">
        <w:t>6.3.5.3.1</w:t>
      </w:r>
      <w:r w:rsidRPr="00A5463E">
        <w:tab/>
        <w:t>General</w:t>
      </w:r>
      <w:bookmarkEnd w:id="763"/>
      <w:bookmarkEnd w:id="764"/>
      <w:bookmarkEnd w:id="765"/>
      <w:bookmarkEnd w:id="766"/>
    </w:p>
    <w:p w14:paraId="4E092A40"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0A6BB41" w14:textId="77777777" w:rsidR="00EB0795" w:rsidRPr="00A5463E" w:rsidRDefault="00EB0795" w:rsidP="00EB0795">
      <w:pPr>
        <w:pStyle w:val="Heading5"/>
      </w:pPr>
      <w:bookmarkStart w:id="767" w:name="_Toc20208679"/>
      <w:bookmarkStart w:id="768" w:name="_Toc36044790"/>
      <w:bookmarkStart w:id="769" w:name="_Toc45216271"/>
      <w:bookmarkStart w:id="770" w:name="_Toc99173976"/>
      <w:r w:rsidRPr="00A5463E">
        <w:lastRenderedPageBreak/>
        <w:t>6.3.5.3.2</w:t>
      </w:r>
      <w:r w:rsidRPr="00A5463E">
        <w:tab/>
        <w:t>Enter state 'U: not permitted and Transmit Idle'</w:t>
      </w:r>
      <w:bookmarkEnd w:id="767"/>
      <w:bookmarkEnd w:id="768"/>
      <w:bookmarkEnd w:id="769"/>
      <w:bookmarkEnd w:id="770"/>
    </w:p>
    <w:p w14:paraId="276A9CEF" w14:textId="77777777" w:rsidR="00EB0795" w:rsidRPr="00A5463E" w:rsidRDefault="00EB0795" w:rsidP="00EB0795">
      <w:r w:rsidRPr="00A5463E">
        <w:t>When entering this state the transmission control interface towards the MCVideo client in the transmission control server:</w:t>
      </w:r>
    </w:p>
    <w:p w14:paraId="40133B04"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3CCBD927" w14:textId="77777777" w:rsidR="00EB0795" w:rsidRPr="00EF55AB" w:rsidRDefault="00EB0795" w:rsidP="00EB0795">
      <w:pPr>
        <w:pStyle w:val="Heading5"/>
        <w:rPr>
          <w:lang w:val="en-GB"/>
        </w:rPr>
      </w:pPr>
      <w:bookmarkStart w:id="771" w:name="_Toc20208680"/>
      <w:bookmarkStart w:id="772" w:name="_Toc36044791"/>
      <w:bookmarkStart w:id="773" w:name="_Toc45216272"/>
      <w:bookmarkStart w:id="774" w:name="_Toc99173977"/>
      <w:r w:rsidRPr="00A5463E">
        <w:t>6.3.5.3.3</w:t>
      </w:r>
      <w:r w:rsidRPr="00A5463E">
        <w:tab/>
      </w:r>
      <w:bookmarkEnd w:id="771"/>
      <w:bookmarkEnd w:id="772"/>
      <w:r w:rsidR="00880EBB" w:rsidRPr="00EF55AB">
        <w:rPr>
          <w:lang w:val="en-GB"/>
        </w:rPr>
        <w:t>Void</w:t>
      </w:r>
      <w:bookmarkEnd w:id="773"/>
      <w:bookmarkEnd w:id="774"/>
    </w:p>
    <w:p w14:paraId="735678B1" w14:textId="77777777" w:rsidR="00EB0795" w:rsidRPr="00A5463E" w:rsidRDefault="00EB0795" w:rsidP="00EB0795">
      <w:pPr>
        <w:pStyle w:val="Heading5"/>
      </w:pPr>
      <w:bookmarkStart w:id="775" w:name="_Toc20208681"/>
      <w:bookmarkStart w:id="776" w:name="_Toc36044792"/>
      <w:bookmarkStart w:id="777" w:name="_Toc45216273"/>
      <w:bookmarkStart w:id="778" w:name="_Toc99173978"/>
      <w:r w:rsidRPr="00A5463E">
        <w:t>6.3.5.3.4</w:t>
      </w:r>
      <w:r w:rsidRPr="00A5463E">
        <w:tab/>
        <w:t>Receive Transmission Media Request message (R: Transmission Media Request)</w:t>
      </w:r>
      <w:bookmarkEnd w:id="775"/>
      <w:bookmarkEnd w:id="776"/>
      <w:bookmarkEnd w:id="777"/>
      <w:bookmarkEnd w:id="778"/>
    </w:p>
    <w:p w14:paraId="5761221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4660667"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27D00FBF"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2B27514F" w14:textId="77777777" w:rsidR="00EB0795" w:rsidRPr="00A5463E" w:rsidRDefault="00EB0795" w:rsidP="00EB0795">
      <w:pPr>
        <w:pStyle w:val="B2"/>
      </w:pPr>
      <w:r w:rsidRPr="00A5463E">
        <w:t>a.</w:t>
      </w:r>
      <w:r w:rsidRPr="00A5463E">
        <w:tab/>
        <w:t>shall include in the Reject Cause field the &lt;Reject Cause&gt; value cause #5 (Receive only);</w:t>
      </w:r>
    </w:p>
    <w:p w14:paraId="1E671D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74D98952" w14:textId="26C27B6D"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8B7004">
        <w:t>9.2.2.1</w:t>
      </w:r>
      <w:r w:rsidRPr="00A5463E">
        <w:t>; and</w:t>
      </w:r>
    </w:p>
    <w:p w14:paraId="5875F8A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0D15E8F"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5463E" w:rsidRDefault="00EB0795" w:rsidP="00EB0795">
      <w:pPr>
        <w:pStyle w:val="B1"/>
      </w:pPr>
      <w:r w:rsidRPr="00A5463E">
        <w:t>3.</w:t>
      </w:r>
      <w:r w:rsidRPr="00A5463E">
        <w:tab/>
        <w:t>shall remain in the 'U: not permitted and Transmit Idle' state.</w:t>
      </w:r>
    </w:p>
    <w:p w14:paraId="26FD0407" w14:textId="77777777" w:rsidR="00EB0795" w:rsidRPr="00A5463E" w:rsidRDefault="00EB0795" w:rsidP="00EB0795">
      <w:pPr>
        <w:pStyle w:val="Heading5"/>
      </w:pPr>
      <w:bookmarkStart w:id="779" w:name="_Toc20208682"/>
      <w:bookmarkStart w:id="780" w:name="_Toc36044793"/>
      <w:bookmarkStart w:id="781" w:name="_Toc45216274"/>
      <w:bookmarkStart w:id="782" w:name="_Toc99173979"/>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79"/>
      <w:bookmarkEnd w:id="780"/>
      <w:bookmarkEnd w:id="781"/>
      <w:bookmarkEnd w:id="782"/>
    </w:p>
    <w:p w14:paraId="53905A4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6FBD73ED" w14:textId="1116AD2A"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w:t>
      </w:r>
      <w:r w:rsidR="00BA1F7C">
        <w:t>clause</w:t>
      </w:r>
      <w:r w:rsidRPr="00A5463E">
        <w:t> </w:t>
      </w:r>
      <w:r w:rsidR="008B7004">
        <w:t>9.2.2.1</w:t>
      </w:r>
      <w:r w:rsidRPr="00A5463E">
        <w:t>; and</w:t>
      </w:r>
    </w:p>
    <w:p w14:paraId="52153F50"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42AAF6A" w14:textId="01DF0FB8"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449836B2" w14:textId="77777777" w:rsidR="00EB0795" w:rsidRPr="00A5463E" w:rsidRDefault="00EB0795" w:rsidP="00EB0795">
      <w:pPr>
        <w:pStyle w:val="Heading5"/>
      </w:pPr>
      <w:bookmarkStart w:id="783" w:name="_Toc20208683"/>
      <w:bookmarkStart w:id="784" w:name="_Toc36044794"/>
      <w:bookmarkStart w:id="785" w:name="_Toc45216275"/>
      <w:bookmarkStart w:id="786" w:name="_Toc99173980"/>
      <w:r w:rsidRPr="00A5463E">
        <w:lastRenderedPageBreak/>
        <w:t>6.3.5.3.6</w:t>
      </w:r>
      <w:r w:rsidRPr="00A5463E">
        <w:tab/>
        <w:t xml:space="preserve">Send </w:t>
      </w:r>
      <w:r w:rsidR="0091451C">
        <w:t>Transmission</w:t>
      </w:r>
      <w:r w:rsidRPr="00A5463E">
        <w:t xml:space="preserve"> Reject message (S: </w:t>
      </w:r>
      <w:r w:rsidR="0091451C">
        <w:t>Transmission</w:t>
      </w:r>
      <w:r w:rsidRPr="00A5463E">
        <w:t xml:space="preserve"> Reject)</w:t>
      </w:r>
      <w:bookmarkEnd w:id="783"/>
      <w:bookmarkEnd w:id="784"/>
      <w:bookmarkEnd w:id="785"/>
      <w:bookmarkEnd w:id="786"/>
    </w:p>
    <w:p w14:paraId="1E77258E"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006C3DA2" w14:textId="48B942F5"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6917BB">
        <w:t>9.2.2.1</w:t>
      </w:r>
      <w:r w:rsidRPr="00A5463E">
        <w:t>; and</w:t>
      </w:r>
    </w:p>
    <w:p w14:paraId="53851CF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4B4CA2F" w14:textId="77777777" w:rsidR="00EB0795" w:rsidRPr="00A5463E" w:rsidRDefault="00EB0795" w:rsidP="00EB0795">
      <w:pPr>
        <w:pStyle w:val="B1"/>
      </w:pPr>
      <w:r w:rsidRPr="00A5463E">
        <w:t>3.</w:t>
      </w:r>
      <w:r w:rsidRPr="00A5463E">
        <w:tab/>
        <w:t>shall remain in the 'U: not permitted and Transmit Idle' state.</w:t>
      </w:r>
    </w:p>
    <w:p w14:paraId="16BD3096" w14:textId="77777777" w:rsidR="00EB0795" w:rsidRPr="00A5463E" w:rsidRDefault="00EB0795" w:rsidP="00EB0795">
      <w:pPr>
        <w:pStyle w:val="Heading5"/>
      </w:pPr>
      <w:bookmarkStart w:id="787" w:name="_Toc20208684"/>
      <w:bookmarkStart w:id="788" w:name="_Toc36044795"/>
      <w:bookmarkStart w:id="789" w:name="_Toc45216276"/>
      <w:bookmarkStart w:id="790" w:name="_Toc99173981"/>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787"/>
      <w:bookmarkEnd w:id="788"/>
      <w:bookmarkEnd w:id="789"/>
      <w:bookmarkEnd w:id="790"/>
    </w:p>
    <w:p w14:paraId="72FDB73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0A6AB930" w14:textId="74729580"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B4F11D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36B85A5" w14:textId="77777777" w:rsidR="00EB0795" w:rsidRPr="00A5463E" w:rsidRDefault="00EB0795" w:rsidP="00EB0795">
      <w:pPr>
        <w:pStyle w:val="B2"/>
      </w:pPr>
      <w:r w:rsidRPr="00A5463E">
        <w:t>b.</w:t>
      </w:r>
      <w:r w:rsidRPr="00A5463E">
        <w:tab/>
        <w:t>shall include the Source field set to '2' (the controlling MCVideo function is the source);</w:t>
      </w:r>
    </w:p>
    <w:p w14:paraId="2EF2FB6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AA3B74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35BAC0E3" w14:textId="6C628C9F"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588690B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D6B9F6B"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64CF8FE7"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09D08E6D"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0F4A897" w14:textId="77777777" w:rsidR="00EB0795" w:rsidRPr="00A5463E" w:rsidRDefault="00EB0795" w:rsidP="00EB0795">
      <w:pPr>
        <w:pStyle w:val="B1"/>
      </w:pPr>
      <w:r w:rsidRPr="00A5463E">
        <w:t>5.</w:t>
      </w:r>
      <w:r w:rsidRPr="00A5463E">
        <w:tab/>
        <w:t>shall remain in the state 'U: not permitted and Transmit Idle' state.</w:t>
      </w:r>
    </w:p>
    <w:p w14:paraId="64F47D26" w14:textId="77777777" w:rsidR="00EB0795" w:rsidRPr="00A5463E" w:rsidRDefault="00EB0795" w:rsidP="00EB0795">
      <w:pPr>
        <w:pStyle w:val="Heading5"/>
      </w:pPr>
      <w:bookmarkStart w:id="791" w:name="_Toc20208685"/>
      <w:bookmarkStart w:id="792" w:name="_Toc36044796"/>
      <w:bookmarkStart w:id="793" w:name="_Toc45216277"/>
      <w:bookmarkStart w:id="794" w:name="_Toc99173982"/>
      <w:r w:rsidRPr="00A5463E">
        <w:t>6.3.5.3.8</w:t>
      </w:r>
      <w:r w:rsidRPr="00A5463E">
        <w:tab/>
        <w:t>Receive RTP media packets (R: media)</w:t>
      </w:r>
      <w:bookmarkEnd w:id="791"/>
      <w:bookmarkEnd w:id="792"/>
      <w:bookmarkEnd w:id="793"/>
      <w:bookmarkEnd w:id="794"/>
    </w:p>
    <w:p w14:paraId="127201E9"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ABFF8B9"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614A5EB6" w14:textId="77777777" w:rsidR="00EB0795" w:rsidRPr="00A5463E" w:rsidRDefault="00EB0795" w:rsidP="00EB0795">
      <w:pPr>
        <w:pStyle w:val="B1"/>
      </w:pPr>
      <w:r w:rsidRPr="00A5463E">
        <w:lastRenderedPageBreak/>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D2054CA"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5C61C01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06B0989" w14:textId="77777777" w:rsidR="00EB0795" w:rsidRPr="00A5463E" w:rsidRDefault="00EB0795" w:rsidP="00EB0795">
      <w:pPr>
        <w:pStyle w:val="Heading5"/>
      </w:pPr>
      <w:bookmarkStart w:id="795" w:name="_Toc20208686"/>
      <w:bookmarkStart w:id="796" w:name="_Toc36044797"/>
      <w:bookmarkStart w:id="797" w:name="_Toc45216278"/>
      <w:bookmarkStart w:id="798" w:name="_Toc99173983"/>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795"/>
      <w:bookmarkEnd w:id="796"/>
      <w:bookmarkEnd w:id="797"/>
      <w:bookmarkEnd w:id="798"/>
    </w:p>
    <w:p w14:paraId="155991C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3268BC1" w14:textId="77777777" w:rsidR="00EB0795" w:rsidRPr="00A5463E" w:rsidRDefault="00EB0795" w:rsidP="00EB0795">
      <w:pPr>
        <w:pStyle w:val="B1"/>
      </w:pPr>
      <w:r w:rsidRPr="00A5463E">
        <w:t>2.</w:t>
      </w:r>
      <w:r w:rsidRPr="00A5463E">
        <w:tab/>
        <w:t>shall remain in the 'U: not permitted and Transmit Idle' state.</w:t>
      </w:r>
    </w:p>
    <w:p w14:paraId="58CC4447" w14:textId="77777777" w:rsidR="00EB0795" w:rsidRPr="00A5463E" w:rsidRDefault="00EB0795" w:rsidP="00EB0795">
      <w:pPr>
        <w:pStyle w:val="Heading5"/>
      </w:pPr>
      <w:bookmarkStart w:id="799" w:name="_Toc20208687"/>
      <w:bookmarkStart w:id="800" w:name="_Toc36044798"/>
      <w:bookmarkStart w:id="801" w:name="_Toc45216279"/>
      <w:bookmarkStart w:id="802" w:name="_Toc99173984"/>
      <w:r w:rsidRPr="00A5463E">
        <w:t>6.3.5.3.10</w:t>
      </w:r>
      <w:r w:rsidRPr="00A5463E">
        <w:tab/>
        <w:t>Send Transmi</w:t>
      </w:r>
      <w:r w:rsidR="006917BB">
        <w:t>ssion</w:t>
      </w:r>
      <w:r w:rsidRPr="00A5463E">
        <w:t xml:space="preserve"> Idle message (S: Transmit Idle)</w:t>
      </w:r>
      <w:bookmarkEnd w:id="799"/>
      <w:bookmarkEnd w:id="800"/>
      <w:bookmarkEnd w:id="801"/>
      <w:bookmarkEnd w:id="802"/>
    </w:p>
    <w:p w14:paraId="2F64377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F76628A" w14:textId="3B823A9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0BAF339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B5AA0BC" w14:textId="77777777" w:rsidR="00EB0795" w:rsidRPr="00A5463E" w:rsidRDefault="00EB0795" w:rsidP="00EB0795">
      <w:pPr>
        <w:pStyle w:val="B1"/>
      </w:pPr>
      <w:r w:rsidRPr="00A5463E">
        <w:t>3.</w:t>
      </w:r>
      <w:r w:rsidRPr="00A5463E">
        <w:tab/>
        <w:t>shall remain in the 'U: not permitted and Transmit Idle' state.</w:t>
      </w:r>
    </w:p>
    <w:p w14:paraId="3ED542AF" w14:textId="77777777" w:rsidR="00EB0795" w:rsidRPr="00A5463E" w:rsidRDefault="00EB0795" w:rsidP="00EB0795">
      <w:pPr>
        <w:pStyle w:val="Heading4"/>
      </w:pPr>
      <w:bookmarkStart w:id="803" w:name="_Toc20208688"/>
      <w:bookmarkStart w:id="804" w:name="_Toc36044799"/>
      <w:bookmarkStart w:id="805" w:name="_Toc45216280"/>
      <w:bookmarkStart w:id="806" w:name="_Toc99173985"/>
      <w:r w:rsidRPr="00A5463E">
        <w:t>6.3.5.4</w:t>
      </w:r>
      <w:r w:rsidRPr="00A5463E">
        <w:tab/>
        <w:t>State 'U: not permitted and transmit taken'</w:t>
      </w:r>
      <w:bookmarkEnd w:id="803"/>
      <w:bookmarkEnd w:id="804"/>
      <w:bookmarkEnd w:id="805"/>
      <w:bookmarkEnd w:id="806"/>
    </w:p>
    <w:p w14:paraId="166C0D1E" w14:textId="77777777" w:rsidR="00EB0795" w:rsidRPr="00A5463E" w:rsidRDefault="00EB0795" w:rsidP="00EB0795">
      <w:pPr>
        <w:pStyle w:val="Heading5"/>
      </w:pPr>
      <w:bookmarkStart w:id="807" w:name="_Toc20208689"/>
      <w:bookmarkStart w:id="808" w:name="_Toc36044800"/>
      <w:bookmarkStart w:id="809" w:name="_Toc45216281"/>
      <w:bookmarkStart w:id="810" w:name="_Toc99173986"/>
      <w:r w:rsidRPr="00A5463E">
        <w:t>6.3.5.4.1</w:t>
      </w:r>
      <w:r w:rsidRPr="00A5463E">
        <w:tab/>
        <w:t>General</w:t>
      </w:r>
      <w:bookmarkEnd w:id="807"/>
      <w:bookmarkEnd w:id="808"/>
      <w:bookmarkEnd w:id="809"/>
      <w:bookmarkEnd w:id="810"/>
    </w:p>
    <w:p w14:paraId="4A3FEDB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29F10DDC" w14:textId="77777777" w:rsidR="00EB0795" w:rsidRPr="00A5463E" w:rsidRDefault="00EB0795" w:rsidP="00EB0795">
      <w:pPr>
        <w:pStyle w:val="Heading5"/>
      </w:pPr>
      <w:bookmarkStart w:id="811" w:name="_Toc20208690"/>
      <w:bookmarkStart w:id="812" w:name="_Toc36044801"/>
      <w:bookmarkStart w:id="813" w:name="_Toc45216282"/>
      <w:bookmarkStart w:id="814" w:name="_Toc99173987"/>
      <w:r w:rsidRPr="00A5463E">
        <w:t>6.3.5.4.2</w:t>
      </w:r>
      <w:r w:rsidRPr="00A5463E">
        <w:tab/>
        <w:t>Enter state 'U: not permitted and Transmit Taken'</w:t>
      </w:r>
      <w:bookmarkEnd w:id="811"/>
      <w:bookmarkEnd w:id="812"/>
      <w:bookmarkEnd w:id="813"/>
      <w:bookmarkEnd w:id="814"/>
    </w:p>
    <w:p w14:paraId="1FAD8AC3" w14:textId="77777777" w:rsidR="00EB0795" w:rsidRPr="00A5463E" w:rsidRDefault="00EB0795" w:rsidP="00EB0795">
      <w:r w:rsidRPr="00A5463E">
        <w:t>When entering this state the transmission control server:</w:t>
      </w:r>
    </w:p>
    <w:p w14:paraId="5FB12C83" w14:textId="77777777" w:rsidR="00EB0795" w:rsidRPr="00A5463E" w:rsidRDefault="00EB0795" w:rsidP="00EB0795">
      <w:pPr>
        <w:pStyle w:val="B1"/>
      </w:pPr>
      <w:r w:rsidRPr="00A5463E">
        <w:t>1.</w:t>
      </w:r>
      <w:r w:rsidRPr="00A5463E">
        <w:tab/>
        <w:t>shall set the state to 'U: not permitted and Transmit Taken'.</w:t>
      </w:r>
    </w:p>
    <w:p w14:paraId="2B0576FB" w14:textId="77777777" w:rsidR="00EB0795" w:rsidRPr="00A5463E" w:rsidRDefault="00EB0795" w:rsidP="00EB0795">
      <w:pPr>
        <w:pStyle w:val="Heading5"/>
      </w:pPr>
      <w:bookmarkStart w:id="815" w:name="_Toc20208691"/>
      <w:bookmarkStart w:id="816" w:name="_Toc36044802"/>
      <w:bookmarkStart w:id="817" w:name="_Toc45216283"/>
      <w:bookmarkStart w:id="818" w:name="_Toc99173988"/>
      <w:r w:rsidRPr="00A5463E">
        <w:t>6.3.5.4.3</w:t>
      </w:r>
      <w:r w:rsidRPr="00A5463E">
        <w:tab/>
        <w:t>Send Transmi</w:t>
      </w:r>
      <w:r w:rsidR="006917BB">
        <w:t>ssion</w:t>
      </w:r>
      <w:r w:rsidRPr="00A5463E">
        <w:t xml:space="preserve"> Idle message (S: Transmit Idle)</w:t>
      </w:r>
      <w:bookmarkEnd w:id="815"/>
      <w:bookmarkEnd w:id="816"/>
      <w:bookmarkEnd w:id="817"/>
      <w:bookmarkEnd w:id="818"/>
    </w:p>
    <w:p w14:paraId="0BB2496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6769F87" w14:textId="5A05763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w:t>
      </w:r>
    </w:p>
    <w:p w14:paraId="3FD3054A" w14:textId="77777777" w:rsidR="00EB0795" w:rsidRPr="00A5463E" w:rsidRDefault="00EB0795" w:rsidP="00EB0795">
      <w:pPr>
        <w:pStyle w:val="NO"/>
      </w:pPr>
      <w:r w:rsidRPr="00A5463E">
        <w:lastRenderedPageBreak/>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D7EBC7B" w14:textId="5211FD32"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221170EF" w14:textId="77777777" w:rsidR="00EB0795" w:rsidRPr="00A5463E" w:rsidRDefault="00EB0795" w:rsidP="00EB0795">
      <w:pPr>
        <w:pStyle w:val="Heading5"/>
      </w:pPr>
      <w:bookmarkStart w:id="819" w:name="_Toc20208692"/>
      <w:bookmarkStart w:id="820" w:name="_Toc36044803"/>
      <w:bookmarkStart w:id="821" w:name="_Toc45216284"/>
      <w:bookmarkStart w:id="822" w:name="_Toc99173989"/>
      <w:r w:rsidRPr="00A5463E">
        <w:t>6.3.5.4.4</w:t>
      </w:r>
      <w:r w:rsidRPr="00A5463E">
        <w:tab/>
        <w:t>Receive Transmission Media Request message (R: Transmission Media Request)</w:t>
      </w:r>
      <w:bookmarkEnd w:id="819"/>
      <w:bookmarkEnd w:id="820"/>
      <w:bookmarkEnd w:id="821"/>
      <w:bookmarkEnd w:id="822"/>
    </w:p>
    <w:p w14:paraId="122647C9"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619C9E05" w14:textId="77777777" w:rsidR="00EB0795" w:rsidRPr="00A5463E" w:rsidRDefault="00EB0795" w:rsidP="00EB0795">
      <w:pPr>
        <w:pStyle w:val="B1"/>
      </w:pPr>
      <w:r w:rsidRPr="00A5463E">
        <w:t>1.</w:t>
      </w:r>
      <w:r w:rsidRPr="00A5463E">
        <w:tab/>
        <w:t xml:space="preserve">if the Cx (Simultaneous transmission video) has reached it upper limit: </w:t>
      </w:r>
    </w:p>
    <w:p w14:paraId="506701E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AC0DDD3"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40AB87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A54DFF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58A79A78"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0DDD811"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49B6E249" w14:textId="1832E6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0813E9C2" w14:textId="77777777" w:rsidR="00EB0795" w:rsidRPr="00A5463E" w:rsidRDefault="00EB0795" w:rsidP="00EB0795">
      <w:pPr>
        <w:pStyle w:val="B1"/>
      </w:pPr>
      <w:r w:rsidRPr="00A5463E">
        <w:t>3.</w:t>
      </w:r>
      <w:r w:rsidRPr="00A5463E">
        <w:tab/>
        <w:t>shall remain in the 'U: not permitted and Transmit Taken' state.</w:t>
      </w:r>
    </w:p>
    <w:p w14:paraId="7EFB65C7"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E432011" w14:textId="77777777" w:rsidR="00EB0795" w:rsidRPr="00A5463E" w:rsidRDefault="00EB0795" w:rsidP="00EB0795">
      <w:pPr>
        <w:pStyle w:val="B2"/>
      </w:pPr>
      <w:r w:rsidRPr="00A5463E">
        <w:t>a.</w:t>
      </w:r>
      <w:r w:rsidRPr="00A5463E">
        <w:tab/>
        <w:t>shall include in the Reject Cause field the &lt;Reject Cause&gt; value cause #5 (Receive only);</w:t>
      </w:r>
    </w:p>
    <w:p w14:paraId="703234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10B2955"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3416A6A8"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4045086" w14:textId="77777777" w:rsidR="00EB0795" w:rsidRPr="00A5463E" w:rsidRDefault="00EB0795" w:rsidP="00EB0795">
      <w:pPr>
        <w:pStyle w:val="B1"/>
      </w:pPr>
      <w:r w:rsidRPr="00A5463E">
        <w:t>3.</w:t>
      </w:r>
      <w:r w:rsidRPr="00A5463E">
        <w:tab/>
        <w:t>shall remain in the 'U: not permitted and Transmit Taken' state.</w:t>
      </w:r>
    </w:p>
    <w:p w14:paraId="14920830"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4150D54E" w14:textId="0B89FBCB" w:rsidR="00EB0795" w:rsidRPr="00A5463E" w:rsidRDefault="00EB0795" w:rsidP="00EB0795">
      <w:pPr>
        <w:pStyle w:val="B1"/>
      </w:pPr>
      <w:r w:rsidRPr="00A5463E">
        <w:lastRenderedPageBreak/>
        <w:t>1.</w:t>
      </w:r>
      <w:r w:rsidRPr="00A5463E">
        <w:tab/>
        <w:t xml:space="preserve">shall determine the effective priority level as described in </w:t>
      </w:r>
      <w:r w:rsidR="00BA1F7C">
        <w:t>clause</w:t>
      </w:r>
      <w:r w:rsidRPr="00A5463E">
        <w:t> 4.1.1.4 by using the following parameters:</w:t>
      </w:r>
    </w:p>
    <w:p w14:paraId="5513F032"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78F2865A"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B1922E2"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5E5BF910"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96EC72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79DB3C65" w14:textId="77777777" w:rsidR="00EB0795" w:rsidRPr="00A5463E" w:rsidRDefault="00EB0795" w:rsidP="00EB0795">
      <w:pPr>
        <w:pStyle w:val="B2"/>
      </w:pPr>
      <w:r w:rsidRPr="00A5463E">
        <w:t>b.</w:t>
      </w:r>
      <w:r w:rsidRPr="00A5463E">
        <w:tab/>
        <w:t xml:space="preserve">the type of the call shall be </w:t>
      </w:r>
    </w:p>
    <w:p w14:paraId="6AA8D9FD"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6ABF9CF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53F4C82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3A32C2B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4864601D" w14:textId="77777777" w:rsidR="00EB0795" w:rsidRPr="00A5463E" w:rsidRDefault="00EB0795" w:rsidP="00EB0795">
      <w:pPr>
        <w:pStyle w:val="B3"/>
      </w:pPr>
      <w:r w:rsidRPr="00A5463E">
        <w:t>i.</w:t>
      </w:r>
      <w:r w:rsidRPr="00A5463E">
        <w:tab/>
        <w:t>shall include in the Reject Cause field the &lt;Reject Cause&gt; value cause #5 (Receive only) ;</w:t>
      </w:r>
    </w:p>
    <w:p w14:paraId="4DC8018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CEEFBA6"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4738C8D9"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5463E" w:rsidRDefault="00EB0795" w:rsidP="00EB0795">
      <w:pPr>
        <w:pStyle w:val="B2"/>
      </w:pPr>
      <w:r w:rsidRPr="00A5463E">
        <w:t>b.</w:t>
      </w:r>
      <w:r w:rsidRPr="00A5463E">
        <w:tab/>
        <w:t>shall remain in the 'U: not permitted and Transmit Taken' state;</w:t>
      </w:r>
    </w:p>
    <w:p w14:paraId="48B2A50C"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0872A9EF"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31EDF0DE" w14:textId="77777777" w:rsidR="00EB0795" w:rsidRPr="00A5463E" w:rsidRDefault="00EB0795" w:rsidP="00EB0795">
      <w:pPr>
        <w:pStyle w:val="B2"/>
      </w:pPr>
      <w:r w:rsidRPr="00A5463E">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03E5396"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42195A4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61A99695" w14:textId="77777777" w:rsidR="00EB0795" w:rsidRPr="00A5463E" w:rsidRDefault="00EB0795" w:rsidP="00EB0795">
      <w:pPr>
        <w:pStyle w:val="B2"/>
      </w:pPr>
      <w:r w:rsidRPr="00A5463E">
        <w:lastRenderedPageBreak/>
        <w:t>b.</w:t>
      </w:r>
      <w:r w:rsidRPr="00A5463E">
        <w:tab/>
        <w:t>shall remain in the 'U: not permitted and Transmit Taken' state</w:t>
      </w:r>
    </w:p>
    <w:p w14:paraId="4202B9D4"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9CE305D" w14:textId="77777777" w:rsidR="00EB0795" w:rsidRPr="00A5463E" w:rsidRDefault="00EB0795" w:rsidP="00EB0795">
      <w:pPr>
        <w:pStyle w:val="B2"/>
      </w:pPr>
      <w:r w:rsidRPr="00A5463E">
        <w:t>b.</w:t>
      </w:r>
      <w:r w:rsidRPr="00A5463E">
        <w:tab/>
        <w:t>shall remain in the 'U: not permitted and Transmit Taken' state</w:t>
      </w:r>
    </w:p>
    <w:p w14:paraId="76224D1A" w14:textId="1554977B" w:rsidR="00EB0795" w:rsidRPr="00A5463E" w:rsidRDefault="00EB0795" w:rsidP="00EB0795">
      <w:pPr>
        <w:pStyle w:val="NO"/>
      </w:pPr>
      <w:r w:rsidRPr="00A5463E">
        <w:t>NOTE 3:</w:t>
      </w:r>
      <w:r w:rsidRPr="00A5463E">
        <w:tab/>
        <w:t xml:space="preserve">The Transmission control server arbitration logic initiates revoking the permission to send media towards the current MCVideo client with the permission to send media as specified in the </w:t>
      </w:r>
      <w:r w:rsidR="00BA1F7C">
        <w:t>clause</w:t>
      </w:r>
      <w:r w:rsidRPr="00A5463E">
        <w:t> 6.3.4.4.7;</w:t>
      </w:r>
    </w:p>
    <w:p w14:paraId="1CF4DF40"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5463E" w:rsidRDefault="00EB0795" w:rsidP="00EB0795">
      <w:pPr>
        <w:pStyle w:val="B1"/>
      </w:pPr>
      <w:r w:rsidRPr="00A5463E">
        <w:t>1.</w:t>
      </w:r>
      <w:r w:rsidRPr="00A5463E">
        <w:tab/>
        <w:t xml:space="preserve">if the Cx (Simultaneous transmission video) has reached it upper limit: </w:t>
      </w:r>
    </w:p>
    <w:p w14:paraId="28881A3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8623082"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39EBA91E"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20C3BF1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48F814E" w14:textId="740874E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60603BF1" w14:textId="77777777" w:rsidR="00EB0795" w:rsidRPr="00A5463E" w:rsidRDefault="00EB0795" w:rsidP="00EB0795">
      <w:pPr>
        <w:pStyle w:val="B1"/>
      </w:pPr>
      <w:r w:rsidRPr="00A5463E">
        <w:t>3.</w:t>
      </w:r>
      <w:r w:rsidRPr="00A5463E">
        <w:tab/>
        <w:t>shall remain in the 'U: not permitted and Transmit Taken' state.</w:t>
      </w:r>
    </w:p>
    <w:p w14:paraId="66E865A3"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5463E" w:rsidRDefault="00EB0795" w:rsidP="00EB0795">
      <w:pPr>
        <w:pStyle w:val="B1"/>
      </w:pPr>
      <w:r w:rsidRPr="00A5463E">
        <w:t>1.</w:t>
      </w:r>
      <w:r w:rsidRPr="00A5463E">
        <w:tab/>
        <w:t xml:space="preserve">if the Cx (Simultaneous transmission video) has reached it upper limit: </w:t>
      </w:r>
    </w:p>
    <w:p w14:paraId="3FC0A27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5C26399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417C9885"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3F3FC68" w14:textId="77777777" w:rsidR="00EB0795" w:rsidRPr="00A5463E" w:rsidRDefault="00EB0795" w:rsidP="00EB0795">
      <w:pPr>
        <w:pStyle w:val="B3"/>
      </w:pPr>
      <w:r w:rsidRPr="00A5463E">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222716AC"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509D85BF" w14:textId="5773986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4620D23E" w14:textId="77777777" w:rsidR="00EB0795" w:rsidRPr="00A5463E" w:rsidRDefault="00EB0795" w:rsidP="00EB0795">
      <w:pPr>
        <w:pStyle w:val="B1"/>
      </w:pPr>
      <w:r w:rsidRPr="00A5463E">
        <w:t>3.</w:t>
      </w:r>
      <w:r w:rsidRPr="00A5463E">
        <w:tab/>
        <w:t>shall remain in the 'U: not permitted and Transmit Taken' state.</w:t>
      </w:r>
    </w:p>
    <w:p w14:paraId="742E76E7"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w:t>
      </w:r>
      <w:r w:rsidRPr="00A5463E">
        <w:lastRenderedPageBreak/>
        <w:t>priority level is not pre-emptive, the transmission control interface towards the MCVideo client in the transmission control server:</w:t>
      </w:r>
    </w:p>
    <w:p w14:paraId="359468B7" w14:textId="77777777" w:rsidR="00EB0795" w:rsidRPr="00A5463E" w:rsidRDefault="00EB0795" w:rsidP="00EB0795">
      <w:pPr>
        <w:pStyle w:val="B1"/>
      </w:pPr>
      <w:r w:rsidRPr="00A5463E">
        <w:t>1.</w:t>
      </w:r>
      <w:r w:rsidRPr="00A5463E">
        <w:tab/>
        <w:t xml:space="preserve">if the Cx (Simultaneous transmission video) has reached it upper limit: </w:t>
      </w:r>
    </w:p>
    <w:p w14:paraId="1982046E"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2BF0C289"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4E63BBB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6324386F"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7F95F0E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5463E" w:rsidRDefault="00EB0795" w:rsidP="00EB0795">
      <w:pPr>
        <w:pStyle w:val="B2"/>
      </w:pPr>
      <w:r w:rsidRPr="00A5463E">
        <w:t>c.</w:t>
      </w:r>
      <w:r w:rsidRPr="00A5463E">
        <w:tab/>
        <w:t>shall remain in the 'U: not permitted and Transmit Taken' state; and</w:t>
      </w:r>
    </w:p>
    <w:p w14:paraId="270FFA04" w14:textId="7C2E18F9"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w:t>
      </w:r>
      <w:r w:rsidR="00BA1F7C">
        <w:t>clause</w:t>
      </w:r>
      <w:r w:rsidRPr="00A5463E">
        <w:t> </w:t>
      </w:r>
      <w:r w:rsidR="006917BB">
        <w:t>9.2.2.1</w:t>
      </w:r>
      <w:r w:rsidRPr="00A5463E">
        <w:t>.</w:t>
      </w:r>
    </w:p>
    <w:p w14:paraId="2AF73E07"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A134C76"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169345F" w14:textId="65F958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3C0ACA66" w14:textId="77777777" w:rsidR="00EB0795" w:rsidRPr="00A5463E" w:rsidRDefault="00EB0795" w:rsidP="00EB0795">
      <w:pPr>
        <w:pStyle w:val="Heading5"/>
      </w:pPr>
      <w:bookmarkStart w:id="823" w:name="_Toc20208693"/>
      <w:bookmarkStart w:id="824" w:name="_Toc36044804"/>
      <w:bookmarkStart w:id="825" w:name="_Toc45216285"/>
      <w:bookmarkStart w:id="826" w:name="_Toc99173990"/>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23"/>
      <w:bookmarkEnd w:id="824"/>
      <w:bookmarkEnd w:id="825"/>
      <w:bookmarkEnd w:id="826"/>
    </w:p>
    <w:p w14:paraId="0503732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7064E0FA" w14:textId="078E9EBD"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917B9C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E3FC55D" w14:textId="77777777" w:rsidR="00EB0795" w:rsidRPr="00A5463E" w:rsidRDefault="00EB0795" w:rsidP="00EB0795">
      <w:pPr>
        <w:pStyle w:val="B2"/>
      </w:pPr>
      <w:r w:rsidRPr="00A5463E">
        <w:t>b.</w:t>
      </w:r>
      <w:r w:rsidRPr="00A5463E">
        <w:tab/>
        <w:t>shall include the Source field set to '2' (the controlling MCVideo function is the source);</w:t>
      </w:r>
    </w:p>
    <w:p w14:paraId="7F835D18"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6D975987"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2527AF7"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1144375D" w14:textId="77777777" w:rsidR="00EB0795" w:rsidRPr="00A5463E" w:rsidRDefault="00EB0795" w:rsidP="00EB0795">
      <w:pPr>
        <w:pStyle w:val="B2"/>
      </w:pPr>
      <w:r w:rsidRPr="00A5463E">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010CB844" w14:textId="2CC21DC6" w:rsidR="00EB0795" w:rsidRPr="00A5463E" w:rsidRDefault="00EB0795" w:rsidP="00EB0795">
      <w:pPr>
        <w:pStyle w:val="B2"/>
      </w:pPr>
      <w:r w:rsidRPr="00A5463E">
        <w:t>d.</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 and</w:t>
      </w:r>
    </w:p>
    <w:p w14:paraId="6005B522"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02CE8A"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44BA6CBC" w14:textId="77777777" w:rsidR="00EB0795" w:rsidRPr="00A5463E" w:rsidRDefault="00EB0795" w:rsidP="00EB0795">
      <w:pPr>
        <w:pStyle w:val="B2"/>
      </w:pPr>
      <w:r w:rsidRPr="00A5463E">
        <w:lastRenderedPageBreak/>
        <w:t>f.</w:t>
      </w:r>
      <w:r w:rsidRPr="00A5463E">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5463E" w:rsidRDefault="00EB0795" w:rsidP="00EB0795">
      <w:pPr>
        <w:pStyle w:val="B1"/>
      </w:pPr>
      <w:r w:rsidRPr="00A5463E">
        <w:t>3.</w:t>
      </w:r>
      <w:r w:rsidRPr="00A5463E">
        <w:tab/>
        <w:t>shall remain in the 'U: not permitted and Transmit Taken' state.</w:t>
      </w:r>
    </w:p>
    <w:p w14:paraId="397FA6D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71305168" w14:textId="5F4F173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5AFF1A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29D74D18" w14:textId="77777777" w:rsidR="00EB0795" w:rsidRPr="00A5463E" w:rsidRDefault="00EB0795" w:rsidP="00EB0795">
      <w:pPr>
        <w:pStyle w:val="B2"/>
      </w:pPr>
      <w:r w:rsidRPr="00A5463E">
        <w:t>b.</w:t>
      </w:r>
      <w:r w:rsidRPr="00A5463E">
        <w:tab/>
        <w:t>shall include the Source field set to '2' (the controlling MCVideo function is the source);</w:t>
      </w:r>
    </w:p>
    <w:p w14:paraId="43B563FD" w14:textId="77777777" w:rsidR="00EB0795" w:rsidRPr="00A5463E" w:rsidRDefault="00EB0795" w:rsidP="00EB0795">
      <w:pPr>
        <w:pStyle w:val="B1"/>
      </w:pPr>
      <w:r w:rsidRPr="00A5463E">
        <w:t>2.</w:t>
      </w:r>
      <w:r w:rsidRPr="00A5463E">
        <w:tab/>
        <w:t>if</w:t>
      </w:r>
    </w:p>
    <w:p w14:paraId="20C9CBAF"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7897CC31"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728168E9"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9A2AF40"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212A06CA"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453335F"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66E6A1FF"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38E18F5A"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40452FC2"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39460AEE"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4F1E240D" w14:textId="5A134DD5" w:rsidR="00EB0795" w:rsidRPr="00A5463E" w:rsidRDefault="00EB0795" w:rsidP="00EB0795">
      <w:pPr>
        <w:pStyle w:val="B1"/>
      </w:pPr>
      <w:r w:rsidRPr="00A5463E">
        <w:t>5.</w:t>
      </w:r>
      <w:r w:rsidRPr="00A5463E">
        <w:tab/>
        <w:t xml:space="preserve">may set the first bit in the subtype of the Media Transmission Notify message is set to '1' (Acknowledgment is required) as described in </w:t>
      </w:r>
      <w:r w:rsidR="00BA1F7C">
        <w:t>clause</w:t>
      </w:r>
      <w:r w:rsidRPr="00A5463E">
        <w:t> </w:t>
      </w:r>
      <w:r w:rsidR="006917BB">
        <w:t>9.2.2.1</w:t>
      </w:r>
      <w:r w:rsidRPr="00A5463E">
        <w:t>; and</w:t>
      </w:r>
    </w:p>
    <w:p w14:paraId="5259ED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FA0F9C" w14:textId="77777777" w:rsidR="00EB0795" w:rsidRPr="00A5463E" w:rsidRDefault="00EB0795" w:rsidP="00EB0795">
      <w:pPr>
        <w:pStyle w:val="B1"/>
      </w:pPr>
      <w:r w:rsidRPr="00A5463E">
        <w:t>6.</w:t>
      </w:r>
      <w:r w:rsidRPr="00A5463E">
        <w:tab/>
        <w:t>shall remain in the 'U: not permitted and Transmit Taken' state.</w:t>
      </w:r>
    </w:p>
    <w:p w14:paraId="3A35BD06" w14:textId="77777777" w:rsidR="00EB0795" w:rsidRPr="00A5463E" w:rsidRDefault="00EB0795" w:rsidP="00EB0795">
      <w:pPr>
        <w:pStyle w:val="Heading5"/>
      </w:pPr>
      <w:bookmarkStart w:id="827" w:name="_Toc20208694"/>
      <w:bookmarkStart w:id="828" w:name="_Toc36044805"/>
      <w:bookmarkStart w:id="829" w:name="_Toc45216286"/>
      <w:bookmarkStart w:id="830" w:name="_Toc99173991"/>
      <w:r w:rsidRPr="00A5463E">
        <w:t>6.3.5.4.6</w:t>
      </w:r>
      <w:r w:rsidRPr="00A5463E">
        <w:tab/>
        <w:t>Receive RTP media packets (R: media)</w:t>
      </w:r>
      <w:bookmarkEnd w:id="827"/>
      <w:bookmarkEnd w:id="828"/>
      <w:bookmarkEnd w:id="829"/>
      <w:bookmarkEnd w:id="830"/>
    </w:p>
    <w:p w14:paraId="3AA1517E"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5463E" w:rsidRDefault="00EB0795" w:rsidP="00EB0795">
      <w:pPr>
        <w:pStyle w:val="NO"/>
      </w:pPr>
      <w:r w:rsidRPr="00A5463E">
        <w:lastRenderedPageBreak/>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4E4D107"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6933E4E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06E1CA0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6DC3BF6" w14:textId="77777777" w:rsidR="00EB0795" w:rsidRPr="00A5463E" w:rsidRDefault="00EB0795" w:rsidP="00EB0795">
      <w:pPr>
        <w:pStyle w:val="Heading5"/>
      </w:pPr>
      <w:bookmarkStart w:id="831" w:name="_Toc20208695"/>
      <w:bookmarkStart w:id="832" w:name="_Toc36044806"/>
      <w:bookmarkStart w:id="833" w:name="_Toc45216287"/>
      <w:bookmarkStart w:id="834" w:name="_Toc99173992"/>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831"/>
      <w:bookmarkEnd w:id="832"/>
      <w:bookmarkEnd w:id="833"/>
      <w:bookmarkEnd w:id="834"/>
    </w:p>
    <w:p w14:paraId="39F52C0D"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DA7C6D7"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7883F0F5"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78BFD273" w14:textId="16567BB1"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w:t>
      </w:r>
      <w:r w:rsidR="00BA1F7C">
        <w:t>clause</w:t>
      </w:r>
      <w:r w:rsidRPr="00A5463E">
        <w:t> </w:t>
      </w:r>
      <w:r w:rsidR="006917BB">
        <w:t>9.2.2.1</w:t>
      </w:r>
      <w:r w:rsidRPr="00A5463E">
        <w:t>; and</w:t>
      </w:r>
    </w:p>
    <w:p w14:paraId="71F971E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99362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5463E" w:rsidRDefault="00EB0795" w:rsidP="00EB0795">
      <w:pPr>
        <w:pStyle w:val="B1"/>
      </w:pPr>
      <w:r w:rsidRPr="00A5463E">
        <w:t>3.</w:t>
      </w:r>
      <w:r w:rsidRPr="00A5463E">
        <w:tab/>
        <w:t>shall remain in the 'U: not permitted and Transmit Taken' state.</w:t>
      </w:r>
    </w:p>
    <w:p w14:paraId="2CFF44ED" w14:textId="77777777" w:rsidR="00EB0795" w:rsidRPr="00A5463E" w:rsidRDefault="00EB0795" w:rsidP="00EB0795">
      <w:pPr>
        <w:pStyle w:val="Heading5"/>
      </w:pPr>
      <w:bookmarkStart w:id="835" w:name="_Toc20208696"/>
      <w:bookmarkStart w:id="836" w:name="_Toc36044807"/>
      <w:bookmarkStart w:id="837" w:name="_Toc45216288"/>
      <w:bookmarkStart w:id="838" w:name="_Toc99173993"/>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35"/>
      <w:bookmarkEnd w:id="836"/>
      <w:bookmarkEnd w:id="837"/>
      <w:bookmarkEnd w:id="838"/>
    </w:p>
    <w:p w14:paraId="5803F0F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7B4ED26B" w14:textId="77777777" w:rsidR="00EB0795" w:rsidRPr="00A5463E" w:rsidRDefault="00EB0795" w:rsidP="00EB0795">
      <w:pPr>
        <w:pStyle w:val="B1"/>
      </w:pPr>
      <w:r w:rsidRPr="00A5463E">
        <w:t>2.</w:t>
      </w:r>
      <w:r w:rsidRPr="00A5463E">
        <w:tab/>
        <w:t>shall remain in the 'U: not permitted and Transmit Taken' state.</w:t>
      </w:r>
    </w:p>
    <w:p w14:paraId="19EB3C13" w14:textId="77777777" w:rsidR="00EB0795" w:rsidRPr="00A5463E" w:rsidRDefault="00EB0795" w:rsidP="00EB0795">
      <w:pPr>
        <w:pStyle w:val="Heading5"/>
      </w:pPr>
      <w:bookmarkStart w:id="839" w:name="_Toc20208697"/>
      <w:bookmarkStart w:id="840" w:name="_Toc36044808"/>
      <w:bookmarkStart w:id="841" w:name="_Toc45216289"/>
      <w:bookmarkStart w:id="842" w:name="_Toc99173994"/>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39"/>
      <w:bookmarkEnd w:id="840"/>
      <w:bookmarkEnd w:id="841"/>
      <w:bookmarkEnd w:id="842"/>
    </w:p>
    <w:p w14:paraId="706C5946"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18D184E0" w14:textId="75F4452A"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w:t>
      </w:r>
      <w:r w:rsidR="00BA1F7C">
        <w:t>clause</w:t>
      </w:r>
      <w:r w:rsidRPr="00A5463E">
        <w:t> </w:t>
      </w:r>
      <w:r w:rsidR="006917BB">
        <w:t>9.2.2.1</w:t>
      </w:r>
      <w:r w:rsidRPr="00A5463E">
        <w:t>;</w:t>
      </w:r>
    </w:p>
    <w:p w14:paraId="38E33FAC"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10E691A" w14:textId="3B9F3C64"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20E2C617" w14:textId="77777777" w:rsidR="00EB0795" w:rsidRPr="00A5463E" w:rsidRDefault="00EB0795" w:rsidP="00EB0795">
      <w:pPr>
        <w:pStyle w:val="Heading5"/>
      </w:pPr>
      <w:bookmarkStart w:id="843" w:name="_Toc20208698"/>
      <w:bookmarkStart w:id="844" w:name="_Toc36044809"/>
      <w:bookmarkStart w:id="845" w:name="_Toc45216290"/>
      <w:bookmarkStart w:id="846" w:name="_Toc99173995"/>
      <w:r w:rsidRPr="00A5463E">
        <w:lastRenderedPageBreak/>
        <w:t>6.3.5.4.10</w:t>
      </w:r>
      <w:r w:rsidRPr="00A5463E">
        <w:tab/>
        <w:t>Send Media Transmission Notify message (S: Media Transmission Notify)</w:t>
      </w:r>
      <w:bookmarkEnd w:id="843"/>
      <w:bookmarkEnd w:id="844"/>
      <w:bookmarkEnd w:id="845"/>
      <w:bookmarkEnd w:id="846"/>
    </w:p>
    <w:p w14:paraId="36D62A50"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21B6B36D" w14:textId="3ADB6B0F"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w:t>
      </w:r>
    </w:p>
    <w:p w14:paraId="790E11D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D07779" w14:textId="77777777" w:rsidR="00EB0795" w:rsidRPr="00A5463E" w:rsidRDefault="00EB0795" w:rsidP="00EB0795">
      <w:pPr>
        <w:pStyle w:val="B1"/>
      </w:pPr>
      <w:r w:rsidRPr="00A5463E">
        <w:t>3.</w:t>
      </w:r>
      <w:r w:rsidRPr="00A5463E">
        <w:tab/>
        <w:t>shall store an indication that the participant is listening to media from two sources; and</w:t>
      </w:r>
    </w:p>
    <w:p w14:paraId="77842051" w14:textId="77777777" w:rsidR="00EB0795" w:rsidRPr="00A5463E" w:rsidRDefault="00EB0795" w:rsidP="00EB0795">
      <w:pPr>
        <w:pStyle w:val="B1"/>
      </w:pPr>
      <w:r w:rsidRPr="00A5463E">
        <w:t>4.</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2D8A895" w14:textId="77777777" w:rsidR="00EB0795" w:rsidRPr="00A5463E" w:rsidRDefault="00EB0795" w:rsidP="00EB0795">
      <w:pPr>
        <w:pStyle w:val="B1"/>
      </w:pPr>
      <w:r w:rsidRPr="00A5463E">
        <w:t>5.</w:t>
      </w:r>
      <w:r w:rsidRPr="00A5463E">
        <w:tab/>
        <w:t>shall remain in the 'U: not permitted and Transmit Taken' state.</w:t>
      </w:r>
    </w:p>
    <w:p w14:paraId="6CC817FF" w14:textId="77777777" w:rsidR="00EB0795" w:rsidRPr="00A5463E" w:rsidRDefault="00EB0795" w:rsidP="00EB0795">
      <w:pPr>
        <w:pStyle w:val="Heading4"/>
      </w:pPr>
      <w:bookmarkStart w:id="847" w:name="_Toc20208699"/>
      <w:bookmarkStart w:id="848" w:name="_Toc36044810"/>
      <w:bookmarkStart w:id="849" w:name="_Toc45216291"/>
      <w:bookmarkStart w:id="850" w:name="_Toc99173996"/>
      <w:r w:rsidRPr="00A5463E">
        <w:t>6.3.5.5</w:t>
      </w:r>
      <w:r w:rsidRPr="00A5463E">
        <w:tab/>
        <w:t>State: 'U: permitted'</w:t>
      </w:r>
      <w:bookmarkEnd w:id="847"/>
      <w:bookmarkEnd w:id="848"/>
      <w:bookmarkEnd w:id="849"/>
      <w:bookmarkEnd w:id="850"/>
    </w:p>
    <w:p w14:paraId="534D707F" w14:textId="77777777" w:rsidR="00EB0795" w:rsidRPr="00A5463E" w:rsidRDefault="00EB0795" w:rsidP="00EB0795">
      <w:pPr>
        <w:pStyle w:val="Heading5"/>
      </w:pPr>
      <w:bookmarkStart w:id="851" w:name="_Toc20208700"/>
      <w:bookmarkStart w:id="852" w:name="_Toc36044811"/>
      <w:bookmarkStart w:id="853" w:name="_Toc45216292"/>
      <w:bookmarkStart w:id="854" w:name="_Toc99173997"/>
      <w:r w:rsidRPr="00A5463E">
        <w:t>6.3.5.5.1</w:t>
      </w:r>
      <w:r w:rsidRPr="00A5463E">
        <w:tab/>
        <w:t>General</w:t>
      </w:r>
      <w:bookmarkEnd w:id="851"/>
      <w:bookmarkEnd w:id="852"/>
      <w:bookmarkEnd w:id="853"/>
      <w:bookmarkEnd w:id="854"/>
    </w:p>
    <w:p w14:paraId="5CE1907A"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54707814" w14:textId="77777777" w:rsidR="00EB0795" w:rsidRPr="00A5463E" w:rsidRDefault="00EB0795" w:rsidP="00EB0795">
      <w:pPr>
        <w:pStyle w:val="Heading5"/>
      </w:pPr>
      <w:bookmarkStart w:id="855" w:name="_Toc20208701"/>
      <w:bookmarkStart w:id="856" w:name="_Toc36044812"/>
      <w:bookmarkStart w:id="857" w:name="_Toc45216293"/>
      <w:bookmarkStart w:id="858" w:name="_Toc99173998"/>
      <w:r w:rsidRPr="00A5463E">
        <w:t>6.3.5.5.2</w:t>
      </w:r>
      <w:r w:rsidRPr="00A5463E">
        <w:tab/>
        <w:t>Enter state 'U: permitted'</w:t>
      </w:r>
      <w:bookmarkEnd w:id="855"/>
      <w:bookmarkEnd w:id="856"/>
      <w:bookmarkEnd w:id="857"/>
      <w:bookmarkEnd w:id="858"/>
    </w:p>
    <w:p w14:paraId="79BB7659" w14:textId="77777777" w:rsidR="00EB0795" w:rsidRPr="00A5463E" w:rsidRDefault="00EB0795" w:rsidP="00EB0795">
      <w:r w:rsidRPr="00A5463E">
        <w:t>When entering this state the transmission control interface towards the MCVideo client in the transmission control server:</w:t>
      </w:r>
    </w:p>
    <w:p w14:paraId="27B8216E" w14:textId="77777777" w:rsidR="00EB0795" w:rsidRPr="00A5463E" w:rsidRDefault="00EB0795" w:rsidP="00EB0795">
      <w:pPr>
        <w:pStyle w:val="B1"/>
      </w:pPr>
      <w:r w:rsidRPr="00A5463E">
        <w:t>1.</w:t>
      </w:r>
      <w:r w:rsidRPr="00A5463E">
        <w:tab/>
        <w:t>shall set the state for the associated transmission participant to 'U: permitted'.</w:t>
      </w:r>
    </w:p>
    <w:p w14:paraId="5DE73E6B" w14:textId="77777777" w:rsidR="00EB0795" w:rsidRPr="00A5463E" w:rsidRDefault="00EB0795" w:rsidP="00EB0795">
      <w:pPr>
        <w:pStyle w:val="Heading5"/>
      </w:pPr>
      <w:bookmarkStart w:id="859" w:name="_Toc20208702"/>
      <w:bookmarkStart w:id="860" w:name="_Toc36044813"/>
      <w:bookmarkStart w:id="861" w:name="_Toc45216294"/>
      <w:bookmarkStart w:id="862" w:name="_Toc99173999"/>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59"/>
      <w:bookmarkEnd w:id="860"/>
      <w:bookmarkEnd w:id="861"/>
      <w:bookmarkEnd w:id="862"/>
    </w:p>
    <w:p w14:paraId="0B52775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5B86691" w14:textId="35A72B08"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E43CA7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BA8EB2" w14:textId="77777777" w:rsidR="00EB0795" w:rsidRPr="00A5463E" w:rsidRDefault="00EB0795" w:rsidP="00EB0795">
      <w:pPr>
        <w:pStyle w:val="B2"/>
      </w:pPr>
      <w:r w:rsidRPr="00A5463E">
        <w:t>b.</w:t>
      </w:r>
      <w:r w:rsidRPr="00A5463E">
        <w:tab/>
        <w:t>shall include the Source field set to '2' (the controlling MCVideo function is the source);</w:t>
      </w:r>
    </w:p>
    <w:p w14:paraId="1501123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5258440" w14:textId="77777777" w:rsidR="00EB0795" w:rsidRPr="00A5463E" w:rsidRDefault="00EB0795" w:rsidP="00EB0795">
      <w:pPr>
        <w:pStyle w:val="B1"/>
      </w:pPr>
      <w:r w:rsidRPr="00A5463E">
        <w:t>3.</w:t>
      </w:r>
      <w:r w:rsidRPr="00A5463E">
        <w:tab/>
        <w:t>shall remain in the 'U: permitted' state.</w:t>
      </w:r>
    </w:p>
    <w:p w14:paraId="6B4F8023" w14:textId="77777777" w:rsidR="00F51230" w:rsidRPr="00A5463E" w:rsidRDefault="00F51230" w:rsidP="00F51230">
      <w:pPr>
        <w:pStyle w:val="Heading5"/>
      </w:pPr>
      <w:bookmarkStart w:id="863" w:name="_Toc20208703"/>
      <w:bookmarkStart w:id="864" w:name="_Toc36044814"/>
      <w:bookmarkStart w:id="865" w:name="_Toc45216295"/>
      <w:bookmarkStart w:id="866" w:name="_Toc99174000"/>
      <w:r w:rsidRPr="00A5463E">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63"/>
      <w:bookmarkEnd w:id="864"/>
      <w:bookmarkEnd w:id="865"/>
      <w:bookmarkEnd w:id="866"/>
    </w:p>
    <w:p w14:paraId="63F3A657"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541398A"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0249261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4B483593" w14:textId="77777777" w:rsidR="00EB0795" w:rsidRPr="00A5463E" w:rsidRDefault="00EB0795" w:rsidP="00EB0795">
      <w:pPr>
        <w:pStyle w:val="Heading5"/>
      </w:pPr>
      <w:bookmarkStart w:id="867" w:name="_Toc20208704"/>
      <w:bookmarkStart w:id="868" w:name="_Toc36044815"/>
      <w:bookmarkStart w:id="869" w:name="_Toc45216296"/>
      <w:bookmarkStart w:id="870" w:name="_Toc99174001"/>
      <w:r w:rsidRPr="00A5463E">
        <w:lastRenderedPageBreak/>
        <w:t>6.3.5.5.4</w:t>
      </w:r>
      <w:r w:rsidRPr="00A5463E">
        <w:tab/>
        <w:t>Send Transmi</w:t>
      </w:r>
      <w:r w:rsidR="006917BB">
        <w:t>ssion</w:t>
      </w:r>
      <w:r w:rsidRPr="00A5463E">
        <w:t xml:space="preserve"> Idle message (S: Transmit Idle)</w:t>
      </w:r>
      <w:bookmarkEnd w:id="867"/>
      <w:bookmarkEnd w:id="868"/>
      <w:bookmarkEnd w:id="869"/>
      <w:bookmarkEnd w:id="870"/>
    </w:p>
    <w:p w14:paraId="2C3C18BB"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A5463E" w:rsidRDefault="00EB0795" w:rsidP="00EB0795">
      <w:pPr>
        <w:pStyle w:val="B1"/>
      </w:pPr>
      <w:r w:rsidRPr="00A5463E">
        <w:t>1.</w:t>
      </w:r>
      <w:r w:rsidRPr="00A5463E">
        <w:tab/>
        <w:t xml:space="preserve">shall enter the 'U: not permitted and Transmit Idle' state as specified in the </w:t>
      </w:r>
      <w:r w:rsidR="00BA1F7C">
        <w:t>clause</w:t>
      </w:r>
      <w:r w:rsidRPr="00A5463E">
        <w:t> 6.3.5.3.2.</w:t>
      </w:r>
    </w:p>
    <w:p w14:paraId="071925BD" w14:textId="77777777" w:rsidR="00EB0795" w:rsidRPr="00A5463E" w:rsidRDefault="00EB0795" w:rsidP="00EB0795">
      <w:pPr>
        <w:pStyle w:val="Heading5"/>
      </w:pPr>
      <w:bookmarkStart w:id="871" w:name="_Toc20208705"/>
      <w:bookmarkStart w:id="872" w:name="_Toc36044816"/>
      <w:bookmarkStart w:id="873" w:name="_Toc45216297"/>
      <w:bookmarkStart w:id="874" w:name="_Toc99174002"/>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71"/>
      <w:bookmarkEnd w:id="872"/>
      <w:bookmarkEnd w:id="873"/>
      <w:bookmarkEnd w:id="874"/>
    </w:p>
    <w:p w14:paraId="6AC9897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067845A5" w14:textId="3036FE18" w:rsidR="00EB0795" w:rsidRPr="00A5463E" w:rsidRDefault="00EB0795" w:rsidP="00EB0795">
      <w:pPr>
        <w:pStyle w:val="B1"/>
      </w:pPr>
      <w:r w:rsidRPr="00A5463E">
        <w:t>2.</w:t>
      </w:r>
      <w:r w:rsidRPr="00A5463E">
        <w:tab/>
        <w:t xml:space="preserve">shall enter the state 'U pending Transmit Revoke' as specified in the </w:t>
      </w:r>
      <w:r w:rsidR="00BA1F7C">
        <w:t>clause</w:t>
      </w:r>
      <w:r w:rsidRPr="00A5463E">
        <w:t> 6.3.5.6.2.</w:t>
      </w:r>
    </w:p>
    <w:p w14:paraId="4F1488D5" w14:textId="77777777" w:rsidR="00EB0795" w:rsidRPr="00A5463E" w:rsidRDefault="00EB0795" w:rsidP="00EB0795">
      <w:pPr>
        <w:pStyle w:val="Heading5"/>
      </w:pPr>
      <w:bookmarkStart w:id="875" w:name="_Toc20208706"/>
      <w:bookmarkStart w:id="876" w:name="_Toc36044817"/>
      <w:bookmarkStart w:id="877" w:name="_Toc45216298"/>
      <w:bookmarkStart w:id="878" w:name="_Toc99174003"/>
      <w:r w:rsidRPr="00A5463E">
        <w:t>6.3.5.5.6</w:t>
      </w:r>
      <w:r w:rsidRPr="00A5463E">
        <w:tab/>
        <w:t>Receive RTP media packets (R: media)</w:t>
      </w:r>
      <w:bookmarkEnd w:id="875"/>
      <w:bookmarkEnd w:id="876"/>
      <w:bookmarkEnd w:id="877"/>
      <w:bookmarkEnd w:id="878"/>
    </w:p>
    <w:p w14:paraId="61D22E91"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64F7D7DF" w14:textId="77777777" w:rsidR="00EB0795" w:rsidRPr="00A5463E" w:rsidRDefault="00EB0795" w:rsidP="00EB0795">
      <w:pPr>
        <w:pStyle w:val="Heading5"/>
      </w:pPr>
      <w:bookmarkStart w:id="879" w:name="_Toc20208707"/>
      <w:bookmarkStart w:id="880" w:name="_Toc36044818"/>
      <w:bookmarkStart w:id="881" w:name="_Toc45216299"/>
      <w:bookmarkStart w:id="882" w:name="_Toc99174004"/>
      <w:r w:rsidRPr="00A5463E">
        <w:t>6.3.5.5.7</w:t>
      </w:r>
      <w:r w:rsidRPr="00A5463E">
        <w:tab/>
        <w:t>Receive Transmission Media Request message (R: Transmission Media Request)</w:t>
      </w:r>
      <w:bookmarkEnd w:id="879"/>
      <w:bookmarkEnd w:id="880"/>
      <w:bookmarkEnd w:id="881"/>
      <w:bookmarkEnd w:id="882"/>
    </w:p>
    <w:p w14:paraId="1321815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76BE610"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165A62A" w14:textId="534BAAB4" w:rsidR="00EB0795" w:rsidRPr="00A5463E" w:rsidRDefault="00EB0795" w:rsidP="00EB0795">
      <w:pPr>
        <w:pStyle w:val="B2"/>
      </w:pPr>
      <w:r w:rsidRPr="00A5463E">
        <w:t>b.</w:t>
      </w:r>
      <w:r w:rsidRPr="00A5463E">
        <w:tab/>
        <w:t xml:space="preserve">shall instruct the media distributor to act as in </w:t>
      </w:r>
      <w:r w:rsidR="00BA1F7C">
        <w:t>clause</w:t>
      </w:r>
      <w:r w:rsidRPr="00A5463E">
        <w:t> 6.3.4.4.5.</w:t>
      </w:r>
    </w:p>
    <w:p w14:paraId="43A4757F" w14:textId="77777777" w:rsidR="00EB0795" w:rsidRPr="00A5463E" w:rsidRDefault="00EB0795" w:rsidP="00EB0795">
      <w:pPr>
        <w:pStyle w:val="B1"/>
      </w:pPr>
      <w:r w:rsidRPr="00A5463E">
        <w:t>2.</w:t>
      </w:r>
      <w:r w:rsidRPr="00A5463E">
        <w:tab/>
        <w:t>shall remain in the 'U: permitted' state.</w:t>
      </w:r>
    </w:p>
    <w:p w14:paraId="173C539E" w14:textId="77777777" w:rsidR="00EB0795" w:rsidRPr="00A5463E" w:rsidRDefault="00EB0795" w:rsidP="00EB0795">
      <w:pPr>
        <w:pStyle w:val="Heading5"/>
      </w:pPr>
      <w:bookmarkStart w:id="883" w:name="_Toc20208708"/>
      <w:bookmarkStart w:id="884" w:name="_Toc36044819"/>
      <w:bookmarkStart w:id="885" w:name="_Toc45216300"/>
      <w:bookmarkStart w:id="886" w:name="_Toc99174005"/>
      <w:r w:rsidRPr="00A5463E">
        <w:t>6.3.5.5.8</w:t>
      </w:r>
      <w:r w:rsidRPr="00A5463E">
        <w:tab/>
        <w:t>Send RTP Media (S: media)</w:t>
      </w:r>
      <w:bookmarkEnd w:id="883"/>
      <w:bookmarkEnd w:id="884"/>
      <w:bookmarkEnd w:id="885"/>
      <w:bookmarkEnd w:id="886"/>
    </w:p>
    <w:p w14:paraId="00609D02"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15740994" w14:textId="77777777" w:rsidR="00EB0795" w:rsidRPr="00A5463E" w:rsidRDefault="00EB0795" w:rsidP="00EB0795">
      <w:pPr>
        <w:pStyle w:val="B1"/>
      </w:pPr>
      <w:r w:rsidRPr="00A5463E">
        <w:t>1.</w:t>
      </w:r>
      <w:r w:rsidRPr="00A5463E">
        <w:tab/>
        <w:t>shall forward the RTP packet to the associated transmission participant; and</w:t>
      </w:r>
    </w:p>
    <w:p w14:paraId="1FA040EB" w14:textId="77777777" w:rsidR="00EB0795" w:rsidRPr="00A5463E" w:rsidRDefault="00EB0795" w:rsidP="00EB0795">
      <w:pPr>
        <w:pStyle w:val="B1"/>
      </w:pPr>
      <w:r w:rsidRPr="00A5463E">
        <w:t>2.</w:t>
      </w:r>
      <w:r w:rsidRPr="00A5463E">
        <w:tab/>
        <w:t>shall remain in the 'U: permitted' state.</w:t>
      </w:r>
    </w:p>
    <w:p w14:paraId="61E74A85" w14:textId="77777777" w:rsidR="00EB0795" w:rsidRPr="00A5463E" w:rsidRDefault="00EB0795" w:rsidP="00EB0795">
      <w:pPr>
        <w:pStyle w:val="Heading5"/>
      </w:pPr>
      <w:bookmarkStart w:id="887" w:name="_Toc20208709"/>
      <w:bookmarkStart w:id="888" w:name="_Toc36044820"/>
      <w:bookmarkStart w:id="889" w:name="_Toc45216301"/>
      <w:bookmarkStart w:id="890" w:name="_Toc99174006"/>
      <w:r w:rsidRPr="00A5463E">
        <w:t>6.3.5.5.9</w:t>
      </w:r>
      <w:r w:rsidRPr="00A5463E">
        <w:tab/>
        <w:t>Send Media Transmission Notify message (S: Media Transmission Notify)</w:t>
      </w:r>
      <w:bookmarkEnd w:id="887"/>
      <w:bookmarkEnd w:id="888"/>
      <w:bookmarkEnd w:id="889"/>
      <w:bookmarkEnd w:id="890"/>
    </w:p>
    <w:p w14:paraId="0122C9DB"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2EA67B80"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43DCA608" w14:textId="77777777" w:rsidR="00EB0795" w:rsidRPr="00A5463E" w:rsidRDefault="00EB0795" w:rsidP="00EB0795">
      <w:pPr>
        <w:pStyle w:val="B1"/>
      </w:pPr>
      <w:r w:rsidRPr="00A5463E">
        <w:t>2.</w:t>
      </w:r>
      <w:r w:rsidRPr="00A5463E">
        <w:tab/>
        <w:t>shall remain in the 'U: permitted' state.</w:t>
      </w:r>
    </w:p>
    <w:p w14:paraId="02DA5FA8" w14:textId="77777777" w:rsidR="00EB0795" w:rsidRPr="00A5463E" w:rsidRDefault="00EB0795" w:rsidP="00EB0795">
      <w:pPr>
        <w:pStyle w:val="B1"/>
      </w:pPr>
      <w:r w:rsidRPr="00A5463E">
        <w:t>3.</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E946AA1" w14:textId="77777777" w:rsidR="00327B78" w:rsidRDefault="00327B78" w:rsidP="00327B78">
      <w:pPr>
        <w:pStyle w:val="Heading5"/>
      </w:pPr>
      <w:bookmarkStart w:id="891" w:name="_Toc20208710"/>
      <w:bookmarkStart w:id="892" w:name="_Toc36044821"/>
      <w:bookmarkStart w:id="893" w:name="_Toc45216302"/>
      <w:bookmarkStart w:id="894" w:name="_Toc99174007"/>
      <w:r>
        <w:t>6.3.5.5.10</w:t>
      </w:r>
      <w:r>
        <w:tab/>
        <w:t xml:space="preserve">Send Transmission End Request message (S: Transmission End </w:t>
      </w:r>
      <w:r>
        <w:rPr>
          <w:lang w:val="en-IN"/>
        </w:rPr>
        <w:t>Request</w:t>
      </w:r>
      <w:r>
        <w:t>)</w:t>
      </w:r>
      <w:bookmarkEnd w:id="894"/>
    </w:p>
    <w:p w14:paraId="6ECB579D"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09ED0A90" w14:textId="77777777" w:rsidR="00327B78" w:rsidRDefault="00327B78" w:rsidP="008E6C87">
      <w:pPr>
        <w:pStyle w:val="B1"/>
      </w:pPr>
      <w:r w:rsidRPr="008E6C87">
        <w:lastRenderedPageBreak/>
        <w:t>1.</w:t>
      </w:r>
      <w:r w:rsidRPr="008E6C87">
        <w:tab/>
        <w:t>shall forward the Transmission End Request message to the associated transmission participant; and</w:t>
      </w:r>
    </w:p>
    <w:p w14:paraId="65BAF8C6" w14:textId="7D33CE4C" w:rsidR="00327B78" w:rsidRDefault="00327B78" w:rsidP="008E6C87">
      <w:pPr>
        <w:pStyle w:val="B1"/>
        <w:rPr>
          <w:noProof/>
          <w:sz w:val="28"/>
        </w:rPr>
      </w:pPr>
      <w:r w:rsidRPr="008E6C87">
        <w:t>2.</w:t>
      </w:r>
      <w:r w:rsidRPr="008E6C87">
        <w:tab/>
        <w:t xml:space="preserve">shall enter the state 'U pending Transmit Revoke' as specified in the </w:t>
      </w:r>
      <w:r w:rsidR="00BA1F7C">
        <w:t>clause</w:t>
      </w:r>
      <w:r w:rsidRPr="008E6C87">
        <w:t> 6.3.5.6.2.</w:t>
      </w:r>
    </w:p>
    <w:p w14:paraId="50E6A230" w14:textId="77777777" w:rsidR="00EB0795" w:rsidRPr="00A5463E" w:rsidRDefault="00EB0795" w:rsidP="00EB0795">
      <w:pPr>
        <w:pStyle w:val="Heading4"/>
      </w:pPr>
      <w:bookmarkStart w:id="895" w:name="_Toc99174008"/>
      <w:r w:rsidRPr="00A5463E">
        <w:t>6.3.5.6</w:t>
      </w:r>
      <w:r w:rsidRPr="00A5463E">
        <w:tab/>
        <w:t>State: 'U: pending Transmit Revoke'</w:t>
      </w:r>
      <w:bookmarkEnd w:id="891"/>
      <w:bookmarkEnd w:id="892"/>
      <w:bookmarkEnd w:id="893"/>
      <w:bookmarkEnd w:id="895"/>
    </w:p>
    <w:p w14:paraId="3AE8F89C" w14:textId="77777777" w:rsidR="00EB0795" w:rsidRPr="00A5463E" w:rsidRDefault="00EB0795" w:rsidP="00EB0795">
      <w:pPr>
        <w:pStyle w:val="Heading5"/>
      </w:pPr>
      <w:bookmarkStart w:id="896" w:name="_Toc20208711"/>
      <w:bookmarkStart w:id="897" w:name="_Toc36044822"/>
      <w:bookmarkStart w:id="898" w:name="_Toc45216303"/>
      <w:bookmarkStart w:id="899" w:name="_Toc99174009"/>
      <w:r w:rsidRPr="00A5463E">
        <w:t>6.3.5.6.1</w:t>
      </w:r>
      <w:r w:rsidRPr="00A5463E">
        <w:tab/>
        <w:t>General</w:t>
      </w:r>
      <w:bookmarkEnd w:id="896"/>
      <w:bookmarkEnd w:id="897"/>
      <w:bookmarkEnd w:id="898"/>
      <w:bookmarkEnd w:id="899"/>
    </w:p>
    <w:p w14:paraId="1696451A"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DE5B46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1047024E" w14:textId="44598087" w:rsidR="00EB0795" w:rsidRPr="00EF55AB" w:rsidRDefault="00327B78"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U: pending Transmit Revoke</w:t>
      </w:r>
      <w:r w:rsidR="002F227E">
        <w:rPr>
          <w:lang w:val="en-US"/>
        </w:rPr>
        <w:t>'</w:t>
      </w:r>
      <w:r>
        <w:rPr>
          <w:lang w:val="en-US"/>
        </w:rPr>
        <w:t xml:space="preserve"> state and timer T3 (Transmission Revoke) is also used for Transmission End Request message. A new state and timer can also be created later for this purpose if required.</w:t>
      </w:r>
    </w:p>
    <w:p w14:paraId="0F301BDE" w14:textId="77777777" w:rsidR="00EB0795" w:rsidRPr="00A5463E" w:rsidRDefault="00EB0795" w:rsidP="00EB0795">
      <w:pPr>
        <w:pStyle w:val="Heading5"/>
      </w:pPr>
      <w:bookmarkStart w:id="900" w:name="_Toc20208712"/>
      <w:bookmarkStart w:id="901" w:name="_Toc36044823"/>
      <w:bookmarkStart w:id="902" w:name="_Toc45216304"/>
      <w:bookmarkStart w:id="903" w:name="_Toc99174010"/>
      <w:r w:rsidRPr="00A5463E">
        <w:t>6.3.5.6.2</w:t>
      </w:r>
      <w:r w:rsidRPr="00A5463E">
        <w:tab/>
        <w:t>Enter state 'U pending Transmit Revoke'</w:t>
      </w:r>
      <w:bookmarkEnd w:id="900"/>
      <w:bookmarkEnd w:id="901"/>
      <w:bookmarkEnd w:id="902"/>
      <w:bookmarkEnd w:id="903"/>
    </w:p>
    <w:p w14:paraId="43A9C999" w14:textId="77777777" w:rsidR="00EB0795" w:rsidRPr="00A5463E" w:rsidRDefault="00EB0795" w:rsidP="00EB0795">
      <w:r w:rsidRPr="00A5463E">
        <w:t>When entering this state the transmission control interface towards the MCVideo client in the transmission control server:</w:t>
      </w:r>
    </w:p>
    <w:p w14:paraId="63A7C407"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36182B64" w14:textId="77777777" w:rsidR="00EB0795" w:rsidRPr="00A5463E" w:rsidRDefault="00EB0795" w:rsidP="00EB0795">
      <w:pPr>
        <w:pStyle w:val="B1"/>
      </w:pPr>
      <w:r w:rsidRPr="00A5463E">
        <w:t>2.</w:t>
      </w:r>
      <w:r w:rsidRPr="00A5463E">
        <w:tab/>
        <w:t>shall enter the state 'U: pending Transmit Revoke'.</w:t>
      </w:r>
    </w:p>
    <w:p w14:paraId="584575EA" w14:textId="77777777" w:rsidR="00EB0795" w:rsidRPr="00A5463E" w:rsidRDefault="00EB0795" w:rsidP="00EB0795">
      <w:pPr>
        <w:pStyle w:val="Heading5"/>
      </w:pPr>
      <w:bookmarkStart w:id="904" w:name="_Toc20208713"/>
      <w:bookmarkStart w:id="905" w:name="_Toc36044824"/>
      <w:bookmarkStart w:id="906" w:name="_Toc45216305"/>
      <w:bookmarkStart w:id="907" w:name="_Toc99174011"/>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04"/>
      <w:bookmarkEnd w:id="905"/>
      <w:bookmarkEnd w:id="906"/>
      <w:bookmarkEnd w:id="907"/>
    </w:p>
    <w:p w14:paraId="7BC982F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CB36D8A"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0A7E3F8C"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28588D71"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6836E8A3" w14:textId="77777777" w:rsidR="00EB0795" w:rsidRPr="00A5463E" w:rsidRDefault="00EB0795" w:rsidP="00EB0795">
      <w:pPr>
        <w:pStyle w:val="B1"/>
      </w:pPr>
      <w:r w:rsidRPr="00A5463E">
        <w:t>3.</w:t>
      </w:r>
      <w:r w:rsidRPr="00A5463E">
        <w:tab/>
        <w:t>shall remain in the 'U: pending Transmit Revoke' state.</w:t>
      </w:r>
    </w:p>
    <w:p w14:paraId="1D87A51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5463E" w:rsidRDefault="00EB0795" w:rsidP="00EB0795">
      <w:pPr>
        <w:pStyle w:val="Heading5"/>
      </w:pPr>
      <w:bookmarkStart w:id="908" w:name="_Toc20208714"/>
      <w:bookmarkStart w:id="909" w:name="_Toc36044825"/>
      <w:bookmarkStart w:id="910" w:name="_Toc45216306"/>
      <w:bookmarkStart w:id="911" w:name="_Toc99174012"/>
      <w:r w:rsidRPr="00A5463E">
        <w:t>6.3.5.6.4</w:t>
      </w:r>
      <w:r w:rsidRPr="00A5463E">
        <w:tab/>
        <w:t>Receive RTP media packets (R: media)</w:t>
      </w:r>
      <w:bookmarkEnd w:id="908"/>
      <w:bookmarkEnd w:id="909"/>
      <w:bookmarkEnd w:id="910"/>
      <w:bookmarkEnd w:id="911"/>
    </w:p>
    <w:p w14:paraId="4030D0B9"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2BC41290" w14:textId="77777777" w:rsidR="00EB0795" w:rsidRPr="00A5463E" w:rsidRDefault="00EB0795" w:rsidP="00EB0795">
      <w:pPr>
        <w:pStyle w:val="B1"/>
      </w:pPr>
      <w:r w:rsidRPr="00A5463E">
        <w:t>1.</w:t>
      </w:r>
      <w:r w:rsidRPr="00A5463E">
        <w:tab/>
        <w:t>shall forward RTP media packets to the media distributor; and</w:t>
      </w:r>
    </w:p>
    <w:p w14:paraId="1C08F17C" w14:textId="77777777" w:rsidR="00EB0795" w:rsidRPr="00A5463E" w:rsidRDefault="00EB0795" w:rsidP="00EB0795">
      <w:pPr>
        <w:pStyle w:val="B1"/>
      </w:pPr>
      <w:r w:rsidRPr="00A5463E">
        <w:t>2.</w:t>
      </w:r>
      <w:r w:rsidRPr="00A5463E">
        <w:tab/>
        <w:t>shall remain in the 'U: pending Transmit Revoke' state.</w:t>
      </w:r>
    </w:p>
    <w:p w14:paraId="1E24ED5A" w14:textId="77777777" w:rsidR="00EB0795" w:rsidRPr="00A5463E" w:rsidRDefault="00EB0795" w:rsidP="00EB0795">
      <w:pPr>
        <w:pStyle w:val="Heading5"/>
      </w:pPr>
      <w:bookmarkStart w:id="912" w:name="_Toc20208715"/>
      <w:bookmarkStart w:id="913" w:name="_Toc36044826"/>
      <w:bookmarkStart w:id="914" w:name="_Toc45216307"/>
      <w:bookmarkStart w:id="915" w:name="_Toc99174013"/>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12"/>
      <w:bookmarkEnd w:id="913"/>
      <w:bookmarkEnd w:id="914"/>
      <w:bookmarkEnd w:id="915"/>
    </w:p>
    <w:p w14:paraId="09B25E3B"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AD5AA51" w14:textId="4D13DAB6" w:rsidR="00EB0795" w:rsidRPr="00A5463E" w:rsidRDefault="00EB0795" w:rsidP="00EB0795">
      <w:pPr>
        <w:pStyle w:val="B1"/>
      </w:pPr>
      <w:r w:rsidRPr="00A5463E">
        <w:lastRenderedPageBreak/>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1F3B7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DDB1270" w14:textId="77777777" w:rsidR="00EB0795" w:rsidRPr="00A5463E" w:rsidRDefault="00EB0795" w:rsidP="00EB0795">
      <w:pPr>
        <w:pStyle w:val="B2"/>
      </w:pPr>
      <w:r w:rsidRPr="00A5463E">
        <w:t>b.</w:t>
      </w:r>
      <w:r w:rsidRPr="00A5463E">
        <w:tab/>
        <w:t>shall include the Source field set to '2' (the controlling MCVideo function is the source);</w:t>
      </w:r>
    </w:p>
    <w:p w14:paraId="685F264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254D7373" w14:textId="77777777" w:rsidR="00EB0795" w:rsidRPr="00A5463E" w:rsidRDefault="00EB0795" w:rsidP="00EB0795">
      <w:pPr>
        <w:pStyle w:val="B2"/>
      </w:pPr>
      <w:r w:rsidRPr="00A5463E">
        <w:t>b.</w:t>
      </w:r>
      <w:r w:rsidRPr="00A5463E">
        <w:tab/>
        <w:t>shall remain in the state 'U: pending Transmit Revoke'.</w:t>
      </w:r>
    </w:p>
    <w:p w14:paraId="2752D8F2" w14:textId="77777777" w:rsidR="00F51230" w:rsidRPr="00A5463E" w:rsidRDefault="00F51230" w:rsidP="00F51230">
      <w:pPr>
        <w:pStyle w:val="Heading5"/>
      </w:pPr>
      <w:bookmarkStart w:id="916" w:name="_Toc20208716"/>
      <w:bookmarkStart w:id="917" w:name="_Toc36044827"/>
      <w:bookmarkStart w:id="918" w:name="_Toc45216308"/>
      <w:bookmarkStart w:id="919" w:name="_Toc99174014"/>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16"/>
      <w:bookmarkEnd w:id="917"/>
      <w:bookmarkEnd w:id="918"/>
      <w:bookmarkEnd w:id="919"/>
    </w:p>
    <w:p w14:paraId="30599169"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72C2648"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3C5A0BF"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FB4C4AE" w14:textId="77777777" w:rsidR="00EB0795" w:rsidRPr="00A5463E" w:rsidRDefault="00EB0795" w:rsidP="00EB0795">
      <w:pPr>
        <w:pStyle w:val="Heading5"/>
      </w:pPr>
      <w:bookmarkStart w:id="920" w:name="_Toc20208717"/>
      <w:bookmarkStart w:id="921" w:name="_Toc36044828"/>
      <w:bookmarkStart w:id="922" w:name="_Toc45216309"/>
      <w:bookmarkStart w:id="923" w:name="_Toc99174015"/>
      <w:r w:rsidRPr="00A5463E">
        <w:t>6.3.5.6.6</w:t>
      </w:r>
      <w:r w:rsidRPr="00A5463E">
        <w:tab/>
        <w:t>Send Transmi</w:t>
      </w:r>
      <w:r w:rsidR="006917BB">
        <w:t>ssion</w:t>
      </w:r>
      <w:r w:rsidRPr="00A5463E">
        <w:t xml:space="preserve"> Idle message (S: Transmit Idle)</w:t>
      </w:r>
      <w:bookmarkEnd w:id="920"/>
      <w:bookmarkEnd w:id="921"/>
      <w:bookmarkEnd w:id="922"/>
      <w:bookmarkEnd w:id="923"/>
    </w:p>
    <w:p w14:paraId="54EA4CC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666891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36A66929" w14:textId="42C6D492"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291D2502"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2192C5" w14:textId="0017714C"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49086FA0" w14:textId="77777777" w:rsidR="00EB0795" w:rsidRPr="00A5463E" w:rsidRDefault="00EB0795" w:rsidP="00EB0795">
      <w:pPr>
        <w:pStyle w:val="Heading5"/>
      </w:pPr>
      <w:bookmarkStart w:id="924" w:name="_Toc20208718"/>
      <w:bookmarkStart w:id="925" w:name="_Toc36044829"/>
      <w:bookmarkStart w:id="926" w:name="_Toc45216310"/>
      <w:bookmarkStart w:id="927" w:name="_Toc99174016"/>
      <w:r w:rsidRPr="00A5463E">
        <w:t>6.3.5.6.7</w:t>
      </w:r>
      <w:r w:rsidRPr="00A5463E">
        <w:tab/>
        <w:t>Send Media Transmission Notify message (S: Media Transmission Notify)</w:t>
      </w:r>
      <w:bookmarkEnd w:id="924"/>
      <w:bookmarkEnd w:id="925"/>
      <w:bookmarkEnd w:id="926"/>
      <w:bookmarkEnd w:id="927"/>
    </w:p>
    <w:p w14:paraId="63AF21B8"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50AD6C74"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28268B76"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69C1083A" w14:textId="36D2A8DF"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 and</w:t>
      </w:r>
    </w:p>
    <w:p w14:paraId="2D659B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0C2039" w14:textId="42BB9648" w:rsidR="00EB0795" w:rsidRPr="00A5463E" w:rsidRDefault="00EB0795" w:rsidP="00EB0795">
      <w:pPr>
        <w:pStyle w:val="B1"/>
      </w:pPr>
      <w:r w:rsidRPr="00A5463E">
        <w:t>3.</w:t>
      </w:r>
      <w:r w:rsidRPr="00A5463E">
        <w:tab/>
        <w:t xml:space="preserve">shall enter the 'U: not permitted and Transmit Taken' state as specified in the </w:t>
      </w:r>
      <w:r w:rsidR="00BA1F7C">
        <w:t>clause</w:t>
      </w:r>
      <w:r w:rsidRPr="00A5463E">
        <w:t> 6.3.5.3.2.</w:t>
      </w:r>
    </w:p>
    <w:p w14:paraId="223CFB8F" w14:textId="77777777" w:rsidR="00327B78" w:rsidRDefault="00327B78" w:rsidP="00327B78">
      <w:pPr>
        <w:pStyle w:val="Heading5"/>
      </w:pPr>
      <w:bookmarkStart w:id="928" w:name="_Toc20208719"/>
      <w:bookmarkStart w:id="929" w:name="_Toc36044830"/>
      <w:bookmarkStart w:id="930" w:name="_Toc45216311"/>
      <w:bookmarkStart w:id="931" w:name="_Toc99174017"/>
      <w:r>
        <w:t>6.3.5.6.8</w:t>
      </w:r>
      <w:r>
        <w:tab/>
        <w:t>Receive Transmission End Response message (R: Transmission End Response)</w:t>
      </w:r>
      <w:bookmarkEnd w:id="931"/>
    </w:p>
    <w:p w14:paraId="188B500E"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338AD7EB" w14:textId="41164FEA" w:rsidR="00327B78" w:rsidRDefault="00327B78" w:rsidP="008E6C87">
      <w:pPr>
        <w:pStyle w:val="B1"/>
      </w:pPr>
      <w:r w:rsidRPr="008E6C87">
        <w:t>1.</w:t>
      </w:r>
      <w:r w:rsidRPr="008E6C87">
        <w:tab/>
        <w:t xml:space="preserve">if the first bit in the subtype of the Transmission End Response message is set to '1' (Acknowledgment is required) as described in </w:t>
      </w:r>
      <w:r w:rsidR="00BA1F7C">
        <w:t>clause</w:t>
      </w:r>
      <w:r w:rsidRPr="008E6C87">
        <w:t xml:space="preserve"> 9.2.2.1, shall send a Transmission control Ack message. The Transmission control Ack message:</w:t>
      </w:r>
    </w:p>
    <w:p w14:paraId="708A1A00" w14:textId="77777777" w:rsidR="00327B78" w:rsidRDefault="00327B78" w:rsidP="008E6C87">
      <w:pPr>
        <w:pStyle w:val="B2"/>
      </w:pPr>
      <w:r w:rsidRPr="008E6C87">
        <w:lastRenderedPageBreak/>
        <w:t>a.</w:t>
      </w:r>
      <w:r w:rsidRPr="008E6C87">
        <w:tab/>
        <w:t>shall include the Message Type field set to '1' (Transmission End Response); and</w:t>
      </w:r>
    </w:p>
    <w:p w14:paraId="7D1464B6" w14:textId="77777777" w:rsidR="00327B78" w:rsidRDefault="00327B78" w:rsidP="008E6C87">
      <w:pPr>
        <w:pStyle w:val="B2"/>
      </w:pPr>
      <w:r w:rsidRPr="008E6C87">
        <w:t>b.</w:t>
      </w:r>
      <w:r w:rsidRPr="008E6C87">
        <w:tab/>
        <w:t>shall include the Source field set to '2' (the controlling MCVideo function is the source);</w:t>
      </w:r>
    </w:p>
    <w:p w14:paraId="12689DEB"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27F0754"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E48FBE0" w14:textId="77777777" w:rsidR="00327B78" w:rsidRDefault="00327B78" w:rsidP="008E6C87">
      <w:pPr>
        <w:pStyle w:val="B1"/>
        <w:rPr>
          <w:noProof/>
          <w:sz w:val="28"/>
        </w:rPr>
      </w:pPr>
      <w:r w:rsidRPr="008E6C87">
        <w:t>4.</w:t>
      </w:r>
      <w:r w:rsidRPr="008E6C87">
        <w:tab/>
        <w:t>shall enter the state 'U: not permitted and Transmit Idle'.</w:t>
      </w:r>
    </w:p>
    <w:p w14:paraId="00F3C2D4" w14:textId="77777777" w:rsidR="00EB0795" w:rsidRPr="00A5463E" w:rsidRDefault="00EB0795" w:rsidP="00EB0795">
      <w:pPr>
        <w:pStyle w:val="Heading4"/>
      </w:pPr>
      <w:bookmarkStart w:id="932" w:name="_Toc99174018"/>
      <w:r w:rsidRPr="00A5463E">
        <w:t>6.3.5.7</w:t>
      </w:r>
      <w:r w:rsidRPr="00A5463E">
        <w:tab/>
        <w:t>State 'U: not permitted but sends media'</w:t>
      </w:r>
      <w:bookmarkEnd w:id="928"/>
      <w:bookmarkEnd w:id="929"/>
      <w:bookmarkEnd w:id="930"/>
      <w:bookmarkEnd w:id="932"/>
    </w:p>
    <w:p w14:paraId="2285FBA2" w14:textId="77777777" w:rsidR="00EB0795" w:rsidRPr="00A5463E" w:rsidRDefault="00EB0795" w:rsidP="00EB0795">
      <w:pPr>
        <w:pStyle w:val="Heading5"/>
      </w:pPr>
      <w:bookmarkStart w:id="933" w:name="_Toc20208720"/>
      <w:bookmarkStart w:id="934" w:name="_Toc36044831"/>
      <w:bookmarkStart w:id="935" w:name="_Toc45216312"/>
      <w:bookmarkStart w:id="936" w:name="_Toc99174019"/>
      <w:r w:rsidRPr="00A5463E">
        <w:t>6.3.5.7.1</w:t>
      </w:r>
      <w:r w:rsidRPr="00A5463E">
        <w:tab/>
        <w:t>General</w:t>
      </w:r>
      <w:bookmarkEnd w:id="933"/>
      <w:bookmarkEnd w:id="934"/>
      <w:bookmarkEnd w:id="935"/>
      <w:bookmarkEnd w:id="936"/>
    </w:p>
    <w:p w14:paraId="09134DAC"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22EDCF3" w14:textId="77777777" w:rsidR="00EB0795" w:rsidRPr="00A5463E" w:rsidRDefault="00EB0795" w:rsidP="00EB0795">
      <w:pPr>
        <w:pStyle w:val="Heading5"/>
      </w:pPr>
      <w:bookmarkStart w:id="937" w:name="_Toc20208721"/>
      <w:bookmarkStart w:id="938" w:name="_Toc36044832"/>
      <w:bookmarkStart w:id="939" w:name="_Toc45216313"/>
      <w:bookmarkStart w:id="940" w:name="_Toc99174020"/>
      <w:r w:rsidRPr="00A5463E">
        <w:t>6.3.5.7.2</w:t>
      </w:r>
      <w:r w:rsidRPr="00A5463E">
        <w:tab/>
        <w:t>Enter state 'U: not permitted but sends media'</w:t>
      </w:r>
      <w:bookmarkEnd w:id="937"/>
      <w:bookmarkEnd w:id="938"/>
      <w:bookmarkEnd w:id="939"/>
      <w:bookmarkEnd w:id="940"/>
    </w:p>
    <w:p w14:paraId="5ADF1AC3" w14:textId="77777777" w:rsidR="00EB0795" w:rsidRPr="00A5463E" w:rsidRDefault="00EB0795" w:rsidP="00EB0795">
      <w:r w:rsidRPr="00A5463E">
        <w:t>When entering this state the transmission control interface towards the MCVideo client in the transmission control server:</w:t>
      </w:r>
    </w:p>
    <w:p w14:paraId="3C12856E"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D95AE98" w14:textId="77777777" w:rsidR="00EB0795" w:rsidRPr="00A5463E" w:rsidRDefault="00EB0795" w:rsidP="00EB0795">
      <w:pPr>
        <w:pStyle w:val="B1"/>
      </w:pPr>
      <w:r w:rsidRPr="00A5463E">
        <w:t>2.</w:t>
      </w:r>
      <w:r w:rsidRPr="00A5463E">
        <w:tab/>
        <w:t>shall enter the state 'U: not permitted but sends media'.</w:t>
      </w:r>
    </w:p>
    <w:p w14:paraId="6257CAB1" w14:textId="77777777" w:rsidR="00EB0795" w:rsidRPr="00A5463E" w:rsidRDefault="00EB0795" w:rsidP="00EB0795">
      <w:r w:rsidRPr="00A5463E">
        <w:t>In this state the transmission control interface towards the MCVideo client in the transmission control server:</w:t>
      </w:r>
    </w:p>
    <w:p w14:paraId="5D07E175"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12613AB2" w14:textId="77777777" w:rsidR="00EB0795" w:rsidRPr="00A5463E" w:rsidRDefault="00EB0795" w:rsidP="00EB0795">
      <w:pPr>
        <w:pStyle w:val="Heading5"/>
      </w:pPr>
      <w:bookmarkStart w:id="941" w:name="_Toc20208722"/>
      <w:bookmarkStart w:id="942" w:name="_Toc36044833"/>
      <w:bookmarkStart w:id="943" w:name="_Toc45216314"/>
      <w:bookmarkStart w:id="944" w:name="_Toc99174021"/>
      <w:r w:rsidRPr="00A5463E">
        <w:t>6.3.5.7.3</w:t>
      </w:r>
      <w:r w:rsidRPr="00A5463E">
        <w:tab/>
        <w:t xml:space="preserve">Timer </w:t>
      </w:r>
      <w:r w:rsidR="008D7BCF">
        <w:t>T3</w:t>
      </w:r>
      <w:r w:rsidRPr="00A5463E">
        <w:t xml:space="preserve"> (</w:t>
      </w:r>
      <w:r w:rsidR="002477B2">
        <w:t>Transmission</w:t>
      </w:r>
      <w:r w:rsidRPr="00A5463E">
        <w:t xml:space="preserve"> Revoke) expired</w:t>
      </w:r>
      <w:bookmarkEnd w:id="941"/>
      <w:bookmarkEnd w:id="942"/>
      <w:bookmarkEnd w:id="943"/>
      <w:bookmarkEnd w:id="944"/>
    </w:p>
    <w:p w14:paraId="37157570"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D471B0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BE5F254"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F8E5F3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614904B" w14:textId="77777777" w:rsidR="00EB0795" w:rsidRPr="00A5463E" w:rsidRDefault="00EB0795" w:rsidP="00EB0795">
      <w:pPr>
        <w:pStyle w:val="B1"/>
      </w:pPr>
      <w:r w:rsidRPr="00A5463E">
        <w:t>3.</w:t>
      </w:r>
      <w:r w:rsidRPr="00A5463E">
        <w:tab/>
        <w:t>shall remain in the 'U: not permitted but sends media' state.</w:t>
      </w:r>
    </w:p>
    <w:p w14:paraId="1DF0546E"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5463E" w:rsidRDefault="00EB0795" w:rsidP="00EB0795">
      <w:pPr>
        <w:pStyle w:val="Heading5"/>
      </w:pPr>
      <w:bookmarkStart w:id="945" w:name="_Toc20208723"/>
      <w:bookmarkStart w:id="946" w:name="_Toc36044834"/>
      <w:bookmarkStart w:id="947" w:name="_Toc45216315"/>
      <w:bookmarkStart w:id="948" w:name="_Toc99174022"/>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45"/>
      <w:bookmarkEnd w:id="946"/>
      <w:bookmarkEnd w:id="947"/>
      <w:bookmarkEnd w:id="948"/>
    </w:p>
    <w:p w14:paraId="689DBC5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06506C8B" w14:textId="0E8044A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660D6C7" w14:textId="77777777" w:rsidR="00EB0795" w:rsidRPr="00A5463E" w:rsidRDefault="00EB0795" w:rsidP="00EB0795">
      <w:pPr>
        <w:pStyle w:val="B2"/>
      </w:pPr>
      <w:r w:rsidRPr="00A5463E">
        <w:lastRenderedPageBreak/>
        <w:t>a.</w:t>
      </w:r>
      <w:r w:rsidRPr="00A5463E">
        <w:tab/>
        <w:t>shall include the Message Type field set to '4' (</w:t>
      </w:r>
      <w:r w:rsidR="002477B2">
        <w:t>Transmission</w:t>
      </w:r>
      <w:r w:rsidRPr="00A5463E">
        <w:t xml:space="preserve"> End Request); and</w:t>
      </w:r>
    </w:p>
    <w:p w14:paraId="5C1C78AB" w14:textId="77777777" w:rsidR="00EB0795" w:rsidRPr="00A5463E" w:rsidRDefault="00EB0795" w:rsidP="00EB0795">
      <w:pPr>
        <w:pStyle w:val="B2"/>
      </w:pPr>
      <w:r w:rsidRPr="00A5463E">
        <w:t>b.</w:t>
      </w:r>
      <w:r w:rsidRPr="00A5463E">
        <w:tab/>
        <w:t>shall include the Source field set to '2' (the controlling MCVideo function is the source);</w:t>
      </w:r>
    </w:p>
    <w:p w14:paraId="4B4E12EF"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D393A5C"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6780A599"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4D5DD80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A5463E" w:rsidRDefault="00EB0795" w:rsidP="00EB0795">
      <w:pPr>
        <w:pStyle w:val="B2"/>
      </w:pPr>
      <w:r w:rsidRPr="00A5463E">
        <w:t>b.</w:t>
      </w:r>
      <w:r w:rsidRPr="00A5463E">
        <w:tab/>
        <w:t xml:space="preserve">shall enter the 'U: not permitted and Transmit Idle' state as specified in the </w:t>
      </w:r>
      <w:r w:rsidR="00BA1F7C">
        <w:t>clause</w:t>
      </w:r>
      <w:r w:rsidRPr="00A5463E">
        <w:t> 6.3.5.3.2; and</w:t>
      </w:r>
    </w:p>
    <w:p w14:paraId="4238A388"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11E66B48"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FAE5896"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6E894B81"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24228BFA"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5C60AFE3" w14:textId="28E02E31" w:rsidR="00EB0795" w:rsidRPr="00A5463E" w:rsidRDefault="00EB0795" w:rsidP="00EB0795">
      <w:pPr>
        <w:pStyle w:val="B3"/>
      </w:pPr>
      <w:r w:rsidRPr="00A5463E">
        <w:t>iv.</w:t>
      </w:r>
      <w:r w:rsidRPr="00A5463E">
        <w:tab/>
        <w:t xml:space="preserve">may include the first bit in the subtype of the Media Transmission Notify message set to '1' (Acknowledgment is required) as described in </w:t>
      </w:r>
      <w:r w:rsidR="00BA1F7C">
        <w:t>clause</w:t>
      </w:r>
      <w:r w:rsidRPr="00A5463E">
        <w:t> </w:t>
      </w:r>
      <w:r w:rsidR="006917BB">
        <w:t>9.2.2.1</w:t>
      </w:r>
      <w:r w:rsidRPr="00A5463E">
        <w:t>; and</w:t>
      </w:r>
    </w:p>
    <w:p w14:paraId="04488EE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9EFBEC"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64337BED" w14:textId="5ADE25B7" w:rsidR="00EB0795" w:rsidRPr="00A5463E" w:rsidRDefault="00EB0795" w:rsidP="00EB0795">
      <w:pPr>
        <w:pStyle w:val="B2"/>
      </w:pPr>
      <w:r w:rsidRPr="00A5463E">
        <w:t>c.</w:t>
      </w:r>
      <w:r w:rsidRPr="00A5463E">
        <w:tab/>
        <w:t xml:space="preserve">shall enter the 'U: not permitted and Transmit Taken' state as specified in the </w:t>
      </w:r>
      <w:r w:rsidR="00BA1F7C">
        <w:t>clause</w:t>
      </w:r>
      <w:r w:rsidRPr="00A5463E">
        <w:t> 6.3.5.4.2.</w:t>
      </w:r>
    </w:p>
    <w:p w14:paraId="26262238" w14:textId="77777777" w:rsidR="00EB0795" w:rsidRPr="00A5463E" w:rsidRDefault="00EB0795" w:rsidP="00EB0795">
      <w:pPr>
        <w:pStyle w:val="B2"/>
      </w:pPr>
      <w:r w:rsidRPr="00A5463E">
        <w:t>d.</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F05D89" w:rsidRPr="00F05D89">
        <w:rPr>
          <w:lang w:val="en-GB"/>
        </w:rPr>
        <w:t>'</w:t>
      </w:r>
      <w:r w:rsidRPr="00A5463E">
        <w:t xml:space="preserve"> state machine.</w:t>
      </w:r>
    </w:p>
    <w:p w14:paraId="1FFB8022" w14:textId="77777777" w:rsidR="00EB0795" w:rsidRPr="00A5463E" w:rsidRDefault="00EB0795" w:rsidP="00EB0795">
      <w:pPr>
        <w:pStyle w:val="Heading4"/>
      </w:pPr>
      <w:bookmarkStart w:id="949" w:name="_Toc20208724"/>
      <w:bookmarkStart w:id="950" w:name="_Toc36044835"/>
      <w:bookmarkStart w:id="951" w:name="_Toc45216316"/>
      <w:bookmarkStart w:id="952" w:name="_Toc99174023"/>
      <w:r w:rsidRPr="00A5463E">
        <w:t>6.3.5.8</w:t>
      </w:r>
      <w:r w:rsidRPr="00A5463E">
        <w:tab/>
        <w:t>In any state</w:t>
      </w:r>
      <w:bookmarkEnd w:id="949"/>
      <w:bookmarkEnd w:id="950"/>
      <w:bookmarkEnd w:id="951"/>
      <w:bookmarkEnd w:id="952"/>
    </w:p>
    <w:p w14:paraId="0E6F5E43" w14:textId="77777777" w:rsidR="00EB0795" w:rsidRPr="00A5463E" w:rsidRDefault="00EB0795" w:rsidP="00EB0795">
      <w:pPr>
        <w:pStyle w:val="Heading5"/>
      </w:pPr>
      <w:bookmarkStart w:id="953" w:name="_Toc20208725"/>
      <w:bookmarkStart w:id="954" w:name="_Toc36044836"/>
      <w:bookmarkStart w:id="955" w:name="_Toc45216317"/>
      <w:bookmarkStart w:id="956" w:name="_Toc99174024"/>
      <w:r w:rsidRPr="00A5463E">
        <w:t>6.3.5.8.1</w:t>
      </w:r>
      <w:r w:rsidRPr="00A5463E">
        <w:tab/>
        <w:t>General</w:t>
      </w:r>
      <w:bookmarkEnd w:id="953"/>
      <w:bookmarkEnd w:id="954"/>
      <w:bookmarkEnd w:id="955"/>
      <w:bookmarkEnd w:id="956"/>
    </w:p>
    <w:p w14:paraId="617FF5DF" w14:textId="6C91E024" w:rsidR="00EB0795" w:rsidRPr="00A5463E" w:rsidRDefault="00EB0795" w:rsidP="00EB0795">
      <w:r w:rsidRPr="00A5463E">
        <w:t xml:space="preserve">This </w:t>
      </w:r>
      <w:r w:rsidR="00BA1F7C">
        <w:t>clause</w:t>
      </w:r>
      <w:r w:rsidRPr="00A5463E">
        <w:t xml:space="preserve"> describes the actions to be taken in all states defined for the basic state diagram with the exception of the 'Start-stop' and 'Releasing' states.</w:t>
      </w:r>
    </w:p>
    <w:p w14:paraId="05085B6F" w14:textId="77777777" w:rsidR="00EB0795" w:rsidRPr="00A5463E" w:rsidRDefault="00EB0795" w:rsidP="00EB0795">
      <w:pPr>
        <w:pStyle w:val="Heading5"/>
      </w:pPr>
      <w:bookmarkStart w:id="957" w:name="_Toc20208726"/>
      <w:bookmarkStart w:id="958" w:name="_Toc36044837"/>
      <w:bookmarkStart w:id="959" w:name="_Toc45216318"/>
      <w:bookmarkStart w:id="960" w:name="_Toc99174025"/>
      <w:r w:rsidRPr="00A5463E">
        <w:t>6.3.5.8.2</w:t>
      </w:r>
      <w:r w:rsidRPr="00A5463E">
        <w:tab/>
        <w:t>Receive MCVideo call release – 1</w:t>
      </w:r>
      <w:bookmarkEnd w:id="957"/>
      <w:bookmarkEnd w:id="958"/>
      <w:bookmarkEnd w:id="959"/>
      <w:bookmarkEnd w:id="960"/>
    </w:p>
    <w:p w14:paraId="2CA8689F"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6671234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1D6255F3"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087FCE1" w14:textId="77777777" w:rsidR="00EB0795" w:rsidRPr="00A5463E" w:rsidRDefault="00EB0795" w:rsidP="00EB0795">
      <w:pPr>
        <w:pStyle w:val="B1"/>
      </w:pPr>
      <w:r w:rsidRPr="00A5463E">
        <w:lastRenderedPageBreak/>
        <w:t>4.</w:t>
      </w:r>
      <w:r w:rsidRPr="00A5463E">
        <w:tab/>
        <w:t>shall request the network media interface to stop forwarding RTP media packets from the associated MCVideo client to the media distributor in the MCVideo server;</w:t>
      </w:r>
    </w:p>
    <w:p w14:paraId="5BFD2704"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19CEB825" w14:textId="77777777" w:rsidR="00EB0795" w:rsidRPr="00A5463E" w:rsidRDefault="00EB0795" w:rsidP="00EB0795">
      <w:pPr>
        <w:pStyle w:val="B1"/>
      </w:pPr>
      <w:r w:rsidRPr="00A5463E">
        <w:t>6.</w:t>
      </w:r>
      <w:r w:rsidRPr="00A5463E">
        <w:tab/>
        <w:t>shall enter the 'Releasing' state.</w:t>
      </w:r>
    </w:p>
    <w:p w14:paraId="2A7B284D" w14:textId="77777777" w:rsidR="00EB0795" w:rsidRPr="00A5463E" w:rsidRDefault="00EB0795" w:rsidP="00EB0795">
      <w:pPr>
        <w:pStyle w:val="Heading4"/>
      </w:pPr>
      <w:bookmarkStart w:id="961" w:name="_Toc20208727"/>
      <w:bookmarkStart w:id="962" w:name="_Toc36044838"/>
      <w:bookmarkStart w:id="963" w:name="_Toc45216319"/>
      <w:bookmarkStart w:id="964" w:name="_Toc99174026"/>
      <w:r w:rsidRPr="00A5463E">
        <w:t>6.3.5.9</w:t>
      </w:r>
      <w:r w:rsidRPr="00A5463E">
        <w:tab/>
        <w:t>State: 'Releasing'</w:t>
      </w:r>
      <w:bookmarkEnd w:id="961"/>
      <w:bookmarkEnd w:id="962"/>
      <w:bookmarkEnd w:id="963"/>
      <w:bookmarkEnd w:id="964"/>
    </w:p>
    <w:p w14:paraId="51C5E90A" w14:textId="77777777" w:rsidR="00EB0795" w:rsidRPr="00A5463E" w:rsidRDefault="00EB0795" w:rsidP="00EB0795">
      <w:pPr>
        <w:pStyle w:val="Heading5"/>
      </w:pPr>
      <w:bookmarkStart w:id="965" w:name="_Toc20208728"/>
      <w:bookmarkStart w:id="966" w:name="_Toc36044839"/>
      <w:bookmarkStart w:id="967" w:name="_Toc45216320"/>
      <w:bookmarkStart w:id="968" w:name="_Toc99174027"/>
      <w:r w:rsidRPr="00A5463E">
        <w:t>6.3.5.9.1</w:t>
      </w:r>
      <w:r w:rsidRPr="00A5463E">
        <w:tab/>
        <w:t>General</w:t>
      </w:r>
      <w:bookmarkEnd w:id="965"/>
      <w:bookmarkEnd w:id="966"/>
      <w:bookmarkEnd w:id="967"/>
      <w:bookmarkEnd w:id="968"/>
    </w:p>
    <w:p w14:paraId="308A0105"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5463E" w:rsidRDefault="00EB0795" w:rsidP="00EB0795">
      <w:pPr>
        <w:pStyle w:val="Heading5"/>
      </w:pPr>
      <w:bookmarkStart w:id="969" w:name="_Toc20208729"/>
      <w:bookmarkStart w:id="970" w:name="_Toc36044840"/>
      <w:bookmarkStart w:id="971" w:name="_Toc45216321"/>
      <w:bookmarkStart w:id="972" w:name="_Toc99174028"/>
      <w:r w:rsidRPr="00A5463E">
        <w:t>6.3.5.9.2</w:t>
      </w:r>
      <w:r w:rsidRPr="00A5463E">
        <w:tab/>
        <w:t>Receive MCVideo call release - 2</w:t>
      </w:r>
      <w:bookmarkEnd w:id="969"/>
      <w:bookmarkEnd w:id="970"/>
      <w:bookmarkEnd w:id="971"/>
      <w:bookmarkEnd w:id="972"/>
    </w:p>
    <w:p w14:paraId="31ADBF29"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718B62D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B5C5908" w14:textId="77777777" w:rsidR="00EB0795" w:rsidRPr="00A5463E" w:rsidRDefault="00EB0795" w:rsidP="00EB0795">
      <w:pPr>
        <w:pStyle w:val="B1"/>
        <w:rPr>
          <w:lang w:val="en-GB"/>
        </w:rPr>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5463E" w:rsidRDefault="00B916CE" w:rsidP="00B916CE">
      <w:pPr>
        <w:pStyle w:val="Heading3"/>
      </w:pPr>
      <w:bookmarkStart w:id="973" w:name="_Toc20208730"/>
      <w:bookmarkStart w:id="974" w:name="_Toc36044841"/>
      <w:bookmarkStart w:id="975" w:name="_Toc45216322"/>
      <w:bookmarkStart w:id="976" w:name="_Toc99174029"/>
      <w:r w:rsidRPr="00A5463E">
        <w:t>6.3.6</w:t>
      </w:r>
      <w:r w:rsidRPr="00A5463E">
        <w:tab/>
        <w:t>Transmission control server state transition for general reception control</w:t>
      </w:r>
      <w:bookmarkEnd w:id="973"/>
      <w:bookmarkEnd w:id="974"/>
      <w:bookmarkEnd w:id="975"/>
      <w:bookmarkEnd w:id="976"/>
      <w:r w:rsidRPr="00A5463E">
        <w:t xml:space="preserve"> </w:t>
      </w:r>
    </w:p>
    <w:p w14:paraId="01B09730" w14:textId="77777777" w:rsidR="00B916CE" w:rsidRPr="00A5463E" w:rsidRDefault="00B916CE" w:rsidP="00B916CE">
      <w:pPr>
        <w:pStyle w:val="Heading4"/>
      </w:pPr>
      <w:bookmarkStart w:id="977" w:name="_Toc20208731"/>
      <w:bookmarkStart w:id="978" w:name="_Toc36044842"/>
      <w:bookmarkStart w:id="979" w:name="_Toc45216323"/>
      <w:bookmarkStart w:id="980" w:name="_Toc99174030"/>
      <w:r w:rsidRPr="00A5463E">
        <w:t>6.3.6.1</w:t>
      </w:r>
      <w:r w:rsidRPr="00A5463E">
        <w:tab/>
        <w:t>General</w:t>
      </w:r>
      <w:bookmarkEnd w:id="977"/>
      <w:bookmarkEnd w:id="978"/>
      <w:bookmarkEnd w:id="979"/>
      <w:bookmarkEnd w:id="980"/>
    </w:p>
    <w:p w14:paraId="6EA4C59B" w14:textId="3BEF7570" w:rsidR="00B916CE" w:rsidRPr="00A5463E" w:rsidRDefault="00B916CE" w:rsidP="00B916CE">
      <w:r w:rsidRPr="00A5463E">
        <w:t xml:space="preserve">The reception control arbitration logic in the transmission control server shall behave according to the state diagram and state transitions specified in this </w:t>
      </w:r>
      <w:r w:rsidR="00BA1F7C">
        <w:t>clause</w:t>
      </w:r>
      <w:r w:rsidRPr="00A5463E">
        <w:t>.</w:t>
      </w:r>
    </w:p>
    <w:p w14:paraId="423DBBDA" w14:textId="77777777" w:rsidR="00B916CE" w:rsidRPr="00A5463E" w:rsidRDefault="00B916CE" w:rsidP="00B916CE">
      <w:r w:rsidRPr="00A5463E">
        <w:t>Figure 6.3.6.1-1 shows the general reception operation states (Gr states) and the state transition diagram.</w:t>
      </w:r>
    </w:p>
    <w:p w14:paraId="1AEC0532" w14:textId="2AC2C09C" w:rsidR="00D32A52" w:rsidRPr="00A5463E" w:rsidRDefault="00D32A52" w:rsidP="00D32A52">
      <w:pPr>
        <w:pStyle w:val="TH"/>
      </w:pPr>
      <w:r>
        <w:object w:dxaOrig="14940" w:dyaOrig="12432" w14:anchorId="5AAF8772">
          <v:shape id="_x0000_i1036" type="#_x0000_t75" style="width:481.85pt;height:401.95pt" o:ole="">
            <v:imagedata r:id="rId31" o:title=""/>
          </v:shape>
          <o:OLEObject Type="Embed" ProgID="Visio.Drawing.15" ShapeID="_x0000_i1036" DrawAspect="Content" ObjectID="_1709786701" r:id="rId32"/>
        </w:object>
      </w:r>
    </w:p>
    <w:p w14:paraId="594EF2BF" w14:textId="77777777" w:rsidR="00B916CE" w:rsidRPr="00A5463E" w:rsidRDefault="00B916CE" w:rsidP="00B916CE">
      <w:pPr>
        <w:pStyle w:val="TF"/>
      </w:pPr>
      <w:r w:rsidRPr="00A5463E">
        <w:t>Figure 6.3.6.1-1: Transmission control server state transition diagram for 'general reception control operation'</w:t>
      </w:r>
    </w:p>
    <w:p w14:paraId="44C3791B"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09D3FB" w14:textId="7FD31283"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06160F7E" w14:textId="77777777" w:rsidR="00B916CE" w:rsidRPr="00A5463E" w:rsidRDefault="00B916CE" w:rsidP="00B916CE">
      <w:pPr>
        <w:pStyle w:val="B1"/>
      </w:pPr>
      <w:r w:rsidRPr="00A5463E">
        <w:t>1.</w:t>
      </w:r>
      <w:r w:rsidRPr="00A5463E">
        <w:tab/>
        <w:t>shall discard the transmission control message;</w:t>
      </w:r>
    </w:p>
    <w:p w14:paraId="175CF6F2"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647A4ECB" w14:textId="77777777" w:rsidR="00B916CE" w:rsidRPr="00A5463E" w:rsidRDefault="00B916CE" w:rsidP="00B916CE">
      <w:pPr>
        <w:pStyle w:val="B1"/>
      </w:pPr>
      <w:r w:rsidRPr="00A5463E">
        <w:t>3.</w:t>
      </w:r>
      <w:r w:rsidRPr="00A5463E">
        <w:tab/>
        <w:t>shall remain in the current state.</w:t>
      </w:r>
    </w:p>
    <w:p w14:paraId="432DBA61" w14:textId="6B39F026" w:rsidR="00B916CE" w:rsidRPr="00A5463E" w:rsidRDefault="00B916CE" w:rsidP="00B916CE">
      <w:r w:rsidRPr="00A5463E">
        <w:t xml:space="preserve">State details are explained in the following </w:t>
      </w:r>
      <w:r w:rsidR="00BA1F7C">
        <w:t>clause</w:t>
      </w:r>
      <w:r w:rsidRPr="00A5463E">
        <w:t>s.</w:t>
      </w:r>
    </w:p>
    <w:p w14:paraId="4C540603" w14:textId="77777777" w:rsidR="00B916CE" w:rsidRPr="00A5463E" w:rsidRDefault="00B916CE" w:rsidP="00B916CE">
      <w:pPr>
        <w:pStyle w:val="Heading4"/>
      </w:pPr>
      <w:bookmarkStart w:id="981" w:name="_Toc20208732"/>
      <w:bookmarkStart w:id="982" w:name="_Toc36044843"/>
      <w:bookmarkStart w:id="983" w:name="_Toc45216324"/>
      <w:bookmarkStart w:id="984" w:name="_Toc99174031"/>
      <w:r w:rsidRPr="00A5463E">
        <w:t>6.3.6.2</w:t>
      </w:r>
      <w:r w:rsidRPr="00A5463E">
        <w:tab/>
        <w:t>State: 'Start-stop'</w:t>
      </w:r>
      <w:bookmarkEnd w:id="981"/>
      <w:bookmarkEnd w:id="982"/>
      <w:bookmarkEnd w:id="983"/>
      <w:bookmarkEnd w:id="984"/>
    </w:p>
    <w:p w14:paraId="4E7774B6" w14:textId="77777777" w:rsidR="00B916CE" w:rsidRPr="00A5463E" w:rsidRDefault="00B916CE" w:rsidP="00B916CE">
      <w:pPr>
        <w:pStyle w:val="Heading5"/>
      </w:pPr>
      <w:bookmarkStart w:id="985" w:name="_Toc20208733"/>
      <w:bookmarkStart w:id="986" w:name="_Toc36044844"/>
      <w:bookmarkStart w:id="987" w:name="_Toc45216325"/>
      <w:bookmarkStart w:id="988" w:name="_Toc99174032"/>
      <w:r w:rsidRPr="00A5463E">
        <w:t>6.3.6.2.1</w:t>
      </w:r>
      <w:r w:rsidRPr="00A5463E">
        <w:tab/>
        <w:t>General</w:t>
      </w:r>
      <w:bookmarkEnd w:id="985"/>
      <w:bookmarkEnd w:id="986"/>
      <w:bookmarkEnd w:id="987"/>
      <w:bookmarkEnd w:id="988"/>
    </w:p>
    <w:p w14:paraId="57C538DE"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5463E" w:rsidRDefault="00B916CE" w:rsidP="00B916CE">
      <w:pPr>
        <w:pStyle w:val="Heading5"/>
      </w:pPr>
      <w:bookmarkStart w:id="989" w:name="_Toc20208734"/>
      <w:bookmarkStart w:id="990" w:name="_Toc36044845"/>
      <w:bookmarkStart w:id="991" w:name="_Toc45216326"/>
      <w:bookmarkStart w:id="992" w:name="_Toc99174033"/>
      <w:r w:rsidRPr="00A5463E">
        <w:lastRenderedPageBreak/>
        <w:t>6.3.6.2.2</w:t>
      </w:r>
      <w:r w:rsidRPr="00A5463E">
        <w:tab/>
        <w:t>MCVideo call initialization</w:t>
      </w:r>
      <w:bookmarkEnd w:id="989"/>
      <w:bookmarkEnd w:id="990"/>
      <w:bookmarkEnd w:id="991"/>
      <w:bookmarkEnd w:id="992"/>
    </w:p>
    <w:p w14:paraId="1EF8916C"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40EF9960"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42DBDA1B" w14:textId="77777777" w:rsidR="00B916CE" w:rsidRPr="00A5463E" w:rsidRDefault="00B916CE" w:rsidP="00B916CE">
      <w:pPr>
        <w:pStyle w:val="B1"/>
      </w:pPr>
      <w:r w:rsidRPr="00A5463E">
        <w:t>2.</w:t>
      </w:r>
      <w:r w:rsidRPr="00A5463E">
        <w:tab/>
        <w:t>if a confirmed indication is not required; or</w:t>
      </w:r>
    </w:p>
    <w:p w14:paraId="074B1CAC" w14:textId="77777777" w:rsidR="00B916CE" w:rsidRPr="00A5463E" w:rsidRDefault="00B916CE" w:rsidP="00B916CE">
      <w:r w:rsidRPr="00A5463E">
        <w:t>then the reception control arbitration logic in the transmission control server:</w:t>
      </w:r>
    </w:p>
    <w:p w14:paraId="6797A44F" w14:textId="77777777" w:rsidR="00B916CE" w:rsidRPr="00A5463E" w:rsidRDefault="00B916CE" w:rsidP="00B916CE">
      <w:pPr>
        <w:pStyle w:val="B1"/>
      </w:pPr>
      <w:r w:rsidRPr="00A5463E">
        <w:t>1.</w:t>
      </w:r>
      <w:r w:rsidRPr="00A5463E">
        <w:tab/>
        <w:t>shall create an instance of the 'general reception control operation' state machine;</w:t>
      </w:r>
    </w:p>
    <w:p w14:paraId="3F8762E2"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7E95F6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EFEC4F1" w14:textId="3B0E79C9" w:rsidR="00B916CE" w:rsidRPr="00A5463E" w:rsidRDefault="00B916CE" w:rsidP="00B916CE">
      <w:pPr>
        <w:pStyle w:val="B2"/>
      </w:pPr>
      <w:r w:rsidRPr="00A5463E">
        <w:t>a.</w:t>
      </w:r>
      <w:r w:rsidRPr="00A5463E">
        <w:tab/>
        <w:t xml:space="preserve">shall enter the 'G: Reception Idle' state as specified in </w:t>
      </w:r>
      <w:r w:rsidR="00BA1F7C">
        <w:t>clause</w:t>
      </w:r>
      <w:r w:rsidRPr="00A5463E">
        <w:t> 6.3.6.3.2; or</w:t>
      </w:r>
    </w:p>
    <w:p w14:paraId="6ED6446A" w14:textId="77777777" w:rsidR="00B916CE" w:rsidRPr="00A5463E" w:rsidRDefault="00B916CE" w:rsidP="00B916CE">
      <w:pPr>
        <w:pStyle w:val="Heading4"/>
      </w:pPr>
      <w:bookmarkStart w:id="993" w:name="_Toc20208735"/>
      <w:bookmarkStart w:id="994" w:name="_Toc36044846"/>
      <w:bookmarkStart w:id="995" w:name="_Toc45216327"/>
      <w:bookmarkStart w:id="996" w:name="_Toc99174034"/>
      <w:r w:rsidRPr="00A5463E">
        <w:t>6.3.6.3</w:t>
      </w:r>
      <w:r w:rsidRPr="00A5463E">
        <w:tab/>
        <w:t>State: 'Gr: Reception Idle'</w:t>
      </w:r>
      <w:bookmarkEnd w:id="993"/>
      <w:bookmarkEnd w:id="994"/>
      <w:bookmarkEnd w:id="995"/>
      <w:bookmarkEnd w:id="996"/>
    </w:p>
    <w:p w14:paraId="2D0B81CE" w14:textId="77777777" w:rsidR="00B916CE" w:rsidRPr="00A5463E" w:rsidRDefault="00B916CE" w:rsidP="00B916CE">
      <w:pPr>
        <w:pStyle w:val="Heading5"/>
      </w:pPr>
      <w:bookmarkStart w:id="997" w:name="_Toc20208736"/>
      <w:bookmarkStart w:id="998" w:name="_Toc36044847"/>
      <w:bookmarkStart w:id="999" w:name="_Toc45216328"/>
      <w:bookmarkStart w:id="1000" w:name="_Toc99174035"/>
      <w:r w:rsidRPr="00A5463E">
        <w:t>6.3.6.3.1</w:t>
      </w:r>
      <w:r w:rsidRPr="00A5463E">
        <w:tab/>
        <w:t>General</w:t>
      </w:r>
      <w:bookmarkEnd w:id="997"/>
      <w:bookmarkEnd w:id="998"/>
      <w:bookmarkEnd w:id="999"/>
      <w:bookmarkEnd w:id="1000"/>
    </w:p>
    <w:p w14:paraId="2D7F99DF"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133ED848"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6CFBF495" w14:textId="77777777" w:rsidR="00B916CE" w:rsidRPr="00A5463E" w:rsidRDefault="00B916CE" w:rsidP="00B916CE">
      <w:pPr>
        <w:pStyle w:val="Heading5"/>
      </w:pPr>
      <w:bookmarkStart w:id="1001" w:name="_Toc20208737"/>
      <w:bookmarkStart w:id="1002" w:name="_Toc36044848"/>
      <w:bookmarkStart w:id="1003" w:name="_Toc45216329"/>
      <w:bookmarkStart w:id="1004" w:name="_Toc99174036"/>
      <w:r w:rsidRPr="00A5463E">
        <w:t>6.3.6.3.2</w:t>
      </w:r>
      <w:r w:rsidRPr="00A5463E">
        <w:tab/>
        <w:t>Enter the 'Gr: Reception Idle' state</w:t>
      </w:r>
      <w:bookmarkEnd w:id="1001"/>
      <w:bookmarkEnd w:id="1002"/>
      <w:bookmarkEnd w:id="1003"/>
      <w:bookmarkEnd w:id="1004"/>
    </w:p>
    <w:p w14:paraId="18E2DB56" w14:textId="77777777" w:rsidR="00B916CE" w:rsidRPr="00A5463E" w:rsidRDefault="00B916CE" w:rsidP="00B916CE">
      <w:r w:rsidRPr="00A5463E">
        <w:t>When entering this state from any state except the 'Start-stop' state, the reception control arbitration logic in the transmission control server:</w:t>
      </w:r>
    </w:p>
    <w:p w14:paraId="52053899"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2D5934ED"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2503ECA"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B85AB4A" w14:textId="77777777" w:rsidR="00B916CE" w:rsidRPr="00A5463E" w:rsidRDefault="00B916CE" w:rsidP="00B916CE">
      <w:pPr>
        <w:pStyle w:val="Heading5"/>
      </w:pPr>
      <w:bookmarkStart w:id="1005" w:name="_Toc20208738"/>
      <w:bookmarkStart w:id="1006" w:name="_Toc36044849"/>
      <w:bookmarkStart w:id="1007" w:name="_Toc45216330"/>
      <w:bookmarkStart w:id="1008" w:name="_Toc99174037"/>
      <w:r w:rsidRPr="00A5463E">
        <w:t>6.3.6.3.3</w:t>
      </w:r>
      <w:r w:rsidRPr="00A5463E">
        <w:tab/>
        <w:t>Receive Media Transmission Notify message (R: Media Transmission Notify)</w:t>
      </w:r>
      <w:bookmarkEnd w:id="1005"/>
      <w:bookmarkEnd w:id="1006"/>
      <w:bookmarkEnd w:id="1007"/>
      <w:bookmarkEnd w:id="1008"/>
    </w:p>
    <w:p w14:paraId="020922E8" w14:textId="77777777" w:rsidR="00B916CE" w:rsidRPr="00A5463E" w:rsidRDefault="00B916CE" w:rsidP="00B916CE">
      <w:r w:rsidRPr="00A5463E">
        <w:t xml:space="preserve">Upon receiving a media transmission request notify, the reception control arbitration logic in the transmission control server: </w:t>
      </w:r>
    </w:p>
    <w:p w14:paraId="338CDCD9"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6858C39C" w14:textId="200B2065" w:rsidR="00D32A52" w:rsidRDefault="00D32A52" w:rsidP="00D32A52">
      <w:pPr>
        <w:pStyle w:val="B2"/>
      </w:pPr>
      <w:bookmarkStart w:id="1009" w:name="_Toc20208739"/>
      <w:bookmarkStart w:id="1010" w:name="_Toc36044850"/>
      <w:bookmarkStart w:id="1011" w:name="_Toc45216331"/>
      <w:r w:rsidRPr="00A5463E">
        <w:t>a.</w:t>
      </w:r>
      <w:r>
        <w:tab/>
      </w:r>
      <w:r w:rsidRPr="00A5463E">
        <w:t>if a group call is a broadcast group call, system call, emergency call, an imminent peril call, shall include the Reception Mode field set to '0' indicating automati</w:t>
      </w:r>
      <w:r w:rsidRPr="007053AB">
        <w:t>c</w:t>
      </w:r>
      <w:r w:rsidRPr="00A5463E">
        <w:t xml:space="preserve"> reception mode</w:t>
      </w:r>
      <w:r>
        <w:t>:</w:t>
      </w:r>
    </w:p>
    <w:p w14:paraId="305530C2" w14:textId="77777777" w:rsidR="00D32A52" w:rsidRDefault="00D32A52" w:rsidP="00D32A52">
      <w:pPr>
        <w:pStyle w:val="B3"/>
      </w:pPr>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4F3C4A55" w14:textId="77777777" w:rsidR="00D32A52" w:rsidRDefault="00D32A52" w:rsidP="00D32A52">
      <w:pPr>
        <w:pStyle w:val="B3"/>
      </w:pPr>
      <w:r>
        <w:t>ii.</w:t>
      </w:r>
      <w:r>
        <w:tab/>
        <w:t>shall store the SSRC of all the transmission participants who are participating in the call</w:t>
      </w:r>
      <w:r w:rsidDel="00D02CA1">
        <w:t xml:space="preserve"> </w:t>
      </w:r>
      <w:r>
        <w:t>until the reception of media associated with Transmission notification is ended;</w:t>
      </w:r>
    </w:p>
    <w:p w14:paraId="56FC8022" w14:textId="77777777" w:rsidR="00D32A52" w:rsidRDefault="00D32A52" w:rsidP="00D32A52">
      <w:pPr>
        <w:pStyle w:val="B3"/>
      </w:pPr>
      <w:r>
        <w:t>iii.</w:t>
      </w:r>
      <w:r>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A5463E" w:rsidRDefault="00D32A52" w:rsidP="00D32A52">
      <w:pPr>
        <w:pStyle w:val="B3"/>
      </w:pPr>
      <w:r>
        <w:t>iv.</w:t>
      </w:r>
      <w:r>
        <w:tab/>
        <w:t>shall enter the 'Gr: Reception Accepted' state; and</w:t>
      </w:r>
    </w:p>
    <w:p w14:paraId="55B22084" w14:textId="3C88A836" w:rsidR="00D32A52" w:rsidRDefault="00D32A52" w:rsidP="00D32A52">
      <w:pPr>
        <w:pStyle w:val="B2"/>
      </w:pPr>
      <w:r w:rsidRPr="00A5463E">
        <w:lastRenderedPageBreak/>
        <w:t>b.</w:t>
      </w:r>
      <w:r>
        <w:tab/>
        <w:t>i</w:t>
      </w:r>
      <w:r w:rsidRPr="00A5463E">
        <w:t>f a group call is not a broadcast group call, system call, emergency call or an imminent peril call, shall include the Reception Mode field set to '1' indicating manual reception mode</w:t>
      </w:r>
      <w:r>
        <w:t>:</w:t>
      </w:r>
      <w:r w:rsidRPr="00327B78">
        <w:t xml:space="preserve"> </w:t>
      </w:r>
    </w:p>
    <w:p w14:paraId="2D965B45" w14:textId="77777777" w:rsidR="00D32A52" w:rsidRDefault="00D32A52" w:rsidP="00D32A52">
      <w:pPr>
        <w:pStyle w:val="B3"/>
      </w:pPr>
      <w:r>
        <w:t>i.</w:t>
      </w:r>
      <w:r>
        <w:tab/>
      </w:r>
      <w:r w:rsidRPr="00F2281D">
        <w:t>shall start timer T11 (</w:t>
      </w:r>
      <w:r>
        <w:rPr>
          <w:lang w:val="en-IN"/>
        </w:rPr>
        <w:t>Stream Reception Idle</w:t>
      </w:r>
      <w:r w:rsidRPr="00F2281D">
        <w:t>) and associate it with the transmitter SSRC</w:t>
      </w:r>
      <w:r w:rsidRPr="00F02890">
        <w:t xml:space="preserve"> or UserId</w:t>
      </w:r>
      <w:r>
        <w:t>;</w:t>
      </w:r>
    </w:p>
    <w:p w14:paraId="7C382E72" w14:textId="77777777" w:rsidR="00D32A52" w:rsidRDefault="00D32A52" w:rsidP="00D32A52">
      <w:pPr>
        <w:pStyle w:val="B3"/>
      </w:pPr>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transmitter SSRC or UserId</w:t>
      </w:r>
      <w:r>
        <w:t>; and</w:t>
      </w:r>
    </w:p>
    <w:p w14:paraId="125AB717" w14:textId="77777777" w:rsidR="00D32A52" w:rsidRPr="00F2281D" w:rsidRDefault="00D32A52" w:rsidP="00D32A52">
      <w:pPr>
        <w:pStyle w:val="B3"/>
      </w:pPr>
      <w:r>
        <w:t>iii.</w:t>
      </w:r>
      <w:r>
        <w:tab/>
      </w:r>
      <w:r w:rsidRPr="00A5463E">
        <w:t xml:space="preserve">shall remain </w:t>
      </w:r>
      <w:r>
        <w:t>in</w:t>
      </w:r>
      <w:r w:rsidRPr="00A5463E">
        <w:t xml:space="preserve"> 'Gr: Reception Idle' state.</w:t>
      </w:r>
    </w:p>
    <w:p w14:paraId="4BAC8155" w14:textId="77777777" w:rsidR="00B916CE" w:rsidRPr="00A5463E" w:rsidRDefault="00B916CE" w:rsidP="00B916CE">
      <w:pPr>
        <w:pStyle w:val="Heading5"/>
      </w:pPr>
      <w:bookmarkStart w:id="1012" w:name="_Toc99174038"/>
      <w:r w:rsidRPr="00A5463E">
        <w:t>6.3.6.3.4</w:t>
      </w:r>
      <w:r w:rsidRPr="00A5463E">
        <w:tab/>
      </w:r>
      <w:r w:rsidR="008D7BCF">
        <w:rPr>
          <w:lang w:val="en-US"/>
        </w:rPr>
        <w:t>Void</w:t>
      </w:r>
      <w:bookmarkEnd w:id="1009"/>
      <w:bookmarkEnd w:id="1010"/>
      <w:bookmarkEnd w:id="1011"/>
      <w:bookmarkEnd w:id="1012"/>
    </w:p>
    <w:p w14:paraId="33EA7538" w14:textId="77777777" w:rsidR="00B916CE" w:rsidRPr="00A5463E" w:rsidRDefault="00B916CE" w:rsidP="00B916CE">
      <w:pPr>
        <w:pStyle w:val="Heading5"/>
      </w:pPr>
      <w:bookmarkStart w:id="1013" w:name="_Toc20208740"/>
      <w:bookmarkStart w:id="1014" w:name="_Toc36044851"/>
      <w:bookmarkStart w:id="1015" w:name="_Toc45216332"/>
      <w:bookmarkStart w:id="1016" w:name="_Toc99174039"/>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13"/>
      <w:bookmarkEnd w:id="1014"/>
      <w:bookmarkEnd w:id="1015"/>
      <w:bookmarkEnd w:id="1016"/>
    </w:p>
    <w:p w14:paraId="449FA8EE"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3C20862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46C78240"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6EDCA34B" w14:textId="77777777" w:rsidR="00B916CE" w:rsidRPr="00A5463E" w:rsidRDefault="00B916CE" w:rsidP="00B916CE">
      <w:pPr>
        <w:pStyle w:val="B1"/>
      </w:pPr>
      <w:r w:rsidRPr="00A5463E">
        <w:t>3.</w:t>
      </w:r>
      <w:r w:rsidRPr="00A5463E">
        <w:tab/>
        <w:t>if the application and signalling planes do not initiate MCVideo call release:</w:t>
      </w:r>
    </w:p>
    <w:p w14:paraId="2171707B"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17F4D875" w14:textId="77777777" w:rsidR="00B916CE" w:rsidRPr="00A5463E" w:rsidRDefault="00B916CE" w:rsidP="00B916CE">
      <w:pPr>
        <w:pStyle w:val="B2"/>
      </w:pPr>
      <w:r w:rsidRPr="00A5463E">
        <w:t>b.</w:t>
      </w:r>
      <w:r w:rsidRPr="00A5463E">
        <w:tab/>
        <w:t>shall remain in the 'G: Reception Idle' state.</w:t>
      </w:r>
    </w:p>
    <w:p w14:paraId="2720B5B4" w14:textId="77777777" w:rsidR="00B916CE" w:rsidRPr="00A5463E" w:rsidRDefault="00B916CE" w:rsidP="00B916CE">
      <w:pPr>
        <w:pStyle w:val="Heading5"/>
      </w:pPr>
      <w:bookmarkStart w:id="1017" w:name="_Toc20208741"/>
      <w:bookmarkStart w:id="1018" w:name="_Toc36044852"/>
      <w:bookmarkStart w:id="1019" w:name="_Toc45216333"/>
      <w:bookmarkStart w:id="1020" w:name="_Toc99174040"/>
      <w:r w:rsidRPr="00A5463E">
        <w:t>6.3.6.3.6</w:t>
      </w:r>
      <w:r w:rsidRPr="00A5463E">
        <w:tab/>
        <w:t>Reception of Receive Media Request message (R: Receive Media Request)</w:t>
      </w:r>
      <w:bookmarkEnd w:id="1017"/>
      <w:bookmarkEnd w:id="1018"/>
      <w:bookmarkEnd w:id="1019"/>
      <w:bookmarkEnd w:id="1020"/>
    </w:p>
    <w:p w14:paraId="2CE792E2" w14:textId="77777777" w:rsidR="00B916CE" w:rsidRPr="00A5463E" w:rsidRDefault="00B916CE" w:rsidP="00B916CE">
      <w:r w:rsidRPr="00A5463E">
        <w:t xml:space="preserve">Upon receiving a Receive Media Request message, the reception control arbitration logic in the transmission control server: </w:t>
      </w:r>
    </w:p>
    <w:p w14:paraId="4AFAAF6F" w14:textId="77777777" w:rsidR="00B916CE" w:rsidRPr="00A5463E" w:rsidRDefault="00B916CE" w:rsidP="00B916CE">
      <w:pPr>
        <w:pStyle w:val="B1"/>
        <w:rPr>
          <w:lang w:eastAsia="x-none"/>
        </w:rPr>
      </w:pPr>
      <w:r w:rsidRPr="00A5463E">
        <w:t>1.</w:t>
      </w:r>
      <w:r w:rsidRPr="00A5463E">
        <w:tab/>
        <w:t>if the Receive Media Request is rejected:</w:t>
      </w:r>
    </w:p>
    <w:p w14:paraId="0E290C2B" w14:textId="77777777" w:rsidR="00B916CE" w:rsidRPr="00A5463E" w:rsidRDefault="00B916CE" w:rsidP="00B916CE">
      <w:pPr>
        <w:pStyle w:val="B2"/>
      </w:pPr>
      <w:r w:rsidRPr="00A5463E">
        <w:t>a.</w:t>
      </w:r>
      <w:r w:rsidRPr="00A5463E">
        <w:tab/>
        <w:t>shall send the Receive Media Response (Rejected) message. The Receive Media Response message:</w:t>
      </w:r>
    </w:p>
    <w:p w14:paraId="57C4951A" w14:textId="2F0F8550"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B98EB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2484CF50"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rPr>
          <w:lang w:val="en-GB"/>
        </w:rPr>
        <w:t>idle'</w:t>
      </w:r>
      <w:r w:rsidR="00880EBB" w:rsidRPr="00A5463E">
        <w:t xml:space="preserve"> </w:t>
      </w:r>
      <w:r w:rsidR="00B916CE" w:rsidRPr="00A5463E">
        <w:t>state</w:t>
      </w:r>
      <w:r>
        <w:t>; or</w:t>
      </w:r>
    </w:p>
    <w:p w14:paraId="1611EF3B"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91362A1" w14:textId="77777777" w:rsidR="00327B78" w:rsidRDefault="00B916CE" w:rsidP="00327B78">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27B78" w:rsidRPr="00327B78">
        <w:t xml:space="preserve"> </w:t>
      </w:r>
    </w:p>
    <w:p w14:paraId="07BB9D2C" w14:textId="77777777" w:rsidR="00327B78" w:rsidRDefault="00327B78" w:rsidP="00327B78">
      <w:pPr>
        <w:pStyle w:val="B2"/>
        <w:rPr>
          <w:lang w:val="en-IN"/>
        </w:rPr>
      </w:pPr>
      <w:r>
        <w:rPr>
          <w:lang w:val="en-IN"/>
        </w:rPr>
        <w:t>b.  shall stop timer T11(Stream Reception Idle) if running;</w:t>
      </w:r>
    </w:p>
    <w:p w14:paraId="43895CED"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07BED5EE"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3F21B92B"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0BC978D2" w14:textId="42012CA4"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4B2CCDBB"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0DD56AE"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1652F93A"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082FD966" w14:textId="77777777" w:rsidR="00B916CE" w:rsidRPr="00A5463E" w:rsidRDefault="00B916CE" w:rsidP="00B916CE">
      <w:pPr>
        <w:pStyle w:val="Heading5"/>
      </w:pPr>
      <w:bookmarkStart w:id="1021" w:name="_Toc20208742"/>
      <w:bookmarkStart w:id="1022" w:name="_Toc36044853"/>
      <w:bookmarkStart w:id="1023" w:name="_Toc45216334"/>
      <w:bookmarkStart w:id="1024" w:name="_Toc99174041"/>
      <w:r w:rsidRPr="00A5463E">
        <w:lastRenderedPageBreak/>
        <w:t>6.3.6.3.7</w:t>
      </w:r>
      <w:r w:rsidRPr="00A5463E">
        <w:tab/>
        <w:t>Receive RTP media (R: RTP media)</w:t>
      </w:r>
      <w:bookmarkEnd w:id="1021"/>
      <w:bookmarkEnd w:id="1022"/>
      <w:bookmarkEnd w:id="1023"/>
      <w:bookmarkEnd w:id="1024"/>
    </w:p>
    <w:p w14:paraId="2EB3E1CB" w14:textId="77777777" w:rsidR="00B916CE" w:rsidRPr="00A5463E" w:rsidRDefault="00B916CE" w:rsidP="00B916CE">
      <w:r w:rsidRPr="00A5463E">
        <w:t xml:space="preserve">Upon receiving RTP media, the reception control arbitration logic in the transmission control server: </w:t>
      </w:r>
    </w:p>
    <w:p w14:paraId="45E9E404"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8DD3AEE"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1A2A8F42"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6DC6A5CC"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78D3869B" w14:textId="77777777" w:rsidR="00327B78" w:rsidRDefault="00327B78" w:rsidP="00327B78">
      <w:pPr>
        <w:pStyle w:val="Heading5"/>
      </w:pPr>
      <w:bookmarkStart w:id="1025" w:name="_Toc20208743"/>
      <w:bookmarkStart w:id="1026" w:name="_Toc36044854"/>
      <w:bookmarkStart w:id="1027" w:name="_Toc45216335"/>
      <w:bookmarkStart w:id="1028" w:name="_Toc99174042"/>
      <w:r>
        <w:t>6.3.6.3.8</w:t>
      </w:r>
      <w:r>
        <w:tab/>
        <w:t>Receive Transmission End Notify message (R: Transmission End Notify)</w:t>
      </w:r>
      <w:bookmarkEnd w:id="1028"/>
    </w:p>
    <w:p w14:paraId="65DFE01E" w14:textId="77777777" w:rsidR="00327B78" w:rsidRDefault="00327B78" w:rsidP="00327B78">
      <w:r>
        <w:t xml:space="preserve">Upon receiving a Transmission End Notify, the reception control arbitration logic in the transmission control server: </w:t>
      </w:r>
    </w:p>
    <w:p w14:paraId="58A5C9D2" w14:textId="77777777" w:rsidR="00327B78" w:rsidRDefault="00327B78" w:rsidP="008E6C87">
      <w:pPr>
        <w:pStyle w:val="B1"/>
      </w:pPr>
      <w:r w:rsidRPr="008E6C87">
        <w:t>1.</w:t>
      </w:r>
      <w:r w:rsidRPr="008E6C87">
        <w:tab/>
        <w:t xml:space="preserve">shall send the Transmission End Notify message to all other transmission participants. </w:t>
      </w:r>
    </w:p>
    <w:p w14:paraId="6B3C5ED8" w14:textId="77777777" w:rsidR="00327B78" w:rsidRDefault="00327B78" w:rsidP="008E6C87">
      <w:pPr>
        <w:pStyle w:val="B1"/>
      </w:pPr>
      <w:r w:rsidRPr="008E6C87">
        <w:t>2.  shall stop timer T11(Stream Reception Idle) associated with the transmitter SSRC, if running;</w:t>
      </w:r>
    </w:p>
    <w:p w14:paraId="060F7158" w14:textId="77777777" w:rsidR="00327B78" w:rsidRPr="00EF55AB" w:rsidRDefault="00327B78" w:rsidP="008E6C87">
      <w:pPr>
        <w:pStyle w:val="B1"/>
      </w:pPr>
      <w:r w:rsidRPr="008E6C87">
        <w:t>3.</w:t>
      </w:r>
      <w:r w:rsidRPr="008E6C87">
        <w:tab/>
        <w:t>shall remain in  'Gr: Reception Idle' state.</w:t>
      </w:r>
    </w:p>
    <w:p w14:paraId="197BED9A" w14:textId="77777777" w:rsidR="00327B78" w:rsidRPr="00A5463E" w:rsidRDefault="00327B78" w:rsidP="00327B78">
      <w:pPr>
        <w:pStyle w:val="Heading5"/>
      </w:pPr>
      <w:bookmarkStart w:id="1029" w:name="_Toc99174043"/>
      <w:r>
        <w:t>6.3.6.3.9</w:t>
      </w:r>
      <w:r w:rsidRPr="00A5463E">
        <w:tab/>
        <w:t xml:space="preserve">Timer </w:t>
      </w:r>
      <w:r>
        <w:t>T11</w:t>
      </w:r>
      <w:r w:rsidRPr="00A5463E">
        <w:t>(</w:t>
      </w:r>
      <w:r>
        <w:rPr>
          <w:lang w:val="en-US"/>
        </w:rPr>
        <w:t>Stream Reception Idle</w:t>
      </w:r>
      <w:r w:rsidRPr="00A5463E">
        <w:t>) expired</w:t>
      </w:r>
      <w:bookmarkEnd w:id="1029"/>
    </w:p>
    <w:p w14:paraId="4256DC00"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1942C88A" w14:textId="0E3B9AAE" w:rsidR="00327B78" w:rsidRPr="00A5463E" w:rsidRDefault="00582293" w:rsidP="00582293">
      <w:pPr>
        <w:pStyle w:val="B1"/>
      </w:pPr>
      <w:r>
        <w:rPr>
          <w:lang w:val="en-US"/>
        </w:rPr>
        <w:t>1.</w:t>
      </w:r>
      <w:r>
        <w:rPr>
          <w:lang w:val="en-US"/>
        </w:rPr>
        <w:tab/>
      </w:r>
      <w:r w:rsidR="00327B78">
        <w:t>shall communicate to the transmission control arbitration logic in transmission control server to terminate the stream associated to the expired timer T11.</w:t>
      </w:r>
    </w:p>
    <w:p w14:paraId="3214161F" w14:textId="77777777" w:rsidR="00327B78" w:rsidRPr="00F2281D" w:rsidRDefault="00327B78" w:rsidP="008E6C87">
      <w:pPr>
        <w:pStyle w:val="B1"/>
        <w:rPr>
          <w:lang w:val="en-US"/>
        </w:rPr>
      </w:pPr>
      <w:r w:rsidRPr="008E6C87">
        <w:t>2.</w:t>
      </w:r>
      <w:r w:rsidRPr="008E6C87">
        <w:tab/>
        <w:t>shall remain in the 'Gr: Reception Idle' state.</w:t>
      </w:r>
    </w:p>
    <w:p w14:paraId="47A181BF" w14:textId="77777777" w:rsidR="00327B78" w:rsidRPr="00EF55AB" w:rsidRDefault="00327B78" w:rsidP="00EF55AB">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9FB581A" w14:textId="77777777" w:rsidR="00B916CE" w:rsidRPr="00A5463E" w:rsidRDefault="00B916CE" w:rsidP="00B916CE">
      <w:pPr>
        <w:pStyle w:val="Heading4"/>
      </w:pPr>
      <w:bookmarkStart w:id="1030" w:name="_Toc99174044"/>
      <w:r w:rsidRPr="00A5463E">
        <w:t>6.3.6.4</w:t>
      </w:r>
      <w:r w:rsidRPr="00A5463E">
        <w:tab/>
        <w:t>State: 'Gr: Reception accepted'</w:t>
      </w:r>
      <w:bookmarkEnd w:id="1025"/>
      <w:bookmarkEnd w:id="1026"/>
      <w:bookmarkEnd w:id="1027"/>
      <w:bookmarkEnd w:id="1030"/>
    </w:p>
    <w:p w14:paraId="5A6F9D82" w14:textId="77777777" w:rsidR="00B916CE" w:rsidRPr="00A5463E" w:rsidRDefault="00B916CE" w:rsidP="00B916CE">
      <w:pPr>
        <w:pStyle w:val="Heading5"/>
      </w:pPr>
      <w:bookmarkStart w:id="1031" w:name="_Toc20208744"/>
      <w:bookmarkStart w:id="1032" w:name="_Toc36044855"/>
      <w:bookmarkStart w:id="1033" w:name="_Toc45216336"/>
      <w:bookmarkStart w:id="1034" w:name="_Toc99174045"/>
      <w:r w:rsidRPr="00A5463E">
        <w:t>6.3.6.4.1</w:t>
      </w:r>
      <w:r w:rsidRPr="00A5463E">
        <w:tab/>
        <w:t>General</w:t>
      </w:r>
      <w:bookmarkEnd w:id="1031"/>
      <w:bookmarkEnd w:id="1032"/>
      <w:bookmarkEnd w:id="1033"/>
      <w:bookmarkEnd w:id="1034"/>
    </w:p>
    <w:p w14:paraId="06FA69AF"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4FB50FCD" w14:textId="77777777" w:rsidR="00B916CE" w:rsidRPr="00A5463E" w:rsidRDefault="00B916CE" w:rsidP="00B916CE">
      <w:pPr>
        <w:pStyle w:val="Heading5"/>
      </w:pPr>
      <w:bookmarkStart w:id="1035" w:name="_Toc20208745"/>
      <w:bookmarkStart w:id="1036" w:name="_Toc36044856"/>
      <w:bookmarkStart w:id="1037" w:name="_Toc45216337"/>
      <w:bookmarkStart w:id="1038" w:name="_Toc99174046"/>
      <w:r w:rsidRPr="00A5463E">
        <w:t>6.3.6.4.2</w:t>
      </w:r>
      <w:r w:rsidRPr="00A5463E">
        <w:tab/>
        <w:t>Enter the 'Gr: Reception Accepted' state</w:t>
      </w:r>
      <w:bookmarkEnd w:id="1035"/>
      <w:bookmarkEnd w:id="1036"/>
      <w:bookmarkEnd w:id="1037"/>
      <w:bookmarkEnd w:id="1038"/>
    </w:p>
    <w:p w14:paraId="702C1246" w14:textId="77777777" w:rsidR="00B916CE" w:rsidRPr="00A5463E" w:rsidRDefault="00B916CE" w:rsidP="00B916CE">
      <w:r w:rsidRPr="00A5463E">
        <w:t>When entering this state from any state except the 'Start-stop' state, the reception control arbitration logic in the transmission control server:</w:t>
      </w:r>
    </w:p>
    <w:p w14:paraId="65C5E95C"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749657D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46B4E91D" w14:textId="77777777" w:rsidR="00B916CE" w:rsidRPr="00A5463E" w:rsidRDefault="00B916CE" w:rsidP="00B916CE">
      <w:pPr>
        <w:pStyle w:val="Heading5"/>
      </w:pPr>
      <w:bookmarkStart w:id="1039" w:name="_Toc20208746"/>
      <w:bookmarkStart w:id="1040" w:name="_Toc36044857"/>
      <w:bookmarkStart w:id="1041" w:name="_Toc45216338"/>
      <w:bookmarkStart w:id="1042" w:name="_Toc99174047"/>
      <w:r w:rsidRPr="00A5463E">
        <w:t>6.3.6.4.3</w:t>
      </w:r>
      <w:r w:rsidRPr="00A5463E">
        <w:tab/>
        <w:t>Reception of Receive Media Request message (R: Receive Media Request)</w:t>
      </w:r>
      <w:bookmarkEnd w:id="1039"/>
      <w:bookmarkEnd w:id="1040"/>
      <w:bookmarkEnd w:id="1041"/>
      <w:bookmarkEnd w:id="1042"/>
    </w:p>
    <w:p w14:paraId="255FC9E4" w14:textId="77777777" w:rsidR="00B916CE" w:rsidRPr="00A5463E" w:rsidRDefault="00B916CE" w:rsidP="00B916CE">
      <w:r w:rsidRPr="00A5463E">
        <w:t xml:space="preserve">Upon receiving a Receive Media Request message, the reception control arbitration logic in the transmission control server: </w:t>
      </w:r>
    </w:p>
    <w:p w14:paraId="66D0E6D3" w14:textId="77777777" w:rsidR="00B916CE" w:rsidRPr="00A5463E" w:rsidRDefault="00B916CE" w:rsidP="00B916CE">
      <w:pPr>
        <w:pStyle w:val="B1"/>
        <w:rPr>
          <w:lang w:eastAsia="x-none"/>
        </w:rPr>
      </w:pPr>
      <w:r w:rsidRPr="00A5463E">
        <w:t>1.</w:t>
      </w:r>
      <w:r w:rsidRPr="00A5463E">
        <w:tab/>
        <w:t>if the Receive Media Request is rejected:</w:t>
      </w:r>
    </w:p>
    <w:p w14:paraId="773412E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23C70BFB" w14:textId="07C4481C"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62355A8" w14:textId="77777777" w:rsidR="00B916CE" w:rsidRPr="00A5463E" w:rsidRDefault="00B916CE" w:rsidP="00B916CE">
      <w:pPr>
        <w:pStyle w:val="B3"/>
      </w:pPr>
      <w:r w:rsidRPr="00A5463E">
        <w:lastRenderedPageBreak/>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3499CDB9"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0B75F4D2" w14:textId="77777777" w:rsidR="00B916CE" w:rsidRPr="00A5463E" w:rsidRDefault="00B916CE" w:rsidP="00B916CE">
      <w:pPr>
        <w:pStyle w:val="B1"/>
        <w:rPr>
          <w:lang w:eastAsia="x-none"/>
        </w:rPr>
      </w:pPr>
      <w:r w:rsidRPr="00A5463E">
        <w:t>2.</w:t>
      </w:r>
      <w:r w:rsidRPr="00A5463E">
        <w:tab/>
        <w:t>if the Receive Media Request</w:t>
      </w:r>
      <w:r w:rsidRPr="00A5463E" w:rsidDel="00E90D7D">
        <w:t xml:space="preserve"> </w:t>
      </w:r>
      <w:r w:rsidRPr="00A5463E">
        <w:t>is granted:</w:t>
      </w:r>
    </w:p>
    <w:p w14:paraId="473DE21F" w14:textId="77777777" w:rsidR="00327B78" w:rsidRDefault="00B916CE" w:rsidP="00327B78">
      <w:pPr>
        <w:pStyle w:val="B2"/>
      </w:pPr>
      <w:r w:rsidRPr="00A5463E">
        <w:t>a.</w:t>
      </w:r>
      <w:r w:rsidRPr="00A5463E">
        <w:tab/>
        <w:t xml:space="preserve">shall stop timer </w:t>
      </w:r>
      <w:r w:rsidR="008D7BCF">
        <w:t>T5</w:t>
      </w:r>
      <w:r w:rsidRPr="00A5463E">
        <w:t xml:space="preserve"> (Inactivity);</w:t>
      </w:r>
      <w:r w:rsidR="00327B78" w:rsidRPr="00327B78">
        <w:t xml:space="preserve"> </w:t>
      </w:r>
    </w:p>
    <w:p w14:paraId="2C18A431" w14:textId="77777777" w:rsidR="00327B78" w:rsidRDefault="00327B78" w:rsidP="00327B78">
      <w:pPr>
        <w:pStyle w:val="B2"/>
        <w:rPr>
          <w:lang w:val="en-IN"/>
        </w:rPr>
      </w:pPr>
      <w:r>
        <w:rPr>
          <w:lang w:val="en-IN"/>
        </w:rPr>
        <w:t>b.  shall stop timer T11(Stream Reception Idle) associated with the transmitter SSRC, if running;</w:t>
      </w:r>
    </w:p>
    <w:p w14:paraId="485FB8FA"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1B482C1C"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3AD0E71E" w14:textId="77777777" w:rsidR="00B916CE" w:rsidRPr="00A5463E" w:rsidRDefault="00327B78" w:rsidP="00B916CE">
      <w:pPr>
        <w:pStyle w:val="B2"/>
      </w:pPr>
      <w:r>
        <w:rPr>
          <w:lang w:val="en-US"/>
        </w:rPr>
        <w:t>e</w:t>
      </w:r>
      <w:r w:rsidR="00B916CE" w:rsidRPr="00A5463E">
        <w:t>.</w:t>
      </w:r>
      <w:r w:rsidR="00B916CE" w:rsidRPr="00A5463E">
        <w:tab/>
        <w:t>shall send the Receive Media Response (Granted) message. The Receive Media Response message:</w:t>
      </w:r>
    </w:p>
    <w:p w14:paraId="7B3F4588" w14:textId="2C40AE57"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455B78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612032CB"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497AE7"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CFCABA3"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44515D23" w14:textId="77777777" w:rsidR="00B916CE" w:rsidRPr="00A5463E" w:rsidRDefault="00B916CE" w:rsidP="00B916CE">
      <w:pPr>
        <w:pStyle w:val="Heading5"/>
      </w:pPr>
      <w:bookmarkStart w:id="1043" w:name="_Toc20208747"/>
      <w:bookmarkStart w:id="1044" w:name="_Toc36044858"/>
      <w:bookmarkStart w:id="1045" w:name="_Toc45216339"/>
      <w:bookmarkStart w:id="1046" w:name="_Toc99174048"/>
      <w:r w:rsidRPr="00A5463E">
        <w:t>6.3.6.4.4</w:t>
      </w:r>
      <w:r w:rsidRPr="00A5463E">
        <w:tab/>
        <w:t>Reception of Receive Media End Request message (R: Receive Media End Request)</w:t>
      </w:r>
      <w:bookmarkEnd w:id="1043"/>
      <w:bookmarkEnd w:id="1044"/>
      <w:bookmarkEnd w:id="1045"/>
      <w:bookmarkEnd w:id="1046"/>
    </w:p>
    <w:p w14:paraId="006EE827" w14:textId="77777777" w:rsidR="00B916CE" w:rsidRPr="00A5463E" w:rsidRDefault="00B916CE" w:rsidP="00B916CE">
      <w:r w:rsidRPr="00A5463E">
        <w:t>Upon receiving a Receive Media End Request message, the reception control arbitration logic in the transmission control server:</w:t>
      </w:r>
    </w:p>
    <w:p w14:paraId="39CCCAE1" w14:textId="77777777" w:rsidR="00B916CE" w:rsidRPr="00A5463E" w:rsidRDefault="00327B78" w:rsidP="00EF55AB">
      <w:pPr>
        <w:pStyle w:val="B1"/>
      </w:pPr>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008FE1C0" w14:textId="1B340A93" w:rsidR="00B916CE" w:rsidRPr="00A5463E" w:rsidRDefault="000B5F1F" w:rsidP="00EF55AB">
      <w:pPr>
        <w:pStyle w:val="B2"/>
      </w:pPr>
      <w:r>
        <w:t>a.</w:t>
      </w:r>
      <w:r w:rsidR="00B916CE" w:rsidRPr="00A5463E">
        <w:t>.</w:t>
      </w:r>
      <w:r w:rsidR="00B916CE" w:rsidRPr="00A5463E">
        <w:tab/>
        <w:t xml:space="preserve">the first bit in the subtype of the Receive media end response message is set to '1' (Acknowledgment is required) as described in </w:t>
      </w:r>
      <w:r w:rsidR="00BA1F7C">
        <w:t>clause</w:t>
      </w:r>
      <w:r w:rsidR="00B916CE" w:rsidRPr="00A5463E">
        <w:t>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2AD430AF" w14:textId="77777777" w:rsidR="00B916CE" w:rsidRPr="00A5463E" w:rsidRDefault="000B5F1F" w:rsidP="00EF55AB">
      <w:pPr>
        <w:pStyle w:val="B2"/>
      </w:pPr>
      <w:r>
        <w:t>b</w:t>
      </w:r>
      <w:r w:rsidR="00B916CE" w:rsidRPr="00A5463E">
        <w:t>.</w:t>
      </w:r>
      <w:r w:rsidR="00B916CE" w:rsidRPr="00A5463E">
        <w:tab/>
        <w:t>shall include the Message Type field set to 'y' (Receive media end granted);</w:t>
      </w:r>
    </w:p>
    <w:p w14:paraId="295C6A51" w14:textId="77777777" w:rsidR="000B5F1F" w:rsidRDefault="000B5F1F" w:rsidP="008E6C87">
      <w:pPr>
        <w:pStyle w:val="B1"/>
      </w:pPr>
      <w:r w:rsidRPr="008E6C87">
        <w:t>2.</w:t>
      </w:r>
      <w:r w:rsidR="00B916CE" w:rsidRPr="008E6C87">
        <w:t>.</w:t>
      </w:r>
      <w:r w:rsidRPr="008E6C87" w:rsidDel="000B5F1F">
        <w:t xml:space="preserve"> </w:t>
      </w:r>
      <w:r w:rsidR="00B916CE" w:rsidRPr="008E6C87">
        <w:t xml:space="preserve">shall stop timer </w:t>
      </w:r>
      <w:r w:rsidR="008D7BCF" w:rsidRPr="008E6C87">
        <w:t>T6</w:t>
      </w:r>
      <w:r w:rsidR="00B916CE" w:rsidRPr="008E6C87">
        <w:t xml:space="preserve"> (Reception Granted);</w:t>
      </w:r>
      <w:r w:rsidRPr="008E6C87">
        <w:t xml:space="preserve"> </w:t>
      </w:r>
    </w:p>
    <w:p w14:paraId="59676201" w14:textId="77777777" w:rsidR="000B5F1F" w:rsidRDefault="000B5F1F" w:rsidP="008E6C87">
      <w:pPr>
        <w:pStyle w:val="B1"/>
      </w:pPr>
      <w:r w:rsidRPr="008E6C87">
        <w:tab/>
        <w:t>3.  shall decrement the counter C11 (Count of Active Receivers for stream) by 1, if it has not reach its lower limit;</w:t>
      </w:r>
    </w:p>
    <w:p w14:paraId="6E27A7E0" w14:textId="77777777" w:rsidR="00B916CE" w:rsidRPr="00EF55AB" w:rsidRDefault="000B5F1F" w:rsidP="00EF55AB">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026026ED" w14:textId="77777777" w:rsidR="00B916CE" w:rsidRPr="000B5F1F" w:rsidRDefault="000B5F1F" w:rsidP="008E6C87">
      <w:pPr>
        <w:pStyle w:val="B1"/>
      </w:pPr>
      <w:r w:rsidRPr="008E6C87">
        <w:t>5</w:t>
      </w:r>
      <w:r w:rsidR="00B916CE" w:rsidRPr="008E6C87">
        <w:t>.</w:t>
      </w:r>
      <w:r w:rsidR="00B916CE" w:rsidRPr="008E6C87">
        <w:tab/>
        <w:t xml:space="preserve">shall decrease </w:t>
      </w:r>
      <w:r w:rsidR="008D7BCF" w:rsidRPr="008E6C87">
        <w:t>C7</w:t>
      </w:r>
      <w:r w:rsidR="00B916CE" w:rsidRPr="008E6C87">
        <w:t xml:space="preserve"> (Reception Accepted) by 1 if it has not reach its lower limit;</w:t>
      </w:r>
    </w:p>
    <w:p w14:paraId="3DC210F7" w14:textId="77777777" w:rsidR="00B916CE" w:rsidRPr="000B5F1F" w:rsidRDefault="000B5F1F" w:rsidP="008E6C87">
      <w:pPr>
        <w:pStyle w:val="B1"/>
      </w:pPr>
      <w:r w:rsidRPr="008E6C87">
        <w:t>6</w:t>
      </w:r>
      <w:r w:rsidR="00B916CE" w:rsidRPr="008E6C87">
        <w:t>.</w:t>
      </w:r>
      <w:r w:rsidR="00B916CE" w:rsidRPr="008E6C87">
        <w:tab/>
        <w:t xml:space="preserve">if </w:t>
      </w:r>
      <w:r w:rsidR="008D7BCF" w:rsidRPr="008E6C87">
        <w:t>C7</w:t>
      </w:r>
      <w:r w:rsidR="00B916CE" w:rsidRPr="008E6C87">
        <w:t xml:space="preserve"> has not reached it lower limit, shall remain </w:t>
      </w:r>
      <w:r w:rsidRPr="008E6C87">
        <w:t>in</w:t>
      </w:r>
      <w:r w:rsidR="00B916CE" w:rsidRPr="008E6C87">
        <w:t xml:space="preserve"> 'Gr: Reception accepted' state.</w:t>
      </w:r>
    </w:p>
    <w:p w14:paraId="5911966B" w14:textId="77777777" w:rsidR="00B916CE" w:rsidRPr="000B5F1F" w:rsidRDefault="000B5F1F" w:rsidP="008E6C87">
      <w:pPr>
        <w:pStyle w:val="B1"/>
      </w:pPr>
      <w:r w:rsidRPr="008E6C87">
        <w:t>7</w:t>
      </w:r>
      <w:r w:rsidR="00B916CE" w:rsidRPr="008E6C87">
        <w:t>.</w:t>
      </w:r>
      <w:r w:rsidR="00B916CE" w:rsidRPr="008E6C87">
        <w:tab/>
        <w:t xml:space="preserve">if </w:t>
      </w:r>
      <w:r w:rsidR="008D7BCF" w:rsidRPr="008E6C87">
        <w:t>C7</w:t>
      </w:r>
      <w:r w:rsidR="00B916CE" w:rsidRPr="008E6C87">
        <w:t xml:space="preserve"> has reached it lower limit, shall enter the 'Gr: Reception Idle' state.</w:t>
      </w:r>
    </w:p>
    <w:p w14:paraId="12C46AAE" w14:textId="77777777" w:rsidR="00B916CE" w:rsidRPr="00A5463E" w:rsidRDefault="00B916CE" w:rsidP="00B916CE">
      <w:pPr>
        <w:pStyle w:val="Heading5"/>
      </w:pPr>
      <w:bookmarkStart w:id="1047" w:name="_Toc20208748"/>
      <w:bookmarkStart w:id="1048" w:name="_Toc36044859"/>
      <w:bookmarkStart w:id="1049" w:name="_Toc45216340"/>
      <w:bookmarkStart w:id="1050" w:name="_Toc99174049"/>
      <w:r w:rsidRPr="00A5463E">
        <w:t>6.3.6.4.5</w:t>
      </w:r>
      <w:r w:rsidRPr="00A5463E">
        <w:tab/>
        <w:t>Reception of Receive Media End Response message (R: Receive Media End Response)</w:t>
      </w:r>
      <w:bookmarkEnd w:id="1047"/>
      <w:bookmarkEnd w:id="1048"/>
      <w:bookmarkEnd w:id="1049"/>
      <w:bookmarkEnd w:id="1050"/>
    </w:p>
    <w:p w14:paraId="143D4697" w14:textId="77777777" w:rsidR="00B916CE" w:rsidRPr="00A5463E" w:rsidRDefault="00B916CE" w:rsidP="00B916CE">
      <w:r w:rsidRPr="00A5463E">
        <w:t>Upon receiving a Receive Media End Response message, the reception control arbitration logic in the transmission control server:</w:t>
      </w:r>
    </w:p>
    <w:p w14:paraId="0DC9DD3C" w14:textId="5BC2B41E" w:rsidR="00B916CE" w:rsidRPr="00A5463E" w:rsidRDefault="00B916CE" w:rsidP="00B916CE">
      <w:pPr>
        <w:pStyle w:val="B1"/>
        <w:rPr>
          <w:lang w:eastAsia="x-none"/>
        </w:rPr>
      </w:pPr>
      <w:r w:rsidRPr="00A5463E">
        <w:t>1.</w:t>
      </w:r>
      <w:r w:rsidRPr="00A5463E">
        <w:tab/>
        <w:t xml:space="preserve">if the the first bit in the subtype of the Receive media end response message is set to '1' (Acknowledgment is required) as described in </w:t>
      </w:r>
      <w:r w:rsidR="00BA1F7C">
        <w:t>clause</w:t>
      </w:r>
      <w:r w:rsidRPr="00A5463E">
        <w:t> </w:t>
      </w:r>
      <w:r w:rsidR="006917BB">
        <w:t>9.2.2.1</w:t>
      </w:r>
      <w:r w:rsidRPr="00A5463E">
        <w:t xml:space="preserve">, shall send a </w:t>
      </w:r>
      <w:r w:rsidR="006917BB">
        <w:t>Transmission</w:t>
      </w:r>
      <w:r w:rsidR="006917BB" w:rsidRPr="00A5463E">
        <w:t xml:space="preserve"> </w:t>
      </w:r>
      <w:r w:rsidRPr="00A5463E">
        <w:t>control Ack message.</w:t>
      </w:r>
    </w:p>
    <w:p w14:paraId="1438FA20" w14:textId="77777777" w:rsidR="000B5F1F" w:rsidRDefault="00B916CE" w:rsidP="000B5F1F">
      <w:pPr>
        <w:pStyle w:val="B1"/>
      </w:pPr>
      <w:r w:rsidRPr="00A5463E">
        <w:lastRenderedPageBreak/>
        <w:t>2.</w:t>
      </w:r>
      <w:r w:rsidRPr="00A5463E">
        <w:tab/>
        <w:t xml:space="preserve">shall stop timer </w:t>
      </w:r>
      <w:r w:rsidR="008D7BCF">
        <w:t>T6</w:t>
      </w:r>
      <w:r w:rsidRPr="00A5463E">
        <w:t xml:space="preserve"> (Reception Granted);</w:t>
      </w:r>
      <w:r w:rsidR="000B5F1F" w:rsidRPr="000B5F1F">
        <w:t xml:space="preserve"> </w:t>
      </w:r>
    </w:p>
    <w:p w14:paraId="68E0615C"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03E80F"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47EA2E90" w14:textId="77777777" w:rsidR="00B916CE" w:rsidRPr="00EF55AB"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7E091D1B" w14:textId="77777777" w:rsidR="00B916CE" w:rsidRPr="00A5463E" w:rsidRDefault="000B5F1F" w:rsidP="00B916CE">
      <w:pPr>
        <w:pStyle w:val="B1"/>
      </w:pPr>
      <w:r w:rsidRPr="00EF55AB">
        <w:rPr>
          <w:lang w:val="en-GB"/>
        </w:rPr>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EAEA100" w14:textId="77777777" w:rsidR="00B916CE" w:rsidRPr="00A5463E" w:rsidRDefault="000B5F1F" w:rsidP="00B916CE">
      <w:pPr>
        <w:pStyle w:val="B1"/>
      </w:pPr>
      <w:r w:rsidRPr="00EF55AB">
        <w:rPr>
          <w:lang w:val="en-GB"/>
        </w:rPr>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4C635125" w14:textId="77777777" w:rsidR="00B916CE" w:rsidRPr="00A5463E" w:rsidRDefault="000B5F1F" w:rsidP="00B916CE">
      <w:pPr>
        <w:pStyle w:val="B1"/>
      </w:pPr>
      <w:r w:rsidRPr="00EF55AB">
        <w:rPr>
          <w:lang w:val="en-GB"/>
        </w:rPr>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192CD19C" w14:textId="77777777" w:rsidR="00B916CE" w:rsidRPr="00A5463E" w:rsidRDefault="00B916CE" w:rsidP="00B916CE">
      <w:pPr>
        <w:pStyle w:val="Heading5"/>
      </w:pPr>
      <w:bookmarkStart w:id="1051" w:name="_Toc20208749"/>
      <w:bookmarkStart w:id="1052" w:name="_Toc36044860"/>
      <w:bookmarkStart w:id="1053" w:name="_Toc45216341"/>
      <w:bookmarkStart w:id="1054" w:name="_Toc99174050"/>
      <w:r w:rsidRPr="00A5463E">
        <w:t>6.3.6.4.6</w:t>
      </w:r>
      <w:r w:rsidRPr="00A5463E">
        <w:tab/>
      </w:r>
      <w:r w:rsidR="000B5F1F">
        <w:t>Void</w:t>
      </w:r>
      <w:bookmarkEnd w:id="1051"/>
      <w:bookmarkEnd w:id="1052"/>
      <w:bookmarkEnd w:id="1053"/>
      <w:bookmarkEnd w:id="1054"/>
    </w:p>
    <w:p w14:paraId="677206FD" w14:textId="77777777" w:rsidR="00B916CE" w:rsidRPr="00A5463E" w:rsidRDefault="00B916CE" w:rsidP="00B916CE">
      <w:pPr>
        <w:pStyle w:val="Heading5"/>
      </w:pPr>
      <w:bookmarkStart w:id="1055" w:name="_Toc20208750"/>
      <w:bookmarkStart w:id="1056" w:name="_Toc36044861"/>
      <w:bookmarkStart w:id="1057" w:name="_Toc45216342"/>
      <w:bookmarkStart w:id="1058" w:name="_Toc99174051"/>
      <w:r w:rsidRPr="00A5463E">
        <w:t>6.3.6.4.7</w:t>
      </w:r>
      <w:r w:rsidRPr="00A5463E">
        <w:tab/>
        <w:t>Receive RTP media (R: RTP media)</w:t>
      </w:r>
      <w:bookmarkEnd w:id="1055"/>
      <w:bookmarkEnd w:id="1056"/>
      <w:bookmarkEnd w:id="1057"/>
      <w:bookmarkEnd w:id="1058"/>
    </w:p>
    <w:p w14:paraId="1C831664" w14:textId="77777777" w:rsidR="00B916CE" w:rsidRPr="00A5463E" w:rsidRDefault="00B916CE" w:rsidP="00B916CE">
      <w:r w:rsidRPr="00A5463E">
        <w:t>Upon receiving a RTP media, the reception control arbitration logic in the transmission control server:</w:t>
      </w:r>
    </w:p>
    <w:p w14:paraId="6BFEC52E" w14:textId="77777777" w:rsidR="00B916CE" w:rsidRPr="00A5463E" w:rsidRDefault="00B916CE" w:rsidP="00F05D89">
      <w:pPr>
        <w:pStyle w:val="B1"/>
      </w:pPr>
      <w:r w:rsidRPr="00A5463E">
        <w:t>1.</w:t>
      </w:r>
      <w:r w:rsidR="00F05D89" w:rsidRPr="00F05D89">
        <w:rPr>
          <w:lang w:val="en-GB"/>
        </w:rPr>
        <w:tab/>
      </w:r>
      <w:r w:rsidRPr="00A5463E">
        <w:t xml:space="preserve">shall instruct the media distributor to forward the RTP media packets to </w:t>
      </w:r>
      <w:r w:rsidR="00F05D89" w:rsidRPr="00F05D89">
        <w:rPr>
          <w:lang w:val="en-GB"/>
        </w:rPr>
        <w:t>MCVideo</w:t>
      </w:r>
      <w:r w:rsidR="00F05D89" w:rsidRPr="00A5463E">
        <w:t xml:space="preserve"> </w:t>
      </w:r>
      <w:r w:rsidRPr="00A5463E">
        <w:t>clients according to local policy; and</w:t>
      </w:r>
    </w:p>
    <w:p w14:paraId="27DF6129" w14:textId="77777777" w:rsidR="00B916CE" w:rsidRPr="00A5463E" w:rsidRDefault="00B916CE" w:rsidP="00F05D89">
      <w:pPr>
        <w:pStyle w:val="B1"/>
      </w:pPr>
      <w:r w:rsidRPr="00A5463E">
        <w:t>2.</w:t>
      </w:r>
      <w:r w:rsidRPr="00A5463E">
        <w:tab/>
        <w:t>shall remain the 'Gr: Reception accepted' state.</w:t>
      </w:r>
    </w:p>
    <w:p w14:paraId="3F9F27A7" w14:textId="77777777" w:rsidR="00B916CE" w:rsidRPr="00A5463E" w:rsidRDefault="00B916CE" w:rsidP="00B916CE">
      <w:pPr>
        <w:pStyle w:val="Heading5"/>
      </w:pPr>
      <w:bookmarkStart w:id="1059" w:name="_Toc20208751"/>
      <w:bookmarkStart w:id="1060" w:name="_Toc36044862"/>
      <w:bookmarkStart w:id="1061" w:name="_Toc45216343"/>
      <w:bookmarkStart w:id="1062" w:name="_Toc99174052"/>
      <w:r w:rsidRPr="00A5463E">
        <w:t>6.3.6.4.8</w:t>
      </w:r>
      <w:r w:rsidRPr="00A5463E">
        <w:tab/>
        <w:t xml:space="preserve">Timer </w:t>
      </w:r>
      <w:r w:rsidR="008D7BCF">
        <w:t>T6</w:t>
      </w:r>
      <w:r w:rsidRPr="00A5463E">
        <w:t xml:space="preserve"> (Reception Granted) expires</w:t>
      </w:r>
      <w:bookmarkEnd w:id="1059"/>
      <w:bookmarkEnd w:id="1060"/>
      <w:bookmarkEnd w:id="1061"/>
      <w:bookmarkEnd w:id="1062"/>
    </w:p>
    <w:p w14:paraId="57C10FA0"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248164CA"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13044FE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277B404B" w14:textId="77777777" w:rsidR="00B916CE" w:rsidRPr="00A5463E" w:rsidRDefault="00B916CE" w:rsidP="00B916CE">
      <w:pPr>
        <w:pStyle w:val="B1"/>
      </w:pPr>
      <w:r w:rsidRPr="00A5463E">
        <w:t>3.</w:t>
      </w:r>
      <w:r w:rsidRPr="00A5463E">
        <w:tab/>
        <w:t>shall remain in the 'G: Reception accepted' state.</w:t>
      </w:r>
    </w:p>
    <w:p w14:paraId="3E5E4720" w14:textId="77777777" w:rsidR="00B916CE" w:rsidRPr="00A5463E" w:rsidRDefault="00B916CE" w:rsidP="00B916CE">
      <w:pPr>
        <w:pStyle w:val="Heading5"/>
      </w:pPr>
      <w:bookmarkStart w:id="1063" w:name="_Toc20208752"/>
      <w:bookmarkStart w:id="1064" w:name="_Toc36044863"/>
      <w:bookmarkStart w:id="1065" w:name="_Toc45216344"/>
      <w:bookmarkStart w:id="1066" w:name="_Toc99174053"/>
      <w:r w:rsidRPr="00A5463E">
        <w:t>6.3.6.4.9</w:t>
      </w:r>
      <w:r w:rsidRPr="00A5463E">
        <w:tab/>
        <w:t xml:space="preserve">Timer </w:t>
      </w:r>
      <w:r w:rsidR="008D7BCF">
        <w:t>T6</w:t>
      </w:r>
      <w:r w:rsidRPr="00A5463E">
        <w:t xml:space="preserve"> (Reception Granted) expired N times</w:t>
      </w:r>
      <w:bookmarkEnd w:id="1063"/>
      <w:bookmarkEnd w:id="1064"/>
      <w:bookmarkEnd w:id="1065"/>
      <w:bookmarkEnd w:id="1066"/>
    </w:p>
    <w:p w14:paraId="41DB7436"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1B061070" w14:textId="77777777" w:rsidR="00F05D89" w:rsidRPr="00037BD2" w:rsidRDefault="00B916CE" w:rsidP="00F05D89">
      <w:pPr>
        <w:pStyle w:val="B1"/>
        <w:rPr>
          <w:lang w:val="en-GB"/>
        </w:rPr>
      </w:pPr>
      <w:r w:rsidRPr="00A5463E">
        <w:t>1.</w:t>
      </w:r>
      <w:r w:rsidRPr="00A5463E">
        <w:tab/>
        <w:t>shall remain in the 'G: Reception Accepted' state.</w:t>
      </w:r>
    </w:p>
    <w:p w14:paraId="52B163D7" w14:textId="77777777" w:rsidR="00F057AA" w:rsidRPr="00A5463E" w:rsidRDefault="00F057AA" w:rsidP="00F057AA">
      <w:pPr>
        <w:pStyle w:val="Heading5"/>
      </w:pPr>
      <w:bookmarkStart w:id="1067" w:name="_Toc45216345"/>
      <w:bookmarkStart w:id="1068" w:name="_Toc20208753"/>
      <w:bookmarkStart w:id="1069" w:name="_Toc36044864"/>
      <w:bookmarkStart w:id="1070" w:name="_Toc99174054"/>
      <w:r>
        <w:t>6.3.6.4.10</w:t>
      </w:r>
      <w:r w:rsidRPr="00A5463E">
        <w:tab/>
        <w:t>Receive Media Transmission Notify message (R: Media Transmission Notify)</w:t>
      </w:r>
      <w:bookmarkEnd w:id="1067"/>
      <w:bookmarkEnd w:id="1070"/>
    </w:p>
    <w:p w14:paraId="7A50100F" w14:textId="77777777" w:rsidR="00F057AA" w:rsidRPr="00A5463E" w:rsidRDefault="00F057AA" w:rsidP="00F057AA">
      <w:r w:rsidRPr="00A5463E">
        <w:t>Upon receiving a media transmission request notify message</w:t>
      </w:r>
      <w:r>
        <w:t xml:space="preserve"> from</w:t>
      </w:r>
      <w:r w:rsidRPr="00A5463E">
        <w:t xml:space="preserve"> the reception control arbitration logic in the transmission control server:</w:t>
      </w:r>
    </w:p>
    <w:p w14:paraId="6C85114C" w14:textId="77777777" w:rsidR="00F057AA" w:rsidRPr="00A5463E" w:rsidRDefault="00F057AA" w:rsidP="00F057AA">
      <w:pPr>
        <w:pStyle w:val="B1"/>
      </w:pPr>
      <w:r w:rsidRPr="00A5463E">
        <w:t>1.</w:t>
      </w:r>
      <w:r w:rsidRPr="00A5463E">
        <w:tab/>
        <w:t>shall send the Media Transmission Notify message to all other transmission participants. The Media Transmission Notify message:</w:t>
      </w:r>
    </w:p>
    <w:p w14:paraId="4F652B34" w14:textId="7F40725D" w:rsidR="00D32A52" w:rsidRDefault="00D32A52" w:rsidP="00D32A52">
      <w:pPr>
        <w:pStyle w:val="B2"/>
      </w:pPr>
      <w:bookmarkStart w:id="1071" w:name="_Toc45216346"/>
      <w:r>
        <w:t>a.</w:t>
      </w:r>
      <w:r>
        <w:tab/>
      </w:r>
      <w:r w:rsidRPr="00A5463E">
        <w:t>if a group call is a broadcast group call, system call, emergency call</w:t>
      </w:r>
      <w:r>
        <w:t xml:space="preserve"> or</w:t>
      </w:r>
      <w:r w:rsidRPr="00A5463E">
        <w:t xml:space="preserve"> an imminent peril call, shall include the Reception Mode field set to '0' indicating automati</w:t>
      </w:r>
      <w:r>
        <w:rPr>
          <w:lang w:val="en-IN"/>
        </w:rPr>
        <w:t xml:space="preserve">c </w:t>
      </w:r>
      <w:r w:rsidRPr="00A5463E">
        <w:t>reception mode</w:t>
      </w:r>
      <w:r>
        <w:t xml:space="preserve">: </w:t>
      </w:r>
    </w:p>
    <w:p w14:paraId="7737423A" w14:textId="77777777" w:rsidR="00D32A52" w:rsidRPr="00C332D0" w:rsidRDefault="00D32A52" w:rsidP="00D32A52">
      <w:pPr>
        <w:pStyle w:val="B3"/>
        <w:rPr>
          <w:b/>
          <w:bCs/>
        </w:rPr>
      </w:pPr>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1DF4B132" w14:textId="66704EBF" w:rsidR="00D32A52" w:rsidRDefault="00D32A52" w:rsidP="00D32A52">
      <w:pPr>
        <w:pStyle w:val="B3"/>
      </w:pPr>
      <w:r>
        <w:t>ii</w:t>
      </w:r>
      <w:r>
        <w:tab/>
        <w:t>shall store the SSRC of all the transmission participants who are participating in the call</w:t>
      </w:r>
      <w:r w:rsidDel="00D02CA1">
        <w:t xml:space="preserve"> </w:t>
      </w:r>
      <w:r>
        <w:t>until the reception of media associated with Transmission notification is ended; and</w:t>
      </w:r>
    </w:p>
    <w:p w14:paraId="4F3E8409" w14:textId="77777777" w:rsidR="00D32A52" w:rsidRDefault="00D32A52" w:rsidP="00D32A52">
      <w:pPr>
        <w:pStyle w:val="B3"/>
      </w:pPr>
      <w:r>
        <w:lastRenderedPageBreak/>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p>
    <w:p w14:paraId="2C5C21F1" w14:textId="23C31105" w:rsidR="00D32A52" w:rsidRDefault="00D32A52" w:rsidP="00D32A52">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658ED7C4" w14:textId="77777777" w:rsidR="00D32A52" w:rsidRPr="00F2281D" w:rsidRDefault="00D32A52" w:rsidP="00D32A52">
      <w:pPr>
        <w:pStyle w:val="B3"/>
      </w:pPr>
      <w:r>
        <w:t>i.</w:t>
      </w:r>
      <w:r>
        <w:tab/>
      </w:r>
      <w:r w:rsidRPr="007D515D">
        <w:t xml:space="preserve">shall start timer T11 (Stream Reception </w:t>
      </w:r>
      <w:r w:rsidRPr="0087005A">
        <w:t>Idle</w:t>
      </w:r>
      <w:r w:rsidRPr="007D515D">
        <w:t>) and associate it with the transmitter SSRC</w:t>
      </w:r>
      <w:r w:rsidRPr="0087005A">
        <w:t xml:space="preserve"> or UserId</w:t>
      </w:r>
      <w:r w:rsidRPr="007D515D">
        <w:t xml:space="preserve"> pr</w:t>
      </w:r>
      <w:r>
        <w:t>esent in Media Transmission Notify message; and</w:t>
      </w:r>
    </w:p>
    <w:p w14:paraId="33F86367" w14:textId="77777777" w:rsidR="00D32A52" w:rsidRDefault="00D32A52" w:rsidP="00D32A52">
      <w:pPr>
        <w:pStyle w:val="B3"/>
      </w:pPr>
      <w:r>
        <w:t>ii</w:t>
      </w:r>
      <w:r>
        <w:tab/>
      </w:r>
      <w:r w:rsidRPr="00F2281D">
        <w:t>shall initiali</w:t>
      </w:r>
      <w:r w:rsidRPr="0087005A">
        <w:t>z</w:t>
      </w:r>
      <w:r w:rsidRPr="00F2281D">
        <w:t>e a counter C11(Count of Active Receivers for the stream) to 0 &amp; associate it with the transmitter SSRC</w:t>
      </w:r>
      <w:r w:rsidRPr="0087005A">
        <w:t xml:space="preserve"> or UserId</w:t>
      </w:r>
      <w:r w:rsidRPr="00F2281D">
        <w:t xml:space="preserve"> present in Media Transmission Notify message</w:t>
      </w:r>
      <w:r>
        <w:t>; and</w:t>
      </w:r>
    </w:p>
    <w:p w14:paraId="48DCB162" w14:textId="5F5DDACA" w:rsidR="00D32A52" w:rsidRDefault="00D32A52" w:rsidP="00D32A52">
      <w:pPr>
        <w:pStyle w:val="B1"/>
      </w:pPr>
      <w:r>
        <w:t>2</w:t>
      </w:r>
      <w:r w:rsidRPr="00A5463E">
        <w:t>.</w:t>
      </w:r>
      <w:r w:rsidR="002F227E">
        <w:tab/>
      </w:r>
      <w:r w:rsidRPr="00A5463E">
        <w:t>shall remain in the 'G</w:t>
      </w:r>
      <w:r>
        <w:t>r</w:t>
      </w:r>
      <w:r w:rsidRPr="00A5463E">
        <w:t>: Reception Accepted' state.</w:t>
      </w:r>
    </w:p>
    <w:p w14:paraId="7A1BDD39" w14:textId="77777777" w:rsidR="000B5F1F" w:rsidRDefault="000B5F1F" w:rsidP="000B5F1F">
      <w:pPr>
        <w:pStyle w:val="Heading5"/>
      </w:pPr>
      <w:bookmarkStart w:id="1072" w:name="_Toc99174055"/>
      <w:r>
        <w:t>6.3.6.</w:t>
      </w:r>
      <w:r>
        <w:rPr>
          <w:lang w:val="en-US"/>
        </w:rPr>
        <w:t>4</w:t>
      </w:r>
      <w:r>
        <w:t>.11</w:t>
      </w:r>
      <w:r>
        <w:tab/>
        <w:t>Receive Transmission End Notify message (R: Transmission End Notify)</w:t>
      </w:r>
      <w:bookmarkEnd w:id="1072"/>
    </w:p>
    <w:p w14:paraId="1A02DE7A" w14:textId="77777777" w:rsidR="000B5F1F" w:rsidRDefault="000B5F1F" w:rsidP="000B5F1F">
      <w:r>
        <w:t xml:space="preserve">Upon receiving a Transmission End Notify message, the reception control arbitration logic in the transmission control server: </w:t>
      </w:r>
    </w:p>
    <w:p w14:paraId="7B1DB114" w14:textId="77777777" w:rsidR="000B5F1F" w:rsidRDefault="000B5F1F" w:rsidP="008E6C87">
      <w:pPr>
        <w:pStyle w:val="B1"/>
      </w:pPr>
      <w:r w:rsidRPr="008E6C87">
        <w:t>1.</w:t>
      </w:r>
      <w:r w:rsidRPr="008E6C87">
        <w:tab/>
        <w:t xml:space="preserve">shall send the Transmission End Notify message to all other transmission participants. </w:t>
      </w:r>
    </w:p>
    <w:p w14:paraId="3D1F4666" w14:textId="77777777" w:rsidR="000B5F1F" w:rsidRDefault="000B5F1F" w:rsidP="008E6C87">
      <w:pPr>
        <w:pStyle w:val="B1"/>
      </w:pPr>
      <w:r w:rsidRPr="008E6C87">
        <w:t>2.  shall stop timer T11(Stream Reception Idle) associated with the transmitter SSRC, if running;</w:t>
      </w:r>
    </w:p>
    <w:p w14:paraId="73DC93E3" w14:textId="77777777" w:rsidR="000B5F1F" w:rsidRPr="00A5463E" w:rsidRDefault="000B5F1F" w:rsidP="000B5F1F">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UserId</w:t>
      </w:r>
      <w:r w:rsidRPr="00F2281D">
        <w:t xml:space="preserve"> present in Transmission </w:t>
      </w:r>
      <w:r>
        <w:rPr>
          <w:lang w:val="en-IN"/>
        </w:rPr>
        <w:t xml:space="preserve">End </w:t>
      </w:r>
      <w:r w:rsidRPr="00F2281D">
        <w:t>Notify message</w:t>
      </w:r>
      <w:r w:rsidRPr="00A5463E">
        <w:t>;</w:t>
      </w:r>
    </w:p>
    <w:p w14:paraId="70226DB0"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73D6ED73" w14:textId="77777777" w:rsidR="000B5F1F" w:rsidRDefault="000B5F1F" w:rsidP="00EF55AB">
      <w:pPr>
        <w:pStyle w:val="B1"/>
      </w:pPr>
      <w:r>
        <w:t>5</w:t>
      </w:r>
      <w:r w:rsidRPr="00A5463E">
        <w:t>.</w:t>
      </w:r>
      <w:r w:rsidRPr="00A5463E">
        <w:tab/>
        <w:t xml:space="preserve">if </w:t>
      </w:r>
      <w:r>
        <w:t>C7</w:t>
      </w:r>
      <w:r w:rsidRPr="00A5463E">
        <w:t xml:space="preserve"> has reached it lower limit, shall enter the 'Gr: Reception Idle' state.</w:t>
      </w:r>
    </w:p>
    <w:p w14:paraId="17604001" w14:textId="77777777" w:rsidR="000B5F1F" w:rsidRPr="00A5463E" w:rsidRDefault="000B5F1F" w:rsidP="000B5F1F">
      <w:pPr>
        <w:pStyle w:val="Heading5"/>
      </w:pPr>
      <w:bookmarkStart w:id="1073" w:name="_Toc99174056"/>
      <w:r>
        <w:t>6.3.6.4.12</w:t>
      </w:r>
      <w:r w:rsidRPr="00A5463E">
        <w:tab/>
        <w:t xml:space="preserve">Timer </w:t>
      </w:r>
      <w:r>
        <w:t>T11</w:t>
      </w:r>
      <w:r w:rsidRPr="00A5463E">
        <w:t>(</w:t>
      </w:r>
      <w:r w:rsidRPr="007D515D">
        <w:t xml:space="preserve">Stream Reception </w:t>
      </w:r>
      <w:r>
        <w:rPr>
          <w:lang w:val="en-IN"/>
        </w:rPr>
        <w:t>Idle</w:t>
      </w:r>
      <w:r w:rsidRPr="00A5463E">
        <w:t>) expired</w:t>
      </w:r>
      <w:bookmarkEnd w:id="1073"/>
    </w:p>
    <w:p w14:paraId="62841724"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078A370" w14:textId="77777777" w:rsidR="000B5F1F" w:rsidRPr="00A5463E" w:rsidRDefault="0034264B" w:rsidP="0034264B">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2F22AD9F" w14:textId="77777777" w:rsidR="000B5F1F" w:rsidRDefault="000B5F1F" w:rsidP="0034264B">
      <w:pPr>
        <w:pStyle w:val="B1"/>
      </w:pPr>
      <w:r>
        <w:t>2.</w:t>
      </w:r>
      <w:r>
        <w:tab/>
        <w:t xml:space="preserve">shall remain in </w:t>
      </w:r>
      <w:r w:rsidRPr="00A5463E">
        <w:t xml:space="preserve"> 'G</w:t>
      </w:r>
      <w:r>
        <w:rPr>
          <w:lang w:val="en-IN"/>
        </w:rPr>
        <w:t>r</w:t>
      </w:r>
      <w:r>
        <w:t>: Reception Accepted</w:t>
      </w:r>
      <w:r w:rsidRPr="00A5463E">
        <w:t>' state.</w:t>
      </w:r>
    </w:p>
    <w:p w14:paraId="606B6D80" w14:textId="77777777" w:rsidR="000B5F1F" w:rsidRDefault="000B5F1F" w:rsidP="008E6C87">
      <w:pPr>
        <w:pStyle w:val="NO"/>
        <w:rPr>
          <w:noProof/>
          <w:sz w:val="28"/>
        </w:rPr>
      </w:pPr>
      <w:r w:rsidRPr="008E6C87">
        <w:t>NOTE:  Terminating the stream by sending Transmission Revoke message or Transmission End Request message is  decided based on MCVideo server local policy.</w:t>
      </w:r>
    </w:p>
    <w:p w14:paraId="1454AA72" w14:textId="77777777" w:rsidR="00B916CE" w:rsidRPr="00A5463E" w:rsidRDefault="00B916CE" w:rsidP="00B916CE">
      <w:pPr>
        <w:pStyle w:val="Heading4"/>
      </w:pPr>
      <w:bookmarkStart w:id="1074" w:name="_Toc99174057"/>
      <w:r w:rsidRPr="00A5463E">
        <w:t>6.3.6.5</w:t>
      </w:r>
      <w:r w:rsidRPr="00A5463E">
        <w:tab/>
        <w:t>State: 'Gr: Any state'</w:t>
      </w:r>
      <w:bookmarkEnd w:id="1068"/>
      <w:bookmarkEnd w:id="1069"/>
      <w:bookmarkEnd w:id="1071"/>
      <w:bookmarkEnd w:id="1074"/>
    </w:p>
    <w:p w14:paraId="0F1B989B" w14:textId="77777777" w:rsidR="00B916CE" w:rsidRPr="00A5463E" w:rsidRDefault="00B916CE" w:rsidP="00B916CE">
      <w:pPr>
        <w:pStyle w:val="Heading5"/>
      </w:pPr>
      <w:bookmarkStart w:id="1075" w:name="_Toc20208754"/>
      <w:bookmarkStart w:id="1076" w:name="_Toc36044865"/>
      <w:bookmarkStart w:id="1077" w:name="_Toc45216347"/>
      <w:bookmarkStart w:id="1078" w:name="_Toc99174058"/>
      <w:r w:rsidRPr="00A5463E">
        <w:t>6.3.6.5.1</w:t>
      </w:r>
      <w:r w:rsidRPr="00A5463E">
        <w:tab/>
        <w:t>General</w:t>
      </w:r>
      <w:bookmarkEnd w:id="1075"/>
      <w:bookmarkEnd w:id="1076"/>
      <w:bookmarkEnd w:id="1077"/>
      <w:bookmarkEnd w:id="1078"/>
    </w:p>
    <w:p w14:paraId="30BA26D6" w14:textId="19CAF606" w:rsidR="00B916CE" w:rsidRPr="00A5463E" w:rsidRDefault="00B916CE" w:rsidP="00B916CE">
      <w:r w:rsidRPr="00A5463E">
        <w:t xml:space="preserve">This </w:t>
      </w:r>
      <w:r w:rsidR="00BA1F7C">
        <w:t>clause</w:t>
      </w:r>
      <w:r w:rsidRPr="00A5463E">
        <w:t xml:space="preserve"> describes the actions to be taken in all states defined for the general state diagram with the exception of the 'Start-stop' state.</w:t>
      </w:r>
    </w:p>
    <w:p w14:paraId="70709FE1" w14:textId="77777777" w:rsidR="00B916CE" w:rsidRPr="00A5463E" w:rsidRDefault="00B916CE" w:rsidP="00B916CE">
      <w:pPr>
        <w:pStyle w:val="Heading5"/>
      </w:pPr>
      <w:bookmarkStart w:id="1079" w:name="_Toc20208755"/>
      <w:bookmarkStart w:id="1080" w:name="_Toc36044866"/>
      <w:bookmarkStart w:id="1081" w:name="_Toc45216348"/>
      <w:bookmarkStart w:id="1082" w:name="_Toc99174059"/>
      <w:r w:rsidRPr="00A5463E">
        <w:t>6.3.6.5.2</w:t>
      </w:r>
      <w:r w:rsidRPr="00A5463E">
        <w:tab/>
        <w:t>Receive MCVideo call release - 1</w:t>
      </w:r>
      <w:bookmarkEnd w:id="1079"/>
      <w:bookmarkEnd w:id="1080"/>
      <w:bookmarkEnd w:id="1081"/>
      <w:bookmarkEnd w:id="1082"/>
    </w:p>
    <w:p w14:paraId="2BB26729" w14:textId="19E1CA5F" w:rsidR="00B916CE" w:rsidRPr="00A5463E" w:rsidRDefault="00B916CE" w:rsidP="00B916CE">
      <w:r w:rsidRPr="00A5463E">
        <w:t xml:space="preserve">This </w:t>
      </w:r>
      <w:r w:rsidR="00BA1F7C">
        <w:t>clause</w:t>
      </w:r>
      <w:r w:rsidRPr="00A5463E">
        <w:t xml:space="preserve"> is used by the reception control arbitration logic in the transmission control server when an MCVideo call is released.</w:t>
      </w:r>
    </w:p>
    <w:p w14:paraId="762C637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FEFADD6"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8EC9ED1" w14:textId="77777777" w:rsidR="00B916CE" w:rsidRPr="00A5463E" w:rsidRDefault="00B916CE" w:rsidP="00B916CE">
      <w:pPr>
        <w:pStyle w:val="B1"/>
      </w:pPr>
      <w:r w:rsidRPr="00A5463E">
        <w:t>2.</w:t>
      </w:r>
      <w:r w:rsidRPr="00A5463E">
        <w:tab/>
        <w:t>shall enter the 'Releasing' state.</w:t>
      </w:r>
    </w:p>
    <w:p w14:paraId="38959AFB" w14:textId="77777777" w:rsidR="00B916CE" w:rsidRPr="00A5463E" w:rsidRDefault="00B916CE" w:rsidP="00B916CE">
      <w:pPr>
        <w:pStyle w:val="Heading4"/>
      </w:pPr>
      <w:bookmarkStart w:id="1083" w:name="_Toc20208756"/>
      <w:bookmarkStart w:id="1084" w:name="_Toc36044867"/>
      <w:bookmarkStart w:id="1085" w:name="_Toc45216349"/>
      <w:bookmarkStart w:id="1086" w:name="_Toc99174060"/>
      <w:r w:rsidRPr="00A5463E">
        <w:lastRenderedPageBreak/>
        <w:t>6.3.6.6</w:t>
      </w:r>
      <w:r w:rsidRPr="00A5463E">
        <w:tab/>
        <w:t>State: 'Gr: Releasing'</w:t>
      </w:r>
      <w:bookmarkEnd w:id="1083"/>
      <w:bookmarkEnd w:id="1084"/>
      <w:bookmarkEnd w:id="1085"/>
      <w:bookmarkEnd w:id="1086"/>
    </w:p>
    <w:p w14:paraId="5E676DF7" w14:textId="77777777" w:rsidR="00B916CE" w:rsidRPr="00A5463E" w:rsidRDefault="00B916CE" w:rsidP="00B916CE">
      <w:pPr>
        <w:pStyle w:val="Heading5"/>
      </w:pPr>
      <w:bookmarkStart w:id="1087" w:name="_Toc20208757"/>
      <w:bookmarkStart w:id="1088" w:name="_Toc36044868"/>
      <w:bookmarkStart w:id="1089" w:name="_Toc45216350"/>
      <w:bookmarkStart w:id="1090" w:name="_Toc99174061"/>
      <w:r w:rsidRPr="00A5463E">
        <w:t>6.3.6.6.1</w:t>
      </w:r>
      <w:r w:rsidRPr="00A5463E">
        <w:tab/>
        <w:t>General</w:t>
      </w:r>
      <w:bookmarkEnd w:id="1087"/>
      <w:bookmarkEnd w:id="1088"/>
      <w:bookmarkEnd w:id="1089"/>
      <w:bookmarkEnd w:id="1090"/>
    </w:p>
    <w:p w14:paraId="40F2945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530BD5F" w14:textId="77777777" w:rsidR="00B916CE" w:rsidRPr="00A5463E" w:rsidRDefault="00B916CE" w:rsidP="00B916CE">
      <w:pPr>
        <w:pStyle w:val="Heading5"/>
      </w:pPr>
      <w:bookmarkStart w:id="1091" w:name="_Toc20208758"/>
      <w:bookmarkStart w:id="1092" w:name="_Toc36044869"/>
      <w:bookmarkStart w:id="1093" w:name="_Toc45216351"/>
      <w:bookmarkStart w:id="1094" w:name="_Toc99174062"/>
      <w:r w:rsidRPr="00A5463E">
        <w:t>6.3.4.6.2</w:t>
      </w:r>
      <w:r w:rsidRPr="00A5463E">
        <w:tab/>
        <w:t>Receive MCVideo call release - 2</w:t>
      </w:r>
      <w:bookmarkEnd w:id="1091"/>
      <w:bookmarkEnd w:id="1092"/>
      <w:bookmarkEnd w:id="1093"/>
      <w:bookmarkEnd w:id="1094"/>
    </w:p>
    <w:p w14:paraId="29DDA61A"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739FCF3"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5463E" w:rsidRDefault="00B916CE" w:rsidP="00B916CE">
      <w:pPr>
        <w:pStyle w:val="B1"/>
        <w:rPr>
          <w:lang w:eastAsia="zh-CN"/>
        </w:rPr>
      </w:pPr>
      <w:r w:rsidRPr="00A5463E">
        <w:t>2.</w:t>
      </w:r>
      <w:r w:rsidRPr="00A5463E">
        <w:tab/>
        <w:t>shall enter the 'Start-stop' state.</w:t>
      </w:r>
    </w:p>
    <w:p w14:paraId="7CB8B406" w14:textId="77777777" w:rsidR="00B916CE" w:rsidRPr="00A5463E" w:rsidRDefault="00B916CE" w:rsidP="00B916CE">
      <w:pPr>
        <w:pStyle w:val="Heading3"/>
      </w:pPr>
      <w:bookmarkStart w:id="1095" w:name="_Toc20208759"/>
      <w:bookmarkStart w:id="1096" w:name="_Toc36044870"/>
      <w:bookmarkStart w:id="1097" w:name="_Toc45216352"/>
      <w:bookmarkStart w:id="1098" w:name="_Toc99174063"/>
      <w:r w:rsidRPr="00A5463E">
        <w:t>6.3.7</w:t>
      </w:r>
      <w:r w:rsidRPr="00A5463E">
        <w:tab/>
        <w:t>Transmission control server state transition for basic reception control operations towards the transmission participant</w:t>
      </w:r>
      <w:bookmarkEnd w:id="1095"/>
      <w:bookmarkEnd w:id="1096"/>
      <w:bookmarkEnd w:id="1097"/>
      <w:bookmarkEnd w:id="1098"/>
    </w:p>
    <w:p w14:paraId="54DF39D2" w14:textId="77777777" w:rsidR="00B916CE" w:rsidRPr="00A5463E" w:rsidRDefault="00B916CE" w:rsidP="00B916CE">
      <w:pPr>
        <w:pStyle w:val="Heading4"/>
      </w:pPr>
      <w:bookmarkStart w:id="1099" w:name="_Toc20208760"/>
      <w:bookmarkStart w:id="1100" w:name="_Toc36044871"/>
      <w:bookmarkStart w:id="1101" w:name="_Toc45216353"/>
      <w:bookmarkStart w:id="1102" w:name="_Toc99174064"/>
      <w:r w:rsidRPr="00A5463E">
        <w:t>6.3.7.1</w:t>
      </w:r>
      <w:r w:rsidRPr="00A5463E">
        <w:tab/>
        <w:t>General</w:t>
      </w:r>
      <w:bookmarkEnd w:id="1099"/>
      <w:bookmarkEnd w:id="1100"/>
      <w:bookmarkEnd w:id="1101"/>
      <w:bookmarkEnd w:id="1102"/>
    </w:p>
    <w:p w14:paraId="12BA2002" w14:textId="31BBFC18" w:rsidR="00B916CE" w:rsidRPr="00A5463E" w:rsidRDefault="00B916CE" w:rsidP="00B916CE">
      <w:r w:rsidRPr="00A5463E">
        <w:t xml:space="preserve">The reception control interface towards the MCVideo client in the transmission control server shall behave according to the state diagram and state transitions specified in this </w:t>
      </w:r>
      <w:r w:rsidR="00BA1F7C">
        <w:t>clause</w:t>
      </w:r>
      <w:r w:rsidRPr="00A5463E">
        <w:t>.</w:t>
      </w:r>
    </w:p>
    <w:p w14:paraId="096AA3BA" w14:textId="77777777" w:rsidR="00B916CE" w:rsidRPr="00A5463E" w:rsidRDefault="00B916CE" w:rsidP="00B916CE">
      <w:r w:rsidRPr="00A5463E">
        <w:t>Figure 6.3.7.1-1 shows the states and state transitions for an associated transmission participant in the transmission control server.</w:t>
      </w:r>
    </w:p>
    <w:p w14:paraId="5B17D67C" w14:textId="77777777" w:rsidR="00B916CE" w:rsidRPr="00A5463E" w:rsidRDefault="00B916CE" w:rsidP="00B916CE"/>
    <w:p w14:paraId="4648E658" w14:textId="60D8CB5C" w:rsidR="00D32A52" w:rsidRPr="00A5463E" w:rsidRDefault="00D32A52" w:rsidP="00D32A52">
      <w:pPr>
        <w:pStyle w:val="TH"/>
      </w:pPr>
      <w:r>
        <w:object w:dxaOrig="9744" w:dyaOrig="15408" w14:anchorId="710ACC34">
          <v:shape id="_x0000_i1037" type="#_x0000_t75" style="width:451.8pt;height:714.45pt" o:ole="">
            <v:imagedata r:id="rId33" o:title=""/>
          </v:shape>
          <o:OLEObject Type="Embed" ProgID="Visio.Drawing.15" ShapeID="_x0000_i1037" DrawAspect="Content" ObjectID="_1709786702" r:id="rId34"/>
        </w:object>
      </w:r>
    </w:p>
    <w:p w14:paraId="6849B625"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6EDD8F7E"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rPr>
          <w:lang w:val="en-GB"/>
        </w:rPr>
        <w:t>re</w:t>
      </w:r>
      <w:r w:rsidR="00F057AA">
        <w:rPr>
          <w:lang w:val="en-GB"/>
        </w:rPr>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7D3A34A8"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rPr>
          <w:lang w:val="en-GB"/>
        </w:rPr>
        <w:t>re</w:t>
      </w:r>
      <w:r w:rsidR="00F057AA">
        <w:rPr>
          <w:lang w:val="en-GB"/>
        </w:rPr>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3D02FCEE" w14:textId="77777777" w:rsidR="00B916CE" w:rsidRPr="00A5463E" w:rsidRDefault="00B916CE" w:rsidP="00B916CE">
      <w:pPr>
        <w:pStyle w:val="B1"/>
      </w:pPr>
      <w:r w:rsidRPr="00A5463E">
        <w:t>3.</w:t>
      </w:r>
      <w:r w:rsidRPr="00A5463E">
        <w:tab/>
        <w:t xml:space="preserve">For chat group call the 'basic </w:t>
      </w:r>
      <w:r w:rsidR="00F057AA" w:rsidRPr="00D351D5">
        <w:rPr>
          <w:lang w:val="en-GB"/>
        </w:rPr>
        <w:t>re</w:t>
      </w:r>
      <w:r w:rsidR="00F057AA">
        <w:rPr>
          <w:lang w:val="en-GB"/>
        </w:rPr>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6ADFF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4C30489D" w14:textId="77777777" w:rsidR="00B916CE" w:rsidRPr="00A5463E" w:rsidRDefault="00B916CE" w:rsidP="00B916CE">
      <w:r w:rsidRPr="00A5463E">
        <w:t>The external inputs to the state machine are:</w:t>
      </w:r>
    </w:p>
    <w:p w14:paraId="735E8AD2" w14:textId="77777777" w:rsidR="00B916CE" w:rsidRPr="00A5463E" w:rsidRDefault="00B916CE" w:rsidP="00B916CE">
      <w:pPr>
        <w:pStyle w:val="B1"/>
      </w:pPr>
      <w:r w:rsidRPr="00A5463E">
        <w:t>1.</w:t>
      </w:r>
      <w:r w:rsidRPr="00A5463E">
        <w:tab/>
        <w:t>directives coming from the reception control arbitration logic;</w:t>
      </w:r>
    </w:p>
    <w:p w14:paraId="0D0087B0" w14:textId="77777777" w:rsidR="00B916CE" w:rsidRPr="00A5463E" w:rsidRDefault="00B916CE" w:rsidP="00B916CE">
      <w:pPr>
        <w:pStyle w:val="B1"/>
      </w:pPr>
      <w:r w:rsidRPr="00A5463E">
        <w:t>2.</w:t>
      </w:r>
      <w:r w:rsidRPr="00A5463E">
        <w:tab/>
        <w:t>transmission control messages sent by the transmission participants;</w:t>
      </w:r>
    </w:p>
    <w:p w14:paraId="686225E7" w14:textId="77777777" w:rsidR="00B916CE" w:rsidRPr="00A5463E" w:rsidRDefault="00B916CE" w:rsidP="00B916CE">
      <w:pPr>
        <w:pStyle w:val="B1"/>
      </w:pPr>
      <w:r w:rsidRPr="00A5463E">
        <w:t>3.</w:t>
      </w:r>
      <w:r w:rsidRPr="00A5463E">
        <w:tab/>
        <w:t>media; and</w:t>
      </w:r>
    </w:p>
    <w:p w14:paraId="18550D40" w14:textId="77777777" w:rsidR="00B916CE" w:rsidRPr="00A5463E" w:rsidRDefault="00B916CE" w:rsidP="00B916CE">
      <w:pPr>
        <w:pStyle w:val="B1"/>
      </w:pPr>
      <w:r w:rsidRPr="00A5463E">
        <w:t>4.</w:t>
      </w:r>
      <w:r w:rsidRPr="00A5463E">
        <w:tab/>
        <w:t>in certain cases, SIP messages used for call handling.</w:t>
      </w:r>
    </w:p>
    <w:p w14:paraId="11EA0D2B" w14:textId="3AE0434B"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5B07F7F2" w14:textId="77777777" w:rsidR="00B916CE" w:rsidRPr="00A5463E" w:rsidRDefault="00B916CE" w:rsidP="00B916CE">
      <w:pPr>
        <w:pStyle w:val="B1"/>
      </w:pPr>
      <w:r w:rsidRPr="00A5463E">
        <w:t>1.</w:t>
      </w:r>
      <w:r w:rsidRPr="00A5463E">
        <w:tab/>
        <w:t>shall discard the transmission control message;</w:t>
      </w:r>
    </w:p>
    <w:p w14:paraId="5BBFEA23"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C8617C7" w14:textId="77777777" w:rsidR="00B916CE" w:rsidRPr="00A5463E" w:rsidRDefault="00B916CE" w:rsidP="00B916CE">
      <w:pPr>
        <w:pStyle w:val="B1"/>
      </w:pPr>
      <w:r w:rsidRPr="00A5463E">
        <w:t>3.</w:t>
      </w:r>
      <w:r w:rsidRPr="00A5463E">
        <w:tab/>
        <w:t>shall remain in the current state.</w:t>
      </w:r>
    </w:p>
    <w:p w14:paraId="6F4B300A" w14:textId="4F16900B" w:rsidR="00B916CE" w:rsidRPr="00A5463E" w:rsidRDefault="00B916CE" w:rsidP="00B916CE">
      <w:pPr>
        <w:pStyle w:val="B1"/>
        <w:rPr>
          <w:noProof/>
        </w:rPr>
      </w:pPr>
      <w:r w:rsidRPr="00A5463E">
        <w:t xml:space="preserve">State details are explained in the following </w:t>
      </w:r>
      <w:r w:rsidR="00BA1F7C">
        <w:t>clause</w:t>
      </w:r>
      <w:r w:rsidRPr="00A5463E">
        <w:t>s.</w:t>
      </w:r>
      <w:r w:rsidRPr="00A5463E">
        <w:rPr>
          <w:noProof/>
        </w:rPr>
        <w:t xml:space="preserve"> </w:t>
      </w:r>
    </w:p>
    <w:p w14:paraId="327EEE7D" w14:textId="77777777" w:rsidR="00B916CE" w:rsidRPr="00A5463E" w:rsidRDefault="00B916CE" w:rsidP="00B916CE">
      <w:pPr>
        <w:pStyle w:val="Heading4"/>
      </w:pPr>
      <w:bookmarkStart w:id="1103" w:name="_Toc20208761"/>
      <w:bookmarkStart w:id="1104" w:name="_Toc36044872"/>
      <w:bookmarkStart w:id="1105" w:name="_Toc45216354"/>
      <w:bookmarkStart w:id="1106" w:name="_Toc99174065"/>
      <w:r w:rsidRPr="00A5463E">
        <w:t>6.3.7.2</w:t>
      </w:r>
      <w:r w:rsidRPr="00A5463E">
        <w:tab/>
        <w:t>State: 'Start-stop'</w:t>
      </w:r>
      <w:bookmarkEnd w:id="1103"/>
      <w:bookmarkEnd w:id="1104"/>
      <w:bookmarkEnd w:id="1105"/>
      <w:bookmarkEnd w:id="1106"/>
    </w:p>
    <w:p w14:paraId="4A8FF8D1" w14:textId="77777777" w:rsidR="00B916CE" w:rsidRPr="00A5463E" w:rsidRDefault="00B916CE" w:rsidP="00B916CE">
      <w:pPr>
        <w:pStyle w:val="Heading5"/>
      </w:pPr>
      <w:bookmarkStart w:id="1107" w:name="_Toc20208762"/>
      <w:bookmarkStart w:id="1108" w:name="_Toc36044873"/>
      <w:bookmarkStart w:id="1109" w:name="_Toc45216355"/>
      <w:bookmarkStart w:id="1110" w:name="_Toc99174066"/>
      <w:r w:rsidRPr="00A5463E">
        <w:t>6.3.7.2.1</w:t>
      </w:r>
      <w:r w:rsidRPr="00A5463E">
        <w:tab/>
        <w:t>General</w:t>
      </w:r>
      <w:bookmarkEnd w:id="1107"/>
      <w:bookmarkEnd w:id="1108"/>
      <w:bookmarkEnd w:id="1109"/>
      <w:bookmarkEnd w:id="1110"/>
    </w:p>
    <w:p w14:paraId="104947BD"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6E3261F8"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1DE5492D"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00351459" w14:textId="77777777" w:rsidR="00B916CE" w:rsidRPr="00A5463E" w:rsidRDefault="00B916CE" w:rsidP="00B916CE">
      <w:pPr>
        <w:pStyle w:val="Heading5"/>
      </w:pPr>
      <w:bookmarkStart w:id="1111" w:name="_Toc20208763"/>
      <w:bookmarkStart w:id="1112" w:name="_Toc36044874"/>
      <w:bookmarkStart w:id="1113" w:name="_Toc45216356"/>
      <w:bookmarkStart w:id="1114" w:name="_Toc99174067"/>
      <w:r w:rsidRPr="00A5463E">
        <w:t>6.3.7.2.2</w:t>
      </w:r>
      <w:r w:rsidRPr="00A5463E">
        <w:tab/>
        <w:t>SIP Session initiated</w:t>
      </w:r>
      <w:bookmarkEnd w:id="1111"/>
      <w:bookmarkEnd w:id="1112"/>
      <w:bookmarkEnd w:id="1113"/>
      <w:bookmarkEnd w:id="1114"/>
    </w:p>
    <w:p w14:paraId="0F5A5B60" w14:textId="77777777" w:rsidR="00B916CE" w:rsidRPr="00A5463E" w:rsidRDefault="00B916CE" w:rsidP="00B916CE">
      <w:r w:rsidRPr="00A5463E">
        <w:t>When a SIP Session is established and if the session is a normal group call session:</w:t>
      </w:r>
    </w:p>
    <w:p w14:paraId="18701878"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1F6763FB"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C735C8B" w14:textId="473557B5" w:rsidR="00B916CE" w:rsidRPr="00A5463E" w:rsidRDefault="00F057AA" w:rsidP="007053AB">
      <w:pPr>
        <w:pStyle w:val="B2"/>
      </w:pPr>
      <w:r w:rsidRPr="007053AB">
        <w:rPr>
          <w:lang w:val="en-GB"/>
        </w:rPr>
        <w:t>a</w:t>
      </w:r>
      <w:r w:rsidR="00B916CE" w:rsidRPr="00A5463E">
        <w:t>.</w:t>
      </w:r>
      <w:r w:rsidR="00B916CE" w:rsidRPr="00A5463E">
        <w:tab/>
        <w:t xml:space="preserve">shall initialize a general state machine as specified in </w:t>
      </w:r>
      <w:r w:rsidR="00BA1F7C">
        <w:t>clause</w:t>
      </w:r>
      <w:r w:rsidR="00B916CE" w:rsidRPr="00A5463E">
        <w:t> 6.3.6.2.2; and</w:t>
      </w:r>
    </w:p>
    <w:p w14:paraId="50B23409" w14:textId="1B1758C1" w:rsidR="00B916CE" w:rsidRPr="00A5463E" w:rsidRDefault="00B916CE" w:rsidP="00B916CE">
      <w:pPr>
        <w:pStyle w:val="NO"/>
      </w:pPr>
      <w:r w:rsidRPr="00A5463E">
        <w:t>NOTE 2:</w:t>
      </w:r>
      <w:r w:rsidRPr="00A5463E">
        <w:tab/>
        <w:t xml:space="preserve">In the </w:t>
      </w:r>
      <w:r w:rsidR="00BA1F7C">
        <w:t>clause</w:t>
      </w:r>
      <w:r w:rsidRPr="00A5463E">
        <w:t> 6.3.6.2.2 the 'general reception control operation' state machine will continue with the initialization of the 'general reception control operation' state machine.</w:t>
      </w:r>
    </w:p>
    <w:p w14:paraId="5F831A8E" w14:textId="5352E90E" w:rsidR="00062123" w:rsidRPr="007053AB" w:rsidRDefault="00F057AA" w:rsidP="007053AB">
      <w:pPr>
        <w:pStyle w:val="B2"/>
        <w:rPr>
          <w:lang w:val="en-GB"/>
        </w:rPr>
      </w:pPr>
      <w:r w:rsidRPr="007053AB">
        <w:rPr>
          <w:lang w:val="en-GB"/>
        </w:rPr>
        <w:t>b</w:t>
      </w:r>
      <w:r w:rsidR="00B916CE" w:rsidRPr="00A5463E">
        <w:t>.</w:t>
      </w:r>
      <w:r w:rsidR="00B916CE" w:rsidRPr="00A5463E">
        <w:tab/>
        <w:t xml:space="preserve">shall enter the state 'U: not permitted to receive' as specified in the </w:t>
      </w:r>
      <w:r w:rsidR="00BA1F7C">
        <w:t>clause</w:t>
      </w:r>
      <w:r w:rsidR="00B916CE" w:rsidRPr="00A5463E">
        <w:t> 6.3.7.3.2;</w:t>
      </w:r>
      <w:r w:rsidRPr="007053AB">
        <w:rPr>
          <w:lang w:val="en-GB"/>
        </w:rPr>
        <w:t xml:space="preserve"> </w:t>
      </w:r>
      <w:r>
        <w:rPr>
          <w:lang w:val="en-GB"/>
        </w:rPr>
        <w:t>and</w:t>
      </w:r>
    </w:p>
    <w:p w14:paraId="439E98E5"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65C64D4"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1194F87A" w14:textId="24A782BB"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1B0D238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6218EF9F" w14:textId="7926E369"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71AD9115" w14:textId="6A4CB22E" w:rsidR="00F057AA" w:rsidRDefault="00F057AA" w:rsidP="007053AB">
      <w:pPr>
        <w:pStyle w:val="B3"/>
      </w:pPr>
      <w:r>
        <w:rPr>
          <w:lang w:val="en-IN"/>
        </w:rPr>
        <w:t>ii.</w:t>
      </w:r>
      <w:r>
        <w:rPr>
          <w:lang w:val="en-IN"/>
        </w:rPr>
        <w:tab/>
        <w:t xml:space="preserve">shall send media transmission notification </w:t>
      </w:r>
      <w:r w:rsidRPr="00A5463E">
        <w:t xml:space="preserve">as specified in the </w:t>
      </w:r>
      <w:r w:rsidR="00BA1F7C">
        <w:t>clause</w:t>
      </w:r>
      <w:r w:rsidRPr="00A5463E">
        <w:t> 6.3.7.3.</w:t>
      </w:r>
      <w:r>
        <w:t>3.</w:t>
      </w:r>
    </w:p>
    <w:p w14:paraId="2AA3C92B" w14:textId="77777777" w:rsidR="00F057AA" w:rsidRPr="007053AB" w:rsidRDefault="00F057AA" w:rsidP="008E6C87">
      <w:pPr>
        <w:pStyle w:val="NO"/>
        <w:rPr>
          <w:lang w:val="en-GB"/>
        </w:rPr>
      </w:pPr>
      <w:r w:rsidRPr="008E6C87">
        <w:t>NOTE 3:</w:t>
      </w:r>
      <w:r w:rsidRPr="008E6C87">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2791BAF6" w14:textId="77777777" w:rsidR="00B916CE" w:rsidRPr="00A5463E" w:rsidRDefault="00B916CE" w:rsidP="00B916CE">
      <w:pPr>
        <w:pStyle w:val="Heading4"/>
      </w:pPr>
      <w:bookmarkStart w:id="1115" w:name="_Toc20208764"/>
      <w:bookmarkStart w:id="1116" w:name="_Toc36044875"/>
      <w:bookmarkStart w:id="1117" w:name="_Toc45216357"/>
      <w:bookmarkStart w:id="1118" w:name="_Toc99174068"/>
      <w:r w:rsidRPr="00A5463E">
        <w:t>6.3.7.3</w:t>
      </w:r>
      <w:r w:rsidRPr="00A5463E">
        <w:tab/>
        <w:t>State: 'U: not permitted to receive'</w:t>
      </w:r>
      <w:bookmarkEnd w:id="1115"/>
      <w:bookmarkEnd w:id="1116"/>
      <w:bookmarkEnd w:id="1117"/>
      <w:bookmarkEnd w:id="1118"/>
    </w:p>
    <w:p w14:paraId="1CBE2B63" w14:textId="77777777" w:rsidR="00B916CE" w:rsidRPr="00A5463E" w:rsidRDefault="00B916CE" w:rsidP="00B916CE">
      <w:pPr>
        <w:pStyle w:val="Heading5"/>
      </w:pPr>
      <w:bookmarkStart w:id="1119" w:name="_Toc20208765"/>
      <w:bookmarkStart w:id="1120" w:name="_Toc36044876"/>
      <w:bookmarkStart w:id="1121" w:name="_Toc45216358"/>
      <w:bookmarkStart w:id="1122" w:name="_Toc99174069"/>
      <w:r w:rsidRPr="00A5463E">
        <w:t>6.3.7.3.1</w:t>
      </w:r>
      <w:r w:rsidRPr="00A5463E">
        <w:tab/>
        <w:t>General</w:t>
      </w:r>
      <w:bookmarkEnd w:id="1119"/>
      <w:bookmarkEnd w:id="1120"/>
      <w:bookmarkEnd w:id="1121"/>
      <w:bookmarkEnd w:id="1122"/>
    </w:p>
    <w:p w14:paraId="46933B66"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195A8802" w14:textId="77777777" w:rsidR="00B916CE" w:rsidRPr="00A5463E" w:rsidRDefault="00B916CE" w:rsidP="00B916CE">
      <w:pPr>
        <w:pStyle w:val="Heading5"/>
      </w:pPr>
      <w:bookmarkStart w:id="1123" w:name="_Toc20208766"/>
      <w:bookmarkStart w:id="1124" w:name="_Toc36044877"/>
      <w:bookmarkStart w:id="1125" w:name="_Toc45216359"/>
      <w:bookmarkStart w:id="1126" w:name="_Toc99174070"/>
      <w:r w:rsidRPr="00A5463E">
        <w:t>6.3.7.3.2</w:t>
      </w:r>
      <w:r w:rsidRPr="00A5463E">
        <w:tab/>
        <w:t>Enter state 'U: not permitted to receive'</w:t>
      </w:r>
      <w:bookmarkEnd w:id="1123"/>
      <w:bookmarkEnd w:id="1124"/>
      <w:bookmarkEnd w:id="1125"/>
      <w:bookmarkEnd w:id="1126"/>
    </w:p>
    <w:p w14:paraId="412060EF" w14:textId="77777777" w:rsidR="00B916CE" w:rsidRPr="00A5463E" w:rsidRDefault="00B916CE" w:rsidP="00B916CE">
      <w:r w:rsidRPr="00A5463E">
        <w:t>When entering this state, the transmission control interface towards the MCVideo client in the transmission control server:</w:t>
      </w:r>
    </w:p>
    <w:p w14:paraId="1233911C"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5F52A24E" w14:textId="77777777" w:rsidR="00F057AA" w:rsidRDefault="00F057AA" w:rsidP="00F057AA">
      <w:pPr>
        <w:pStyle w:val="B1"/>
        <w:rPr>
          <w:lang w:val="en-IN"/>
        </w:rPr>
      </w:pPr>
      <w:bookmarkStart w:id="1127" w:name="_Toc20208767"/>
      <w:bookmarkStart w:id="1128" w:name="_Toc36044878"/>
      <w:r>
        <w:t>2.</w:t>
      </w:r>
      <w:r>
        <w:tab/>
        <w:t>shall initialise counter C9</w:t>
      </w:r>
      <w:r w:rsidRPr="00432B8F">
        <w:t xml:space="preserve"> (Reception </w:t>
      </w:r>
      <w:r>
        <w:rPr>
          <w:lang w:val="en-IN"/>
        </w:rPr>
        <w:t>Active</w:t>
      </w:r>
      <w:r w:rsidRPr="00432B8F">
        <w:t>) to 0;</w:t>
      </w:r>
      <w:r>
        <w:rPr>
          <w:lang w:val="en-IN"/>
        </w:rPr>
        <w:t xml:space="preserve"> and</w:t>
      </w:r>
    </w:p>
    <w:p w14:paraId="002980F4" w14:textId="77777777" w:rsidR="00F057AA" w:rsidRPr="00A5463E" w:rsidRDefault="00F057AA" w:rsidP="00F057AA">
      <w:pPr>
        <w:pStyle w:val="B1"/>
      </w:pPr>
      <w:r>
        <w:rPr>
          <w:lang w:val="en-IN"/>
        </w:rPr>
        <w:t>3.</w:t>
      </w:r>
      <w:r>
        <w:rPr>
          <w:lang w:val="en-IN"/>
        </w:rPr>
        <w:tab/>
        <w:t>shall empty Active SSRC list</w:t>
      </w:r>
    </w:p>
    <w:p w14:paraId="5344B25C" w14:textId="77777777" w:rsidR="00B916CE" w:rsidRPr="00A5463E" w:rsidRDefault="00B916CE" w:rsidP="00B916CE">
      <w:pPr>
        <w:pStyle w:val="Heading5"/>
      </w:pPr>
      <w:bookmarkStart w:id="1129" w:name="_Toc45216360"/>
      <w:bookmarkStart w:id="1130" w:name="_Toc99174071"/>
      <w:r w:rsidRPr="00A5463E">
        <w:t>6.3.7.3.3</w:t>
      </w:r>
      <w:r w:rsidRPr="00A5463E">
        <w:tab/>
        <w:t>Send Media Transmission Notification message (S: Media Transmission Notification)</w:t>
      </w:r>
      <w:bookmarkEnd w:id="1127"/>
      <w:bookmarkEnd w:id="1128"/>
      <w:bookmarkEnd w:id="1129"/>
      <w:bookmarkEnd w:id="1130"/>
    </w:p>
    <w:p w14:paraId="0D7B433A"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4CCEB4BA" w14:textId="77777777" w:rsidR="00391F2A" w:rsidRDefault="00B916CE" w:rsidP="00391F2A">
      <w:pPr>
        <w:pStyle w:val="B1"/>
      </w:pPr>
      <w:r w:rsidRPr="00A5463E">
        <w:t>1.</w:t>
      </w:r>
      <w:r w:rsidRPr="00A5463E">
        <w:tab/>
        <w:t>shall send the Media Transmission Notification message to the transmission participant;</w:t>
      </w:r>
    </w:p>
    <w:p w14:paraId="30F8274D" w14:textId="77777777" w:rsidR="00B916CE"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B0885BF" w14:textId="77777777" w:rsidR="00B02DA6" w:rsidRPr="00EF55AB" w:rsidRDefault="00B02DA6" w:rsidP="00B916CE">
      <w:pPr>
        <w:pStyle w:val="B1"/>
        <w:rPr>
          <w:lang w:val="en-GB"/>
        </w:rPr>
      </w:pPr>
      <w:r w:rsidRPr="00EF55AB">
        <w:rPr>
          <w:lang w:val="en-GB"/>
        </w:rPr>
        <w:lastRenderedPageBreak/>
        <w:t>3.</w:t>
      </w:r>
      <w:r w:rsidRPr="00EF55AB">
        <w:rPr>
          <w:lang w:val="en-GB"/>
        </w:rPr>
        <w:tab/>
      </w:r>
      <w:r w:rsidRPr="00460574">
        <w:rPr>
          <w:lang w:val="en-GB"/>
        </w:rPr>
        <w:t>3</w:t>
      </w:r>
      <w:r>
        <w:t>shall include the Functional Alias ID of the transmitting user if received in the Media Transmission Notification;</w:t>
      </w:r>
    </w:p>
    <w:p w14:paraId="50FFC2E2" w14:textId="4770A95D" w:rsidR="00B916CE" w:rsidRPr="00A5463E" w:rsidRDefault="00B02DA6" w:rsidP="00B916CE">
      <w:pPr>
        <w:pStyle w:val="B1"/>
      </w:pPr>
      <w:r>
        <w:rPr>
          <w:lang w:val="en-GB"/>
        </w:rPr>
        <w:t>4</w:t>
      </w:r>
      <w:r w:rsidR="00B916CE" w:rsidRPr="00A5463E">
        <w:t>.</w:t>
      </w:r>
      <w:r w:rsidR="00B916CE" w:rsidRPr="00A5463E">
        <w:tab/>
        <w:t xml:space="preserve">may set the first bit in the subtype of the Media Transmission Notification message to '1' (Acknowledgment is required) as described in </w:t>
      </w:r>
      <w:r w:rsidR="00BA1F7C">
        <w:t>clause</w:t>
      </w:r>
      <w:r w:rsidR="00B916CE" w:rsidRPr="00A5463E">
        <w:t> </w:t>
      </w:r>
      <w:r w:rsidR="006917BB">
        <w:t>9.2.2.1</w:t>
      </w:r>
      <w:r w:rsidR="00F057AA" w:rsidRPr="007053AB">
        <w:rPr>
          <w:lang w:val="en-GB"/>
        </w:rPr>
        <w:t xml:space="preserve">; </w:t>
      </w:r>
      <w:r w:rsidR="00F057AA">
        <w:rPr>
          <w:lang w:val="en-GB"/>
        </w:rPr>
        <w:t>and</w:t>
      </w:r>
    </w:p>
    <w:p w14:paraId="78BCA9B0" w14:textId="77777777" w:rsidR="00D32A52" w:rsidRDefault="00D32A52" w:rsidP="00D32A52">
      <w:pPr>
        <w:pStyle w:val="NO"/>
      </w:pPr>
      <w:bookmarkStart w:id="1131" w:name="_Toc20208768"/>
      <w:bookmarkStart w:id="1132" w:name="_Toc36044879"/>
      <w:bookmarkStart w:id="1133" w:name="_Toc45216361"/>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78C6C19D" w14:textId="77777777" w:rsidR="00D32A52" w:rsidRDefault="00D32A52" w:rsidP="00D32A52">
      <w:pPr>
        <w:pStyle w:val="B1"/>
      </w:pPr>
      <w:r>
        <w:t>5.</w:t>
      </w:r>
      <w:r>
        <w:tab/>
        <w:t>if the Reception Mode field is set to '0' indicating automatic reception mode:</w:t>
      </w:r>
    </w:p>
    <w:p w14:paraId="7BFEADD3" w14:textId="1CD974CF" w:rsidR="00D32A52" w:rsidRDefault="00D32A52" w:rsidP="00D32A52">
      <w:pPr>
        <w:pStyle w:val="B2"/>
      </w:pPr>
      <w:r>
        <w:t>a.</w:t>
      </w:r>
      <w:r>
        <w:tab/>
        <w:t xml:space="preserve">shall increase C9 (Reception Active) by </w:t>
      </w:r>
      <w:r w:rsidR="002F227E">
        <w:t>'</w:t>
      </w:r>
      <w:r>
        <w:t>1</w:t>
      </w:r>
      <w:r w:rsidR="002F227E">
        <w:t>'</w:t>
      </w:r>
      <w:r>
        <w:t xml:space="preserve"> if it has not reached its upper limit;</w:t>
      </w:r>
    </w:p>
    <w:p w14:paraId="745F795A" w14:textId="77777777" w:rsidR="00D32A52" w:rsidRDefault="00D32A52" w:rsidP="00D32A52">
      <w:pPr>
        <w:pStyle w:val="B2"/>
      </w:pPr>
      <w:r>
        <w:t>b.</w:t>
      </w:r>
      <w:r>
        <w:tab/>
        <w:t>shall store the SSRC of transmission participant granted the permission to send media in Active SSRC list until the associated transmission is ended towards the participant; and</w:t>
      </w:r>
    </w:p>
    <w:p w14:paraId="0DBF5BB9" w14:textId="480C6C03" w:rsidR="00D32A52" w:rsidRDefault="00D32A52" w:rsidP="00D32A52">
      <w:pPr>
        <w:pStyle w:val="B2"/>
      </w:pPr>
      <w:r>
        <w:t>c.</w:t>
      </w:r>
      <w:r>
        <w:tab/>
        <w:t xml:space="preserve">shall enter the state 'U: permitted to receive' as specified in </w:t>
      </w:r>
      <w:r w:rsidR="00BA1F7C">
        <w:t>clause</w:t>
      </w:r>
      <w:r>
        <w:t> 6.3.7.4.2; and</w:t>
      </w:r>
    </w:p>
    <w:p w14:paraId="012E7C96" w14:textId="39983265" w:rsidR="00D32A52" w:rsidRDefault="00D32A52" w:rsidP="00D32A52">
      <w:pPr>
        <w:pStyle w:val="B1"/>
      </w:pPr>
      <w:r>
        <w:t>6.</w:t>
      </w:r>
      <w:r>
        <w:tab/>
        <w:t xml:space="preserve">if the Reception Mode field is set to </w:t>
      </w:r>
      <w:r w:rsidR="002F227E">
        <w:t>'</w:t>
      </w:r>
      <w:r>
        <w:t>1</w:t>
      </w:r>
      <w:r w:rsidR="002F227E">
        <w:t>'</w:t>
      </w:r>
      <w:r>
        <w:t xml:space="preserve"> indicating manual reception mode:</w:t>
      </w:r>
    </w:p>
    <w:p w14:paraId="6F6E38B1" w14:textId="3C8464B5" w:rsidR="00D32A52" w:rsidRDefault="00D32A52" w:rsidP="00D32A52">
      <w:pPr>
        <w:pStyle w:val="B2"/>
      </w:pPr>
      <w:r>
        <w:t>a.</w:t>
      </w:r>
      <w:r>
        <w:tab/>
        <w:t>s</w:t>
      </w:r>
      <w:r w:rsidRPr="00A5463E">
        <w:t xml:space="preserve">hall remain in the 'U: not permitted to receive' state as specified in the </w:t>
      </w:r>
      <w:r w:rsidR="00BA1F7C">
        <w:t>clause</w:t>
      </w:r>
      <w:r w:rsidRPr="00A5463E">
        <w:t> 6.3.7.3.2.</w:t>
      </w:r>
    </w:p>
    <w:p w14:paraId="63C0CAEF" w14:textId="77777777" w:rsidR="00B916CE" w:rsidRPr="00A5463E" w:rsidRDefault="00B916CE" w:rsidP="00B916CE">
      <w:pPr>
        <w:pStyle w:val="Heading5"/>
      </w:pPr>
      <w:bookmarkStart w:id="1134" w:name="_Toc99174072"/>
      <w:r w:rsidRPr="00A5463E">
        <w:t>6.3.7.3.4</w:t>
      </w:r>
      <w:r w:rsidRPr="00A5463E">
        <w:tab/>
        <w:t>Reception of Receive Media Request message (R: Receive Media Request)</w:t>
      </w:r>
      <w:bookmarkEnd w:id="1131"/>
      <w:bookmarkEnd w:id="1132"/>
      <w:bookmarkEnd w:id="1133"/>
      <w:bookmarkEnd w:id="1134"/>
    </w:p>
    <w:p w14:paraId="76362BC1"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173991C3"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1699A90E"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5463E" w:rsidRDefault="00B916CE" w:rsidP="00B916CE">
      <w:pPr>
        <w:pStyle w:val="B2"/>
      </w:pPr>
      <w:r w:rsidRPr="00A5463E">
        <w:t>a.</w:t>
      </w:r>
      <w:r w:rsidRPr="00A5463E">
        <w:tab/>
        <w:t>shall include in the Result field the &lt;Result indicator&gt; value result#0 (Rejected)</w:t>
      </w:r>
    </w:p>
    <w:p w14:paraId="68D09782" w14:textId="77777777" w:rsidR="00B916CE" w:rsidRPr="00A5463E" w:rsidRDefault="00B916CE" w:rsidP="00B916CE">
      <w:pPr>
        <w:pStyle w:val="B2"/>
      </w:pPr>
      <w:r w:rsidRPr="00A5463E">
        <w:t>b.</w:t>
      </w:r>
      <w:r w:rsidRPr="00A5463E">
        <w:tab/>
        <w:t>shall include in the Reject Cause field the &lt;Reject Cause&gt; value:</w:t>
      </w:r>
    </w:p>
    <w:p w14:paraId="25514CC4" w14:textId="77777777" w:rsidR="00B916CE" w:rsidRPr="00A5463E" w:rsidRDefault="00B916CE" w:rsidP="00B916CE">
      <w:pPr>
        <w:pStyle w:val="B3"/>
      </w:pPr>
      <w:r w:rsidRPr="00A5463E">
        <w:t>i.</w:t>
      </w:r>
      <w:r w:rsidRPr="00A5463E">
        <w:tab/>
        <w:t>cause#0 (Insufficient downlink bandwidth); or</w:t>
      </w:r>
    </w:p>
    <w:p w14:paraId="3AFABC51" w14:textId="77777777" w:rsidR="00B916CE" w:rsidRPr="00A5463E" w:rsidRDefault="00B916CE" w:rsidP="00B916CE">
      <w:pPr>
        <w:pStyle w:val="B3"/>
      </w:pPr>
      <w:r w:rsidRPr="00A5463E">
        <w:t>ii.</w:t>
      </w:r>
      <w:r w:rsidRPr="00A5463E">
        <w:tab/>
        <w:t>cause#1 (No permission to receive)</w:t>
      </w:r>
    </w:p>
    <w:p w14:paraId="40174359"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77F7197" w14:textId="5898DF1D"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w:t>
      </w:r>
      <w:r w:rsidR="00BA1F7C">
        <w:t>clause</w:t>
      </w:r>
      <w:r w:rsidRPr="00A5463E">
        <w:t> </w:t>
      </w:r>
      <w:r w:rsidR="006917BB">
        <w:t>9.2.2.1</w:t>
      </w:r>
      <w:r w:rsidRPr="00A5463E">
        <w:t>; and</w:t>
      </w:r>
    </w:p>
    <w:p w14:paraId="4F3599E7"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5E09E9"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70AF050F" w14:textId="77777777" w:rsidR="00B916CE" w:rsidRPr="00A5463E" w:rsidRDefault="00B916CE" w:rsidP="00B916CE">
      <w:pPr>
        <w:pStyle w:val="B1"/>
      </w:pPr>
      <w:r w:rsidRPr="00A5463E">
        <w:t>3.</w:t>
      </w:r>
      <w:r w:rsidRPr="00A5463E">
        <w:tab/>
        <w:t>shall remain in the 'U: not permitted to receive' state.</w:t>
      </w:r>
    </w:p>
    <w:p w14:paraId="0562135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E8D23C3" w14:textId="77777777" w:rsidR="00B916CE" w:rsidRPr="00A5463E" w:rsidRDefault="00B916CE" w:rsidP="00B916CE">
      <w:pPr>
        <w:pStyle w:val="Heading5"/>
      </w:pPr>
      <w:bookmarkStart w:id="1135" w:name="_Toc20208769"/>
      <w:bookmarkStart w:id="1136" w:name="_Toc36044880"/>
      <w:bookmarkStart w:id="1137" w:name="_Toc45216362"/>
      <w:bookmarkStart w:id="1138" w:name="_Toc99174073"/>
      <w:r w:rsidRPr="00A5463E">
        <w:t>6.3.7.3.5</w:t>
      </w:r>
      <w:r w:rsidRPr="00A5463E">
        <w:tab/>
        <w:t>Receive Media Reception End Response message (R: Media Reception End Resonse)</w:t>
      </w:r>
      <w:bookmarkEnd w:id="1135"/>
      <w:bookmarkEnd w:id="1136"/>
      <w:bookmarkEnd w:id="1137"/>
      <w:bookmarkEnd w:id="1138"/>
    </w:p>
    <w:p w14:paraId="27A1AEEE"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0C0B80E" w14:textId="77777777" w:rsidR="00B916CE" w:rsidRPr="00A5463E" w:rsidRDefault="00B916CE" w:rsidP="00B916CE">
      <w:pPr>
        <w:pStyle w:val="B1"/>
      </w:pPr>
      <w:r w:rsidRPr="00A5463E">
        <w:lastRenderedPageBreak/>
        <w:t>1.</w:t>
      </w:r>
      <w:r w:rsidRPr="00A5463E">
        <w:tab/>
        <w:t xml:space="preserve">shall release any downlink resources associated with the transmission participant; and </w:t>
      </w:r>
    </w:p>
    <w:p w14:paraId="7C61B185" w14:textId="77777777" w:rsidR="00B916CE" w:rsidRPr="00A5463E" w:rsidRDefault="00B916CE" w:rsidP="00B916CE">
      <w:pPr>
        <w:pStyle w:val="B1"/>
      </w:pPr>
      <w:r w:rsidRPr="00A5463E">
        <w:t>2.</w:t>
      </w:r>
      <w:r w:rsidRPr="00A5463E">
        <w:tab/>
        <w:t>shall remain in the 'U: not permitted to receive' state.</w:t>
      </w:r>
    </w:p>
    <w:p w14:paraId="4AE4439D" w14:textId="77777777" w:rsidR="00B916CE" w:rsidRPr="00A5463E" w:rsidRDefault="00B916CE" w:rsidP="00B916CE">
      <w:pPr>
        <w:pStyle w:val="Heading5"/>
      </w:pPr>
      <w:bookmarkStart w:id="1139" w:name="_Toc20208770"/>
      <w:bookmarkStart w:id="1140" w:name="_Toc36044881"/>
      <w:bookmarkStart w:id="1141" w:name="_Toc45216363"/>
      <w:bookmarkStart w:id="1142" w:name="_Toc99174074"/>
      <w:r w:rsidRPr="00A5463E">
        <w:t>6.3.7.3.6</w:t>
      </w:r>
      <w:r w:rsidRPr="00A5463E">
        <w:tab/>
        <w:t>Send Receive Media Response (Granted) message (S: Receive Media Response (Granted))</w:t>
      </w:r>
      <w:bookmarkEnd w:id="1139"/>
      <w:bookmarkEnd w:id="1140"/>
      <w:bookmarkEnd w:id="1141"/>
      <w:bookmarkEnd w:id="1142"/>
    </w:p>
    <w:p w14:paraId="3202ACA3"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0E954027" w14:textId="4C8FE89D" w:rsidR="00B916CE" w:rsidRPr="00A5463E" w:rsidRDefault="00B916CE" w:rsidP="00B916CE">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rsidR="006917BB">
        <w:t>9.2.2.1</w:t>
      </w:r>
      <w:r w:rsidRPr="00A5463E">
        <w:t>;</w:t>
      </w:r>
    </w:p>
    <w:p w14:paraId="0ECAD490"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6495B3A" w14:textId="77777777" w:rsidR="00F057AA" w:rsidRDefault="00F057AA" w:rsidP="00F057AA">
      <w:pPr>
        <w:pStyle w:val="B1"/>
      </w:pPr>
      <w:r>
        <w:t>3.</w:t>
      </w:r>
      <w:r>
        <w:tab/>
        <w:t>shall increase C9 (Reception Active) by 1 if it has not reached its upper limit;</w:t>
      </w:r>
    </w:p>
    <w:p w14:paraId="173D7B6B"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2CB465F4" w14:textId="525A5A7E" w:rsidR="00B916CE" w:rsidRPr="00A5463E" w:rsidRDefault="00F057AA" w:rsidP="00B916CE">
      <w:pPr>
        <w:pStyle w:val="B1"/>
      </w:pPr>
      <w:r w:rsidRPr="007053AB">
        <w:rPr>
          <w:lang w:val="en-GB"/>
        </w:rPr>
        <w:t>5</w:t>
      </w:r>
      <w:r w:rsidR="00B916CE" w:rsidRPr="00A5463E">
        <w:t>.</w:t>
      </w:r>
      <w:r w:rsidR="00B916CE" w:rsidRPr="00A5463E">
        <w:tab/>
        <w:t xml:space="preserve">shall enter the state 'U: permitted to receive' as specified in </w:t>
      </w:r>
      <w:r w:rsidR="00BA1F7C">
        <w:t>clause</w:t>
      </w:r>
      <w:r w:rsidR="00B916CE" w:rsidRPr="00A5463E">
        <w:t> 6.3.7.4.2.</w:t>
      </w:r>
    </w:p>
    <w:p w14:paraId="1FB81051" w14:textId="77777777" w:rsidR="00F057AA" w:rsidRPr="00A5463E" w:rsidRDefault="00F057AA" w:rsidP="00F057AA">
      <w:pPr>
        <w:pStyle w:val="Heading5"/>
      </w:pPr>
      <w:bookmarkStart w:id="1143" w:name="_Toc11405863"/>
      <w:bookmarkStart w:id="1144" w:name="_Toc45216364"/>
      <w:bookmarkStart w:id="1145" w:name="_Toc20208771"/>
      <w:bookmarkStart w:id="1146" w:name="_Toc36044882"/>
      <w:bookmarkStart w:id="1147" w:name="_Toc99174075"/>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43"/>
      <w:bookmarkEnd w:id="1144"/>
      <w:bookmarkEnd w:id="1147"/>
    </w:p>
    <w:p w14:paraId="7356C29F"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62754DBD"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9342ECA" w14:textId="77777777" w:rsidR="00F057AA" w:rsidRPr="00A5463E" w:rsidRDefault="00F057AA" w:rsidP="00F057AA">
      <w:pPr>
        <w:pStyle w:val="B1"/>
      </w:pPr>
      <w:r>
        <w:t>2.</w:t>
      </w:r>
      <w:r>
        <w:tab/>
      </w:r>
      <w:r w:rsidRPr="00051ECB">
        <w:t>shall include the SSRC of the user transmitting the media in the Transmission End Notify message; and</w:t>
      </w:r>
    </w:p>
    <w:p w14:paraId="71F3E122"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410C8D1" w14:textId="77777777" w:rsidR="00B916CE" w:rsidRPr="00A5463E" w:rsidRDefault="00B916CE" w:rsidP="00B916CE">
      <w:pPr>
        <w:pStyle w:val="Heading4"/>
      </w:pPr>
      <w:bookmarkStart w:id="1148" w:name="_Toc45216365"/>
      <w:bookmarkStart w:id="1149" w:name="_Toc99174076"/>
      <w:r w:rsidRPr="00A5463E">
        <w:t>6.3.7.4</w:t>
      </w:r>
      <w:r w:rsidRPr="00A5463E">
        <w:tab/>
        <w:t>State: 'U: permitted to receive'</w:t>
      </w:r>
      <w:bookmarkEnd w:id="1145"/>
      <w:bookmarkEnd w:id="1146"/>
      <w:bookmarkEnd w:id="1148"/>
      <w:bookmarkEnd w:id="1149"/>
    </w:p>
    <w:p w14:paraId="02F4D052" w14:textId="77777777" w:rsidR="00B916CE" w:rsidRPr="00A5463E" w:rsidRDefault="00B916CE" w:rsidP="00B916CE">
      <w:pPr>
        <w:pStyle w:val="Heading5"/>
      </w:pPr>
      <w:bookmarkStart w:id="1150" w:name="_Toc20208772"/>
      <w:bookmarkStart w:id="1151" w:name="_Toc36044883"/>
      <w:bookmarkStart w:id="1152" w:name="_Toc45216366"/>
      <w:bookmarkStart w:id="1153" w:name="_Toc99174077"/>
      <w:r w:rsidRPr="00A5463E">
        <w:t>6.3.7.4.1</w:t>
      </w:r>
      <w:r w:rsidRPr="00A5463E">
        <w:tab/>
        <w:t>General</w:t>
      </w:r>
      <w:bookmarkEnd w:id="1150"/>
      <w:bookmarkEnd w:id="1151"/>
      <w:bookmarkEnd w:id="1152"/>
      <w:bookmarkEnd w:id="1153"/>
    </w:p>
    <w:p w14:paraId="04E89DD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6AFB7ECB" w14:textId="77777777" w:rsidR="00B916CE" w:rsidRPr="00A5463E" w:rsidRDefault="00B916CE" w:rsidP="00B916CE">
      <w:pPr>
        <w:pStyle w:val="Heading5"/>
      </w:pPr>
      <w:bookmarkStart w:id="1154" w:name="_Toc20208773"/>
      <w:bookmarkStart w:id="1155" w:name="_Toc36044884"/>
      <w:bookmarkStart w:id="1156" w:name="_Toc45216367"/>
      <w:bookmarkStart w:id="1157" w:name="_Toc99174078"/>
      <w:r w:rsidRPr="00A5463E">
        <w:t>6.3.7.4.2</w:t>
      </w:r>
      <w:r w:rsidRPr="00A5463E">
        <w:tab/>
        <w:t>Enter state 'U: permitted to receive'</w:t>
      </w:r>
      <w:bookmarkEnd w:id="1154"/>
      <w:bookmarkEnd w:id="1155"/>
      <w:bookmarkEnd w:id="1156"/>
      <w:bookmarkEnd w:id="1157"/>
    </w:p>
    <w:p w14:paraId="4D3C2C18" w14:textId="77777777" w:rsidR="00B916CE" w:rsidRPr="00A5463E" w:rsidRDefault="00B916CE" w:rsidP="00B916CE">
      <w:r w:rsidRPr="00A5463E">
        <w:t>When entering this state the transmission control interface towards the MCVideo client in the transmission control server:</w:t>
      </w:r>
    </w:p>
    <w:p w14:paraId="1874771A" w14:textId="77777777" w:rsidR="00B916CE" w:rsidRPr="00A5463E" w:rsidRDefault="00B916CE" w:rsidP="00B916CE">
      <w:pPr>
        <w:pStyle w:val="B1"/>
      </w:pPr>
      <w:r w:rsidRPr="00A5463E">
        <w:t>1.</w:t>
      </w:r>
      <w:r w:rsidRPr="00A5463E">
        <w:tab/>
        <w:t>shall set the state for the associated transmission participant to 'U: permitted to receive'.</w:t>
      </w:r>
    </w:p>
    <w:p w14:paraId="4709E6E1" w14:textId="77777777" w:rsidR="00B916CE" w:rsidRPr="00A5463E" w:rsidRDefault="00B916CE" w:rsidP="00B916CE">
      <w:pPr>
        <w:pStyle w:val="Heading5"/>
      </w:pPr>
      <w:bookmarkStart w:id="1158" w:name="_Toc20208774"/>
      <w:bookmarkStart w:id="1159" w:name="_Toc36044885"/>
      <w:bookmarkStart w:id="1160" w:name="_Toc45216368"/>
      <w:bookmarkStart w:id="1161" w:name="_Toc99174079"/>
      <w:r w:rsidRPr="00A5463E">
        <w:t>6.3.7.4.3</w:t>
      </w:r>
      <w:r w:rsidRPr="00A5463E">
        <w:tab/>
        <w:t>Send RTP media packets (S: RTP media)</w:t>
      </w:r>
      <w:bookmarkEnd w:id="1158"/>
      <w:bookmarkEnd w:id="1159"/>
      <w:bookmarkEnd w:id="1160"/>
      <w:bookmarkEnd w:id="1161"/>
    </w:p>
    <w:p w14:paraId="61EB15AF"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12ABD383"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64DE028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34131EBA" w14:textId="77777777" w:rsidR="00B916CE" w:rsidRPr="00A5463E" w:rsidRDefault="00F057AA" w:rsidP="00B916CE">
      <w:pPr>
        <w:pStyle w:val="B1"/>
      </w:pPr>
      <w:r w:rsidRPr="007053AB">
        <w:rPr>
          <w:lang w:val="en-GB"/>
        </w:rPr>
        <w:t>3</w:t>
      </w:r>
      <w:r w:rsidR="00B916CE" w:rsidRPr="00A5463E">
        <w:t>.</w:t>
      </w:r>
      <w:r w:rsidR="00B916CE" w:rsidRPr="00A5463E">
        <w:tab/>
        <w:t>shall remain in the 'U: permitted to receive' state.</w:t>
      </w:r>
    </w:p>
    <w:p w14:paraId="5C8E95D1" w14:textId="77777777" w:rsidR="00B916CE" w:rsidRPr="00A5463E" w:rsidRDefault="00B916CE" w:rsidP="00B916CE">
      <w:pPr>
        <w:pStyle w:val="Heading5"/>
      </w:pPr>
      <w:bookmarkStart w:id="1162" w:name="_Toc20208775"/>
      <w:bookmarkStart w:id="1163" w:name="_Toc36044886"/>
      <w:bookmarkStart w:id="1164" w:name="_Toc45216369"/>
      <w:bookmarkStart w:id="1165" w:name="_Toc99174080"/>
      <w:r w:rsidRPr="00A5463E">
        <w:lastRenderedPageBreak/>
        <w:t>6.3.7.4.4</w:t>
      </w:r>
      <w:r w:rsidRPr="00A5463E">
        <w:tab/>
        <w:t>Receive Media Reception End Request message (R: Media Reception End Request)</w:t>
      </w:r>
      <w:bookmarkEnd w:id="1162"/>
      <w:bookmarkEnd w:id="1163"/>
      <w:bookmarkEnd w:id="1164"/>
      <w:bookmarkEnd w:id="1165"/>
    </w:p>
    <w:p w14:paraId="6516615E"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26A24950"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3AE346B3" w14:textId="77777777" w:rsidR="00B916CE" w:rsidRPr="00A5463E" w:rsidRDefault="00B916CE" w:rsidP="00B916CE">
      <w:pPr>
        <w:pStyle w:val="B1"/>
      </w:pPr>
      <w:r w:rsidRPr="00A5463E">
        <w:t>2.</w:t>
      </w:r>
      <w:r w:rsidRPr="00A5463E">
        <w:tab/>
        <w:t>shall remain in the 'U: permitted to receive' state.</w:t>
      </w:r>
    </w:p>
    <w:p w14:paraId="3C1C0331" w14:textId="77777777" w:rsidR="00B916CE" w:rsidRPr="00A5463E" w:rsidRDefault="00B916CE" w:rsidP="00B916CE">
      <w:pPr>
        <w:pStyle w:val="Heading5"/>
      </w:pPr>
      <w:bookmarkStart w:id="1166" w:name="_Toc20208776"/>
      <w:bookmarkStart w:id="1167" w:name="_Toc36044887"/>
      <w:bookmarkStart w:id="1168" w:name="_Toc45216370"/>
      <w:bookmarkStart w:id="1169" w:name="_Toc99174081"/>
      <w:r w:rsidRPr="00A5463E">
        <w:t>6.3.7.4.5</w:t>
      </w:r>
      <w:r w:rsidRPr="00A5463E">
        <w:tab/>
        <w:t>Send Media Transmission Notification message (S: Media Transmission Notification)</w:t>
      </w:r>
      <w:bookmarkEnd w:id="1166"/>
      <w:bookmarkEnd w:id="1167"/>
      <w:bookmarkEnd w:id="1168"/>
      <w:bookmarkEnd w:id="1169"/>
    </w:p>
    <w:p w14:paraId="19B33131"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35C9E06" w14:textId="77777777" w:rsidR="00552EFD" w:rsidRPr="00A5463E" w:rsidRDefault="00552EFD" w:rsidP="00552EFD">
      <w:pPr>
        <w:pStyle w:val="B1"/>
      </w:pPr>
      <w:bookmarkStart w:id="1170" w:name="_Toc20208777"/>
      <w:bookmarkStart w:id="1171" w:name="_Toc36044888"/>
      <w:bookmarkStart w:id="1172" w:name="_Toc45216371"/>
      <w:r>
        <w:t>1</w:t>
      </w:r>
      <w:r w:rsidRPr="00A5463E">
        <w:t>.</w:t>
      </w:r>
      <w:r w:rsidRPr="00A5463E">
        <w:tab/>
        <w:t>shall send the Media Transmission Notification message to the transmission participant;</w:t>
      </w:r>
    </w:p>
    <w:p w14:paraId="232735C1" w14:textId="77777777" w:rsidR="00552EFD" w:rsidRDefault="00552EFD" w:rsidP="00552EFD">
      <w:pPr>
        <w:pStyle w:val="B1"/>
      </w:pPr>
      <w:r>
        <w:t>2</w:t>
      </w:r>
      <w:r w:rsidRPr="00A5463E">
        <w:t>.</w:t>
      </w:r>
      <w:r w:rsidRPr="00A5463E">
        <w:tab/>
        <w:t xml:space="preserve">shall </w:t>
      </w:r>
      <w:r>
        <w:t>include the User ID and the SSRC of user transmitting the media in the Media Transmission Notification</w:t>
      </w:r>
      <w:r w:rsidRPr="00A5463E">
        <w:t>;</w:t>
      </w:r>
    </w:p>
    <w:p w14:paraId="32460455" w14:textId="302EA1EE" w:rsidR="00552EFD" w:rsidRPr="00A5463E" w:rsidRDefault="00552EFD" w:rsidP="00552EFD">
      <w:pPr>
        <w:pStyle w:val="B1"/>
      </w:pPr>
      <w:r>
        <w:t>3</w:t>
      </w:r>
      <w:r w:rsidRPr="00A5463E">
        <w:t>.</w:t>
      </w:r>
      <w:r w:rsidRPr="00A5463E">
        <w:tab/>
        <w:t xml:space="preserve">may set the first bit in the subtype of the Media Transmission Notification message to '1' (Acknowledgment is required) as described in </w:t>
      </w:r>
      <w:r w:rsidR="00BA1F7C">
        <w:t>clause</w:t>
      </w:r>
      <w:r w:rsidRPr="00A5463E">
        <w:t> </w:t>
      </w:r>
      <w:r>
        <w:t>9.2.2.1</w:t>
      </w:r>
      <w:r w:rsidRPr="007053AB">
        <w:t xml:space="preserve">; </w:t>
      </w:r>
    </w:p>
    <w:p w14:paraId="4320F4D7" w14:textId="77777777" w:rsidR="00552EFD" w:rsidRDefault="00552EFD" w:rsidP="00552EFD">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625DAC47" w14:textId="77777777" w:rsidR="00552EFD" w:rsidRDefault="00552EFD" w:rsidP="00552EFD">
      <w:pPr>
        <w:pStyle w:val="B1"/>
      </w:pPr>
      <w:r>
        <w:t>4.</w:t>
      </w:r>
      <w:r>
        <w:tab/>
        <w:t xml:space="preserve">if the Reception Mode field is set to '0' indicating automatic reception mode: </w:t>
      </w:r>
    </w:p>
    <w:p w14:paraId="3EA70745" w14:textId="3F7F3D1D" w:rsidR="00552EFD" w:rsidRDefault="00552EFD" w:rsidP="00552EFD">
      <w:pPr>
        <w:pStyle w:val="B2"/>
      </w:pPr>
      <w:r>
        <w:t>a.</w:t>
      </w:r>
      <w:r>
        <w:tab/>
        <w:t xml:space="preserve">shall increase C9 (Reception Active) by </w:t>
      </w:r>
      <w:r w:rsidR="002F227E">
        <w:t>'</w:t>
      </w:r>
      <w:r>
        <w:t>1</w:t>
      </w:r>
      <w:r w:rsidR="002F227E">
        <w:t>'</w:t>
      </w:r>
      <w:r>
        <w:t xml:space="preserve"> if it has not reached its upper limit; and</w:t>
      </w:r>
    </w:p>
    <w:p w14:paraId="28CEB5FD" w14:textId="77777777" w:rsidR="00552EFD" w:rsidRDefault="00552EFD" w:rsidP="00552EFD">
      <w:pPr>
        <w:pStyle w:val="B2"/>
      </w:pPr>
      <w:r>
        <w:t>b.</w:t>
      </w:r>
      <w:r>
        <w:tab/>
        <w:t xml:space="preserve">shall store the SSRC of transmission participant granted the permission to send media in Active SSRC list until the associated transmission is ended towards participant; </w:t>
      </w:r>
    </w:p>
    <w:p w14:paraId="1D286F2C" w14:textId="261DFEBF" w:rsidR="00552EFD" w:rsidRDefault="00552EFD" w:rsidP="00552EFD">
      <w:pPr>
        <w:pStyle w:val="B1"/>
      </w:pPr>
      <w:r>
        <w:t>5</w:t>
      </w:r>
      <w:r w:rsidRPr="00EF55AB">
        <w:t>.</w:t>
      </w:r>
      <w:r>
        <w:tab/>
        <w:t xml:space="preserve">shall include the Functional Alias ID of the transmitting user if it is included in the received </w:t>
      </w:r>
      <w:r w:rsidRPr="00AE4065">
        <w:t>Media Transmission Notification message</w:t>
      </w:r>
      <w:r>
        <w:t>; and</w:t>
      </w:r>
    </w:p>
    <w:p w14:paraId="333DB0AB" w14:textId="67C2B110" w:rsidR="00552EFD" w:rsidRDefault="00552EFD" w:rsidP="00552EFD">
      <w:pPr>
        <w:pStyle w:val="B1"/>
      </w:pPr>
      <w:r>
        <w:t>6</w:t>
      </w:r>
      <w:r w:rsidRPr="00A5463E">
        <w:t>.</w:t>
      </w:r>
      <w:r w:rsidRPr="00A5463E">
        <w:tab/>
        <w:t>shall remain in the 'U: permitted to receive' state.</w:t>
      </w:r>
    </w:p>
    <w:p w14:paraId="5021B710" w14:textId="77777777" w:rsidR="00B916CE" w:rsidRPr="00A5463E" w:rsidRDefault="00B916CE" w:rsidP="00B916CE">
      <w:pPr>
        <w:pStyle w:val="Heading5"/>
      </w:pPr>
      <w:bookmarkStart w:id="1173" w:name="_Toc99174082"/>
      <w:r w:rsidRPr="00A5463E">
        <w:t>6.3.7.4.6</w:t>
      </w:r>
      <w:r w:rsidRPr="00A5463E">
        <w:tab/>
        <w:t>Send Media Reception Override Notify message (S: Media Reception Override Notify)</w:t>
      </w:r>
      <w:bookmarkEnd w:id="1170"/>
      <w:bookmarkEnd w:id="1171"/>
      <w:bookmarkEnd w:id="1172"/>
      <w:bookmarkEnd w:id="1173"/>
    </w:p>
    <w:p w14:paraId="3878B9AE"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Default="00B916CE" w:rsidP="001749DA">
      <w:pPr>
        <w:pStyle w:val="B1"/>
      </w:pPr>
      <w:r w:rsidRPr="00A5463E">
        <w:t>1.</w:t>
      </w:r>
      <w:r w:rsidRPr="00A5463E">
        <w:tab/>
        <w:t>shall send the Media Reception Override Notify message to the transmission participant;</w:t>
      </w:r>
    </w:p>
    <w:p w14:paraId="3A72046B"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320463A" w14:textId="77777777" w:rsidR="00B916CE" w:rsidRPr="00A5463E" w:rsidRDefault="001749DA" w:rsidP="00B916CE">
      <w:pPr>
        <w:pStyle w:val="B1"/>
      </w:pPr>
      <w:r>
        <w:t>3</w:t>
      </w:r>
      <w:r w:rsidR="00B916CE" w:rsidRPr="00A5463E">
        <w:t>.</w:t>
      </w:r>
      <w:r w:rsidR="00B916CE" w:rsidRPr="00A5463E">
        <w:tab/>
        <w:t>shall remain in the 'U: permitted to receive' state.</w:t>
      </w:r>
    </w:p>
    <w:p w14:paraId="4832F23E" w14:textId="77777777" w:rsidR="00B916CE" w:rsidRPr="00A5463E" w:rsidRDefault="00B916CE" w:rsidP="00B916CE">
      <w:pPr>
        <w:pStyle w:val="Heading5"/>
      </w:pPr>
      <w:bookmarkStart w:id="1174" w:name="_Toc20208778"/>
      <w:bookmarkStart w:id="1175" w:name="_Toc36044889"/>
      <w:bookmarkStart w:id="1176" w:name="_Toc45216372"/>
      <w:bookmarkStart w:id="1177" w:name="_Toc99174083"/>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174"/>
      <w:bookmarkEnd w:id="1175"/>
      <w:bookmarkEnd w:id="1176"/>
      <w:bookmarkEnd w:id="1177"/>
    </w:p>
    <w:p w14:paraId="6583FFD3"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13FA308D"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00253E1C" w14:textId="77777777" w:rsidR="00B916CE" w:rsidRPr="00A5463E" w:rsidRDefault="001749DA" w:rsidP="001749DA">
      <w:pPr>
        <w:pStyle w:val="B1"/>
      </w:pPr>
      <w:r>
        <w:t>2.</w:t>
      </w:r>
      <w:r>
        <w:tab/>
      </w:r>
      <w:r w:rsidRPr="00051ECB">
        <w:t>shall include the SSRC of the user transmitting the media in the Transmission End Notify message;</w:t>
      </w:r>
    </w:p>
    <w:p w14:paraId="2FCC6415"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4F283E0A" w14:textId="77777777" w:rsidR="00F057AA" w:rsidRDefault="00F057AA" w:rsidP="00F057AA">
      <w:pPr>
        <w:pStyle w:val="B1"/>
      </w:pPr>
      <w:r>
        <w:lastRenderedPageBreak/>
        <w:t>4.</w:t>
      </w:r>
      <w:r>
        <w:tab/>
        <w:t>s</w:t>
      </w:r>
      <w:r w:rsidRPr="00EF2AFC">
        <w:t>hall remove SSRC of the us</w:t>
      </w:r>
      <w:r>
        <w:t>er transmitting the media from A</w:t>
      </w:r>
      <w:r w:rsidRPr="00EF2AFC">
        <w:t xml:space="preserve">ctive </w:t>
      </w:r>
      <w:r>
        <w:t>SSRC</w:t>
      </w:r>
      <w:r w:rsidRPr="00EF2AFC">
        <w:t xml:space="preserve"> list</w:t>
      </w:r>
      <w:r>
        <w:t>; and</w:t>
      </w:r>
    </w:p>
    <w:p w14:paraId="55E0E7A3" w14:textId="77777777" w:rsidR="00F057AA" w:rsidRDefault="00F057AA" w:rsidP="00F057AA">
      <w:pPr>
        <w:pStyle w:val="B1"/>
      </w:pPr>
      <w:r>
        <w:t>5.</w:t>
      </w:r>
      <w:r>
        <w:tab/>
      </w:r>
      <w:r w:rsidRPr="008D2A30">
        <w:t>if C9 has not reached it lower limit,</w:t>
      </w:r>
      <w:r>
        <w:t xml:space="preserve"> </w:t>
      </w:r>
      <w:r w:rsidRPr="00A5463E">
        <w:t>shall remain in the 'U: permitted to receive' state</w:t>
      </w:r>
      <w:r>
        <w:t>; or</w:t>
      </w:r>
    </w:p>
    <w:p w14:paraId="30234889" w14:textId="682B06E7" w:rsidR="00F057AA" w:rsidRPr="00A5463E" w:rsidRDefault="00F057AA" w:rsidP="00F057AA">
      <w:pPr>
        <w:pStyle w:val="B1"/>
      </w:pPr>
      <w:r>
        <w:t>6.</w:t>
      </w:r>
      <w:r>
        <w:tab/>
      </w:r>
      <w:r w:rsidRPr="008D2A30">
        <w:t>if C9 has reached it lower limit, shall enter the 'U: not permitted to receive' state</w:t>
      </w:r>
      <w:r>
        <w:t xml:space="preserve"> as specified in </w:t>
      </w:r>
      <w:r w:rsidR="00BA1F7C">
        <w:t>clause</w:t>
      </w:r>
      <w:r w:rsidRPr="007053AB">
        <w:rPr>
          <w:lang w:val="en-GB"/>
        </w:rPr>
        <w:t> </w:t>
      </w:r>
      <w:r>
        <w:t>6.3.7.3.2.</w:t>
      </w:r>
    </w:p>
    <w:p w14:paraId="54A26DF6" w14:textId="77777777" w:rsidR="00B916CE" w:rsidRPr="00A5463E" w:rsidRDefault="00B916CE" w:rsidP="00B916CE">
      <w:pPr>
        <w:pStyle w:val="Heading5"/>
      </w:pPr>
      <w:bookmarkStart w:id="1178" w:name="_Toc20208779"/>
      <w:bookmarkStart w:id="1179" w:name="_Toc36044890"/>
      <w:bookmarkStart w:id="1180" w:name="_Toc45216373"/>
      <w:bookmarkStart w:id="1181" w:name="_Toc99174084"/>
      <w:r w:rsidRPr="00A5463E">
        <w:t>6.3.7.4.8</w:t>
      </w:r>
      <w:r w:rsidRPr="00A5463E">
        <w:tab/>
        <w:t>Send Media Reception End Request message (S: Media Reception End Request)</w:t>
      </w:r>
      <w:bookmarkEnd w:id="1178"/>
      <w:bookmarkEnd w:id="1179"/>
      <w:bookmarkEnd w:id="1180"/>
      <w:bookmarkEnd w:id="1181"/>
    </w:p>
    <w:p w14:paraId="76614710"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5463E" w:rsidRDefault="00B916CE" w:rsidP="00B916CE">
      <w:pPr>
        <w:pStyle w:val="B1"/>
      </w:pPr>
      <w:r w:rsidRPr="00A5463E">
        <w:t>1.</w:t>
      </w:r>
      <w:r w:rsidRPr="00A5463E">
        <w:tab/>
        <w:t>shall stop sending the RTP media packets to the transmission participant;</w:t>
      </w:r>
    </w:p>
    <w:p w14:paraId="737030D3" w14:textId="77777777" w:rsidR="002B014C" w:rsidRDefault="00B916CE" w:rsidP="002B014C">
      <w:pPr>
        <w:pStyle w:val="B1"/>
      </w:pPr>
      <w:r w:rsidRPr="00A5463E">
        <w:t>2.</w:t>
      </w:r>
      <w:r w:rsidRPr="00A5463E">
        <w:tab/>
        <w:t>shall send the Media Reception End Request message to the transmission participant;</w:t>
      </w:r>
    </w:p>
    <w:p w14:paraId="320DFBE6" w14:textId="77777777" w:rsidR="00B916CE" w:rsidRPr="002B014C" w:rsidRDefault="002B014C" w:rsidP="002B014C">
      <w:pPr>
        <w:pStyle w:val="B1"/>
        <w:rPr>
          <w:lang w:val="en-GB"/>
        </w:rPr>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5D857A19" w14:textId="77777777" w:rsidR="00B916CE" w:rsidRPr="00A5463E" w:rsidRDefault="002B014C" w:rsidP="00B916CE">
      <w:pPr>
        <w:pStyle w:val="B1"/>
      </w:pPr>
      <w:r w:rsidRPr="002B014C">
        <w:rPr>
          <w:lang w:val="en-GB"/>
        </w:rPr>
        <w:t>4</w:t>
      </w:r>
      <w:r w:rsidR="00B916CE" w:rsidRPr="00A5463E">
        <w:t>.</w:t>
      </w:r>
      <w:r w:rsidR="00B916CE" w:rsidRPr="00A5463E">
        <w:tab/>
        <w:t>shall enter the 'U: not permitted to receive' state.</w:t>
      </w:r>
    </w:p>
    <w:p w14:paraId="64A9FF3A" w14:textId="77777777" w:rsidR="00B916CE" w:rsidRPr="00A5463E" w:rsidRDefault="00B916CE" w:rsidP="00B916CE">
      <w:pPr>
        <w:pStyle w:val="Heading5"/>
      </w:pPr>
      <w:bookmarkStart w:id="1182" w:name="_Toc20208780"/>
      <w:bookmarkStart w:id="1183" w:name="_Toc36044891"/>
      <w:bookmarkStart w:id="1184" w:name="_Toc45216374"/>
      <w:bookmarkStart w:id="1185" w:name="_Toc99174085"/>
      <w:r w:rsidRPr="00A5463E">
        <w:t>6.3.7.4.9</w:t>
      </w:r>
      <w:r w:rsidRPr="00A5463E">
        <w:tab/>
        <w:t>Send Media Reception End Response message (S: Media Reception End Response)</w:t>
      </w:r>
      <w:bookmarkEnd w:id="1182"/>
      <w:bookmarkEnd w:id="1183"/>
      <w:bookmarkEnd w:id="1184"/>
      <w:bookmarkEnd w:id="1185"/>
    </w:p>
    <w:p w14:paraId="68B12E5B"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5463E" w:rsidRDefault="00B916CE" w:rsidP="00B916CE">
      <w:pPr>
        <w:pStyle w:val="B1"/>
      </w:pPr>
      <w:r w:rsidRPr="00A5463E">
        <w:t>1.</w:t>
      </w:r>
      <w:r w:rsidRPr="00A5463E">
        <w:tab/>
        <w:t>shall stop sending the RTP media packets to the transmission participant;</w:t>
      </w:r>
    </w:p>
    <w:p w14:paraId="3B541929" w14:textId="0FC34415" w:rsidR="00B916CE" w:rsidRPr="00A5463E" w:rsidRDefault="00B916CE" w:rsidP="00B916CE">
      <w:pPr>
        <w:pStyle w:val="B1"/>
      </w:pPr>
      <w:r w:rsidRPr="00A5463E">
        <w:t>2.</w:t>
      </w:r>
      <w:r w:rsidRPr="00A5463E">
        <w:tab/>
        <w:t xml:space="preserve">shall send the Media Reception End Response message to the transmission participant, may set the first bit in the subtype of the Media Reception End Response message to '1' (Acknowledgment is required) as described in </w:t>
      </w:r>
      <w:r w:rsidR="00BA1F7C">
        <w:t>clause</w:t>
      </w:r>
      <w:r w:rsidRPr="00A5463E">
        <w:t> </w:t>
      </w:r>
      <w:r w:rsidR="006917BB">
        <w:t>9.2.2.1</w:t>
      </w:r>
      <w:r w:rsidRPr="00A5463E">
        <w:t>;</w:t>
      </w:r>
    </w:p>
    <w:p w14:paraId="24560A72"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DB7502"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5248D0A"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643A521"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C22BD6E" w14:textId="0E736328"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 xml:space="preserve">as specified in </w:t>
      </w:r>
      <w:r w:rsidR="00BA1F7C">
        <w:t>clause</w:t>
      </w:r>
      <w:r w:rsidRPr="007053AB">
        <w:rPr>
          <w:lang w:val="en-GB"/>
        </w:rPr>
        <w:t> </w:t>
      </w:r>
      <w:r>
        <w:t>6.3.7.3.2</w:t>
      </w:r>
      <w:r w:rsidRPr="00A5463E">
        <w:t>.</w:t>
      </w:r>
    </w:p>
    <w:p w14:paraId="4BC9E1A7" w14:textId="77777777" w:rsidR="00F057AA" w:rsidRPr="00A5463E" w:rsidRDefault="00F057AA" w:rsidP="00F057AA">
      <w:pPr>
        <w:pStyle w:val="Heading5"/>
      </w:pPr>
      <w:bookmarkStart w:id="1186" w:name="_Toc45216375"/>
      <w:bookmarkStart w:id="1187" w:name="_Toc20208781"/>
      <w:bookmarkStart w:id="1188" w:name="_Toc36044892"/>
      <w:bookmarkStart w:id="1189" w:name="_Toc99174086"/>
      <w:r>
        <w:t>6.3.7.4.10</w:t>
      </w:r>
      <w:r w:rsidRPr="00A5463E">
        <w:tab/>
        <w:t>Reception of Receive Media Request message (R: Receive Media Request)</w:t>
      </w:r>
      <w:bookmarkEnd w:id="1186"/>
      <w:bookmarkEnd w:id="1189"/>
    </w:p>
    <w:p w14:paraId="1AE2A274"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037F0D5E"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3C307EBA"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B7A8C86"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176DBA30"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5463E" w:rsidRDefault="00F057AA" w:rsidP="00F057AA">
      <w:pPr>
        <w:pStyle w:val="B2"/>
      </w:pPr>
      <w:r w:rsidRPr="00A5463E">
        <w:t>a.</w:t>
      </w:r>
      <w:r w:rsidRPr="00A5463E">
        <w:tab/>
        <w:t>shall include in the Result field the &lt;Result indicator&gt; value result#0 (Rejected)</w:t>
      </w:r>
    </w:p>
    <w:p w14:paraId="13D19423" w14:textId="77777777" w:rsidR="00F057AA" w:rsidRPr="00A5463E" w:rsidRDefault="00F057AA" w:rsidP="00F057AA">
      <w:pPr>
        <w:pStyle w:val="B2"/>
      </w:pPr>
      <w:r w:rsidRPr="00A5463E">
        <w:lastRenderedPageBreak/>
        <w:t>b.</w:t>
      </w:r>
      <w:r w:rsidRPr="00A5463E">
        <w:tab/>
        <w:t>shall include in the Reject Cause field the &lt;Reject Cause&gt; value:</w:t>
      </w:r>
    </w:p>
    <w:p w14:paraId="6A2CCBFE" w14:textId="77777777" w:rsidR="00F057AA" w:rsidRPr="00A5463E" w:rsidRDefault="00F057AA" w:rsidP="00F057AA">
      <w:pPr>
        <w:pStyle w:val="B3"/>
      </w:pPr>
      <w:r w:rsidRPr="00A5463E">
        <w:t>i.</w:t>
      </w:r>
      <w:r w:rsidRPr="00A5463E">
        <w:tab/>
        <w:t>cause#0 (Insufficient downlink bandwidth); or</w:t>
      </w:r>
    </w:p>
    <w:p w14:paraId="539AC1D7" w14:textId="77777777" w:rsidR="00F057AA" w:rsidRDefault="00F057AA" w:rsidP="00F057AA">
      <w:pPr>
        <w:pStyle w:val="B3"/>
      </w:pPr>
      <w:r w:rsidRPr="00A5463E">
        <w:t>ii.</w:t>
      </w:r>
      <w:r w:rsidRPr="00A5463E">
        <w:tab/>
        <w:t>cause#1 (No permission to receive)</w:t>
      </w:r>
      <w:r w:rsidRPr="00196B9B">
        <w:t xml:space="preserve"> </w:t>
      </w:r>
      <w:r>
        <w:t>; or</w:t>
      </w:r>
    </w:p>
    <w:p w14:paraId="730B2487"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D853D91"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4B979427" w14:textId="1FEA6142"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w:t>
      </w:r>
      <w:r w:rsidR="00BA1F7C">
        <w:t>clause</w:t>
      </w:r>
      <w:r w:rsidRPr="00A5463E">
        <w:t> </w:t>
      </w:r>
      <w:r>
        <w:t>9.2.2.1</w:t>
      </w:r>
      <w:r w:rsidRPr="00A5463E">
        <w:t>; and</w:t>
      </w:r>
    </w:p>
    <w:p w14:paraId="111B8A04"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688A79DE"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23721F41" w14:textId="77777777" w:rsidR="00F057AA" w:rsidRPr="00A5463E" w:rsidRDefault="00F057AA" w:rsidP="00F057AA">
      <w:pPr>
        <w:pStyle w:val="B1"/>
      </w:pPr>
      <w:r>
        <w:t>4</w:t>
      </w:r>
      <w:r w:rsidRPr="00A5463E">
        <w:t>.</w:t>
      </w:r>
      <w:r w:rsidRPr="00A5463E">
        <w:tab/>
        <w:t>shall remain in the 'U: permitted to receive' state.</w:t>
      </w:r>
    </w:p>
    <w:p w14:paraId="6C25BFC7"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7F3B13D9" w14:textId="77777777" w:rsidR="00F057AA" w:rsidRPr="00A5463E" w:rsidRDefault="00F057AA" w:rsidP="00F057AA">
      <w:pPr>
        <w:pStyle w:val="Heading5"/>
      </w:pPr>
      <w:bookmarkStart w:id="1190" w:name="_Toc45216376"/>
      <w:bookmarkStart w:id="1191" w:name="_Toc99174087"/>
      <w:r>
        <w:t>6.3.7.4.11</w:t>
      </w:r>
      <w:r w:rsidRPr="00A5463E">
        <w:tab/>
        <w:t>Send Receive Media Response (Granted) message (S: Receive Media Response (Granted))</w:t>
      </w:r>
      <w:bookmarkEnd w:id="1190"/>
      <w:bookmarkEnd w:id="1191"/>
    </w:p>
    <w:p w14:paraId="1875750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338487B1" w14:textId="48038DE9" w:rsidR="00F057AA" w:rsidRPr="00A5463E" w:rsidRDefault="00F057AA" w:rsidP="00F057AA">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t>9.2.2.1</w:t>
      </w:r>
      <w:r w:rsidRPr="00A5463E">
        <w:t>; and</w:t>
      </w:r>
    </w:p>
    <w:p w14:paraId="7E566225"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3002545" w14:textId="77777777" w:rsidR="00F057AA" w:rsidRDefault="00F057AA" w:rsidP="00F057AA">
      <w:pPr>
        <w:pStyle w:val="B1"/>
      </w:pPr>
      <w:r>
        <w:t>3.</w:t>
      </w:r>
      <w:r>
        <w:tab/>
        <w:t>shall increase C9 (Reception Active) by 1 if it has not reach its upper limit;</w:t>
      </w:r>
    </w:p>
    <w:p w14:paraId="47A29D69"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7D9AB6" w14:textId="77777777" w:rsidR="00F057AA" w:rsidRDefault="00F057AA" w:rsidP="00F057AA">
      <w:pPr>
        <w:pStyle w:val="B1"/>
      </w:pPr>
      <w:r>
        <w:rPr>
          <w:lang w:val="en-IN"/>
        </w:rPr>
        <w:t>5</w:t>
      </w:r>
      <w:r w:rsidRPr="00A5463E">
        <w:t>.</w:t>
      </w:r>
      <w:r w:rsidRPr="00A5463E">
        <w:tab/>
        <w:t>shall remain in the 'U: permitted to receive' state.</w:t>
      </w:r>
    </w:p>
    <w:p w14:paraId="21A52298" w14:textId="77777777" w:rsidR="00F057AA" w:rsidRPr="00A5463E" w:rsidRDefault="00F057AA" w:rsidP="00F057AA">
      <w:pPr>
        <w:pStyle w:val="Heading5"/>
      </w:pPr>
      <w:bookmarkStart w:id="1192" w:name="_Toc45216377"/>
      <w:bookmarkStart w:id="1193" w:name="_Toc99174088"/>
      <w:r>
        <w:t>6.3.7.4.12</w:t>
      </w:r>
      <w:r w:rsidRPr="00A5463E">
        <w:tab/>
        <w:t>Receive Media Reception End Response message (R: Media Reception End Response)</w:t>
      </w:r>
      <w:bookmarkEnd w:id="1192"/>
      <w:bookmarkEnd w:id="1193"/>
    </w:p>
    <w:p w14:paraId="572CD8F7"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6E8C5AF6"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198A8A67" w14:textId="77777777" w:rsidR="00F057AA" w:rsidRDefault="00F057AA" w:rsidP="00F057AA">
      <w:pPr>
        <w:pStyle w:val="B1"/>
      </w:pPr>
      <w:r w:rsidRPr="00A5463E">
        <w:t>2.</w:t>
      </w:r>
      <w:r w:rsidRPr="00A5463E">
        <w:tab/>
        <w:t>shall remain in the 'U: permitted to receive' state.</w:t>
      </w:r>
    </w:p>
    <w:p w14:paraId="72EC4EC8" w14:textId="77777777" w:rsidR="00EB0795" w:rsidRPr="00A5463E" w:rsidRDefault="00EB0795" w:rsidP="00EB0795">
      <w:pPr>
        <w:pStyle w:val="Heading2"/>
      </w:pPr>
      <w:bookmarkStart w:id="1194" w:name="_Toc45216378"/>
      <w:bookmarkStart w:id="1195" w:name="_Toc99174089"/>
      <w:r w:rsidRPr="00A5463E">
        <w:lastRenderedPageBreak/>
        <w:t>6.4</w:t>
      </w:r>
      <w:r w:rsidRPr="00A5463E">
        <w:tab/>
        <w:t>Participating MCVideo function transmission control procedures</w:t>
      </w:r>
      <w:bookmarkEnd w:id="1187"/>
      <w:bookmarkEnd w:id="1188"/>
      <w:bookmarkEnd w:id="1194"/>
      <w:bookmarkEnd w:id="1195"/>
    </w:p>
    <w:p w14:paraId="6E9745CA" w14:textId="77777777" w:rsidR="00EB0795" w:rsidRPr="00A5463E" w:rsidRDefault="00EB0795" w:rsidP="00EB0795">
      <w:pPr>
        <w:pStyle w:val="Heading3"/>
      </w:pPr>
      <w:bookmarkStart w:id="1196" w:name="_Toc20208782"/>
      <w:bookmarkStart w:id="1197" w:name="_Toc36044893"/>
      <w:bookmarkStart w:id="1198" w:name="_Toc45216379"/>
      <w:bookmarkStart w:id="1199" w:name="_Toc99174090"/>
      <w:r w:rsidRPr="00A5463E">
        <w:t>6.4.1</w:t>
      </w:r>
      <w:r w:rsidRPr="00A5463E">
        <w:tab/>
        <w:t>General</w:t>
      </w:r>
      <w:bookmarkEnd w:id="1196"/>
      <w:bookmarkEnd w:id="1197"/>
      <w:bookmarkEnd w:id="1198"/>
      <w:bookmarkEnd w:id="1199"/>
    </w:p>
    <w:p w14:paraId="3C5D4F64" w14:textId="65B031B5" w:rsidR="00EB0795" w:rsidRPr="00A5463E" w:rsidRDefault="00EB0795" w:rsidP="00EB0795">
      <w:r w:rsidRPr="00A5463E">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Pr>
          <w:lang w:eastAsia="x-none"/>
        </w:rPr>
        <w:t>clause</w:t>
      </w:r>
      <w:r w:rsidRPr="00A5463E">
        <w:rPr>
          <w:lang w:eastAsia="x-none"/>
        </w:rPr>
        <w:t>s.</w:t>
      </w:r>
    </w:p>
    <w:p w14:paraId="62BB96A7" w14:textId="77777777" w:rsidR="00EB0795" w:rsidRPr="00A5463E" w:rsidRDefault="00EB0795" w:rsidP="00EB0795">
      <w:pPr>
        <w:pStyle w:val="Heading3"/>
      </w:pPr>
      <w:bookmarkStart w:id="1200" w:name="_Toc20208783"/>
      <w:bookmarkStart w:id="1201" w:name="_Toc36044894"/>
      <w:bookmarkStart w:id="1202" w:name="_Toc45216380"/>
      <w:bookmarkStart w:id="1203" w:name="_Toc99174091"/>
      <w:r w:rsidRPr="00A5463E">
        <w:t>6.4.2</w:t>
      </w:r>
      <w:r w:rsidRPr="00A5463E">
        <w:tab/>
        <w:t>Receive transmission control messages</w:t>
      </w:r>
      <w:bookmarkEnd w:id="1200"/>
      <w:bookmarkEnd w:id="1201"/>
      <w:bookmarkEnd w:id="1202"/>
      <w:bookmarkEnd w:id="1203"/>
    </w:p>
    <w:p w14:paraId="518F7103" w14:textId="77777777" w:rsidR="00EB0795" w:rsidRPr="00A5463E" w:rsidRDefault="00EB0795" w:rsidP="00EB0795">
      <w:r w:rsidRPr="00A5463E">
        <w:t>Upon receiving a transmission control message the participating MCVideo function:</w:t>
      </w:r>
    </w:p>
    <w:p w14:paraId="06EF72F5"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2B19E5F1"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1B97063A"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0BD690FA" w14:textId="77777777" w:rsidR="00EB0795" w:rsidRPr="00A5463E" w:rsidRDefault="00EB0795" w:rsidP="00EB0795">
      <w:pPr>
        <w:pStyle w:val="B2"/>
      </w:pPr>
      <w:r w:rsidRPr="00A5463E">
        <w:t>a.</w:t>
      </w:r>
      <w:r w:rsidRPr="00A5463E">
        <w:tab/>
        <w:t>if</w:t>
      </w:r>
    </w:p>
    <w:p w14:paraId="4184793F" w14:textId="77777777"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Notify message;</w:t>
      </w:r>
    </w:p>
    <w:p w14:paraId="122C4918" w14:textId="6732EC90"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47FCE414" w14:textId="493C2804"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4BC69C3F" w14:textId="77777777" w:rsidR="00EB0795" w:rsidRPr="00A5463E" w:rsidRDefault="00EB0795" w:rsidP="00EB0795">
      <w:pPr>
        <w:pStyle w:val="B2"/>
      </w:pPr>
      <w:r w:rsidRPr="00A5463E">
        <w:tab/>
        <w:t>shall immediately forward the transmission control message to the transmission participant; and</w:t>
      </w:r>
    </w:p>
    <w:p w14:paraId="1D64F395" w14:textId="77777777" w:rsidR="00EB0795" w:rsidRPr="00A5463E" w:rsidRDefault="00EB0795" w:rsidP="00EB0795">
      <w:pPr>
        <w:pStyle w:val="B2"/>
      </w:pPr>
      <w:r w:rsidRPr="00A5463E">
        <w:t>b.</w:t>
      </w:r>
      <w:r w:rsidRPr="00A5463E">
        <w:tab/>
        <w:t>if</w:t>
      </w:r>
    </w:p>
    <w:p w14:paraId="44E154AD" w14:textId="31264E88"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w:t>
      </w:r>
      <w:r w:rsidR="00BA1F7C">
        <w:t>clause</w:t>
      </w:r>
      <w:r w:rsidRPr="00A5463E">
        <w:t> 14.2.3 in the latest received MBMS bearer listening status report; and</w:t>
      </w:r>
    </w:p>
    <w:p w14:paraId="137A3782"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52B034B7" w14:textId="71020431" w:rsidR="00EB0795" w:rsidRPr="00A5463E" w:rsidRDefault="00EB0795" w:rsidP="00EB0795">
      <w:pPr>
        <w:pStyle w:val="B2"/>
      </w:pPr>
      <w:r w:rsidRPr="00A5463E">
        <w:t xml:space="preserve">shall perform actions as specified in </w:t>
      </w:r>
      <w:r w:rsidR="00BA1F7C">
        <w:t>clause</w:t>
      </w:r>
      <w:r w:rsidRPr="00A5463E">
        <w:t> 10.2.</w:t>
      </w:r>
    </w:p>
    <w:p w14:paraId="4CE33D0D" w14:textId="285DC775"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w:t>
      </w:r>
      <w:r w:rsidR="00BA1F7C">
        <w:t>clause</w:t>
      </w:r>
      <w:r w:rsidRPr="00A5463E">
        <w:t> 10.2.</w:t>
      </w:r>
    </w:p>
    <w:p w14:paraId="44A9FD21" w14:textId="77777777" w:rsidR="00EB0795" w:rsidRPr="00A5463E" w:rsidRDefault="00EB0795" w:rsidP="00EB0795">
      <w:pPr>
        <w:pStyle w:val="Heading3"/>
      </w:pPr>
      <w:bookmarkStart w:id="1204" w:name="_Toc20208784"/>
      <w:bookmarkStart w:id="1205" w:name="_Toc36044895"/>
      <w:bookmarkStart w:id="1206" w:name="_Toc45216381"/>
      <w:bookmarkStart w:id="1207" w:name="_Toc99174092"/>
      <w:r w:rsidRPr="00A5463E">
        <w:t>6.4.3</w:t>
      </w:r>
      <w:r w:rsidRPr="00A5463E">
        <w:tab/>
        <w:t>Receive RTP media packets (R: RTP Media)</w:t>
      </w:r>
      <w:bookmarkEnd w:id="1204"/>
      <w:bookmarkEnd w:id="1205"/>
      <w:bookmarkEnd w:id="1206"/>
      <w:bookmarkEnd w:id="1207"/>
    </w:p>
    <w:p w14:paraId="4860B9EC" w14:textId="77777777" w:rsidR="00EB0795" w:rsidRPr="00A5463E" w:rsidRDefault="00EB0795" w:rsidP="00EB0795">
      <w:r w:rsidRPr="00A5463E">
        <w:t>Upon receiving RTP media packets the participating MCVideo function:</w:t>
      </w:r>
    </w:p>
    <w:p w14:paraId="41C971E5"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68232BE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5463E" w:rsidRDefault="00EB0795" w:rsidP="00EB0795">
      <w:pPr>
        <w:pStyle w:val="B1"/>
      </w:pPr>
      <w:r w:rsidRPr="00A5463E">
        <w:lastRenderedPageBreak/>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474270DE" w14:textId="77777777" w:rsidR="00EB0795" w:rsidRPr="00A5463E" w:rsidRDefault="00EB0795" w:rsidP="00EB0795">
      <w:pPr>
        <w:pStyle w:val="B2"/>
      </w:pPr>
      <w:r w:rsidRPr="00A5463E">
        <w:t>a.</w:t>
      </w:r>
      <w:r w:rsidRPr="00A5463E">
        <w:tab/>
        <w:t>if</w:t>
      </w:r>
    </w:p>
    <w:p w14:paraId="5AF0D2E8" w14:textId="5A8D050F"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63D7FB73" w14:textId="1EFB9BD0"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6FD65D91" w14:textId="77777777" w:rsidR="00EB0795" w:rsidRPr="00A5463E" w:rsidRDefault="00EB0795" w:rsidP="00EB0795">
      <w:pPr>
        <w:pStyle w:val="B2"/>
      </w:pPr>
      <w:r w:rsidRPr="00A5463E">
        <w:tab/>
        <w:t>shall immediately forward the RTP media packets to the MCVideo client; and</w:t>
      </w:r>
    </w:p>
    <w:p w14:paraId="0DD06802" w14:textId="3D93FED9"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w:t>
      </w:r>
      <w:r w:rsidR="00BA1F7C">
        <w:t>clause</w:t>
      </w:r>
      <w:r w:rsidRPr="00A5463E">
        <w:t xml:space="preserve"> 14.2.3 in the latest received MBMS bearer listening status report, shall perform actions as specified in </w:t>
      </w:r>
      <w:r w:rsidR="00BA1F7C">
        <w:t>clause</w:t>
      </w:r>
      <w:r w:rsidRPr="00A5463E">
        <w:t> 10.2.</w:t>
      </w:r>
    </w:p>
    <w:p w14:paraId="0F32D099" w14:textId="77777777" w:rsidR="00EB0795" w:rsidRPr="00A5463E" w:rsidRDefault="00EB0795" w:rsidP="00EB0795">
      <w:pPr>
        <w:pStyle w:val="Heading3"/>
      </w:pPr>
      <w:bookmarkStart w:id="1208" w:name="_Toc20208785"/>
      <w:bookmarkStart w:id="1209" w:name="_Toc36044896"/>
      <w:bookmarkStart w:id="1210" w:name="_Toc45216382"/>
      <w:bookmarkStart w:id="1211" w:name="_Toc99174093"/>
      <w:r w:rsidRPr="00A5463E">
        <w:t>6.4.4</w:t>
      </w:r>
      <w:r w:rsidRPr="00A5463E">
        <w:tab/>
        <w:t>Release of session</w:t>
      </w:r>
      <w:bookmarkEnd w:id="1208"/>
      <w:bookmarkEnd w:id="1209"/>
      <w:bookmarkEnd w:id="1210"/>
      <w:bookmarkEnd w:id="1211"/>
    </w:p>
    <w:p w14:paraId="2B793614"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41C7574"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32D2DB5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5E34E67A"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2E7AC2AB" w14:textId="52DE3CB6" w:rsidR="00EB0795" w:rsidRPr="00A5463E" w:rsidRDefault="00EB0795" w:rsidP="00EB0795">
      <w:pPr>
        <w:pStyle w:val="B1"/>
      </w:pPr>
      <w:r w:rsidRPr="00A5463E">
        <w:t>1.</w:t>
      </w:r>
      <w:r w:rsidRPr="00A5463E">
        <w:tab/>
        <w:t xml:space="preserve">in case of a pre-established session, shall perform the actions in </w:t>
      </w:r>
      <w:r w:rsidR="00BA1F7C">
        <w:t>clause</w:t>
      </w:r>
      <w:r w:rsidRPr="00A5463E">
        <w:t> 9.3.2; and</w:t>
      </w:r>
    </w:p>
    <w:p w14:paraId="368AE6A0"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09BE4D10" w14:textId="77777777" w:rsidR="00DC1E3D" w:rsidRDefault="00DC1E3D" w:rsidP="00DC1E3D">
      <w:pPr>
        <w:pStyle w:val="Heading2"/>
      </w:pPr>
      <w:bookmarkStart w:id="1212" w:name="_Toc99174094"/>
      <w:r>
        <w:t>6.5</w:t>
      </w:r>
      <w:r>
        <w:tab/>
        <w:t>Non-controlling MCVideo function of an MCVideo group</w:t>
      </w:r>
      <w:bookmarkEnd w:id="1212"/>
    </w:p>
    <w:p w14:paraId="649F167B" w14:textId="77777777" w:rsidR="00DC1E3D" w:rsidRDefault="00DC1E3D" w:rsidP="00DC1E3D">
      <w:pPr>
        <w:pStyle w:val="Heading3"/>
      </w:pPr>
      <w:bookmarkStart w:id="1213" w:name="_Toc99174095"/>
      <w:r>
        <w:t>6.5.1</w:t>
      </w:r>
      <w:r>
        <w:tab/>
        <w:t>General</w:t>
      </w:r>
      <w:bookmarkEnd w:id="1213"/>
    </w:p>
    <w:p w14:paraId="462E6B50" w14:textId="77777777" w:rsidR="00DC1E3D" w:rsidRDefault="00DC1E3D" w:rsidP="00DC1E3D">
      <w:r>
        <w:t>The transmission control server interface in the non-controlling MCVideo function of an MCVideo group shall support the procedures in clauses 6.5.2, 6.5.3 and 6.5.4.</w:t>
      </w:r>
    </w:p>
    <w:p w14:paraId="7DD7B4D9" w14:textId="77777777" w:rsidR="00DC1E3D" w:rsidRDefault="00DC1E3D" w:rsidP="00DC1E3D">
      <w:r>
        <w:t>The transmission participant interface in the non-controlling MCVideo function of an MCVideo group shall support the procedures in clause 6.5.5.</w:t>
      </w:r>
    </w:p>
    <w:p w14:paraId="5741F266" w14:textId="77777777" w:rsidR="00DC1E3D" w:rsidRDefault="00DC1E3D" w:rsidP="00DC1E3D">
      <w:pPr>
        <w:pStyle w:val="Heading3"/>
      </w:pPr>
      <w:bookmarkStart w:id="1214" w:name="_Toc99174096"/>
      <w:r>
        <w:t>6.5.2</w:t>
      </w:r>
      <w:r>
        <w:tab/>
        <w:t>The MCVideo call initialization procedure in the non-controlling MCVideo function of an MCVideo group</w:t>
      </w:r>
      <w:bookmarkEnd w:id="1214"/>
    </w:p>
    <w:p w14:paraId="17FD1FC7" w14:textId="77777777" w:rsidR="00DC1E3D" w:rsidRDefault="00DC1E3D" w:rsidP="00DC1E3D">
      <w:pPr>
        <w:pStyle w:val="Heading4"/>
      </w:pPr>
      <w:bookmarkStart w:id="1215" w:name="_Toc99174097"/>
      <w:r>
        <w:t>6.5.2.1</w:t>
      </w:r>
      <w:r>
        <w:tab/>
        <w:t>General</w:t>
      </w:r>
      <w:bookmarkEnd w:id="1215"/>
    </w:p>
    <w:p w14:paraId="64B8DE45" w14:textId="77777777" w:rsidR="00DC1E3D" w:rsidRDefault="00DC1E3D" w:rsidP="00DC1E3D">
      <w:pPr>
        <w:rPr>
          <w:lang w:eastAsia="x-none"/>
        </w:rPr>
      </w:pPr>
      <w:r>
        <w:rPr>
          <w:lang w:eastAsia="x-none"/>
        </w:rPr>
        <w:t>The clause 6.5.2.2 describes the initial procedures when a new SIP session is establishing a group session.</w:t>
      </w:r>
    </w:p>
    <w:p w14:paraId="2333FA20" w14:textId="77777777" w:rsidR="00DC1E3D" w:rsidRDefault="00DC1E3D" w:rsidP="00DC1E3D">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1C0F572C" w14:textId="77777777" w:rsidR="00DC1E3D" w:rsidRDefault="00DC1E3D" w:rsidP="00DC1E3D">
      <w:pPr>
        <w:pStyle w:val="Heading4"/>
      </w:pPr>
      <w:bookmarkStart w:id="1216" w:name="_Toc99174098"/>
      <w:r>
        <w:t>6.5.2.2</w:t>
      </w:r>
      <w:r>
        <w:tab/>
        <w:t>Initial procedures when a new SIP session is establishing a group session</w:t>
      </w:r>
      <w:bookmarkEnd w:id="1216"/>
    </w:p>
    <w:p w14:paraId="138FF9A5" w14:textId="77777777" w:rsidR="00DC1E3D" w:rsidRDefault="00DC1E3D" w:rsidP="00DC1E3D">
      <w:r>
        <w:t>When receiving an indication from the application and signalling plane that a group session is initiated, the transmission control server interface:</w:t>
      </w:r>
    </w:p>
    <w:p w14:paraId="1568ED6F" w14:textId="77777777" w:rsidR="00DC1E3D" w:rsidRDefault="00DC1E3D" w:rsidP="00DC1E3D">
      <w:pPr>
        <w:pStyle w:val="B1"/>
      </w:pPr>
      <w:r>
        <w:lastRenderedPageBreak/>
        <w:t>1.</w:t>
      </w:r>
      <w:r>
        <w:tab/>
        <w:t>shall initiate and store a message sequence number value with the value to be used in the Message Sequence Number field in the Transmission Idle and Transmission Arbitration Taken messages;</w:t>
      </w:r>
    </w:p>
    <w:p w14:paraId="75698187" w14:textId="77777777" w:rsidR="00DC1E3D" w:rsidRDefault="00DC1E3D" w:rsidP="00DC1E3D">
      <w:pPr>
        <w:pStyle w:val="B1"/>
      </w:pPr>
      <w:r>
        <w:t>2.</w:t>
      </w:r>
      <w:r>
        <w:tab/>
        <w:t>shall for each MCVideo client in the MCVideo group controlled by the non-controlling MCVideo function that are participating in the session:</w:t>
      </w:r>
    </w:p>
    <w:p w14:paraId="6B9B1FD0" w14:textId="77777777" w:rsidR="00DC1E3D" w:rsidRDefault="00DC1E3D" w:rsidP="00DC1E3D">
      <w:pPr>
        <w:pStyle w:val="B2"/>
      </w:pPr>
      <w:r>
        <w:t>a.</w:t>
      </w:r>
      <w:r>
        <w:tab/>
        <w:t>generate a random temporary identifier between '0' and '4294967295';</w:t>
      </w:r>
    </w:p>
    <w:p w14:paraId="39204D7F" w14:textId="77777777" w:rsidR="00DC1E3D" w:rsidRDefault="00DC1E3D" w:rsidP="00DC1E3D">
      <w:pPr>
        <w:pStyle w:val="B2"/>
      </w:pPr>
      <w:r>
        <w:t>b.</w:t>
      </w:r>
      <w:r>
        <w:tab/>
        <w:t>store an association between the generated temporary identifier and the transmission participant interface;</w:t>
      </w:r>
    </w:p>
    <w:p w14:paraId="2749E05F" w14:textId="77777777" w:rsidR="00DC1E3D" w:rsidRDefault="00DC1E3D" w:rsidP="00DC1E3D">
      <w:pPr>
        <w:pStyle w:val="B2"/>
      </w:pPr>
      <w:r>
        <w:t>c.</w:t>
      </w:r>
      <w:r>
        <w:tab/>
        <w:t>store information about capabilities negotiated in the "mc_queueing" and "mc_priority" fmtp attributes as described in clause 14;</w:t>
      </w:r>
    </w:p>
    <w:p w14:paraId="5831712E" w14:textId="77777777" w:rsidR="00DC1E3D" w:rsidRDefault="00DC1E3D" w:rsidP="00DC1E3D">
      <w:pPr>
        <w:pStyle w:val="B2"/>
      </w:pPr>
      <w:r>
        <w:t>d.</w:t>
      </w:r>
      <w:r>
        <w:tab/>
        <w:t>store information whether the MCVideo client requested privacy or not; and</w:t>
      </w:r>
    </w:p>
    <w:p w14:paraId="7BCFD54A" w14:textId="77777777" w:rsidR="00DC1E3D" w:rsidRDefault="00DC1E3D" w:rsidP="00DC1E3D">
      <w:pPr>
        <w:pStyle w:val="B2"/>
      </w:pPr>
      <w:r>
        <w:t>e.</w:t>
      </w:r>
      <w:r>
        <w:tab/>
        <w:t>initiate an instance of the 'transmission participant interface state transition' state machine as specified in clause 6.5.5; and</w:t>
      </w:r>
    </w:p>
    <w:p w14:paraId="6F366114" w14:textId="77777777" w:rsidR="00DC1E3D" w:rsidRDefault="00DC1E3D" w:rsidP="00DC1E3D">
      <w:pPr>
        <w:pStyle w:val="B1"/>
      </w:pPr>
      <w:r>
        <w:t>3.</w:t>
      </w:r>
      <w:r>
        <w:tab/>
        <w:t>shall perform the actions in the clause 6.5.4.</w:t>
      </w:r>
    </w:p>
    <w:p w14:paraId="14373D5F" w14:textId="77777777" w:rsidR="00DC1E3D" w:rsidRDefault="00DC1E3D" w:rsidP="00DC1E3D">
      <w:r>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Default="00DC1E3D" w:rsidP="00DC1E3D">
      <w:pPr>
        <w:pStyle w:val="Heading4"/>
      </w:pPr>
      <w:bookmarkStart w:id="1217" w:name="_Toc99174099"/>
      <w:r>
        <w:t>6.5.2.3</w:t>
      </w:r>
      <w:r>
        <w:tab/>
        <w:t>Switching from a controlling MCVideo function mode to a non-controlling MCVideo function mode</w:t>
      </w:r>
      <w:bookmarkEnd w:id="1217"/>
    </w:p>
    <w:p w14:paraId="1DAF75A7" w14:textId="77777777" w:rsidR="00DC1E3D" w:rsidRDefault="00DC1E3D" w:rsidP="00DC1E3D">
      <w:pPr>
        <w:pStyle w:val="Heading5"/>
      </w:pPr>
      <w:bookmarkStart w:id="1218" w:name="_Toc99174100"/>
      <w:r>
        <w:t>6.5.2.3.1</w:t>
      </w:r>
      <w:r>
        <w:tab/>
        <w:t>Overview</w:t>
      </w:r>
      <w:bookmarkEnd w:id="1218"/>
    </w:p>
    <w:p w14:paraId="6F415644" w14:textId="77777777" w:rsidR="00DC1E3D" w:rsidRDefault="00DC1E3D" w:rsidP="00DC1E3D">
      <w:pPr>
        <w:rPr>
          <w:lang w:eastAsia="x-none"/>
        </w:rPr>
      </w:pPr>
      <w:r>
        <w:rPr>
          <w:lang w:eastAsia="x-none"/>
        </w:rPr>
        <w:t>The switching from working in a controlling MCVideo functional mode to a non-controlling MCVideo functional mode is a 2-step procedure.</w:t>
      </w:r>
    </w:p>
    <w:p w14:paraId="38975D4C" w14:textId="77777777" w:rsidR="00DC1E3D" w:rsidRDefault="00DC1E3D" w:rsidP="008E6C87">
      <w:pPr>
        <w:pStyle w:val="B1"/>
        <w:rPr>
          <w:lang w:eastAsia="x-none"/>
        </w:rPr>
      </w:pPr>
      <w:r w:rsidRPr="008E6C87">
        <w:t>Step 1</w:t>
      </w:r>
      <w:r w:rsidRPr="008E6C87">
        <w:tab/>
        <w:t xml:space="preserve">The </w:t>
      </w:r>
      <w:r w:rsidRPr="008E6C87">
        <w:rPr>
          <w:rFonts w:eastAsia="Malgun Gothic"/>
        </w:rPr>
        <w:t>controlling</w:t>
      </w:r>
      <w:r w:rsidRPr="008E6C87">
        <w:t xml:space="preserve"> MCVideo function prepares for acting as a non-controlling MCVideo function. The step 1 procedure is specified in clause 6.5.2.3.2.</w:t>
      </w:r>
      <w:r w:rsidRPr="008E6C87">
        <w:br/>
      </w:r>
      <w:r w:rsidRPr="008E6C87">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Default="00DC1E3D" w:rsidP="008E6C87">
      <w:pPr>
        <w:pStyle w:val="B1"/>
      </w:pPr>
      <w:r w:rsidRPr="008E6C87">
        <w:t>Step 2</w:t>
      </w:r>
      <w:r w:rsidRPr="008E6C87">
        <w:tab/>
        <w:t>The controlling MCVideo functions starts acting as a non-controlling MCVideo function. The step 2 procedure is specified in clause 6.5.2.3.3.</w:t>
      </w:r>
    </w:p>
    <w:p w14:paraId="1E10B4BA" w14:textId="77777777" w:rsidR="00DC1E3D" w:rsidRDefault="00DC1E3D" w:rsidP="00DC1E3D">
      <w:pPr>
        <w:pStyle w:val="Heading5"/>
      </w:pPr>
      <w:bookmarkStart w:id="1219" w:name="_Toc99174101"/>
      <w:r>
        <w:t>6.5.2.3.2</w:t>
      </w:r>
      <w:r>
        <w:tab/>
        <w:t>Preparing for the switch to non-controlling MCVideo function (Step 1)</w:t>
      </w:r>
      <w:bookmarkEnd w:id="1219"/>
    </w:p>
    <w:p w14:paraId="01F2067C" w14:textId="77777777" w:rsidR="00DC1E3D" w:rsidRDefault="00DC1E3D" w:rsidP="00DC1E3D">
      <w:r>
        <w:t>When receiving a request from the application and signalling plane to prepare for merging with another group session, the transmission control server:</w:t>
      </w:r>
    </w:p>
    <w:p w14:paraId="3CEF7E64" w14:textId="77777777" w:rsidR="00DC1E3D" w:rsidRDefault="00DC1E3D" w:rsidP="00DC1E3D">
      <w:pPr>
        <w:pStyle w:val="B1"/>
      </w:pPr>
      <w:r>
        <w:t>1.</w:t>
      </w:r>
      <w:r>
        <w:tab/>
        <w:t>if in the 'G: transmit taken' state, shall provide information about current transmitter to the signalling and application plane;</w:t>
      </w:r>
    </w:p>
    <w:p w14:paraId="4AD096C6" w14:textId="77777777" w:rsidR="00DC1E3D" w:rsidRDefault="00DC1E3D" w:rsidP="00DC1E3D">
      <w:pPr>
        <w:pStyle w:val="NO"/>
      </w:pPr>
      <w:r>
        <w:t>NOTE:</w:t>
      </w:r>
      <w:r>
        <w:tab/>
        <w:t>The signalling and application plane will use the information about the current transmitter to send a transmission request in a SIP MESSAGE request as specified in 3GPP TS 24.281 [2].</w:t>
      </w:r>
    </w:p>
    <w:p w14:paraId="3F350F9C" w14:textId="77777777" w:rsidR="00DC1E3D" w:rsidRDefault="00DC1E3D" w:rsidP="00DC1E3D">
      <w:pPr>
        <w:pStyle w:val="B1"/>
      </w:pPr>
      <w:r>
        <w:t>2.</w:t>
      </w:r>
      <w:r>
        <w:tab/>
        <w:t>shall release the instance used for 'general transmission control operation'; and</w:t>
      </w:r>
    </w:p>
    <w:p w14:paraId="71A499CD" w14:textId="77777777" w:rsidR="00DC1E3D" w:rsidRDefault="00DC1E3D" w:rsidP="00DC1E3D">
      <w:pPr>
        <w:pStyle w:val="B1"/>
      </w:pPr>
      <w:r>
        <w:t>3.</w:t>
      </w:r>
      <w:r>
        <w:tab/>
        <w:t>shall for each MCVideo client in the MCVideo group controlled by the controlling MCVideo function and participating in the session:</w:t>
      </w:r>
    </w:p>
    <w:p w14:paraId="52AD4E46" w14:textId="77777777" w:rsidR="00DC1E3D" w:rsidRDefault="00DC1E3D" w:rsidP="00DC1E3D">
      <w:pPr>
        <w:pStyle w:val="B2"/>
      </w:pPr>
      <w:r>
        <w:t>a.</w:t>
      </w:r>
      <w:r>
        <w:tab/>
        <w:t>generate a random temporary identifier between '0' and '4294967295';</w:t>
      </w:r>
    </w:p>
    <w:p w14:paraId="5DA0B68F" w14:textId="77777777" w:rsidR="00DC1E3D" w:rsidRDefault="00DC1E3D" w:rsidP="00DC1E3D">
      <w:pPr>
        <w:pStyle w:val="B2"/>
      </w:pPr>
      <w:r>
        <w:t>b.</w:t>
      </w:r>
      <w:r>
        <w:tab/>
        <w:t>store an association between the generated temporary identifier and the transmission participant interface;</w:t>
      </w:r>
    </w:p>
    <w:p w14:paraId="798871B3" w14:textId="77777777" w:rsidR="00DC1E3D" w:rsidRDefault="00DC1E3D" w:rsidP="00DC1E3D">
      <w:pPr>
        <w:pStyle w:val="B2"/>
      </w:pPr>
      <w:r>
        <w:t>c.</w:t>
      </w:r>
      <w:r>
        <w:tab/>
        <w:t>store information about capabilities negotiated in the "mc_queueing" and "mc_priority" fmtp attributes as specified in clause 14;</w:t>
      </w:r>
    </w:p>
    <w:p w14:paraId="027ED37F" w14:textId="77777777" w:rsidR="00DC1E3D" w:rsidRDefault="00DC1E3D" w:rsidP="00DC1E3D">
      <w:pPr>
        <w:pStyle w:val="B2"/>
      </w:pPr>
      <w:r>
        <w:lastRenderedPageBreak/>
        <w:t>d.</w:t>
      </w:r>
      <w:r>
        <w:tab/>
        <w:t>store information whether the MCVideo client requested privacy or not; and</w:t>
      </w:r>
    </w:p>
    <w:p w14:paraId="56845F2A" w14:textId="77777777" w:rsidR="00DC1E3D" w:rsidRDefault="00DC1E3D" w:rsidP="00DC1E3D">
      <w:pPr>
        <w:pStyle w:val="B2"/>
      </w:pPr>
      <w:r>
        <w:t>e.</w:t>
      </w:r>
      <w:r>
        <w:tab/>
        <w:t>initiate an instance of the 'transmission participant interface state transition' state machine as specified in clause 6.5.5.</w:t>
      </w:r>
    </w:p>
    <w:p w14:paraId="2F43B8A9" w14:textId="77777777" w:rsidR="00DC1E3D" w:rsidRDefault="00DC1E3D" w:rsidP="00DC1E3D">
      <w:pPr>
        <w:pStyle w:val="Heading5"/>
      </w:pPr>
      <w:bookmarkStart w:id="1220" w:name="_Toc99174102"/>
      <w:r>
        <w:t>6.5.2.3.3</w:t>
      </w:r>
      <w:r>
        <w:tab/>
        <w:t>Start acting as a non-controlling MCVideo function (Step 2)</w:t>
      </w:r>
      <w:bookmarkEnd w:id="1220"/>
    </w:p>
    <w:p w14:paraId="540FF32D" w14:textId="77777777" w:rsidR="00DC1E3D" w:rsidRDefault="00DC1E3D" w:rsidP="00DC1E3D">
      <w:r>
        <w:t>When receiving a request from the application and signalling plane to finalize the switch to non-controlling MCVideo function behaviour, the transmission control server:</w:t>
      </w:r>
    </w:p>
    <w:p w14:paraId="02F0DFA4" w14:textId="77777777" w:rsidR="00DC1E3D" w:rsidRDefault="00DC1E3D" w:rsidP="00DC1E3D">
      <w:pPr>
        <w:pStyle w:val="B1"/>
      </w:pPr>
      <w:r>
        <w:t>1.</w:t>
      </w:r>
      <w:r>
        <w:tab/>
        <w:t>shall start acting as a transmission control server interface;</w:t>
      </w:r>
    </w:p>
    <w:p w14:paraId="6DC04555" w14:textId="77777777" w:rsidR="00DC1E3D" w:rsidRDefault="00DC1E3D" w:rsidP="00DC1E3D">
      <w:pPr>
        <w:pStyle w:val="B1"/>
      </w:pPr>
      <w:r>
        <w:t>2.</w:t>
      </w:r>
      <w:r>
        <w:tab/>
        <w:t>if an active transmission request queue exists, for each queued transmission request in the active transmission request queue:</w:t>
      </w:r>
    </w:p>
    <w:p w14:paraId="0430B4E9" w14:textId="77777777" w:rsidR="00DC1E3D" w:rsidRDefault="00DC1E3D" w:rsidP="00DC1E3D">
      <w:pPr>
        <w:pStyle w:val="NO"/>
      </w:pPr>
      <w:r>
        <w:t>NOTE:</w:t>
      </w:r>
      <w:r>
        <w:tab/>
        <w:t>The active transmission request queue was built up when the non-controlling MCVideo function was acting as a transmission control server.</w:t>
      </w:r>
    </w:p>
    <w:p w14:paraId="5B990FC2" w14:textId="77777777" w:rsidR="00DC1E3D" w:rsidRDefault="00DC1E3D" w:rsidP="00DC1E3D">
      <w:pPr>
        <w:pStyle w:val="B2"/>
      </w:pPr>
      <w:r>
        <w:t>a.</w:t>
      </w:r>
      <w:r>
        <w:tab/>
        <w:t>shall send a Transmission Request message to the transmission control server. The Transmission Request:</w:t>
      </w:r>
    </w:p>
    <w:p w14:paraId="19FE5966" w14:textId="77777777" w:rsidR="00DC1E3D" w:rsidRDefault="00DC1E3D" w:rsidP="00DC1E3D">
      <w:pPr>
        <w:pStyle w:val="B3"/>
      </w:pPr>
      <w:r>
        <w:t>i.</w:t>
      </w:r>
      <w:r>
        <w:tab/>
        <w:t>shall include all fields included by the transmission participant;</w:t>
      </w:r>
    </w:p>
    <w:p w14:paraId="4DB86250" w14:textId="77777777" w:rsidR="00DC1E3D" w:rsidRDefault="00DC1E3D" w:rsidP="00DC1E3D">
      <w:pPr>
        <w:pStyle w:val="B3"/>
      </w:pPr>
      <w:r>
        <w:t>ii.</w:t>
      </w:r>
      <w:r>
        <w:tab/>
        <w:t>if a Track Info field is included, shall include the temporary identifier at the end of the &lt;Transmission Participant Reference&gt; value item; and</w:t>
      </w:r>
    </w:p>
    <w:p w14:paraId="35A0831C" w14:textId="77777777" w:rsidR="00DC1E3D" w:rsidRDefault="00DC1E3D" w:rsidP="00DC1E3D">
      <w:pPr>
        <w:pStyle w:val="B3"/>
      </w:pPr>
      <w:r>
        <w:t>iii.</w:t>
      </w:r>
      <w:r>
        <w:tab/>
        <w:t>if a Track Info field is not included, shall include a Track Info field populated as follows:</w:t>
      </w:r>
    </w:p>
    <w:p w14:paraId="69D2A029" w14:textId="77777777" w:rsidR="00DC1E3D" w:rsidRDefault="00DC1E3D" w:rsidP="00DC1E3D">
      <w:pPr>
        <w:pStyle w:val="B4"/>
      </w:pPr>
      <w:r>
        <w:t>A.</w:t>
      </w:r>
      <w:r>
        <w:tab/>
        <w:t>shall include the "mc_queueing" fmtp attribute value negotiated as specified in clause 14 in the &lt;Queueing Capability&gt; value;</w:t>
      </w:r>
    </w:p>
    <w:p w14:paraId="505740AD" w14:textId="77777777" w:rsidR="00DC1E3D" w:rsidRDefault="00DC1E3D" w:rsidP="00DC1E3D">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3E590962" w14:textId="77777777" w:rsidR="00DC1E3D" w:rsidRDefault="00DC1E3D" w:rsidP="00DC1E3D">
      <w:pPr>
        <w:pStyle w:val="B4"/>
      </w:pPr>
      <w:r>
        <w:t>C. shall include the temporary identifier as the first &lt;Transmission Participant Reference&gt; value;</w:t>
      </w:r>
    </w:p>
    <w:p w14:paraId="78C9DAF3" w14:textId="77777777" w:rsidR="00DC1E3D" w:rsidRDefault="00DC1E3D" w:rsidP="00DC1E3D">
      <w:pPr>
        <w:pStyle w:val="B1"/>
      </w:pPr>
      <w:r>
        <w:t>3.</w:t>
      </w:r>
      <w:r>
        <w:tab/>
        <w:t>if an active ttransmission request queue exists, shall move the active ttransmission request queue to a passive ttransmission request queue; and</w:t>
      </w:r>
    </w:p>
    <w:p w14:paraId="72E1A11F" w14:textId="77777777" w:rsidR="00DC1E3D" w:rsidRDefault="00DC1E3D" w:rsidP="00DC1E3D">
      <w:pPr>
        <w:pStyle w:val="B1"/>
      </w:pPr>
      <w:r>
        <w:t>4.</w:t>
      </w:r>
      <w:r>
        <w:tab/>
        <w:t>shall perform the actions in the clause 6.5.4.</w:t>
      </w:r>
    </w:p>
    <w:p w14:paraId="54EF2469" w14:textId="77777777" w:rsidR="00DC1E3D" w:rsidRDefault="00DC1E3D" w:rsidP="00DC1E3D">
      <w:r>
        <w:t>When receiving an indication from the application and signalling plane that an MCVideo client has joined the session, the transmission participant interface shall perform the actions in clause 6.5.5.</w:t>
      </w:r>
    </w:p>
    <w:p w14:paraId="7554BD9D" w14:textId="77777777" w:rsidR="00DC1E3D" w:rsidRDefault="00DC1E3D" w:rsidP="00DC1E3D">
      <w:pPr>
        <w:pStyle w:val="Heading3"/>
      </w:pPr>
      <w:bookmarkStart w:id="1221" w:name="_Toc99174103"/>
      <w:r>
        <w:t>6.5.3</w:t>
      </w:r>
      <w:r>
        <w:tab/>
        <w:t>The MCVideo call release procedure in the non-controlling MCVideo function of an MCVideo group</w:t>
      </w:r>
      <w:bookmarkEnd w:id="1221"/>
    </w:p>
    <w:p w14:paraId="4EFB1856" w14:textId="77777777" w:rsidR="00DC1E3D" w:rsidRDefault="00DC1E3D" w:rsidP="00DC1E3D">
      <w:r>
        <w:t>When an MCVideo client leaves an MCVideo call and the MCVideo call remains ongoing with the other MCVideo clients, the non-controlling MCVideo function of an MCVideo group follows a two-step procedure:</w:t>
      </w:r>
    </w:p>
    <w:p w14:paraId="11E16F17"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Default="00DC1E3D" w:rsidP="00DC1E3D">
      <w:r>
        <w:t>When an MCVideo call is released, the transmission control server interface follows a two-step procedure:</w:t>
      </w:r>
    </w:p>
    <w:p w14:paraId="4782DCCA"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control server interface stops sending transmission control messages and RTP media packets to MCVideo clients in the MCVideo call; and</w:t>
      </w:r>
    </w:p>
    <w:p w14:paraId="025D0A54" w14:textId="77777777" w:rsidR="00DC1E3D" w:rsidRDefault="00DC1E3D" w:rsidP="008E6C87">
      <w:pPr>
        <w:pStyle w:val="B1"/>
        <w:rPr>
          <w:rFonts w:eastAsia="Malgun Gothic"/>
        </w:rPr>
      </w:pPr>
      <w:r w:rsidRPr="008E6C87">
        <w:rPr>
          <w:rFonts w:eastAsia="Malgun Gothic"/>
        </w:rPr>
        <w:lastRenderedPageBreak/>
        <w:t>Step 2</w:t>
      </w:r>
      <w:r w:rsidRPr="008E6C87">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Default="00DC1E3D" w:rsidP="00DC1E3D">
      <w:r>
        <w:t>The non-controlling MCVideo function of an MCVideo group can initiate an MCVideo call release depending on the release policy specified in 3GPP TS 24.281 [2].</w:t>
      </w:r>
    </w:p>
    <w:p w14:paraId="33657AF1" w14:textId="77777777" w:rsidR="00246638" w:rsidRDefault="00246638" w:rsidP="00246638">
      <w:pPr>
        <w:pStyle w:val="Heading3"/>
      </w:pPr>
      <w:bookmarkStart w:id="1222" w:name="_Toc99174104"/>
      <w:r>
        <w:t>6.5.4</w:t>
      </w:r>
      <w:r>
        <w:tab/>
        <w:t>Floor control server interface procedures</w:t>
      </w:r>
      <w:bookmarkEnd w:id="1222"/>
    </w:p>
    <w:p w14:paraId="572A5048" w14:textId="77777777" w:rsidR="00246638" w:rsidRDefault="00246638" w:rsidP="00246638">
      <w:pPr>
        <w:pStyle w:val="Heading4"/>
      </w:pPr>
      <w:bookmarkStart w:id="1223" w:name="_Toc99174105"/>
      <w:r>
        <w:t>6.5.4.1</w:t>
      </w:r>
      <w:r>
        <w:tab/>
        <w:t>General</w:t>
      </w:r>
      <w:bookmarkEnd w:id="1223"/>
    </w:p>
    <w:p w14:paraId="0D56C71B" w14:textId="77777777" w:rsidR="00246638" w:rsidRDefault="00246638" w:rsidP="00246638">
      <w:r>
        <w:t>The transmission control server interface is stateless with regards to the transmission control messages received and sent.</w:t>
      </w:r>
    </w:p>
    <w:p w14:paraId="55210E54" w14:textId="77777777" w:rsidR="00DC1E3D" w:rsidRDefault="00246638" w:rsidP="00DC1E3D">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Default="00DC1E3D" w:rsidP="00DC1E3D">
      <w:pPr>
        <w:pStyle w:val="Heading4"/>
      </w:pPr>
      <w:bookmarkStart w:id="1224" w:name="_Toc99174106"/>
      <w:r>
        <w:t>6.5.4.2</w:t>
      </w:r>
      <w:r>
        <w:tab/>
        <w:t>Receiving a Transmission Request message</w:t>
      </w:r>
      <w:bookmarkEnd w:id="1224"/>
    </w:p>
    <w:p w14:paraId="6DAEDB49" w14:textId="77777777" w:rsidR="00DC1E3D" w:rsidRDefault="00DC1E3D" w:rsidP="00DC1E3D">
      <w:r>
        <w:t>Upon receiving a Transmission Request message from one transmission participant interface, the transmission control server interface:</w:t>
      </w:r>
    </w:p>
    <w:p w14:paraId="681F620C" w14:textId="77777777" w:rsidR="00DC1E3D" w:rsidRDefault="00DC1E3D" w:rsidP="00DC1E3D">
      <w:pPr>
        <w:pStyle w:val="B1"/>
      </w:pPr>
      <w:r>
        <w:t>1.</w:t>
      </w:r>
      <w:r>
        <w:tab/>
        <w:t>shall forward the Transmission Request message to the controlling MCVideo function. The Transmission Request message:</w:t>
      </w:r>
    </w:p>
    <w:p w14:paraId="1701612B" w14:textId="77777777" w:rsidR="00DC1E3D" w:rsidRDefault="00DC1E3D" w:rsidP="00DC1E3D">
      <w:pPr>
        <w:pStyle w:val="B2"/>
      </w:pPr>
      <w:r>
        <w:t>a.</w:t>
      </w:r>
      <w:r>
        <w:tab/>
        <w:t>shall include all fields included by the transmission participant;</w:t>
      </w:r>
    </w:p>
    <w:p w14:paraId="2AF97D4C"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40489BCF" w14:textId="77777777" w:rsidR="00DC1E3D" w:rsidRDefault="00DC1E3D" w:rsidP="00DC1E3D">
      <w:pPr>
        <w:pStyle w:val="B2"/>
      </w:pPr>
      <w:r>
        <w:t>c.</w:t>
      </w:r>
      <w:r>
        <w:tab/>
        <w:t>if a Track Info field is not included, shall include a Track Info field populated as follows:</w:t>
      </w:r>
    </w:p>
    <w:p w14:paraId="3C8E2DD0" w14:textId="77777777" w:rsidR="00DC1E3D" w:rsidRDefault="00DC1E3D" w:rsidP="00DC1E3D">
      <w:pPr>
        <w:pStyle w:val="B3"/>
      </w:pPr>
      <w:r>
        <w:t>i.</w:t>
      </w:r>
      <w:r>
        <w:tab/>
        <w:t>shall include the "mc_queueing" fmtp attribute value negotiated as specified in clause 14 in the &lt;Queueing Capability&gt; value;</w:t>
      </w:r>
    </w:p>
    <w:p w14:paraId="358067B2" w14:textId="77777777" w:rsidR="00DC1E3D" w:rsidRDefault="00DC1E3D" w:rsidP="00DC1E3D">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A16D70E" w14:textId="77777777" w:rsidR="00DC1E3D" w:rsidRDefault="00DC1E3D" w:rsidP="00DC1E3D">
      <w:pPr>
        <w:pStyle w:val="B3"/>
      </w:pPr>
      <w:r>
        <w:t>iii. shall include the temporary identifier as the first &lt;Transmission Participant Reference&gt; value; and</w:t>
      </w:r>
    </w:p>
    <w:p w14:paraId="7945012F" w14:textId="77777777" w:rsidR="00DC1E3D" w:rsidRDefault="00DC1E3D" w:rsidP="00DC1E3D">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Default="00DC1E3D" w:rsidP="00DC1E3D">
      <w:pPr>
        <w:pStyle w:val="Heading4"/>
      </w:pPr>
      <w:bookmarkStart w:id="1225" w:name="_Toc99174107"/>
      <w:r>
        <w:t>6.5.4.3</w:t>
      </w:r>
      <w:r>
        <w:tab/>
        <w:t>Receive Transmission Release message</w:t>
      </w:r>
      <w:bookmarkEnd w:id="1225"/>
    </w:p>
    <w:p w14:paraId="5265238B" w14:textId="77777777" w:rsidR="00DC1E3D" w:rsidRDefault="00DC1E3D" w:rsidP="00DC1E3D">
      <w:r>
        <w:t>Upon receiving a Transmission Release message from one transmission participant interface, the transmission control server interface:</w:t>
      </w:r>
    </w:p>
    <w:p w14:paraId="0D1166C3" w14:textId="77777777" w:rsidR="00DC1E3D" w:rsidRDefault="00DC1E3D" w:rsidP="00DC1E3D">
      <w:pPr>
        <w:pStyle w:val="NO"/>
      </w:pPr>
      <w:r>
        <w:t>NOTE:</w:t>
      </w:r>
      <w:r>
        <w:tab/>
        <w:t>A Transmission Release message can be received from the permitted transmission participant and from any participant that is queued in the transmission control server.</w:t>
      </w:r>
    </w:p>
    <w:p w14:paraId="6FA00374" w14:textId="77777777" w:rsidR="00DC1E3D" w:rsidRDefault="00DC1E3D" w:rsidP="00DC1E3D">
      <w:pPr>
        <w:pStyle w:val="B1"/>
      </w:pPr>
      <w:r>
        <w:t>1.</w:t>
      </w:r>
      <w:r>
        <w:tab/>
        <w:t>shall forward a Transmission Release message to the controlling MCVideo function. The Transmission Release message:</w:t>
      </w:r>
    </w:p>
    <w:p w14:paraId="68B17751" w14:textId="77777777" w:rsidR="00DC1E3D" w:rsidRDefault="00DC1E3D" w:rsidP="00DC1E3D">
      <w:pPr>
        <w:pStyle w:val="B2"/>
      </w:pPr>
      <w:r>
        <w:t>a.</w:t>
      </w:r>
      <w:r>
        <w:tab/>
        <w:t>shall include all fields included by the transmission participant in the Transmission Release message;</w:t>
      </w:r>
    </w:p>
    <w:p w14:paraId="7B3B5A21"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2EFD9FEC" w14:textId="77777777" w:rsidR="00DC1E3D" w:rsidRDefault="00DC1E3D" w:rsidP="00DC1E3D">
      <w:pPr>
        <w:pStyle w:val="B2"/>
      </w:pPr>
      <w:r>
        <w:t>c.</w:t>
      </w:r>
      <w:r>
        <w:tab/>
        <w:t>if a Track Info field is not included, shall include a Track Info field as follows:</w:t>
      </w:r>
    </w:p>
    <w:p w14:paraId="52ECE4FE" w14:textId="77777777" w:rsidR="00DC1E3D" w:rsidRDefault="00DC1E3D" w:rsidP="00DC1E3D">
      <w:pPr>
        <w:pStyle w:val="B3"/>
      </w:pPr>
      <w:r>
        <w:lastRenderedPageBreak/>
        <w:t>i.</w:t>
      </w:r>
      <w:r>
        <w:tab/>
        <w:t>shall include the "mc_queueing" fmtp attribute value negotiated as specified in clause 14 in the &lt;Queueing Capability&gt; value; and</w:t>
      </w:r>
    </w:p>
    <w:p w14:paraId="6519D051" w14:textId="77777777" w:rsidR="00DC1E3D" w:rsidRDefault="00DC1E3D" w:rsidP="00DC1E3D">
      <w:pPr>
        <w:pStyle w:val="B3"/>
      </w:pPr>
      <w:r>
        <w:t>ii. shall include the temporary identifier as the first &lt;Transmission Participant Reference&gt; value; and</w:t>
      </w:r>
    </w:p>
    <w:p w14:paraId="2A59B0C8" w14:textId="77777777" w:rsidR="00DC1E3D" w:rsidRDefault="00DC1E3D" w:rsidP="00DC1E3D">
      <w:pPr>
        <w:pStyle w:val="B1"/>
      </w:pPr>
      <w:r>
        <w:t>2.</w:t>
      </w:r>
      <w:r>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Default="00DC1E3D" w:rsidP="00DC1E3D">
      <w:pPr>
        <w:pStyle w:val="Heading4"/>
      </w:pPr>
      <w:bookmarkStart w:id="1226" w:name="_Toc99174108"/>
      <w:r>
        <w:t>6.5.4.4</w:t>
      </w:r>
      <w:r>
        <w:tab/>
        <w:t>Receive Queue Position Request message</w:t>
      </w:r>
      <w:bookmarkEnd w:id="1226"/>
    </w:p>
    <w:p w14:paraId="1B8BBB71" w14:textId="77777777" w:rsidR="00DC1E3D" w:rsidRDefault="00DC1E3D" w:rsidP="00DC1E3D">
      <w:r>
        <w:t>Upon receiving a Queue Position Request message from one transmission participant interface, the transmission control server interface:</w:t>
      </w:r>
    </w:p>
    <w:p w14:paraId="5AA29E0A" w14:textId="77777777" w:rsidR="00DC1E3D" w:rsidRDefault="00DC1E3D" w:rsidP="00DC1E3D">
      <w:pPr>
        <w:pStyle w:val="B1"/>
      </w:pPr>
      <w:r>
        <w:t>1.</w:t>
      </w:r>
      <w:r>
        <w:tab/>
        <w:t>shall forward the Queue Position Request message to the controlling MCVideo function. The Queue Position Request message:</w:t>
      </w:r>
    </w:p>
    <w:p w14:paraId="2B95C41E" w14:textId="77777777" w:rsidR="00DC1E3D" w:rsidRDefault="00DC1E3D" w:rsidP="00DC1E3D">
      <w:pPr>
        <w:pStyle w:val="B2"/>
      </w:pPr>
      <w:r>
        <w:t>a.</w:t>
      </w:r>
      <w:r>
        <w:tab/>
        <w:t>shall include all fields included by the transmission participant;</w:t>
      </w:r>
    </w:p>
    <w:p w14:paraId="2B918E9D"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0A18DD1A" w14:textId="77777777" w:rsidR="00DC1E3D" w:rsidRDefault="00DC1E3D" w:rsidP="00DC1E3D">
      <w:pPr>
        <w:pStyle w:val="B2"/>
      </w:pPr>
      <w:r>
        <w:t>c.</w:t>
      </w:r>
      <w:r>
        <w:tab/>
        <w:t>if a Track Info field is not included, shall include a Track Info field as follows:</w:t>
      </w:r>
    </w:p>
    <w:p w14:paraId="76E6ED88" w14:textId="77777777" w:rsidR="00DC1E3D" w:rsidRDefault="00DC1E3D" w:rsidP="00DC1E3D">
      <w:pPr>
        <w:pStyle w:val="B3"/>
      </w:pPr>
      <w:r>
        <w:t>i.</w:t>
      </w:r>
      <w:r>
        <w:tab/>
        <w:t>shall include the "mc_queueing" fmtp attribute value negotiated as specified in clause 14 in the &lt;Queueing Capability&gt; value; and</w:t>
      </w:r>
    </w:p>
    <w:p w14:paraId="1433785D" w14:textId="77777777" w:rsidR="00DC1E3D" w:rsidRDefault="00DC1E3D" w:rsidP="00DC1E3D">
      <w:pPr>
        <w:pStyle w:val="B3"/>
      </w:pPr>
      <w:r>
        <w:t>ii. shall include the temporary identifier as the first &lt;Transmission Participant Reference&gt; value.</w:t>
      </w:r>
    </w:p>
    <w:p w14:paraId="159D484D" w14:textId="77777777" w:rsidR="00DC1E3D" w:rsidRDefault="00DC1E3D" w:rsidP="00DC1E3D">
      <w:pPr>
        <w:pStyle w:val="Heading4"/>
      </w:pPr>
      <w:bookmarkStart w:id="1227" w:name="_Toc99174109"/>
      <w:r>
        <w:t>6.5.4.5</w:t>
      </w:r>
      <w:r>
        <w:tab/>
        <w:t>Receive Transmission Control Ack message</w:t>
      </w:r>
      <w:bookmarkEnd w:id="1227"/>
    </w:p>
    <w:p w14:paraId="4DEB7482" w14:textId="77777777" w:rsidR="00DC1E3D" w:rsidRDefault="00DC1E3D" w:rsidP="00DC1E3D">
      <w:r>
        <w:t>Upon receiving a Transmission Control Ack message from one transmission participant interface the transmission control server interface:</w:t>
      </w:r>
    </w:p>
    <w:p w14:paraId="5CE18474" w14:textId="77777777" w:rsidR="00DC1E3D" w:rsidRDefault="00DC1E3D" w:rsidP="00DC1E3D">
      <w:pPr>
        <w:pStyle w:val="B1"/>
      </w:pPr>
      <w:r>
        <w:t>1.</w:t>
      </w:r>
      <w:r>
        <w:tab/>
        <w:t>shall send the Transmission Control Ack message towards the controlling MCVideo function. The Transmission Control Ack message:</w:t>
      </w:r>
    </w:p>
    <w:p w14:paraId="52A33F30" w14:textId="77777777" w:rsidR="00DC1E3D" w:rsidRDefault="00DC1E3D" w:rsidP="00DC1E3D">
      <w:pPr>
        <w:pStyle w:val="B2"/>
      </w:pPr>
      <w:r>
        <w:t>a.</w:t>
      </w:r>
      <w:r>
        <w:tab/>
        <w:t>shall include all fields included by the transmission participant in the Transmission Control Ack message;</w:t>
      </w:r>
    </w:p>
    <w:p w14:paraId="5BBC079A"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577C7FC0" w14:textId="77777777" w:rsidR="00DC1E3D" w:rsidRDefault="00DC1E3D" w:rsidP="00DC1E3D">
      <w:pPr>
        <w:pStyle w:val="B2"/>
      </w:pPr>
      <w:r>
        <w:t>c.</w:t>
      </w:r>
      <w:r>
        <w:tab/>
        <w:t>if a Track Info field is not included, shall include a Track Info field with temporary identifier as the first &lt;Transmission Participant Reference&gt;.</w:t>
      </w:r>
    </w:p>
    <w:p w14:paraId="5E3DDCAA" w14:textId="77777777" w:rsidR="00DC1E3D" w:rsidRDefault="00DC1E3D" w:rsidP="00DC1E3D">
      <w:pPr>
        <w:pStyle w:val="Heading4"/>
      </w:pPr>
      <w:bookmarkStart w:id="1228" w:name="_Toc99174110"/>
      <w:r>
        <w:t>6.5.4.6</w:t>
      </w:r>
      <w:r>
        <w:tab/>
        <w:t>Receive Transmission Granted message</w:t>
      </w:r>
      <w:bookmarkEnd w:id="1228"/>
    </w:p>
    <w:p w14:paraId="06473F87" w14:textId="77777777" w:rsidR="00DC1E3D" w:rsidRDefault="00DC1E3D" w:rsidP="00DC1E3D">
      <w:r>
        <w:t>Upon receiving a Transmission Granted message sent from the controlling MCVideo function, the transmission control server interface:</w:t>
      </w:r>
    </w:p>
    <w:p w14:paraId="765CC261" w14:textId="77777777" w:rsidR="00DC1E3D" w:rsidRDefault="00DC1E3D" w:rsidP="00DC1E3D">
      <w:pPr>
        <w:pStyle w:val="B1"/>
      </w:pPr>
      <w:r>
        <w:t>1.</w:t>
      </w:r>
      <w:r>
        <w:tab/>
        <w:t>shall send the Transmission Granted to the transmission participant interface identified by the &lt;Participant Reference&gt; value at the end of the Track Info field. The Floor Granted message:</w:t>
      </w:r>
    </w:p>
    <w:p w14:paraId="5F9A071C" w14:textId="77777777" w:rsidR="00DC1E3D" w:rsidRDefault="00DC1E3D" w:rsidP="00DC1E3D">
      <w:pPr>
        <w:pStyle w:val="B2"/>
      </w:pPr>
      <w:r>
        <w:t>a.</w:t>
      </w:r>
      <w:r>
        <w:tab/>
        <w:t>shall include the fields as received with the following exceptions:</w:t>
      </w:r>
    </w:p>
    <w:p w14:paraId="330FB163" w14:textId="77777777" w:rsidR="00DC1E3D" w:rsidRDefault="00DC1E3D" w:rsidP="00DC1E3D">
      <w:pPr>
        <w:pStyle w:val="B3"/>
      </w:pPr>
      <w:r>
        <w:t>i.</w:t>
      </w:r>
      <w:r>
        <w:tab/>
        <w:t>if the Track Info field only contains one &lt;Participant Reference&gt; value, shall remove the Track Info field from the outgoing Transmission Granted message; and</w:t>
      </w:r>
    </w:p>
    <w:p w14:paraId="7C14F23C" w14:textId="77777777" w:rsidR="00DC1E3D" w:rsidRDefault="00DC1E3D" w:rsidP="00DC1E3D">
      <w:pPr>
        <w:pStyle w:val="B3"/>
      </w:pPr>
      <w:r>
        <w:t>ii.</w:t>
      </w:r>
      <w:r>
        <w:tab/>
        <w:t>if the Track Info field contains more than one &lt;Participant Reference&gt; value, shall remove the last &lt;Participant Reference&gt; value from the Track Info field from the outgoing Transmission Granted message;</w:t>
      </w:r>
    </w:p>
    <w:p w14:paraId="4A9DEEBE" w14:textId="77777777" w:rsidR="00DC1E3D" w:rsidRDefault="00DC1E3D" w:rsidP="00DC1E3D">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27DCCE1C" w14:textId="77777777" w:rsidR="00DC1E3D" w:rsidRDefault="00DC1E3D" w:rsidP="00DC1E3D">
      <w:pPr>
        <w:pStyle w:val="B3"/>
      </w:pPr>
      <w:r>
        <w:lastRenderedPageBreak/>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5CDBCEE7" w14:textId="77777777" w:rsidR="00DC1E3D" w:rsidRDefault="00DC1E3D" w:rsidP="00DC1E3D">
      <w:pPr>
        <w:pStyle w:val="NO"/>
      </w:pPr>
      <w:r>
        <w:t>NOTE 1:</w:t>
      </w:r>
      <w:r>
        <w:tab/>
        <w:t>The privacy request was stored for each invited MCVideo client when the MCVideo client accepted the invitation as specified in clause 6.5.2.</w:t>
      </w:r>
    </w:p>
    <w:p w14:paraId="779D5FBD" w14:textId="77777777" w:rsidR="00DC1E3D" w:rsidRDefault="00DC1E3D" w:rsidP="00DC1E3D">
      <w:pPr>
        <w:pStyle w:val="B3"/>
      </w:pPr>
      <w:r>
        <w:t>ii.</w:t>
      </w:r>
      <w:r>
        <w:tab/>
        <w:t>shall include in the Message Sequence Number field the local &lt;Message Sequence Number&gt; value increased with 1;</w:t>
      </w:r>
    </w:p>
    <w:p w14:paraId="6B6EBE1C" w14:textId="77777777" w:rsidR="00DC1E3D" w:rsidRDefault="00DC1E3D" w:rsidP="00DC1E3D">
      <w:pPr>
        <w:pStyle w:val="B3"/>
      </w:pPr>
      <w:r>
        <w:t>iii.</w:t>
      </w:r>
      <w:r>
        <w:tab/>
        <w:t xml:space="preserve">shall include the </w:t>
      </w:r>
      <w:r w:rsidRPr="00A5463E">
        <w:t xml:space="preserve">Permission to Request the Transmission </w:t>
      </w:r>
      <w:r>
        <w:t>field set to '0', if the group call is a broadcast group call;</w:t>
      </w:r>
    </w:p>
    <w:p w14:paraId="12801A1B" w14:textId="77777777" w:rsidR="00DC1E3D" w:rsidRDefault="00DC1E3D" w:rsidP="00DC1E3D">
      <w:pPr>
        <w:pStyle w:val="B3"/>
      </w:pPr>
      <w:r>
        <w:t>iv.</w:t>
      </w:r>
      <w:r>
        <w:tab/>
        <w:t xml:space="preserve">may include the </w:t>
      </w:r>
      <w:r w:rsidRPr="00A5463E">
        <w:t xml:space="preserve">Permission to Request the Transmission </w:t>
      </w:r>
      <w:r>
        <w:t>field set to '1', if the group call is not a broadcast group call; and</w:t>
      </w:r>
    </w:p>
    <w:p w14:paraId="577640DE" w14:textId="77777777" w:rsidR="00DC1E3D" w:rsidRDefault="00DC1E3D" w:rsidP="00DC1E3D">
      <w:pPr>
        <w:pStyle w:val="B3"/>
      </w:pPr>
      <w:r>
        <w:t>v.</w:t>
      </w:r>
      <w:r>
        <w:tab/>
        <w:t>shall set the first bit in the subtype of the Transmission Arbitration Taken message to '0' (acknowledgement is not required); and</w:t>
      </w:r>
    </w:p>
    <w:p w14:paraId="6EA3744A" w14:textId="77777777" w:rsidR="00DC1E3D" w:rsidRDefault="00DC1E3D" w:rsidP="00DC1E3D">
      <w:pPr>
        <w:pStyle w:val="NO"/>
      </w:pPr>
      <w:r>
        <w:t>NOTE 2:</w:t>
      </w:r>
      <w:r>
        <w:tab/>
        <w:t>A Transmission Arbitration Taken message sent to all participants does not require acknowledgement.</w:t>
      </w:r>
    </w:p>
    <w:p w14:paraId="0FB12D74" w14:textId="77777777" w:rsidR="00DC1E3D" w:rsidRDefault="00DC1E3D" w:rsidP="00DC1E3D">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1B296447" w14:textId="77777777" w:rsidR="00DC1E3D" w:rsidRDefault="00DC1E3D" w:rsidP="00DC1E3D">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1DF8C6EB" w14:textId="77777777" w:rsidR="00DC1E3D" w:rsidRDefault="00DC1E3D" w:rsidP="00DC1E3D">
      <w:pPr>
        <w:pStyle w:val="Heading4"/>
      </w:pPr>
      <w:bookmarkStart w:id="1229" w:name="_Toc99174111"/>
      <w:r>
        <w:t>6.5.4.7</w:t>
      </w:r>
      <w:r>
        <w:tab/>
        <w:t>Receive Transmission Rejected message</w:t>
      </w:r>
      <w:bookmarkEnd w:id="1229"/>
    </w:p>
    <w:p w14:paraId="6BF3F804" w14:textId="77777777" w:rsidR="00DC1E3D" w:rsidRDefault="00DC1E3D" w:rsidP="00DC1E3D">
      <w:r>
        <w:t>Upon receiving a Transmission Rejected message sent from the controlling MCVideo function, the transmission control server interface:</w:t>
      </w:r>
    </w:p>
    <w:p w14:paraId="097E98B5" w14:textId="77777777" w:rsidR="00DC1E3D" w:rsidRDefault="00DC1E3D" w:rsidP="00DC1E3D">
      <w:pPr>
        <w:pStyle w:val="B1"/>
      </w:pPr>
      <w:r>
        <w:t>1.</w:t>
      </w:r>
      <w:r>
        <w:tab/>
        <w:t>shall use the &lt;Participant Reference&gt; value at the end of the Track Info field to identify the transmission participant interface;</w:t>
      </w:r>
    </w:p>
    <w:p w14:paraId="58B516EB" w14:textId="77777777" w:rsidR="00DC1E3D" w:rsidRDefault="00DC1E3D" w:rsidP="00DC1E3D">
      <w:pPr>
        <w:pStyle w:val="B1"/>
      </w:pPr>
      <w:r>
        <w:t>2.</w:t>
      </w:r>
      <w:r>
        <w:tab/>
        <w:t>if:</w:t>
      </w:r>
    </w:p>
    <w:p w14:paraId="363D13EE" w14:textId="77777777" w:rsidR="00DC1E3D" w:rsidRDefault="00DC1E3D" w:rsidP="00DC1E3D">
      <w:pPr>
        <w:pStyle w:val="B2"/>
      </w:pPr>
      <w:r>
        <w:t>a.</w:t>
      </w:r>
      <w:r>
        <w:tab/>
        <w:t>the Track Info field only contains one &lt;Participant Reference&gt; value, shall remove the Track Info field from the outgoing Transmission Rejected message; and</w:t>
      </w:r>
    </w:p>
    <w:p w14:paraId="60327424" w14:textId="77777777" w:rsidR="00DC1E3D" w:rsidRDefault="00DC1E3D" w:rsidP="00DC1E3D">
      <w:pPr>
        <w:pStyle w:val="B2"/>
      </w:pPr>
      <w:r>
        <w:t>b.</w:t>
      </w:r>
      <w:r>
        <w:tab/>
        <w:t>if the Track Info field contains more than one &lt;Participant Reference&gt; value, shall remove the last &lt;Participant Reference&gt; value from the Track Info field;</w:t>
      </w:r>
    </w:p>
    <w:p w14:paraId="0A9E6B63" w14:textId="77777777" w:rsidR="00DC1E3D" w:rsidRDefault="00DC1E3D" w:rsidP="00DC1E3D">
      <w:pPr>
        <w:pStyle w:val="B1"/>
      </w:pPr>
      <w:r>
        <w:t>3.</w:t>
      </w:r>
      <w:r>
        <w:tab/>
        <w:t>shall forward the Transmission Rejected message to the transmission participant interface; and</w:t>
      </w:r>
    </w:p>
    <w:p w14:paraId="7A8A746D" w14:textId="77777777" w:rsidR="00DC1E3D" w:rsidRDefault="00DC1E3D" w:rsidP="00DC1E3D">
      <w:pPr>
        <w:pStyle w:val="B1"/>
      </w:pPr>
      <w:r>
        <w:t>4.</w:t>
      </w:r>
      <w:r>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Default="00DC1E3D" w:rsidP="00DC1E3D">
      <w:pPr>
        <w:pStyle w:val="Heading4"/>
      </w:pPr>
      <w:bookmarkStart w:id="1230" w:name="_Toc99174112"/>
      <w:r>
        <w:t>6.5.4.8</w:t>
      </w:r>
      <w:r>
        <w:tab/>
        <w:t>Receive Transmission Idle message</w:t>
      </w:r>
      <w:bookmarkEnd w:id="1230"/>
    </w:p>
    <w:p w14:paraId="48ED2941" w14:textId="77777777" w:rsidR="00DC1E3D" w:rsidRDefault="00DC1E3D" w:rsidP="00DC1E3D">
      <w:r>
        <w:t>Upon receiving a Transmission Idle message sent from the controlling MCVideo function, the transmission control server interface:</w:t>
      </w:r>
    </w:p>
    <w:p w14:paraId="4D546DFE" w14:textId="77777777" w:rsidR="00DC1E3D" w:rsidRDefault="00DC1E3D" w:rsidP="00DC1E3D">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Default="00DC1E3D" w:rsidP="00DC1E3D">
      <w:pPr>
        <w:pStyle w:val="B1"/>
      </w:pPr>
      <w:r>
        <w:t>1.</w:t>
      </w:r>
      <w:r>
        <w:tab/>
        <w:t>if the Transmission Idle message contains a Track Info field;</w:t>
      </w:r>
    </w:p>
    <w:p w14:paraId="6882130D" w14:textId="77777777" w:rsidR="00DC1E3D" w:rsidRDefault="00DC1E3D" w:rsidP="00DC1E3D">
      <w:pPr>
        <w:pStyle w:val="B2"/>
      </w:pPr>
      <w:r>
        <w:t>a.</w:t>
      </w:r>
      <w:r>
        <w:tab/>
        <w:t>shall use the &lt;Participant Reference&gt; value at the end of the Track Info field to identify the transmission participant interface;</w:t>
      </w:r>
    </w:p>
    <w:p w14:paraId="6121D2BB" w14:textId="77777777" w:rsidR="00DC1E3D" w:rsidRDefault="00DC1E3D" w:rsidP="00DC1E3D">
      <w:pPr>
        <w:pStyle w:val="B2"/>
      </w:pPr>
      <w:r>
        <w:t>b.</w:t>
      </w:r>
      <w:r>
        <w:tab/>
        <w:t>if:</w:t>
      </w:r>
    </w:p>
    <w:p w14:paraId="699E372F" w14:textId="77777777" w:rsidR="00DC1E3D" w:rsidRDefault="00DC1E3D" w:rsidP="00DC1E3D">
      <w:pPr>
        <w:pStyle w:val="B3"/>
      </w:pPr>
      <w:r>
        <w:t>i.</w:t>
      </w:r>
      <w:r>
        <w:tab/>
        <w:t>the Track Info field only contains one &lt;Participant Reference&gt; value:</w:t>
      </w:r>
    </w:p>
    <w:p w14:paraId="75B7EB73" w14:textId="77777777" w:rsidR="00DC1E3D" w:rsidRDefault="00DC1E3D" w:rsidP="00DC1E3D">
      <w:pPr>
        <w:pStyle w:val="B4"/>
      </w:pPr>
      <w:r>
        <w:lastRenderedPageBreak/>
        <w:t>A.</w:t>
      </w:r>
      <w:r>
        <w:tab/>
        <w:t>shall remove the Track Info field from the outgoing Transmission Idle message;</w:t>
      </w:r>
    </w:p>
    <w:p w14:paraId="2BD091C4" w14:textId="77777777" w:rsidR="00DC1E3D" w:rsidRDefault="00DC1E3D" w:rsidP="00DC1E3D">
      <w:pPr>
        <w:pStyle w:val="B4"/>
      </w:pPr>
      <w:r>
        <w:t>B.</w:t>
      </w:r>
      <w:r>
        <w:tab/>
        <w:t>shall increase the stored message sequence number value with 1; and</w:t>
      </w:r>
    </w:p>
    <w:p w14:paraId="7B74D0C2" w14:textId="77777777" w:rsidR="00DC1E3D" w:rsidRDefault="00DC1E3D" w:rsidP="00DC1E3D">
      <w:pPr>
        <w:pStyle w:val="B4"/>
      </w:pPr>
      <w:r>
        <w:t>C.</w:t>
      </w:r>
      <w:r>
        <w:tab/>
        <w:t>shall include in the Message Sequence Number field the local &lt;Message Sequence Number&gt; value increased with 1; and</w:t>
      </w:r>
    </w:p>
    <w:p w14:paraId="4B79AA65" w14:textId="77777777" w:rsidR="00DC1E3D" w:rsidRDefault="00DC1E3D" w:rsidP="00DC1E3D">
      <w:pPr>
        <w:pStyle w:val="B3"/>
      </w:pPr>
      <w:r>
        <w:t>ii.</w:t>
      </w:r>
      <w:r>
        <w:tab/>
        <w:t>if the Track Info field contains more than one &lt;Participant Reference&gt; value, shall remove the last &lt;Participant Reference&gt; value from the Track Info field; and</w:t>
      </w:r>
    </w:p>
    <w:p w14:paraId="158AD1B7" w14:textId="77777777" w:rsidR="00DC1E3D" w:rsidRDefault="00DC1E3D" w:rsidP="00DC1E3D">
      <w:pPr>
        <w:pStyle w:val="B2"/>
      </w:pPr>
      <w:r>
        <w:t>c.</w:t>
      </w:r>
      <w:r>
        <w:tab/>
        <w:t>shall send the Transmission Idle message to the transmission participant interface;</w:t>
      </w:r>
    </w:p>
    <w:p w14:paraId="099C17F9" w14:textId="77777777" w:rsidR="00DC1E3D" w:rsidRDefault="00DC1E3D" w:rsidP="00DC1E3D">
      <w:pPr>
        <w:pStyle w:val="B1"/>
      </w:pPr>
      <w:r>
        <w:t>2.</w:t>
      </w:r>
      <w:r>
        <w:tab/>
        <w:t>if the Transmission Idle message does not contain a Track Info field;</w:t>
      </w:r>
    </w:p>
    <w:p w14:paraId="445071AA" w14:textId="77777777" w:rsidR="00DC1E3D" w:rsidRDefault="00DC1E3D" w:rsidP="00DC1E3D">
      <w:pPr>
        <w:pStyle w:val="B2"/>
      </w:pPr>
      <w:r>
        <w:t>a.</w:t>
      </w:r>
      <w:r>
        <w:tab/>
        <w:t>shall set the first bit in the subtype of the Transmission Idle message to '0' (acknowledgement is not required);</w:t>
      </w:r>
    </w:p>
    <w:p w14:paraId="5D25682A" w14:textId="77777777" w:rsidR="00DC1E3D" w:rsidRDefault="00DC1E3D" w:rsidP="00DC1E3D">
      <w:pPr>
        <w:pStyle w:val="NO"/>
      </w:pPr>
      <w:r>
        <w:t>NOTE 2:</w:t>
      </w:r>
      <w:r>
        <w:tab/>
        <w:t>A Transmission Idle message sent to all participants does not require acknowledgement.</w:t>
      </w:r>
    </w:p>
    <w:p w14:paraId="7F19F230" w14:textId="77777777" w:rsidR="00DC1E3D" w:rsidRDefault="00DC1E3D" w:rsidP="00DC1E3D">
      <w:pPr>
        <w:pStyle w:val="B2"/>
      </w:pPr>
      <w:r>
        <w:t>b</w:t>
      </w:r>
      <w:r>
        <w:tab/>
        <w:t>shall send the Transmission Idle message to all transmission participant interfaces. The Transmission Idle message:</w:t>
      </w:r>
    </w:p>
    <w:p w14:paraId="216D20F6" w14:textId="77777777" w:rsidR="00DC1E3D" w:rsidRDefault="00DC1E3D" w:rsidP="00DC1E3D">
      <w:pPr>
        <w:pStyle w:val="B3"/>
      </w:pPr>
      <w:r>
        <w:t>i.</w:t>
      </w:r>
      <w:r>
        <w:tab/>
        <w:t>shall include received fields; and</w:t>
      </w:r>
    </w:p>
    <w:p w14:paraId="72964B37" w14:textId="77777777" w:rsidR="00DC1E3D" w:rsidRDefault="00DC1E3D" w:rsidP="00E676C8">
      <w:pPr>
        <w:pStyle w:val="B3"/>
      </w:pPr>
      <w:r>
        <w:t>ii.</w:t>
      </w:r>
      <w:r>
        <w:tab/>
        <w:t>shall include in the Message Sequence Number field the local &lt;Message Sequence Number&gt; value increased with 1; and</w:t>
      </w:r>
    </w:p>
    <w:p w14:paraId="0AD0729F" w14:textId="77777777" w:rsidR="00DC1E3D" w:rsidRDefault="00DC1E3D" w:rsidP="00DC1E3D">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Default="00DC1E3D" w:rsidP="00DC1E3D">
      <w:pPr>
        <w:pStyle w:val="B3"/>
      </w:pPr>
      <w:r>
        <w:t>i.</w:t>
      </w:r>
      <w:r>
        <w:tab/>
        <w:t>shall include the Source field set to '3' (the non-controlling MCVideo function is the source); and</w:t>
      </w:r>
    </w:p>
    <w:p w14:paraId="5440F6EF" w14:textId="77777777" w:rsidR="00DC1E3D" w:rsidRDefault="00DC1E3D" w:rsidP="00DC1E3D">
      <w:pPr>
        <w:pStyle w:val="B3"/>
      </w:pPr>
      <w:r>
        <w:t>ii.</w:t>
      </w:r>
      <w:r>
        <w:tab/>
        <w:t>shall include the Message Type field set to '5' (Transmission Idle); and</w:t>
      </w:r>
    </w:p>
    <w:p w14:paraId="5B4E0CDC" w14:textId="77777777" w:rsidR="00DC1E3D" w:rsidRDefault="00DC1E3D" w:rsidP="00DC1E3D">
      <w:pPr>
        <w:pStyle w:val="B1"/>
      </w:pPr>
      <w:r>
        <w:t>3.</w:t>
      </w:r>
      <w:r>
        <w:tab/>
        <w:t>shall empty the passive transmission request queue.</w:t>
      </w:r>
    </w:p>
    <w:p w14:paraId="5C502C30" w14:textId="77777777" w:rsidR="00DC1E3D" w:rsidRDefault="00DC1E3D" w:rsidP="00DC1E3D">
      <w:pPr>
        <w:pStyle w:val="Heading4"/>
      </w:pPr>
      <w:bookmarkStart w:id="1231" w:name="_Toc99174113"/>
      <w:r>
        <w:t>6.5.4.9</w:t>
      </w:r>
      <w:r>
        <w:tab/>
        <w:t>Receive Transmission Arbitration Taken message</w:t>
      </w:r>
      <w:bookmarkEnd w:id="1231"/>
    </w:p>
    <w:p w14:paraId="0ABC063B" w14:textId="77777777" w:rsidR="00DC1E3D" w:rsidRDefault="00DC1E3D" w:rsidP="00DC1E3D">
      <w:r>
        <w:t>Upon receiving a Transmission Arbitration Taken message sent from the controlling MCVideo function, the transmission control server interface:</w:t>
      </w:r>
    </w:p>
    <w:p w14:paraId="6A47C246" w14:textId="77777777" w:rsidR="00DC1E3D" w:rsidRDefault="00DC1E3D" w:rsidP="00DC1E3D">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5DF4E426" w14:textId="77777777" w:rsidR="00DC1E3D" w:rsidRDefault="00DC1E3D" w:rsidP="00DC1E3D">
      <w:pPr>
        <w:pStyle w:val="B1"/>
      </w:pPr>
      <w:r>
        <w:t>1.</w:t>
      </w:r>
      <w:r>
        <w:tab/>
        <w:t>if the Transmission Arbitration Taken message contains a Track Info field;</w:t>
      </w:r>
    </w:p>
    <w:p w14:paraId="16E17527" w14:textId="77777777" w:rsidR="00DC1E3D" w:rsidRDefault="00DC1E3D" w:rsidP="00DC1E3D">
      <w:pPr>
        <w:pStyle w:val="B2"/>
      </w:pPr>
      <w:r>
        <w:t>a.</w:t>
      </w:r>
      <w:r>
        <w:tab/>
        <w:t>shall use the &lt;Participant Reference&gt; value at the end of the Track Info field to identify the transmission participant interface;</w:t>
      </w:r>
    </w:p>
    <w:p w14:paraId="6258097F" w14:textId="77777777" w:rsidR="00DC1E3D" w:rsidRDefault="00DC1E3D" w:rsidP="00DC1E3D">
      <w:pPr>
        <w:pStyle w:val="B2"/>
      </w:pPr>
      <w:r>
        <w:t>b.</w:t>
      </w:r>
      <w:r>
        <w:tab/>
        <w:t>if the Track Info field only contains one &lt;Participant Reference&gt; value:</w:t>
      </w:r>
    </w:p>
    <w:p w14:paraId="66712D0B" w14:textId="77777777" w:rsidR="00DC1E3D" w:rsidRDefault="00DC1E3D" w:rsidP="00DC1E3D">
      <w:pPr>
        <w:pStyle w:val="B4"/>
      </w:pPr>
      <w:r>
        <w:t>A.</w:t>
      </w:r>
      <w:r>
        <w:tab/>
        <w:t>shall remove the Track Info field from the outgoing Transmission Arbitration Taken message; and</w:t>
      </w:r>
    </w:p>
    <w:p w14:paraId="1ED9EC05" w14:textId="77777777" w:rsidR="00DC1E3D" w:rsidRDefault="00DC1E3D" w:rsidP="00DC1E3D">
      <w:pPr>
        <w:pStyle w:val="B4"/>
      </w:pPr>
      <w:r>
        <w:t>B.</w:t>
      </w:r>
      <w:r>
        <w:tab/>
        <w:t>shall include in the Message Sequence Number field the local &lt;Message Sequence Number&gt; value increased with 1;</w:t>
      </w:r>
    </w:p>
    <w:p w14:paraId="29403A4F" w14:textId="77777777" w:rsidR="00DC1E3D" w:rsidRDefault="00DC1E3D" w:rsidP="00DC1E3D">
      <w:pPr>
        <w:pStyle w:val="B2"/>
      </w:pPr>
      <w:r>
        <w:t>c.</w:t>
      </w:r>
      <w:r>
        <w:tab/>
        <w:t>if the Track Info field contains more than one &lt;Participant Reference&gt; value, shall remove the last &lt;Participant Reference&gt; value from the Track Info field; and</w:t>
      </w:r>
    </w:p>
    <w:p w14:paraId="2009AEE9" w14:textId="77777777" w:rsidR="00DC1E3D" w:rsidRDefault="00DC1E3D" w:rsidP="00DC1E3D">
      <w:pPr>
        <w:pStyle w:val="B2"/>
      </w:pPr>
      <w:r>
        <w:t>d.</w:t>
      </w:r>
      <w:r>
        <w:tab/>
        <w:t>shall send the Transmission Arbitration Taken message to the transmission participant interface;</w:t>
      </w:r>
    </w:p>
    <w:p w14:paraId="2E87DBB0" w14:textId="77777777" w:rsidR="00DC1E3D" w:rsidRDefault="00DC1E3D" w:rsidP="00DC1E3D">
      <w:pPr>
        <w:pStyle w:val="B1"/>
      </w:pPr>
      <w:r>
        <w:t>2.</w:t>
      </w:r>
      <w:r>
        <w:tab/>
        <w:t>if the Transmission Arbitration Taken message does not contain a Track Info field:</w:t>
      </w:r>
    </w:p>
    <w:p w14:paraId="2D03CDE0" w14:textId="77777777" w:rsidR="00DC1E3D" w:rsidRDefault="00DC1E3D" w:rsidP="00DC1E3D">
      <w:pPr>
        <w:pStyle w:val="B2"/>
      </w:pPr>
      <w:r>
        <w:t>a.</w:t>
      </w:r>
      <w:r>
        <w:tab/>
        <w:t>shall set the first bit in the subtype of the Transmission Arbitration Taken message to '0' (acknowledgement is not required);</w:t>
      </w:r>
    </w:p>
    <w:p w14:paraId="05FDC32D" w14:textId="77777777" w:rsidR="00DC1E3D" w:rsidRDefault="00DC1E3D" w:rsidP="00DC1E3D">
      <w:pPr>
        <w:pStyle w:val="NO"/>
      </w:pPr>
      <w:r>
        <w:lastRenderedPageBreak/>
        <w:t>NOTE 2:</w:t>
      </w:r>
      <w:r>
        <w:tab/>
        <w:t>A Transmission Arbitration Taken message sent to all participants does not require acknowledgement.</w:t>
      </w:r>
    </w:p>
    <w:p w14:paraId="73353CAF" w14:textId="77777777" w:rsidR="00DC1E3D" w:rsidRDefault="00DC1E3D" w:rsidP="00DC1E3D">
      <w:pPr>
        <w:pStyle w:val="B2"/>
      </w:pPr>
      <w:r>
        <w:t>b.</w:t>
      </w:r>
      <w:r>
        <w:tab/>
        <w:t>shall send the Transmission Arbitration Taken message to the transmission participant interface;</w:t>
      </w:r>
    </w:p>
    <w:p w14:paraId="5C65ED46" w14:textId="77777777" w:rsidR="00DC1E3D" w:rsidRDefault="00DC1E3D" w:rsidP="00F51709">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4D4C7F41" w14:textId="77777777" w:rsidR="00DC1E3D" w:rsidRDefault="00DC1E3D" w:rsidP="00DC1E3D">
      <w:pPr>
        <w:pStyle w:val="B3"/>
      </w:pPr>
      <w:r>
        <w:t>i.</w:t>
      </w:r>
      <w:r>
        <w:tab/>
        <w:t>shall include the Source field set to '3' (the non-controlling MCVideo function is the source); and</w:t>
      </w:r>
    </w:p>
    <w:p w14:paraId="0ABABEE0" w14:textId="77777777" w:rsidR="00DC1E3D" w:rsidRDefault="00DC1E3D" w:rsidP="00DC1E3D">
      <w:pPr>
        <w:pStyle w:val="B3"/>
      </w:pPr>
      <w:r>
        <w:t>ii.</w:t>
      </w:r>
      <w:r>
        <w:tab/>
        <w:t>shall include the Message Type field set to '2' (Transmission Arbitration Taken);</w:t>
      </w:r>
    </w:p>
    <w:p w14:paraId="39395E2F" w14:textId="77777777" w:rsidR="00DC1E3D" w:rsidRDefault="00DC1E3D" w:rsidP="00DC1E3D">
      <w:pPr>
        <w:pStyle w:val="Heading4"/>
      </w:pPr>
      <w:bookmarkStart w:id="1232" w:name="_Toc99174114"/>
      <w:r>
        <w:t>6.5.4.10</w:t>
      </w:r>
      <w:r>
        <w:tab/>
        <w:t>Receive Transmission Revoked message</w:t>
      </w:r>
      <w:bookmarkEnd w:id="1232"/>
    </w:p>
    <w:p w14:paraId="68DEFD80" w14:textId="77777777" w:rsidR="00DC1E3D" w:rsidRDefault="00DC1E3D" w:rsidP="00DC1E3D">
      <w:r>
        <w:t>Upon receiving a Transmission Revoked message from the controlling MCVideo function, the transmission control server interface:</w:t>
      </w:r>
    </w:p>
    <w:p w14:paraId="4DAFFBD4" w14:textId="77777777" w:rsidR="00DC1E3D" w:rsidRDefault="00DC1E3D" w:rsidP="00DC1E3D">
      <w:pPr>
        <w:pStyle w:val="B1"/>
      </w:pPr>
      <w:r>
        <w:t>1.</w:t>
      </w:r>
      <w:r>
        <w:tab/>
        <w:t>shall use the &lt;Participant Reference&gt; value at the end of the Track Info field to identify the transmission participant interface;</w:t>
      </w:r>
    </w:p>
    <w:p w14:paraId="735CD62B" w14:textId="77777777" w:rsidR="00DC1E3D" w:rsidRDefault="00DC1E3D" w:rsidP="00DC1E3D">
      <w:pPr>
        <w:pStyle w:val="B1"/>
      </w:pPr>
      <w:r>
        <w:t>2.</w:t>
      </w:r>
      <w:r>
        <w:tab/>
        <w:t>if:</w:t>
      </w:r>
    </w:p>
    <w:p w14:paraId="4B912DE0" w14:textId="77777777" w:rsidR="00DC1E3D" w:rsidRDefault="00DC1E3D" w:rsidP="00DC1E3D">
      <w:pPr>
        <w:pStyle w:val="B2"/>
      </w:pPr>
      <w:r>
        <w:t>a.</w:t>
      </w:r>
      <w:r>
        <w:tab/>
        <w:t>the Track Info field only contains one &lt;Participant Reference&gt; value, shall remove the Track Info field from the outgoing Transmission Revoked message; and</w:t>
      </w:r>
    </w:p>
    <w:p w14:paraId="1B99C6C4"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756AFF41" w14:textId="77777777" w:rsidR="00DC1E3D" w:rsidRDefault="00DC1E3D" w:rsidP="00DC1E3D">
      <w:pPr>
        <w:pStyle w:val="B1"/>
      </w:pPr>
      <w:r>
        <w:t>3.</w:t>
      </w:r>
      <w:r>
        <w:tab/>
        <w:t>shall forward the Transmission Revoked message to the transmission participant interface.</w:t>
      </w:r>
    </w:p>
    <w:p w14:paraId="24CF4758" w14:textId="77777777" w:rsidR="00DC1E3D" w:rsidRDefault="00DC1E3D" w:rsidP="00DC1E3D">
      <w:pPr>
        <w:pStyle w:val="Heading4"/>
      </w:pPr>
      <w:bookmarkStart w:id="1233" w:name="_Toc99174115"/>
      <w:r>
        <w:t>6.5.4.11</w:t>
      </w:r>
      <w:r>
        <w:tab/>
        <w:t>Receive Queue Position Info message</w:t>
      </w:r>
      <w:bookmarkEnd w:id="1233"/>
    </w:p>
    <w:p w14:paraId="3EF0AFA5" w14:textId="77777777" w:rsidR="00DC1E3D" w:rsidRDefault="00DC1E3D" w:rsidP="00DC1E3D">
      <w:r>
        <w:t>Upon receiving a Queue Position Info message from the controlling MCVideo function, the transmission control server interface:</w:t>
      </w:r>
    </w:p>
    <w:p w14:paraId="328F1B05" w14:textId="77777777" w:rsidR="00DC1E3D" w:rsidRDefault="00DC1E3D" w:rsidP="00DC1E3D">
      <w:pPr>
        <w:pStyle w:val="B1"/>
      </w:pPr>
      <w:r>
        <w:t>1.</w:t>
      </w:r>
      <w:r>
        <w:tab/>
        <w:t>shall use the &lt;Participant Reference&gt; value at the end of the Track Info field to identify the transmission participant interface;</w:t>
      </w:r>
    </w:p>
    <w:p w14:paraId="370C4CA2" w14:textId="77777777" w:rsidR="00DC1E3D" w:rsidRDefault="00DC1E3D" w:rsidP="00DC1E3D">
      <w:pPr>
        <w:pStyle w:val="B1"/>
      </w:pPr>
      <w:r>
        <w:t>2.</w:t>
      </w:r>
      <w:r>
        <w:tab/>
        <w:t>if:</w:t>
      </w:r>
    </w:p>
    <w:p w14:paraId="6DE4B712" w14:textId="77777777" w:rsidR="00DC1E3D" w:rsidRDefault="00DC1E3D" w:rsidP="00DC1E3D">
      <w:pPr>
        <w:pStyle w:val="B2"/>
      </w:pPr>
      <w:r>
        <w:t>a.</w:t>
      </w:r>
      <w:r>
        <w:tab/>
        <w:t>the Track Info field only contains one &lt;Participant Reference&gt; value, shall remove the Track Info field from the outgoing Queue Position Info message; and</w:t>
      </w:r>
    </w:p>
    <w:p w14:paraId="7A500DAB"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6C295B1F" w14:textId="77777777" w:rsidR="00DC1E3D" w:rsidRDefault="00DC1E3D" w:rsidP="00DC1E3D">
      <w:pPr>
        <w:pStyle w:val="B1"/>
      </w:pPr>
      <w:r>
        <w:t>3.</w:t>
      </w:r>
      <w:r>
        <w:tab/>
        <w:t>shall forward the Queue Position Info message to the transmission participant interface.</w:t>
      </w:r>
    </w:p>
    <w:p w14:paraId="099993CD" w14:textId="77777777" w:rsidR="00DC1E3D" w:rsidRDefault="00DC1E3D" w:rsidP="00DC1E3D">
      <w:pPr>
        <w:pStyle w:val="Heading4"/>
      </w:pPr>
      <w:bookmarkStart w:id="1234" w:name="_Toc99174116"/>
      <w:r>
        <w:t>6.5.4.12</w:t>
      </w:r>
      <w:r>
        <w:tab/>
        <w:t>Receive RTP media packets from controlling MCVideo function</w:t>
      </w:r>
      <w:bookmarkEnd w:id="1234"/>
    </w:p>
    <w:p w14:paraId="63C7C35D" w14:textId="77777777" w:rsidR="00DC1E3D" w:rsidRDefault="00DC1E3D" w:rsidP="00DC1E3D">
      <w:r>
        <w:t>Upon receiving an indication from the media distributor that RTP media packets are received from the controlling MCVideo function, the transmission control server interface:</w:t>
      </w:r>
    </w:p>
    <w:p w14:paraId="019EA0DA" w14:textId="77777777" w:rsidR="00DC1E3D" w:rsidRDefault="00DC1E3D" w:rsidP="00DC1E3D">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3D8D8B69" w14:textId="77777777" w:rsidR="00DC1E3D" w:rsidRDefault="00DC1E3D" w:rsidP="00DC1E3D">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Default="00DC1E3D" w:rsidP="00DC1E3D">
      <w:pPr>
        <w:pStyle w:val="Heading4"/>
      </w:pPr>
      <w:bookmarkStart w:id="1235" w:name="_Toc99174117"/>
      <w:r>
        <w:lastRenderedPageBreak/>
        <w:t>6.5.4.13</w:t>
      </w:r>
      <w:r>
        <w:tab/>
        <w:t>Receive RTP media packets from an MCVideo client</w:t>
      </w:r>
      <w:bookmarkEnd w:id="1235"/>
    </w:p>
    <w:p w14:paraId="39885ACC" w14:textId="77777777" w:rsidR="00DC1E3D" w:rsidRDefault="00DC1E3D" w:rsidP="00DC1E3D">
      <w:r>
        <w:t>Upon receiving an indication from the media distribution function that RTP media packets are received from one of the network media interfaces, the transmission control server interface:</w:t>
      </w:r>
    </w:p>
    <w:p w14:paraId="3F1023A5" w14:textId="77777777" w:rsidR="00DC1E3D" w:rsidRDefault="00DC1E3D" w:rsidP="00DC1E3D">
      <w:pPr>
        <w:pStyle w:val="B1"/>
      </w:pPr>
      <w:r>
        <w:t>1.</w:t>
      </w:r>
      <w:r>
        <w:tab/>
        <w:t>shall request the network media distributor to forward received RTP media packets towards the controlling MCVideo function.</w:t>
      </w:r>
    </w:p>
    <w:p w14:paraId="69343B1E" w14:textId="77777777" w:rsidR="00DC1E3D" w:rsidRDefault="00DC1E3D" w:rsidP="00DC1E3D">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Default="00DC1E3D" w:rsidP="00DC1E3D">
      <w:pPr>
        <w:pStyle w:val="Heading4"/>
      </w:pPr>
      <w:bookmarkStart w:id="1236" w:name="_Toc99174118"/>
      <w:r>
        <w:t>6.5.4.14</w:t>
      </w:r>
      <w:r>
        <w:tab/>
        <w:t>MCVideo session release step 1</w:t>
      </w:r>
      <w:bookmarkEnd w:id="1236"/>
    </w:p>
    <w:p w14:paraId="36D478C2" w14:textId="77777777" w:rsidR="00DC1E3D" w:rsidRDefault="00DC1E3D" w:rsidP="00DC1E3D">
      <w:r>
        <w:t>Upon receiving an MCVideo call release step 1 request from the application and signalling plane e.g. when the session is going to be released, the transmission control interface:</w:t>
      </w:r>
    </w:p>
    <w:p w14:paraId="10297722" w14:textId="77777777" w:rsidR="00DC1E3D" w:rsidRDefault="00DC1E3D" w:rsidP="00DC1E3D">
      <w:pPr>
        <w:pStyle w:val="B1"/>
      </w:pPr>
      <w:r>
        <w:t>1.</w:t>
      </w:r>
      <w:r>
        <w:tab/>
        <w:t>shall ignore transmission control messages from the transmission control server;</w:t>
      </w:r>
    </w:p>
    <w:p w14:paraId="21CBFFDC" w14:textId="77777777" w:rsidR="00DC1E3D" w:rsidRDefault="00DC1E3D" w:rsidP="00DC1E3D">
      <w:pPr>
        <w:pStyle w:val="B1"/>
      </w:pPr>
      <w:r>
        <w:t>2.</w:t>
      </w:r>
      <w:r>
        <w:tab/>
        <w:t>shall request the media distributor to stop distributing RTP media packets to the network media interface of the MCVideo clients; and</w:t>
      </w:r>
    </w:p>
    <w:p w14:paraId="2A2370B7" w14:textId="77777777" w:rsidR="00DC1E3D" w:rsidRDefault="00DC1E3D" w:rsidP="00DC1E3D">
      <w:pPr>
        <w:pStyle w:val="B1"/>
      </w:pPr>
      <w:r>
        <w:t>3.</w:t>
      </w:r>
      <w:r>
        <w:tab/>
        <w:t>shall ignore any transmission control messages received from the transmission participant interfaces.</w:t>
      </w:r>
    </w:p>
    <w:p w14:paraId="2CA7F57F" w14:textId="77777777" w:rsidR="00DC1E3D" w:rsidRDefault="00DC1E3D" w:rsidP="00DC1E3D">
      <w:pPr>
        <w:pStyle w:val="Heading4"/>
      </w:pPr>
      <w:bookmarkStart w:id="1237" w:name="_Toc99174119"/>
      <w:r>
        <w:t>6.5.4.15</w:t>
      </w:r>
      <w:r>
        <w:tab/>
        <w:t>MCVideo session release step 2</w:t>
      </w:r>
      <w:bookmarkEnd w:id="1237"/>
    </w:p>
    <w:p w14:paraId="4281DAE2" w14:textId="77777777" w:rsidR="00DC1E3D" w:rsidRDefault="00DC1E3D" w:rsidP="00DC1E3D">
      <w:r>
        <w:t>Upon receiving an MCVideo call release step 2 request from the application and signalling plane, the transmission control server interface:</w:t>
      </w:r>
    </w:p>
    <w:p w14:paraId="0AB6F077" w14:textId="77777777" w:rsidR="00DC1E3D" w:rsidRDefault="00DC1E3D" w:rsidP="00DC1E3D">
      <w:pPr>
        <w:pStyle w:val="B1"/>
      </w:pPr>
      <w:r>
        <w:t>1.</w:t>
      </w:r>
      <w:r>
        <w:tab/>
        <w:t>shall release all resources associated with this session.</w:t>
      </w:r>
    </w:p>
    <w:p w14:paraId="2733A8F9" w14:textId="77777777" w:rsidR="00DC1E3D" w:rsidRDefault="00DC1E3D" w:rsidP="00DC1E3D">
      <w:pPr>
        <w:pStyle w:val="Heading4"/>
      </w:pPr>
      <w:bookmarkStart w:id="1238" w:name="_Toc99174120"/>
      <w:r>
        <w:t>6.5.4.16</w:t>
      </w:r>
      <w:r>
        <w:tab/>
        <w:t>Receiving a split instruction (R: Split)</w:t>
      </w:r>
      <w:bookmarkEnd w:id="1238"/>
    </w:p>
    <w:p w14:paraId="03E62497" w14:textId="77777777" w:rsidR="00DC1E3D" w:rsidRDefault="00DC1E3D" w:rsidP="00DC1E3D">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2F1656F3" w14:textId="77777777" w:rsidR="00DC1E3D" w:rsidRDefault="00DC1E3D" w:rsidP="00DC1E3D">
      <w:pPr>
        <w:pStyle w:val="B1"/>
      </w:pPr>
      <w:r>
        <w:t>1.</w:t>
      </w:r>
      <w:r>
        <w:tab/>
        <w:t>shall perform the actions in clause 6.3.2.3.</w:t>
      </w:r>
    </w:p>
    <w:p w14:paraId="0712748F" w14:textId="77777777" w:rsidR="00DC1E3D" w:rsidRDefault="00DC1E3D" w:rsidP="00DC1E3D">
      <w:pPr>
        <w:pStyle w:val="Heading3"/>
      </w:pPr>
      <w:bookmarkStart w:id="1239" w:name="_Toc99174121"/>
      <w:r>
        <w:t>6.5.5</w:t>
      </w:r>
      <w:r>
        <w:tab/>
        <w:t>Floor participant interface procedures</w:t>
      </w:r>
      <w:bookmarkEnd w:id="1239"/>
    </w:p>
    <w:p w14:paraId="6A0E41FA" w14:textId="77777777" w:rsidR="00DC1E3D" w:rsidRDefault="00DC1E3D" w:rsidP="00DC1E3D">
      <w:pPr>
        <w:pStyle w:val="Heading4"/>
      </w:pPr>
      <w:bookmarkStart w:id="1240" w:name="_Toc99174122"/>
      <w:r>
        <w:t>6.5.5.1</w:t>
      </w:r>
      <w:r>
        <w:tab/>
        <w:t>General</w:t>
      </w:r>
      <w:bookmarkEnd w:id="1240"/>
    </w:p>
    <w:p w14:paraId="4005FE38" w14:textId="77777777" w:rsidR="00DC1E3D" w:rsidRDefault="00DC1E3D" w:rsidP="00DC1E3D">
      <w:r>
        <w:t>The transmission participant interface shall behave according to the state diagram and state transitions specified in this clause.</w:t>
      </w:r>
    </w:p>
    <w:p w14:paraId="40F6817C" w14:textId="77777777" w:rsidR="00DC1E3D" w:rsidRDefault="00DC1E3D" w:rsidP="00DC1E3D">
      <w:r>
        <w:t>Figure 6.5.5.1-1 shows the general transmission control operation states (P states) and the state transition diagram.</w:t>
      </w:r>
    </w:p>
    <w:p w14:paraId="4BD25567" w14:textId="77777777" w:rsidR="00DC1E3D" w:rsidRDefault="00DC1E3D" w:rsidP="00DC1E3D">
      <w:pPr>
        <w:pStyle w:val="TH"/>
      </w:pPr>
      <w:r>
        <w:rPr>
          <w:lang w:eastAsia="x-none"/>
        </w:rPr>
        <w:object w:dxaOrig="18770" w:dyaOrig="10631" w14:anchorId="5CE58D01">
          <v:shape id="_x0000_i1038" type="#_x0000_t75" style="width:469.2pt;height:265.05pt" o:ole="">
            <v:imagedata r:id="rId35" o:title=""/>
          </v:shape>
          <o:OLEObject Type="Embed" ProgID="Visio.Drawing.11" ShapeID="_x0000_i1038" DrawAspect="Content" ObjectID="_1709786703" r:id="rId36"/>
        </w:object>
      </w:r>
    </w:p>
    <w:p w14:paraId="5F2324B6" w14:textId="77777777" w:rsidR="00DC1E3D" w:rsidRDefault="00DC1E3D" w:rsidP="00DC1E3D">
      <w:pPr>
        <w:pStyle w:val="TF"/>
      </w:pPr>
      <w:r>
        <w:t>Figure 6.5.5.1-1: The 'transmission participant interface state transition' state diagram</w:t>
      </w:r>
    </w:p>
    <w:p w14:paraId="62444137" w14:textId="77777777" w:rsidR="00DC1E3D" w:rsidRDefault="00DC1E3D" w:rsidP="00DC1E3D">
      <w:r>
        <w:t>The transmission participant interface shall keep one instance of the 'transmission participant interface state transition' state machine per MCVideo client in a session.</w:t>
      </w:r>
    </w:p>
    <w:p w14:paraId="6F86D8C8" w14:textId="77777777" w:rsidR="00DC1E3D" w:rsidRDefault="00DC1E3D" w:rsidP="00DC1E3D">
      <w:r>
        <w:t>The transmission participant associated to the 'transmission participant interface state transition' state machine is in the following clauses referred to as the associated transmission participant.</w:t>
      </w:r>
    </w:p>
    <w:p w14:paraId="23376FE3" w14:textId="77777777" w:rsidR="00DC1E3D" w:rsidRDefault="00DC1E3D" w:rsidP="00DC1E3D">
      <w:r>
        <w:t xml:space="preserve">If transmission control messages or RTP media packets arrives in a state where there is no procedure specified in the following clauses the transmission participant interface: </w:t>
      </w:r>
    </w:p>
    <w:p w14:paraId="20CC1B6D" w14:textId="77777777" w:rsidR="00DC1E3D" w:rsidRDefault="00DC1E3D" w:rsidP="00DC1E3D">
      <w:pPr>
        <w:pStyle w:val="B1"/>
      </w:pPr>
      <w:r>
        <w:t>1.</w:t>
      </w:r>
      <w:r>
        <w:tab/>
        <w:t>shall discard the transmission control message;</w:t>
      </w:r>
    </w:p>
    <w:p w14:paraId="5144F4C5" w14:textId="77777777" w:rsidR="00DC1E3D" w:rsidRDefault="00DC1E3D" w:rsidP="00DC1E3D">
      <w:pPr>
        <w:pStyle w:val="B1"/>
      </w:pPr>
      <w:r>
        <w:t>2.</w:t>
      </w:r>
      <w:r>
        <w:tab/>
        <w:t>shall request the network media interface to discard any received RTP media packet; and</w:t>
      </w:r>
    </w:p>
    <w:p w14:paraId="5D6F110A" w14:textId="77777777" w:rsidR="00DC1E3D" w:rsidRDefault="00DC1E3D" w:rsidP="00DC1E3D">
      <w:pPr>
        <w:pStyle w:val="B1"/>
      </w:pPr>
      <w:r>
        <w:t>3.</w:t>
      </w:r>
      <w:r>
        <w:tab/>
        <w:t>shall remain in the current state.</w:t>
      </w:r>
    </w:p>
    <w:p w14:paraId="08EDA6EB" w14:textId="77777777" w:rsidR="00DC1E3D" w:rsidRDefault="00DC1E3D" w:rsidP="00DC1E3D">
      <w:r>
        <w:t>State details are explained in the following clauses.</w:t>
      </w:r>
    </w:p>
    <w:p w14:paraId="202949A2" w14:textId="77777777" w:rsidR="00DC1E3D" w:rsidRDefault="00DC1E3D" w:rsidP="00DC1E3D">
      <w:pPr>
        <w:pStyle w:val="Heading4"/>
      </w:pPr>
      <w:bookmarkStart w:id="1241" w:name="_Toc99174123"/>
      <w:r>
        <w:t>6.5.5.2</w:t>
      </w:r>
      <w:r>
        <w:tab/>
        <w:t>State: 'Start-Stop'</w:t>
      </w:r>
      <w:bookmarkEnd w:id="1241"/>
    </w:p>
    <w:p w14:paraId="6AFA9188" w14:textId="77777777" w:rsidR="00DC1E3D" w:rsidRDefault="00DC1E3D" w:rsidP="00DC1E3D">
      <w:pPr>
        <w:pStyle w:val="Heading5"/>
      </w:pPr>
      <w:bookmarkStart w:id="1242" w:name="_Toc99174124"/>
      <w:r>
        <w:t>6.5.5.2.1</w:t>
      </w:r>
      <w:r>
        <w:tab/>
        <w:t>General</w:t>
      </w:r>
      <w:bookmarkEnd w:id="1242"/>
    </w:p>
    <w:p w14:paraId="29AE0BC3" w14:textId="77777777" w:rsidR="00DC1E3D" w:rsidRDefault="00DC1E3D" w:rsidP="00DC1E3D">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Default="00DC1E3D" w:rsidP="00DC1E3D">
      <w:pPr>
        <w:pStyle w:val="Heading5"/>
      </w:pPr>
      <w:bookmarkStart w:id="1243" w:name="_Toc99174125"/>
      <w:r>
        <w:t>6.5.5.2.2</w:t>
      </w:r>
      <w:r>
        <w:tab/>
        <w:t>Participant invited to session</w:t>
      </w:r>
      <w:bookmarkEnd w:id="1243"/>
    </w:p>
    <w:p w14:paraId="243A5963" w14:textId="77777777" w:rsidR="00DC1E3D" w:rsidRDefault="00DC1E3D" w:rsidP="00DC1E3D">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Default="00DC1E3D" w:rsidP="00DC1E3D">
      <w:pPr>
        <w:pStyle w:val="B1"/>
      </w:pPr>
      <w:r>
        <w:t>1.</w:t>
      </w:r>
      <w:r>
        <w:tab/>
        <w:t>shall enter the 'P: has no permission' state.</w:t>
      </w:r>
    </w:p>
    <w:p w14:paraId="783B583C" w14:textId="77777777" w:rsidR="00DC1E3D" w:rsidRDefault="00DC1E3D" w:rsidP="00DC1E3D">
      <w:pPr>
        <w:pStyle w:val="Heading4"/>
      </w:pPr>
      <w:bookmarkStart w:id="1244" w:name="_Toc99174126"/>
      <w:r>
        <w:lastRenderedPageBreak/>
        <w:t>6.5.5.3</w:t>
      </w:r>
      <w:r>
        <w:tab/>
        <w:t>State: 'P: has no permission'</w:t>
      </w:r>
      <w:bookmarkEnd w:id="1244"/>
    </w:p>
    <w:p w14:paraId="17B4F481" w14:textId="77777777" w:rsidR="00DC1E3D" w:rsidRDefault="00DC1E3D" w:rsidP="00DC1E3D">
      <w:pPr>
        <w:pStyle w:val="Heading5"/>
      </w:pPr>
      <w:bookmarkStart w:id="1245" w:name="_Toc99174127"/>
      <w:r>
        <w:t>6.5.5.3.1</w:t>
      </w:r>
      <w:r>
        <w:tab/>
        <w:t>General</w:t>
      </w:r>
      <w:bookmarkEnd w:id="1245"/>
    </w:p>
    <w:p w14:paraId="1414B256" w14:textId="77777777" w:rsidR="00DC1E3D" w:rsidRDefault="00DC1E3D" w:rsidP="00DC1E3D">
      <w:r>
        <w:t>The transmission participant interface uses this state when the associated transmission participant is not permitted to send media.</w:t>
      </w:r>
    </w:p>
    <w:p w14:paraId="790A4CEE" w14:textId="77777777" w:rsidR="00DC1E3D" w:rsidRDefault="00DC1E3D" w:rsidP="00DC1E3D">
      <w:pPr>
        <w:pStyle w:val="Heading5"/>
      </w:pPr>
      <w:bookmarkStart w:id="1246" w:name="_Toc99174128"/>
      <w:r>
        <w:t>6.5.5.3.2</w:t>
      </w:r>
      <w:r>
        <w:tab/>
        <w:t>Receive Transmission Idle message (R: Transmission Idle)</w:t>
      </w:r>
      <w:bookmarkEnd w:id="1246"/>
    </w:p>
    <w:p w14:paraId="1B362F70" w14:textId="77777777" w:rsidR="00DC1E3D" w:rsidRDefault="00DC1E3D" w:rsidP="00DC1E3D">
      <w:r>
        <w:t>When the transmission participant interface receives a Transmission Idle message from the transmission control server interface, the transmission participant interface:</w:t>
      </w:r>
    </w:p>
    <w:p w14:paraId="08C6A199" w14:textId="77777777" w:rsidR="00DC1E3D" w:rsidRDefault="00DC1E3D" w:rsidP="00DC1E3D">
      <w:pPr>
        <w:pStyle w:val="B1"/>
      </w:pPr>
      <w:r>
        <w:t>1.</w:t>
      </w:r>
      <w:r>
        <w:tab/>
        <w:t>shall send the Transmission Idle message to the transmission participant;</w:t>
      </w:r>
    </w:p>
    <w:p w14:paraId="4732301E" w14:textId="77777777" w:rsidR="00DC1E3D" w:rsidRDefault="00DC1E3D" w:rsidP="00DC1E3D">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Default="00DC1E3D" w:rsidP="00DC1E3D">
      <w:pPr>
        <w:pStyle w:val="B1"/>
      </w:pPr>
      <w:r>
        <w:t>3.</w:t>
      </w:r>
      <w:r>
        <w:tab/>
        <w:t>shall remain in the 'P: has no permission' state.</w:t>
      </w:r>
    </w:p>
    <w:p w14:paraId="44D9E94D" w14:textId="77777777" w:rsidR="00BA2372" w:rsidRDefault="00BA2372" w:rsidP="00BA2372">
      <w:pPr>
        <w:pStyle w:val="Heading5"/>
      </w:pPr>
      <w:bookmarkStart w:id="1247" w:name="_Toc99174129"/>
      <w:r>
        <w:t>6.5.5.3.3</w:t>
      </w:r>
      <w:r>
        <w:tab/>
        <w:t>Receive Transmission Arbitration Taken message (R: Floor Taken)</w:t>
      </w:r>
      <w:bookmarkEnd w:id="1247"/>
    </w:p>
    <w:p w14:paraId="76D80AE8" w14:textId="77777777" w:rsidR="00BA2372" w:rsidRDefault="00BA2372" w:rsidP="00BA2372">
      <w:r>
        <w:t>When the transmission participant interface receives a Transmission Arbitration Taken message from the transmission control server interface, the transmission participant interface:</w:t>
      </w:r>
    </w:p>
    <w:p w14:paraId="5927619D" w14:textId="77777777" w:rsidR="00BA2372" w:rsidRDefault="00BA2372" w:rsidP="00BA2372">
      <w:pPr>
        <w:pStyle w:val="B1"/>
      </w:pPr>
      <w:r>
        <w:t>1.</w:t>
      </w:r>
      <w:r>
        <w:tab/>
        <w:t>shall send the Transmission Arbitration Taken message to the transmission participant;</w:t>
      </w:r>
    </w:p>
    <w:p w14:paraId="56D89D46" w14:textId="77777777" w:rsidR="00BA2372" w:rsidRDefault="00BA2372" w:rsidP="00BA2372">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F166D15" w14:textId="77777777" w:rsidR="00BA2372" w:rsidRDefault="00BA2372" w:rsidP="00BA2372">
      <w:pPr>
        <w:pStyle w:val="B1"/>
      </w:pPr>
      <w:r>
        <w:t>3.</w:t>
      </w:r>
      <w:r>
        <w:tab/>
        <w:t>shall remain in the 'P: has no permission' state.</w:t>
      </w:r>
    </w:p>
    <w:p w14:paraId="2A6392A0" w14:textId="77777777" w:rsidR="00BA2372" w:rsidRDefault="00BA2372" w:rsidP="00BA2372">
      <w:pPr>
        <w:pStyle w:val="Heading5"/>
      </w:pPr>
      <w:bookmarkStart w:id="1248" w:name="_Toc99174130"/>
      <w:r>
        <w:t>6.5.5.3.4</w:t>
      </w:r>
      <w:r>
        <w:tab/>
        <w:t>Receive Transmission Request message (R: Transmission Request)</w:t>
      </w:r>
      <w:bookmarkEnd w:id="1248"/>
    </w:p>
    <w:p w14:paraId="48FCCF5A" w14:textId="77777777" w:rsidR="00BA2372" w:rsidRDefault="00BA2372" w:rsidP="00BA2372">
      <w:r>
        <w:t>When the transmission participant interface receives a Transmission Request message from the transmission participant, the transmission participant interface:</w:t>
      </w:r>
    </w:p>
    <w:p w14:paraId="25AB979F" w14:textId="77777777" w:rsidR="00BA2372" w:rsidRDefault="00BA2372" w:rsidP="00BA2372">
      <w:pPr>
        <w:pStyle w:val="B1"/>
      </w:pPr>
      <w:r>
        <w:t>1.</w:t>
      </w:r>
      <w:r>
        <w:tab/>
        <w:t>shall send the Transmission Request message to the transmission control server interface; and</w:t>
      </w:r>
    </w:p>
    <w:p w14:paraId="42E48621" w14:textId="77777777" w:rsidR="00BA2372" w:rsidRDefault="00BA2372" w:rsidP="00BA2372">
      <w:pPr>
        <w:pStyle w:val="B1"/>
      </w:pPr>
      <w:r>
        <w:t>2.</w:t>
      </w:r>
      <w:r>
        <w:tab/>
        <w:t>shall remain in the 'P: has no permission' state.</w:t>
      </w:r>
    </w:p>
    <w:p w14:paraId="53FA71E2" w14:textId="77777777" w:rsidR="00BA2372" w:rsidRDefault="00BA2372" w:rsidP="00BA2372">
      <w:pPr>
        <w:pStyle w:val="Heading5"/>
      </w:pPr>
      <w:bookmarkStart w:id="1249" w:name="_Toc99174131"/>
      <w:r>
        <w:t>6.5.5.3.5</w:t>
      </w:r>
      <w:r>
        <w:tab/>
        <w:t>Receive Transmission Granted message (R: Transmission Granted)</w:t>
      </w:r>
      <w:bookmarkEnd w:id="1249"/>
    </w:p>
    <w:p w14:paraId="49EFD965" w14:textId="77777777" w:rsidR="00BA2372" w:rsidRDefault="00BA2372" w:rsidP="00BA2372">
      <w:r>
        <w:t>When the transmission participant interface receives a Transmission Granted message from the transmission control server interface, the transmission participant interface:</w:t>
      </w:r>
    </w:p>
    <w:p w14:paraId="1173DFEB" w14:textId="77777777" w:rsidR="00BA2372" w:rsidRDefault="00BA2372" w:rsidP="00BA2372">
      <w:pPr>
        <w:pStyle w:val="B1"/>
      </w:pPr>
      <w:r>
        <w:t>1.</w:t>
      </w:r>
      <w:r>
        <w:tab/>
        <w:t>shall send the Transmission Granted message to the transmission participant;</w:t>
      </w:r>
    </w:p>
    <w:p w14:paraId="25620740" w14:textId="77777777" w:rsidR="00BA2372" w:rsidRDefault="00BA2372" w:rsidP="00BA2372">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Default="00BA2372" w:rsidP="00BA2372">
      <w:pPr>
        <w:pStyle w:val="B1"/>
      </w:pPr>
      <w:r>
        <w:t>3.</w:t>
      </w:r>
      <w:r>
        <w:tab/>
        <w:t>shall enter the 'P: has permission' state.</w:t>
      </w:r>
    </w:p>
    <w:p w14:paraId="3576BA30" w14:textId="77777777" w:rsidR="00BA2372" w:rsidRDefault="00BA2372" w:rsidP="00BA2372">
      <w:pPr>
        <w:pStyle w:val="Heading5"/>
      </w:pPr>
      <w:bookmarkStart w:id="1250" w:name="_Toc99174132"/>
      <w:r>
        <w:t>6.5.5.3.6</w:t>
      </w:r>
      <w:r>
        <w:tab/>
        <w:t>Receive Transmission Rejected message (R: Transmission Rejected)</w:t>
      </w:r>
      <w:bookmarkEnd w:id="1250"/>
    </w:p>
    <w:p w14:paraId="26D19D94" w14:textId="77777777" w:rsidR="00BA2372" w:rsidRDefault="00BA2372" w:rsidP="00BA2372">
      <w:r>
        <w:t>When the transmission participant interface receives a Transmission Rejected message from the transmission control server interface, the transmission participant interface:</w:t>
      </w:r>
    </w:p>
    <w:p w14:paraId="5296FDF2" w14:textId="77777777" w:rsidR="00BA2372" w:rsidRDefault="00BA2372" w:rsidP="00BA2372">
      <w:pPr>
        <w:pStyle w:val="B1"/>
      </w:pPr>
      <w:r>
        <w:t>1.</w:t>
      </w:r>
      <w:r>
        <w:tab/>
        <w:t>shall send the Transmission Rejected message to the transmission participant;</w:t>
      </w:r>
    </w:p>
    <w:p w14:paraId="05991C30" w14:textId="77777777" w:rsidR="00BA2372" w:rsidRDefault="00BA2372" w:rsidP="00BA2372">
      <w:pPr>
        <w:pStyle w:val="B1"/>
      </w:pPr>
      <w:r>
        <w:lastRenderedPageBreak/>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Default="00BA2372" w:rsidP="00BA2372">
      <w:pPr>
        <w:pStyle w:val="B1"/>
      </w:pPr>
      <w:r>
        <w:t>3.</w:t>
      </w:r>
      <w:r>
        <w:tab/>
        <w:t>shall remain in the 'P: has no permission' state.</w:t>
      </w:r>
    </w:p>
    <w:p w14:paraId="36A0A424" w14:textId="77777777" w:rsidR="00BA2372" w:rsidRDefault="00BA2372" w:rsidP="00BA2372">
      <w:pPr>
        <w:pStyle w:val="Heading5"/>
      </w:pPr>
      <w:bookmarkStart w:id="1251" w:name="_Toc99174133"/>
      <w:r>
        <w:t>6.5.5.3.7</w:t>
      </w:r>
      <w:r>
        <w:tab/>
        <w:t>Receive Queue Position Info message (R: Queue Position Info)</w:t>
      </w:r>
      <w:bookmarkEnd w:id="1251"/>
    </w:p>
    <w:p w14:paraId="4BC5BF5C" w14:textId="77777777" w:rsidR="00BA2372" w:rsidRDefault="00BA2372" w:rsidP="00BA2372">
      <w:r>
        <w:t>When the transmission participant interface receives a Queue Position Info message from the transmission control server interface, the transmission participant interface:</w:t>
      </w:r>
    </w:p>
    <w:p w14:paraId="7C4B14CB" w14:textId="77777777" w:rsidR="00BA2372" w:rsidRDefault="00BA2372" w:rsidP="00BA2372">
      <w:pPr>
        <w:pStyle w:val="B1"/>
      </w:pPr>
      <w:r>
        <w:t>1.</w:t>
      </w:r>
      <w:r>
        <w:tab/>
        <w:t>shall send the Queue Position Info message to the transmission participant;</w:t>
      </w:r>
    </w:p>
    <w:p w14:paraId="6769B0EC" w14:textId="77777777" w:rsidR="00BA2372" w:rsidRDefault="00BA2372" w:rsidP="00BA2372">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Default="00BA2372" w:rsidP="00BA2372">
      <w:pPr>
        <w:pStyle w:val="B1"/>
      </w:pPr>
      <w:r>
        <w:t>3.</w:t>
      </w:r>
      <w:r>
        <w:tab/>
        <w:t>shall remain in the 'P: has no permission' state.</w:t>
      </w:r>
    </w:p>
    <w:p w14:paraId="2D967A3F" w14:textId="77777777" w:rsidR="00BA2372" w:rsidRDefault="00BA2372" w:rsidP="00BA2372">
      <w:pPr>
        <w:pStyle w:val="Heading5"/>
      </w:pPr>
      <w:bookmarkStart w:id="1252" w:name="_Toc99174134"/>
      <w:r>
        <w:t>6.5.5.3.8</w:t>
      </w:r>
      <w:r>
        <w:tab/>
        <w:t>Receive Queue Position Request message (R: Queue Position Request)</w:t>
      </w:r>
      <w:bookmarkEnd w:id="1252"/>
    </w:p>
    <w:p w14:paraId="00DC95FD" w14:textId="77777777" w:rsidR="00BA2372" w:rsidRDefault="00BA2372" w:rsidP="00BA2372">
      <w:r>
        <w:t>When the transmission participant interface receives a Queue Position Request message from the transmission participant, the transmission participant interface:</w:t>
      </w:r>
    </w:p>
    <w:p w14:paraId="2972A8E2" w14:textId="77777777" w:rsidR="00BA2372" w:rsidRDefault="00BA2372" w:rsidP="00BA2372">
      <w:pPr>
        <w:pStyle w:val="B1"/>
      </w:pPr>
      <w:r>
        <w:t>1.</w:t>
      </w:r>
      <w:r>
        <w:tab/>
        <w:t>shall send the Queue Position Request message to the transmission control server interface; and</w:t>
      </w:r>
    </w:p>
    <w:p w14:paraId="2EC5B2C1" w14:textId="77777777" w:rsidR="00BA2372" w:rsidRDefault="00BA2372" w:rsidP="00BA2372">
      <w:pPr>
        <w:pStyle w:val="B1"/>
      </w:pPr>
      <w:r>
        <w:t>2.</w:t>
      </w:r>
      <w:r>
        <w:tab/>
        <w:t>shall remain in the 'P: has no permission' state.</w:t>
      </w:r>
    </w:p>
    <w:p w14:paraId="7167747C" w14:textId="77777777" w:rsidR="00BA2372" w:rsidRDefault="00BA2372" w:rsidP="00BA2372">
      <w:pPr>
        <w:pStyle w:val="Heading5"/>
      </w:pPr>
      <w:bookmarkStart w:id="1253" w:name="_Toc99174135"/>
      <w:r>
        <w:t>6.5.5.3.9</w:t>
      </w:r>
      <w:r>
        <w:tab/>
        <w:t>Receive RTP media packets (R: RTP media)</w:t>
      </w:r>
      <w:bookmarkEnd w:id="1253"/>
    </w:p>
    <w:p w14:paraId="28EC9D7D" w14:textId="77777777" w:rsidR="00BA2372" w:rsidRDefault="00BA2372" w:rsidP="00BA2372">
      <w:r>
        <w:t>When the transmission participant interface receives an indication from the network media interface that RTP media packets are received from the media distributor, the transmission participant interface</w:t>
      </w:r>
    </w:p>
    <w:p w14:paraId="18629DF4" w14:textId="77777777" w:rsidR="00BA2372" w:rsidRDefault="00BA2372" w:rsidP="00BA2372">
      <w:pPr>
        <w:pStyle w:val="B1"/>
      </w:pPr>
      <w:r>
        <w:t>1.</w:t>
      </w:r>
      <w:r>
        <w:tab/>
        <w:t>shall instruct the network media interface to send the received RTP media packets towards the MCVideo client; and</w:t>
      </w:r>
    </w:p>
    <w:p w14:paraId="1A524F71" w14:textId="77777777" w:rsidR="00BA2372" w:rsidRDefault="00BA2372" w:rsidP="00BA2372">
      <w:pPr>
        <w:pStyle w:val="B1"/>
      </w:pPr>
      <w:r>
        <w:t>2.</w:t>
      </w:r>
      <w:r>
        <w:tab/>
        <w:t>shall remain in the 'P: has no permission' state.</w:t>
      </w:r>
    </w:p>
    <w:p w14:paraId="62BE658F"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3D4B120A" w14:textId="77777777" w:rsidR="00BA2372" w:rsidRDefault="00BA2372" w:rsidP="00BA2372">
      <w:pPr>
        <w:pStyle w:val="B1"/>
      </w:pPr>
      <w:r>
        <w:t>1.</w:t>
      </w:r>
      <w:r>
        <w:tab/>
        <w:t>shall send a Transmission Revoked message to the transmission participant. The Transmission Revoked message:</w:t>
      </w:r>
    </w:p>
    <w:p w14:paraId="03FFE37A" w14:textId="77777777" w:rsidR="00BA2372" w:rsidRDefault="00BA2372" w:rsidP="00BA2372">
      <w:pPr>
        <w:pStyle w:val="B2"/>
      </w:pPr>
      <w:r>
        <w:t>a.</w:t>
      </w:r>
      <w:r>
        <w:tab/>
        <w:t>shall include the Reject Cause field with the &lt;Reject Cause&gt; value set to #3 (No permission to send a Media Burst);</w:t>
      </w:r>
    </w:p>
    <w:p w14:paraId="0AC66AA2" w14:textId="77777777" w:rsidR="00BA2372" w:rsidRDefault="00BA2372" w:rsidP="00BA2372">
      <w:pPr>
        <w:pStyle w:val="B1"/>
      </w:pPr>
      <w:r>
        <w:t>2.</w:t>
      </w:r>
      <w:r>
        <w:tab/>
        <w:t>shall store that a Transmission Release message is expected from the transmission participant; and</w:t>
      </w:r>
    </w:p>
    <w:p w14:paraId="78F57BE0" w14:textId="77777777" w:rsidR="00BA2372" w:rsidRDefault="00BA2372" w:rsidP="00BA2372">
      <w:pPr>
        <w:pStyle w:val="B1"/>
      </w:pPr>
      <w:r>
        <w:t>3.</w:t>
      </w:r>
      <w:r>
        <w:tab/>
        <w:t>shall remain in the 'P: has no permission' state.</w:t>
      </w:r>
    </w:p>
    <w:p w14:paraId="7C9E34F6" w14:textId="77777777" w:rsidR="00BA2372" w:rsidRDefault="00BA2372" w:rsidP="00BA2372">
      <w:pPr>
        <w:pStyle w:val="Heading5"/>
      </w:pPr>
      <w:bookmarkStart w:id="1254" w:name="_Toc99174136"/>
      <w:r>
        <w:t>6.5.5.3.10</w:t>
      </w:r>
      <w:r>
        <w:tab/>
        <w:t>Receive Transmission Release message (R: Transmission Release)</w:t>
      </w:r>
      <w:bookmarkEnd w:id="1254"/>
    </w:p>
    <w:p w14:paraId="5C62B37B" w14:textId="77777777" w:rsidR="00BA2372" w:rsidRDefault="00BA2372" w:rsidP="00BA2372">
      <w:r>
        <w:t>When the transmission participant interface receives a Transmission Release message from the transmission participant, the transmission participant interface:</w:t>
      </w:r>
    </w:p>
    <w:p w14:paraId="518C6819" w14:textId="77777777" w:rsidR="00BA2372" w:rsidRDefault="00BA2372" w:rsidP="00BA2372">
      <w:pPr>
        <w:pStyle w:val="B1"/>
      </w:pPr>
      <w:r>
        <w:t>1.</w:t>
      </w:r>
      <w:r>
        <w:tab/>
        <w:t>if a Transmission Release message is not expected from the transmission participant:</w:t>
      </w:r>
    </w:p>
    <w:p w14:paraId="12826EF0" w14:textId="77777777" w:rsidR="00BA2372" w:rsidRDefault="00BA2372" w:rsidP="00BA2372">
      <w:pPr>
        <w:pStyle w:val="B2"/>
      </w:pPr>
      <w:r>
        <w:t>a.</w:t>
      </w:r>
      <w:r>
        <w:tab/>
        <w:t>if the first bit in the subtype of the Transmission Release message is set to '1' (acknowledgement is required) as specified in clause 9.2.2, based on local policy:</w:t>
      </w:r>
    </w:p>
    <w:p w14:paraId="30E69739" w14:textId="77777777" w:rsidR="00BA2372" w:rsidRDefault="00BA2372" w:rsidP="00BA2372">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Default="00BA2372" w:rsidP="00BA2372">
      <w:pPr>
        <w:pStyle w:val="B3"/>
      </w:pPr>
      <w:r>
        <w:lastRenderedPageBreak/>
        <w:t>ii.</w:t>
      </w:r>
      <w:r>
        <w:tab/>
        <w:t>wait for the Transmission Ack from the transmission control server; and</w:t>
      </w:r>
    </w:p>
    <w:p w14:paraId="69B41620" w14:textId="77777777" w:rsidR="00BA2372" w:rsidRDefault="00BA2372" w:rsidP="00BA2372">
      <w:pPr>
        <w:pStyle w:val="B2"/>
      </w:pPr>
      <w:r>
        <w:t>b.</w:t>
      </w:r>
      <w:r>
        <w:tab/>
        <w:t>shall forward the Transmission Release message to the transmission control server interface;</w:t>
      </w:r>
    </w:p>
    <w:p w14:paraId="3CC1B55F" w14:textId="77777777" w:rsidR="00BA2372" w:rsidRDefault="00BA2372" w:rsidP="00BA2372">
      <w:pPr>
        <w:pStyle w:val="B1"/>
      </w:pPr>
      <w:r>
        <w:t>2.</w:t>
      </w:r>
      <w:r>
        <w:tab/>
        <w:t>if a Transmission Release message is expected from the transmission participant:</w:t>
      </w:r>
    </w:p>
    <w:p w14:paraId="6E57DEFE" w14:textId="77777777" w:rsidR="00BA2372" w:rsidRDefault="00BA2372" w:rsidP="00BA2372">
      <w:pPr>
        <w:pStyle w:val="B2"/>
      </w:pPr>
      <w:r>
        <w:t>a.</w:t>
      </w:r>
      <w:r>
        <w:tab/>
        <w:t>if the first bit in the subtype of the Transmission Release message is set to '1' (acknowledgement is required) as specified in clause 9.2.2:</w:t>
      </w:r>
    </w:p>
    <w:p w14:paraId="3C129C2D" w14:textId="77777777" w:rsidR="00BA2372" w:rsidRDefault="00BA2372" w:rsidP="00BA2372">
      <w:pPr>
        <w:pStyle w:val="B3"/>
      </w:pPr>
      <w:r>
        <w:t>i.</w:t>
      </w:r>
      <w:r>
        <w:tab/>
        <w:t>shall send a Transmission Ack message to the transmission participant; and</w:t>
      </w:r>
    </w:p>
    <w:p w14:paraId="30FE4563" w14:textId="77777777" w:rsidR="00BA2372" w:rsidRDefault="00BA2372" w:rsidP="00BA2372">
      <w:pPr>
        <w:pStyle w:val="B2"/>
      </w:pPr>
      <w:r>
        <w:t>b.</w:t>
      </w:r>
      <w:r>
        <w:tab/>
        <w:t>shall remove that a Transmission Release message is expected from the transmission participant; and</w:t>
      </w:r>
    </w:p>
    <w:p w14:paraId="25B8B50B" w14:textId="77777777" w:rsidR="00BA2372" w:rsidRDefault="00BA2372" w:rsidP="00BA2372">
      <w:pPr>
        <w:pStyle w:val="B1"/>
      </w:pPr>
      <w:r>
        <w:t>3.</w:t>
      </w:r>
      <w:r>
        <w:tab/>
        <w:t>shall remain in the 'P: has no permission' state.</w:t>
      </w:r>
    </w:p>
    <w:p w14:paraId="3A0624D0" w14:textId="77777777" w:rsidR="00BA2372" w:rsidRDefault="00BA2372" w:rsidP="00BA2372">
      <w:pPr>
        <w:pStyle w:val="Heading5"/>
      </w:pPr>
      <w:bookmarkStart w:id="1255" w:name="_Toc99174137"/>
      <w:r>
        <w:t>6.5.5.3.11</w:t>
      </w:r>
      <w:r>
        <w:tab/>
        <w:t>Receive split instruction (R: Split)</w:t>
      </w:r>
      <w:bookmarkEnd w:id="1255"/>
    </w:p>
    <w:p w14:paraId="18BF13C9" w14:textId="77777777" w:rsidR="00BA2372" w:rsidRDefault="00BA2372" w:rsidP="00BA2372">
      <w:pPr>
        <w:rPr>
          <w:lang w:eastAsia="x-none"/>
        </w:rPr>
      </w:pPr>
      <w:r>
        <w:rPr>
          <w:lang w:eastAsia="x-none"/>
        </w:rPr>
        <w:t>Upon receiving an instruction to split the ongoing MCVideo call, to the transmission participant interface:</w:t>
      </w:r>
    </w:p>
    <w:p w14:paraId="7566BFC9" w14:textId="77777777" w:rsidR="00BA2372" w:rsidRDefault="00BA2372" w:rsidP="00BA2372">
      <w:pPr>
        <w:pStyle w:val="B1"/>
        <w:rPr>
          <w:lang w:eastAsia="x-none"/>
        </w:rPr>
      </w:pPr>
      <w:r>
        <w:t>1.</w:t>
      </w:r>
      <w:r>
        <w:tab/>
        <w:t>shall create a new instance of the 'basic transmission control operation towards the transmission participant' state machine;</w:t>
      </w:r>
    </w:p>
    <w:p w14:paraId="01D883F3"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Default="00BA2372" w:rsidP="00BA2372">
      <w:pPr>
        <w:pStyle w:val="NO"/>
      </w:pPr>
      <w:r>
        <w:t>NOTE:</w:t>
      </w:r>
      <w:r>
        <w:tab/>
        <w:t>Which information that needs to be moved is an implementation option.</w:t>
      </w:r>
    </w:p>
    <w:p w14:paraId="4ED723DB" w14:textId="77777777" w:rsidR="00BA2372" w:rsidRDefault="00BA2372" w:rsidP="00BA2372">
      <w:pPr>
        <w:pStyle w:val="B1"/>
      </w:pPr>
      <w:r>
        <w:t>3.</w:t>
      </w:r>
      <w:r>
        <w:tab/>
        <w:t>shall enter the 'Start-stop' state and terminate the 'transmission participant state transition' state machine associated with this transmission participant and this session;</w:t>
      </w:r>
    </w:p>
    <w:p w14:paraId="2E876E2A" w14:textId="77777777" w:rsidR="00BA2372" w:rsidRDefault="00BA2372" w:rsidP="00BA2372">
      <w:pPr>
        <w:pStyle w:val="B1"/>
      </w:pPr>
      <w:r>
        <w:t>4.</w:t>
      </w:r>
      <w:r>
        <w:tab/>
        <w:t>if the state in 'general transmission control operation' state machine is 'G: Transmit Idle' state; shall enter the 'U: not permitted and transmit Idle' state as specified in clause 6.3.5.3.2; and</w:t>
      </w:r>
    </w:p>
    <w:p w14:paraId="1C9A006D" w14:textId="77777777" w:rsidR="00BA2372" w:rsidRDefault="00BA2372" w:rsidP="00BA2372">
      <w:pPr>
        <w:pStyle w:val="B1"/>
      </w:pPr>
      <w:r>
        <w:t>5.</w:t>
      </w:r>
      <w:r>
        <w:tab/>
        <w:t>if the state in 'general transmission control operation' state machine is 'G: Transmit Taken' state; shall enter the 'U: not permitted and Transmit Taken' state as specified in clause 6.3.5.4.2.</w:t>
      </w:r>
    </w:p>
    <w:p w14:paraId="5B0F0DCB" w14:textId="77777777" w:rsidR="00BA2372" w:rsidRDefault="00BA2372" w:rsidP="00BA2372">
      <w:pPr>
        <w:pStyle w:val="Heading4"/>
      </w:pPr>
      <w:bookmarkStart w:id="1256" w:name="_Toc99174138"/>
      <w:r>
        <w:t>6.5.5.4</w:t>
      </w:r>
      <w:r>
        <w:tab/>
        <w:t>State: 'P: has permission'</w:t>
      </w:r>
      <w:bookmarkEnd w:id="1256"/>
    </w:p>
    <w:p w14:paraId="6B91076D" w14:textId="77777777" w:rsidR="00BA2372" w:rsidRDefault="00BA2372" w:rsidP="00BA2372">
      <w:pPr>
        <w:pStyle w:val="Heading5"/>
      </w:pPr>
      <w:bookmarkStart w:id="1257" w:name="_Toc99174139"/>
      <w:r>
        <w:t>6.5.5.4.1</w:t>
      </w:r>
      <w:r>
        <w:tab/>
        <w:t>General</w:t>
      </w:r>
      <w:bookmarkEnd w:id="1257"/>
    </w:p>
    <w:p w14:paraId="35D6C2E8" w14:textId="77777777" w:rsidR="00BA2372" w:rsidRDefault="00BA2372" w:rsidP="00BA2372">
      <w:r>
        <w:t>The transmission participant interface uses this state when the transmission participant has permission to send media</w:t>
      </w:r>
    </w:p>
    <w:p w14:paraId="0AFFFDC0" w14:textId="77777777" w:rsidR="00BA2372" w:rsidRDefault="00BA2372" w:rsidP="00BA2372">
      <w:pPr>
        <w:pStyle w:val="Heading5"/>
      </w:pPr>
      <w:bookmarkStart w:id="1258" w:name="_Toc99174140"/>
      <w:r>
        <w:t>6.5.5.4.2</w:t>
      </w:r>
      <w:r>
        <w:tab/>
        <w:t>Receive RTP media packets</w:t>
      </w:r>
      <w:bookmarkEnd w:id="1258"/>
    </w:p>
    <w:p w14:paraId="19B65C75"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0405C6B4" w14:textId="77777777" w:rsidR="00BA2372" w:rsidRDefault="00BA2372" w:rsidP="00BA2372">
      <w:pPr>
        <w:pStyle w:val="B1"/>
      </w:pPr>
      <w:r>
        <w:t>1.</w:t>
      </w:r>
      <w:r>
        <w:tab/>
        <w:t>shall instruct the media interface to forward received RTP media packets towards the media distributor; and</w:t>
      </w:r>
    </w:p>
    <w:p w14:paraId="6CA4A4D4" w14:textId="77777777" w:rsidR="00BA2372" w:rsidRDefault="00BA2372" w:rsidP="00BA2372">
      <w:pPr>
        <w:pStyle w:val="B1"/>
      </w:pPr>
      <w:r>
        <w:t>2.</w:t>
      </w:r>
      <w:r>
        <w:tab/>
        <w:t>shall remain in the 'P: has permission' state.</w:t>
      </w:r>
    </w:p>
    <w:p w14:paraId="03545720" w14:textId="77777777" w:rsidR="00BA2372" w:rsidRDefault="00BA2372" w:rsidP="00BA2372">
      <w:pPr>
        <w:pStyle w:val="Heading5"/>
      </w:pPr>
      <w:bookmarkStart w:id="1259" w:name="_Toc99174141"/>
      <w:r>
        <w:t>6.5.5.4.3</w:t>
      </w:r>
      <w:r>
        <w:tab/>
        <w:t>Receive Transmission Release message</w:t>
      </w:r>
      <w:bookmarkEnd w:id="1259"/>
    </w:p>
    <w:p w14:paraId="559F0EB6" w14:textId="77777777" w:rsidR="00BA2372" w:rsidRDefault="00BA2372" w:rsidP="00BA2372">
      <w:r>
        <w:t>When the transmission participant interface receives a Transmission Release message from the transmission participant, the transmission participant interface:</w:t>
      </w:r>
    </w:p>
    <w:p w14:paraId="52043CC7" w14:textId="77777777" w:rsidR="00BA2372" w:rsidRDefault="00BA2372" w:rsidP="00BA2372">
      <w:pPr>
        <w:pStyle w:val="B1"/>
      </w:pPr>
      <w:r>
        <w:t>1.</w:t>
      </w:r>
      <w:r>
        <w:tab/>
        <w:t>shall send the Transmission Release message to the transmission control server interface; and</w:t>
      </w:r>
    </w:p>
    <w:p w14:paraId="079C74EA" w14:textId="77777777" w:rsidR="00BA2372" w:rsidRDefault="00BA2372" w:rsidP="00BA2372">
      <w:pPr>
        <w:pStyle w:val="B1"/>
      </w:pPr>
      <w:r>
        <w:t>2.</w:t>
      </w:r>
      <w:r>
        <w:tab/>
        <w:t>shall remain in the 'P: has permission' state.</w:t>
      </w:r>
    </w:p>
    <w:p w14:paraId="183DE796" w14:textId="77777777" w:rsidR="00BA2372" w:rsidRDefault="00BA2372" w:rsidP="00BA2372">
      <w:pPr>
        <w:pStyle w:val="Heading5"/>
      </w:pPr>
      <w:bookmarkStart w:id="1260" w:name="_Toc99174142"/>
      <w:r>
        <w:t>6.5.5.4.4</w:t>
      </w:r>
      <w:r>
        <w:tab/>
        <w:t>Receive Transmission Ack message</w:t>
      </w:r>
      <w:bookmarkEnd w:id="1260"/>
    </w:p>
    <w:p w14:paraId="19EA3046" w14:textId="77777777" w:rsidR="00BA2372" w:rsidRDefault="00BA2372" w:rsidP="00BA2372">
      <w:r>
        <w:t>When the transmission participant interface receives a Transmission Ack message from the transmission control server interface, the transmission participant interface:</w:t>
      </w:r>
    </w:p>
    <w:p w14:paraId="484AAB8C" w14:textId="77777777" w:rsidR="00BA2372" w:rsidRDefault="00BA2372" w:rsidP="00BA2372">
      <w:pPr>
        <w:pStyle w:val="B1"/>
      </w:pPr>
      <w:r>
        <w:lastRenderedPageBreak/>
        <w:t>1.</w:t>
      </w:r>
      <w:r>
        <w:tab/>
        <w:t>shall send the Transmission Ack message to the transmission participant; and</w:t>
      </w:r>
    </w:p>
    <w:p w14:paraId="73A3E396" w14:textId="77777777" w:rsidR="00BA2372" w:rsidRDefault="00BA2372" w:rsidP="00BA2372">
      <w:pPr>
        <w:pStyle w:val="B1"/>
      </w:pPr>
      <w:r>
        <w:t>2.</w:t>
      </w:r>
      <w:r>
        <w:tab/>
        <w:t>shall remain in the 'P: has permission' state.</w:t>
      </w:r>
    </w:p>
    <w:p w14:paraId="715EE780" w14:textId="77777777" w:rsidR="00BA2372" w:rsidRDefault="00BA2372" w:rsidP="00BA2372">
      <w:pPr>
        <w:pStyle w:val="Heading5"/>
      </w:pPr>
      <w:bookmarkStart w:id="1261" w:name="_Toc99174143"/>
      <w:r>
        <w:t>6.5.5.4.5</w:t>
      </w:r>
      <w:r>
        <w:tab/>
        <w:t>Receive Transmission Idle message</w:t>
      </w:r>
      <w:bookmarkEnd w:id="1261"/>
    </w:p>
    <w:p w14:paraId="60E41CFF" w14:textId="77777777" w:rsidR="00BA2372" w:rsidRDefault="00BA2372" w:rsidP="00BA2372">
      <w:r>
        <w:t>When the transmission participant interface receives a Transmission Idle message from the transmission control server interface, the transmission participant interface:</w:t>
      </w:r>
    </w:p>
    <w:p w14:paraId="2A395A73" w14:textId="77777777" w:rsidR="00BA2372" w:rsidRDefault="00BA2372" w:rsidP="00BA2372">
      <w:pPr>
        <w:pStyle w:val="B1"/>
      </w:pPr>
      <w:r>
        <w:t>1.</w:t>
      </w:r>
      <w:r>
        <w:tab/>
        <w:t>shall send the Transmission Idle message to the transmission participant;</w:t>
      </w:r>
    </w:p>
    <w:p w14:paraId="754FB242" w14:textId="77777777" w:rsidR="00BA2372" w:rsidRDefault="00BA2372" w:rsidP="00BA2372">
      <w:pPr>
        <w:pStyle w:val="B1"/>
      </w:pPr>
      <w:r>
        <w:t>2.</w:t>
      </w:r>
      <w:r>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Default="00BA2372" w:rsidP="00BA2372">
      <w:pPr>
        <w:pStyle w:val="B1"/>
      </w:pPr>
      <w:r>
        <w:t>3.</w:t>
      </w:r>
      <w:r>
        <w:tab/>
        <w:t>shall enter the 'P: has no permission' state.</w:t>
      </w:r>
    </w:p>
    <w:p w14:paraId="18560B2B" w14:textId="77777777" w:rsidR="00BA2372" w:rsidRDefault="00BA2372" w:rsidP="00BA2372">
      <w:pPr>
        <w:pStyle w:val="Heading5"/>
      </w:pPr>
      <w:bookmarkStart w:id="1262" w:name="_Toc99174144"/>
      <w:r>
        <w:t>6.5.5.4.6</w:t>
      </w:r>
      <w:r>
        <w:tab/>
        <w:t>Receive Transmission Arbitration Taken message</w:t>
      </w:r>
      <w:bookmarkEnd w:id="1262"/>
    </w:p>
    <w:p w14:paraId="37F727C5" w14:textId="77777777" w:rsidR="00BA2372" w:rsidRDefault="00BA2372" w:rsidP="00BA2372">
      <w:r>
        <w:t>When the transmission participant interface receives a Transmission Arbitration Taken message from the transmission control server interface, the transmission participant interface:</w:t>
      </w:r>
    </w:p>
    <w:p w14:paraId="1FBD7E6B" w14:textId="77777777" w:rsidR="00BA2372" w:rsidRDefault="00BA2372" w:rsidP="00BA2372">
      <w:pPr>
        <w:pStyle w:val="B1"/>
      </w:pPr>
      <w:r>
        <w:t>1.</w:t>
      </w:r>
      <w:r>
        <w:tab/>
        <w:t>shall send the Transmission Arbitration Taken message to the transmission participant;</w:t>
      </w:r>
    </w:p>
    <w:p w14:paraId="43A79E25" w14:textId="77777777" w:rsidR="00BA2372" w:rsidRDefault="00BA2372" w:rsidP="00BA2372">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106AD207" w14:textId="77777777" w:rsidR="00BA2372" w:rsidRDefault="00BA2372" w:rsidP="00BA2372">
      <w:pPr>
        <w:pStyle w:val="B1"/>
      </w:pPr>
      <w:r>
        <w:t>3.</w:t>
      </w:r>
      <w:r>
        <w:tab/>
        <w:t>shall enter the 'P: has no permission' state.</w:t>
      </w:r>
    </w:p>
    <w:p w14:paraId="6D080F30" w14:textId="77777777" w:rsidR="00BA2372" w:rsidRDefault="00BA2372" w:rsidP="00BA2372">
      <w:pPr>
        <w:pStyle w:val="Heading5"/>
      </w:pPr>
      <w:bookmarkStart w:id="1263" w:name="_Toc99174145"/>
      <w:r>
        <w:t>6.5.5.4.7</w:t>
      </w:r>
      <w:r>
        <w:tab/>
        <w:t>Receive Transmission Revoked message</w:t>
      </w:r>
      <w:bookmarkEnd w:id="1263"/>
    </w:p>
    <w:p w14:paraId="693B8A90" w14:textId="77777777" w:rsidR="00BA2372" w:rsidRDefault="00BA2372" w:rsidP="00BA2372">
      <w:r>
        <w:t>When the transmission participant interface receives a Transmission Revoked message from the transmission control server interface, the transmission participant interface:</w:t>
      </w:r>
    </w:p>
    <w:p w14:paraId="2C3FA655" w14:textId="77777777" w:rsidR="00BA2372" w:rsidRDefault="00BA2372" w:rsidP="00BA2372">
      <w:pPr>
        <w:pStyle w:val="B1"/>
      </w:pPr>
      <w:r>
        <w:t>1.</w:t>
      </w:r>
      <w:r>
        <w:tab/>
        <w:t>shall send the Transmission Revoked message to the transmission participant;</w:t>
      </w:r>
    </w:p>
    <w:p w14:paraId="20DCD390" w14:textId="77777777" w:rsidR="00BA2372" w:rsidRDefault="00BA2372" w:rsidP="00BA2372">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Default="00BA2372" w:rsidP="00BA2372">
      <w:pPr>
        <w:pStyle w:val="B1"/>
      </w:pPr>
      <w:r>
        <w:t>3.</w:t>
      </w:r>
      <w:r>
        <w:tab/>
        <w:t>shall remain in the 'P: has permission' state.</w:t>
      </w:r>
    </w:p>
    <w:p w14:paraId="506B4061" w14:textId="77777777" w:rsidR="00BA2372" w:rsidRDefault="00BA2372" w:rsidP="00BA2372">
      <w:pPr>
        <w:pStyle w:val="Heading5"/>
      </w:pPr>
      <w:bookmarkStart w:id="1264" w:name="_Toc99174146"/>
      <w:r>
        <w:t>6.5.5.4.8</w:t>
      </w:r>
      <w:r>
        <w:tab/>
        <w:t>Receive split instruction (R: Split)</w:t>
      </w:r>
      <w:bookmarkEnd w:id="1264"/>
    </w:p>
    <w:p w14:paraId="3D91B4C3" w14:textId="77777777" w:rsidR="00BA2372" w:rsidRDefault="00BA2372" w:rsidP="00BA2372">
      <w:pPr>
        <w:rPr>
          <w:lang w:eastAsia="x-none"/>
        </w:rPr>
      </w:pPr>
      <w:r>
        <w:rPr>
          <w:lang w:eastAsia="x-none"/>
        </w:rPr>
        <w:t>Upon receiving an instruction to split the ongoing MCVideo call, the transmission participant interface:</w:t>
      </w:r>
    </w:p>
    <w:p w14:paraId="19D0696B" w14:textId="77777777" w:rsidR="00BA2372" w:rsidRDefault="00BA2372" w:rsidP="00BA2372">
      <w:pPr>
        <w:pStyle w:val="B1"/>
        <w:rPr>
          <w:lang w:eastAsia="x-none"/>
        </w:rPr>
      </w:pPr>
      <w:r>
        <w:t>1.</w:t>
      </w:r>
      <w:r>
        <w:tab/>
        <w:t>shall create a new instance of the 'basic transmission control operation towards the transmission participant' state machine as specified in clause 6.3.5;</w:t>
      </w:r>
    </w:p>
    <w:p w14:paraId="6B68F9C5"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Default="00BA2372" w:rsidP="00BA2372">
      <w:pPr>
        <w:pStyle w:val="NO"/>
      </w:pPr>
      <w:r>
        <w:t>NOTE:</w:t>
      </w:r>
      <w:r>
        <w:tab/>
        <w:t>Which information that needs to be moved is an implementation option.</w:t>
      </w:r>
    </w:p>
    <w:p w14:paraId="659E091B" w14:textId="77777777" w:rsidR="00BA2372" w:rsidRDefault="00BA2372" w:rsidP="00BA2372">
      <w:pPr>
        <w:pStyle w:val="B1"/>
      </w:pPr>
      <w:r>
        <w:t>3.</w:t>
      </w:r>
      <w:r>
        <w:tab/>
        <w:t>shall enter the 'Start-stop' state and terminate the 'transmission participant interface state transition' state machine associated with this transmission participant and this session; and</w:t>
      </w:r>
    </w:p>
    <w:p w14:paraId="7AD04C70" w14:textId="77777777" w:rsidR="00BA2372" w:rsidRDefault="00BA2372" w:rsidP="00BA2372">
      <w:pPr>
        <w:pStyle w:val="B1"/>
      </w:pPr>
      <w:r>
        <w:t>4.</w:t>
      </w:r>
      <w:r>
        <w:tab/>
        <w:t>shall enter the 'U: permitted' state as specified in clause 6.3.5.5.2.</w:t>
      </w:r>
    </w:p>
    <w:p w14:paraId="241159A7" w14:textId="77777777" w:rsidR="00BA2372" w:rsidRDefault="00BA2372" w:rsidP="00BA2372">
      <w:pPr>
        <w:pStyle w:val="Heading4"/>
      </w:pPr>
      <w:bookmarkStart w:id="1265" w:name="_Toc99174147"/>
      <w:r>
        <w:t>6.5.5.5</w:t>
      </w:r>
      <w:r>
        <w:tab/>
        <w:t>In any state</w:t>
      </w:r>
      <w:bookmarkEnd w:id="1265"/>
    </w:p>
    <w:p w14:paraId="48A923F9" w14:textId="77777777" w:rsidR="00BA2372" w:rsidRDefault="00BA2372" w:rsidP="00BA2372">
      <w:pPr>
        <w:pStyle w:val="Heading5"/>
      </w:pPr>
      <w:bookmarkStart w:id="1266" w:name="_Toc99174148"/>
      <w:r>
        <w:t>6.5.5.5.1</w:t>
      </w:r>
      <w:r>
        <w:tab/>
        <w:t>General</w:t>
      </w:r>
      <w:bookmarkEnd w:id="1266"/>
    </w:p>
    <w:p w14:paraId="1BD5EC2A" w14:textId="77777777" w:rsidR="00BA2372" w:rsidRDefault="00BA2372" w:rsidP="00BA2372">
      <w:r>
        <w:t>This clause describes the actions to be taken in all states defined for the 'transmission participant interface state transition' diagram with the exception of the 'Start-stop' and 'Releasing' states.</w:t>
      </w:r>
    </w:p>
    <w:p w14:paraId="78D1BF87" w14:textId="77777777" w:rsidR="00BA2372" w:rsidRDefault="00BA2372" w:rsidP="00BA2372">
      <w:pPr>
        <w:pStyle w:val="Heading5"/>
      </w:pPr>
      <w:bookmarkStart w:id="1267" w:name="_Toc99174149"/>
      <w:r>
        <w:lastRenderedPageBreak/>
        <w:t>6.5.5.5.2</w:t>
      </w:r>
      <w:r>
        <w:tab/>
        <w:t>Receive Transmission Ack message (R: Transmission Ack)</w:t>
      </w:r>
      <w:bookmarkEnd w:id="1267"/>
    </w:p>
    <w:p w14:paraId="21AD87B2" w14:textId="77777777" w:rsidR="00BA2372" w:rsidRDefault="00BA2372" w:rsidP="00BA2372">
      <w:r>
        <w:t>If a Transmission Ack message is received from the transmission participant, the transmission participant interface:</w:t>
      </w:r>
    </w:p>
    <w:p w14:paraId="193B6FA3" w14:textId="77777777" w:rsidR="00BA2372" w:rsidRDefault="00BA2372" w:rsidP="00BA2372">
      <w:pPr>
        <w:pStyle w:val="B1"/>
      </w:pPr>
      <w:r>
        <w:t>1.</w:t>
      </w:r>
      <w:r>
        <w:tab/>
        <w:t>if an indication exists that a Transmission Ack message is expected for the message in the Message Type field;</w:t>
      </w:r>
    </w:p>
    <w:p w14:paraId="18368DFE" w14:textId="77777777" w:rsidR="00BA2372" w:rsidRDefault="00BA2372" w:rsidP="00BA2372">
      <w:pPr>
        <w:pStyle w:val="B2"/>
      </w:pPr>
      <w:r>
        <w:t>a.</w:t>
      </w:r>
      <w:r>
        <w:tab/>
        <w:t>shall forward the Transmission Ack message to the transmission control server interface; and</w:t>
      </w:r>
    </w:p>
    <w:p w14:paraId="7FF21193" w14:textId="77777777" w:rsidR="00BA2372" w:rsidRDefault="00BA2372" w:rsidP="00BA2372">
      <w:pPr>
        <w:pStyle w:val="B2"/>
      </w:pPr>
      <w:r>
        <w:t>b.</w:t>
      </w:r>
      <w:r>
        <w:tab/>
        <w:t>shall remove the indication that a Transmission Ack message is expected for the message in the Message Type field; and</w:t>
      </w:r>
    </w:p>
    <w:p w14:paraId="04993F79" w14:textId="77777777" w:rsidR="00BA2372" w:rsidRDefault="00BA2372" w:rsidP="00BA2372">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Default="00BA2372" w:rsidP="00BA2372">
      <w:pPr>
        <w:pStyle w:val="B1"/>
      </w:pPr>
      <w:r>
        <w:t>2.</w:t>
      </w:r>
      <w:r>
        <w:tab/>
        <w:t>shall remain in the current state.</w:t>
      </w:r>
    </w:p>
    <w:p w14:paraId="4A7C43B8" w14:textId="77777777" w:rsidR="00BA2372" w:rsidRDefault="00BA2372" w:rsidP="00BA2372">
      <w:r>
        <w:t>If a Transmission Ack message is received from the transmission control server interface, the transmission participant interface:</w:t>
      </w:r>
    </w:p>
    <w:p w14:paraId="1C3EC808" w14:textId="77777777" w:rsidR="00BA2372" w:rsidRDefault="00BA2372" w:rsidP="00BA2372">
      <w:pPr>
        <w:pStyle w:val="B1"/>
      </w:pPr>
      <w:r>
        <w:t>1.</w:t>
      </w:r>
      <w:r>
        <w:tab/>
        <w:t>shall send the Transmission Ack message to the transmission participant; and</w:t>
      </w:r>
    </w:p>
    <w:p w14:paraId="2F8C9ABF" w14:textId="77777777" w:rsidR="00BA2372" w:rsidRDefault="00BA2372" w:rsidP="00BA2372">
      <w:pPr>
        <w:pStyle w:val="B1"/>
      </w:pPr>
      <w:r>
        <w:t>2.</w:t>
      </w:r>
      <w:r>
        <w:tab/>
        <w:t>shall remain in the current state.</w:t>
      </w:r>
    </w:p>
    <w:p w14:paraId="401961EF" w14:textId="77777777" w:rsidR="00BA2372" w:rsidRDefault="00BA2372" w:rsidP="00BA2372">
      <w:pPr>
        <w:pStyle w:val="Heading5"/>
      </w:pPr>
      <w:bookmarkStart w:id="1268" w:name="_Toc99174150"/>
      <w:r>
        <w:t>6.5.5.5.3</w:t>
      </w:r>
      <w:r>
        <w:tab/>
        <w:t>MCVideo session release step 1 (MCVideo call release - 1)</w:t>
      </w:r>
      <w:bookmarkEnd w:id="1268"/>
    </w:p>
    <w:p w14:paraId="28CEF1C8" w14:textId="77777777" w:rsidR="00BA2372" w:rsidRDefault="00BA2372" w:rsidP="00BA2372">
      <w:r>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Default="00BA2372" w:rsidP="00BA2372">
      <w:pPr>
        <w:pStyle w:val="B1"/>
      </w:pPr>
      <w:r>
        <w:t>1.</w:t>
      </w:r>
      <w:r>
        <w:tab/>
        <w:t>shall stop sending transmission control messages to the transmission participant;</w:t>
      </w:r>
    </w:p>
    <w:p w14:paraId="7248CA96" w14:textId="77777777" w:rsidR="00BA2372" w:rsidRDefault="00BA2372" w:rsidP="00BA2372">
      <w:pPr>
        <w:pStyle w:val="B1"/>
      </w:pPr>
      <w:r>
        <w:t>2.</w:t>
      </w:r>
      <w:r>
        <w:tab/>
        <w:t>shall request the network media interface to stop sending RTP media packets towards to the MCVideo client;</w:t>
      </w:r>
    </w:p>
    <w:p w14:paraId="6D90DD4B" w14:textId="77777777" w:rsidR="00BA2372" w:rsidRDefault="00BA2372" w:rsidP="00BA2372">
      <w:pPr>
        <w:pStyle w:val="B1"/>
      </w:pPr>
      <w:r>
        <w:t>3.</w:t>
      </w:r>
      <w:r>
        <w:tab/>
        <w:t>shall ignore any transmission control messages received from the transmission participant;</w:t>
      </w:r>
    </w:p>
    <w:p w14:paraId="69866960" w14:textId="77777777" w:rsidR="00BA2372" w:rsidRDefault="00BA2372" w:rsidP="00BA2372">
      <w:pPr>
        <w:pStyle w:val="B1"/>
      </w:pPr>
      <w:r>
        <w:t>4.</w:t>
      </w:r>
      <w:r>
        <w:tab/>
        <w:t>shall request the network media interface to stop forwarding RTP media packets from the MCVideo client to the media distributor;</w:t>
      </w:r>
    </w:p>
    <w:p w14:paraId="64856DB3" w14:textId="77777777" w:rsidR="00BA2372" w:rsidRDefault="00BA2372" w:rsidP="00BA2372">
      <w:pPr>
        <w:pStyle w:val="B1"/>
      </w:pPr>
      <w:r>
        <w:t>5.</w:t>
      </w:r>
      <w:r>
        <w:tab/>
        <w:t>shall indicate to the transmission control server interface that the MCVideo client has started to disconnect from the session; and</w:t>
      </w:r>
    </w:p>
    <w:p w14:paraId="6DCE6675" w14:textId="77777777" w:rsidR="00BA2372" w:rsidRDefault="00BA2372" w:rsidP="00BA2372">
      <w:pPr>
        <w:pStyle w:val="B1"/>
      </w:pPr>
      <w:r>
        <w:t>6.</w:t>
      </w:r>
      <w:r>
        <w:tab/>
        <w:t>shall enter the 'P: Releasing' state.</w:t>
      </w:r>
    </w:p>
    <w:p w14:paraId="223D8F11" w14:textId="77777777" w:rsidR="00BA2372" w:rsidRDefault="00BA2372" w:rsidP="00BA2372">
      <w:pPr>
        <w:pStyle w:val="Heading4"/>
      </w:pPr>
      <w:bookmarkStart w:id="1269" w:name="_Toc99174151"/>
      <w:r>
        <w:t>6.5.5.6</w:t>
      </w:r>
      <w:r>
        <w:tab/>
        <w:t>State: 'P: Releasing'</w:t>
      </w:r>
      <w:bookmarkEnd w:id="1269"/>
    </w:p>
    <w:p w14:paraId="2EA63CB1" w14:textId="77777777" w:rsidR="00BA2372" w:rsidRDefault="00BA2372" w:rsidP="00BA2372">
      <w:pPr>
        <w:pStyle w:val="Heading5"/>
      </w:pPr>
      <w:bookmarkStart w:id="1270" w:name="_Toc99174152"/>
      <w:r>
        <w:t>6.5.5.6.1</w:t>
      </w:r>
      <w:r>
        <w:tab/>
        <w:t>General</w:t>
      </w:r>
      <w:bookmarkEnd w:id="1270"/>
    </w:p>
    <w:p w14:paraId="3A733103" w14:textId="77777777" w:rsidR="00BA2372" w:rsidRDefault="00BA2372" w:rsidP="00BA2372">
      <w:r>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Default="00BA2372" w:rsidP="00BA2372">
      <w:pPr>
        <w:pStyle w:val="Heading5"/>
      </w:pPr>
      <w:bookmarkStart w:id="1271" w:name="_Toc99174153"/>
      <w:r>
        <w:t>6.5.5.6.2</w:t>
      </w:r>
      <w:r>
        <w:tab/>
        <w:t>MCVideo session release step 2 (MCVideo call release - 2)</w:t>
      </w:r>
      <w:bookmarkEnd w:id="1271"/>
    </w:p>
    <w:p w14:paraId="6495AC08" w14:textId="77777777" w:rsidR="00BA2372" w:rsidRDefault="00BA2372" w:rsidP="00BA2372">
      <w:r>
        <w:t>Upon receiving an MCVideo call release step 2 request from the application and signalling plane, the transmission participant interface:</w:t>
      </w:r>
    </w:p>
    <w:p w14:paraId="5CF595A2" w14:textId="77777777" w:rsidR="00BA2372" w:rsidRDefault="00BA2372" w:rsidP="00BA2372">
      <w:pPr>
        <w:pStyle w:val="B1"/>
      </w:pPr>
      <w:r>
        <w:t>1.</w:t>
      </w:r>
      <w:r>
        <w:tab/>
        <w:t>shall request the network media interface to release all resources associated with this MCVideo client for this MCVideo call; and</w:t>
      </w:r>
    </w:p>
    <w:p w14:paraId="547A42D0" w14:textId="77777777" w:rsidR="00BA2372" w:rsidRDefault="00BA2372" w:rsidP="00BA2372">
      <w:pPr>
        <w:pStyle w:val="B1"/>
      </w:pPr>
      <w:r>
        <w:t>2.</w:t>
      </w:r>
      <w:r>
        <w:tab/>
        <w:t>shall enter the 'Start-stop' state and terminate the 'transmission participant interface state transition' state machine associated with this transmission participant and this session.</w:t>
      </w:r>
    </w:p>
    <w:p w14:paraId="71621308" w14:textId="77777777" w:rsidR="00123B56" w:rsidRPr="00A5463E" w:rsidRDefault="00123B56" w:rsidP="00123B56"/>
    <w:p w14:paraId="5A810235" w14:textId="77777777" w:rsidR="00123B56" w:rsidRPr="00A5463E" w:rsidRDefault="00123B56" w:rsidP="00123B56">
      <w:pPr>
        <w:pStyle w:val="Heading1"/>
      </w:pPr>
      <w:bookmarkStart w:id="1272" w:name="_Toc20208786"/>
      <w:bookmarkStart w:id="1273" w:name="_Toc36044897"/>
      <w:bookmarkStart w:id="1274" w:name="_Toc45216383"/>
      <w:bookmarkStart w:id="1275" w:name="_Toc99174154"/>
      <w:r w:rsidRPr="00A5463E">
        <w:lastRenderedPageBreak/>
        <w:t>7</w:t>
      </w:r>
      <w:r w:rsidRPr="00A5463E">
        <w:tab/>
        <w:t>Off-network MCVideo service media plane procedures</w:t>
      </w:r>
      <w:bookmarkEnd w:id="1272"/>
      <w:bookmarkEnd w:id="1273"/>
      <w:bookmarkEnd w:id="1274"/>
      <w:bookmarkEnd w:id="1275"/>
    </w:p>
    <w:p w14:paraId="223E7F1A" w14:textId="77777777" w:rsidR="008C7C7C" w:rsidRPr="00A5463E" w:rsidRDefault="008C7C7C" w:rsidP="008C7C7C">
      <w:pPr>
        <w:pStyle w:val="Heading2"/>
        <w:rPr>
          <w:lang w:val="en-GB"/>
        </w:rPr>
      </w:pPr>
      <w:bookmarkStart w:id="1276" w:name="_Toc20208787"/>
      <w:bookmarkStart w:id="1277" w:name="_Toc36044898"/>
      <w:bookmarkStart w:id="1278" w:name="_Toc45216384"/>
      <w:bookmarkStart w:id="1279" w:name="_Toc99174155"/>
      <w:r w:rsidRPr="00A5463E">
        <w:t>7.1</w:t>
      </w:r>
      <w:r w:rsidRPr="00A5463E">
        <w:tab/>
        <w:t>General</w:t>
      </w:r>
      <w:bookmarkEnd w:id="1276"/>
      <w:bookmarkEnd w:id="1277"/>
      <w:bookmarkEnd w:id="1278"/>
      <w:bookmarkEnd w:id="1279"/>
    </w:p>
    <w:p w14:paraId="529EC5BC" w14:textId="77777777" w:rsidR="00B916CE" w:rsidRPr="00A5463E" w:rsidRDefault="00B916CE" w:rsidP="00B916CE">
      <w:pPr>
        <w:rPr>
          <w:lang w:val="en-IN"/>
        </w:rPr>
      </w:pPr>
      <w:r w:rsidRPr="00A5463E">
        <w:rPr>
          <w:lang w:val="en-IN"/>
        </w:rPr>
        <w:t>Transmission control in off-network can be performed in two ways:</w:t>
      </w:r>
    </w:p>
    <w:p w14:paraId="3014AD77"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244F84D9"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A851C6"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955E3B5"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[4] is set to:</w:t>
      </w:r>
    </w:p>
    <w:p w14:paraId="1F0D7B3C"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633D768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47F8E8B1"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5463E" w:rsidRDefault="008C7C7C" w:rsidP="008C7C7C">
      <w:pPr>
        <w:pStyle w:val="Heading2"/>
      </w:pPr>
      <w:bookmarkStart w:id="1280" w:name="_Toc20208788"/>
      <w:bookmarkStart w:id="1281" w:name="_Toc36044899"/>
      <w:bookmarkStart w:id="1282" w:name="_Toc45216385"/>
      <w:bookmarkStart w:id="1283" w:name="_Toc99174156"/>
      <w:r w:rsidRPr="00A5463E">
        <w:t>7.2</w:t>
      </w:r>
      <w:r w:rsidRPr="00A5463E">
        <w:tab/>
        <w:t>Transmission participant procedures</w:t>
      </w:r>
      <w:r w:rsidR="00B916CE" w:rsidRPr="00A5463E">
        <w:rPr>
          <w:lang w:val="en-IN"/>
        </w:rPr>
        <w:t xml:space="preserve"> for single arbitrator approach</w:t>
      </w:r>
      <w:bookmarkEnd w:id="1280"/>
      <w:bookmarkEnd w:id="1281"/>
      <w:bookmarkEnd w:id="1282"/>
      <w:bookmarkEnd w:id="1283"/>
    </w:p>
    <w:p w14:paraId="04191D07" w14:textId="77777777" w:rsidR="008C7C7C" w:rsidRPr="00A5463E" w:rsidRDefault="008C7C7C" w:rsidP="008C7C7C">
      <w:pPr>
        <w:pStyle w:val="Heading3"/>
      </w:pPr>
      <w:bookmarkStart w:id="1284" w:name="_Toc20208789"/>
      <w:bookmarkStart w:id="1285" w:name="_Toc36044900"/>
      <w:bookmarkStart w:id="1286" w:name="_Toc45216386"/>
      <w:bookmarkStart w:id="1287" w:name="_Toc99174157"/>
      <w:r w:rsidRPr="00A5463E">
        <w:t>7.2.1</w:t>
      </w:r>
      <w:r w:rsidRPr="00A5463E">
        <w:tab/>
        <w:t>Transmission participant procedures at MCVideo session initialisation</w:t>
      </w:r>
      <w:bookmarkEnd w:id="1284"/>
      <w:bookmarkEnd w:id="1285"/>
      <w:bookmarkEnd w:id="1286"/>
      <w:bookmarkEnd w:id="1287"/>
    </w:p>
    <w:p w14:paraId="527B3CF4" w14:textId="52AC78BF" w:rsidR="008C7C7C" w:rsidRPr="00A5463E" w:rsidRDefault="008C7C7C" w:rsidP="008C7C7C">
      <w:r w:rsidRPr="00A5463E">
        <w:t xml:space="preserve">This </w:t>
      </w:r>
      <w:r w:rsidR="00BA1F7C">
        <w:t>clause</w:t>
      </w:r>
      <w:r w:rsidRPr="00A5463E">
        <w:t xml:space="preserve"> applies when no active transmission control session exists.</w:t>
      </w:r>
    </w:p>
    <w:p w14:paraId="5CDE4B4F"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A5463E" w:rsidRDefault="008C7C7C" w:rsidP="008C7C7C">
      <w:pPr>
        <w:rPr>
          <w:lang w:bidi="he-IL"/>
        </w:rPr>
      </w:pPr>
      <w:r w:rsidRPr="00A5463E">
        <w:lastRenderedPageBreak/>
        <w:t xml:space="preserve">Once the session is initiated, the initial transmission control messages are sent according to the state machine presented in </w:t>
      </w:r>
      <w:r w:rsidR="00BA1F7C">
        <w:t>clause</w:t>
      </w:r>
      <w:r w:rsidRPr="00A5463E">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5463E" w:rsidRDefault="008C7C7C" w:rsidP="008C7C7C">
      <w:pPr>
        <w:pStyle w:val="Heading4"/>
        <w:rPr>
          <w:lang w:val="en-IN"/>
        </w:rPr>
      </w:pPr>
      <w:bookmarkStart w:id="1288" w:name="_Toc20208790"/>
      <w:bookmarkStart w:id="1289" w:name="_Toc36044901"/>
      <w:bookmarkStart w:id="1290" w:name="_Toc45216387"/>
      <w:bookmarkStart w:id="1291" w:name="_Toc99174158"/>
      <w:r w:rsidRPr="00A5463E">
        <w:rPr>
          <w:lang w:val="en-IN"/>
        </w:rPr>
        <w:t>7.2.1.2</w:t>
      </w:r>
      <w:r w:rsidRPr="00A5463E">
        <w:rPr>
          <w:lang w:val="en-IN"/>
        </w:rPr>
        <w:tab/>
        <w:t>Determine off-network transmission priority</w:t>
      </w:r>
      <w:bookmarkEnd w:id="1288"/>
      <w:bookmarkEnd w:id="1289"/>
      <w:bookmarkEnd w:id="1290"/>
      <w:bookmarkEnd w:id="1291"/>
    </w:p>
    <w:p w14:paraId="01547C60" w14:textId="6638D32B"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xml:space="preserve">. Otherwise, the mission critical organization's method shall supersede this </w:t>
      </w:r>
      <w:r w:rsidR="00BA1F7C">
        <w:t>clause</w:t>
      </w:r>
      <w:r>
        <w:t>.</w:t>
      </w:r>
      <w:r w:rsidRPr="001A7E1A">
        <w:t xml:space="preserve"> </w:t>
      </w:r>
    </w:p>
    <w:p w14:paraId="213426B3"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68BD60DE"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443A00B3"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00399F4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DA149BB"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6F964EF8" w14:textId="77777777"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[4]; and</w:t>
      </w:r>
    </w:p>
    <w:p w14:paraId="7460659E"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31276366"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4F1D036A"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2718DEAA"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022DB7B"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544AA83E"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4F2532F5"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6120C07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0845871" w14:textId="77777777" w:rsidR="008D7BCF" w:rsidRDefault="008D7BCF" w:rsidP="008D7BCF">
      <w:pPr>
        <w:pStyle w:val="B3"/>
      </w:pPr>
      <w:r w:rsidRPr="00C251CC">
        <w:t>i.</w:t>
      </w:r>
      <w:r w:rsidRPr="00C251CC">
        <w:tab/>
        <w:t>if the cur</w:t>
      </w:r>
      <w:r>
        <w:t>rent type of the call is normal:</w:t>
      </w:r>
    </w:p>
    <w:p w14:paraId="3041BE45" w14:textId="77777777" w:rsidR="008D7BCF" w:rsidRDefault="008D7BCF" w:rsidP="008D7BCF">
      <w:pPr>
        <w:pStyle w:val="B4"/>
      </w:pPr>
      <w:r>
        <w:t>A.</w:t>
      </w:r>
      <w:r>
        <w:tab/>
        <w:t>shall pre-empt a current transmitter;</w:t>
      </w:r>
    </w:p>
    <w:p w14:paraId="652D2106"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F58D9B8" w14:textId="77777777" w:rsidR="008D7BCF" w:rsidRPr="00C251CC" w:rsidRDefault="008D7BCF" w:rsidP="008D7BCF">
      <w:pPr>
        <w:pStyle w:val="B4"/>
      </w:pPr>
      <w:r>
        <w:t>C.</w:t>
      </w:r>
      <w:r>
        <w:tab/>
        <w:t xml:space="preserve">shall </w:t>
      </w:r>
      <w:r w:rsidRPr="00C251CC">
        <w:t>skip step 2;</w:t>
      </w:r>
    </w:p>
    <w:p w14:paraId="5EA528F4"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012112EE"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6CDFD25B"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6195D91B" w14:textId="77777777" w:rsidR="008D7BCF" w:rsidRDefault="008D7BCF" w:rsidP="008D7BCF">
      <w:pPr>
        <w:pStyle w:val="B3"/>
      </w:pPr>
      <w:r w:rsidRPr="00C251CC">
        <w:t>i.</w:t>
      </w:r>
      <w:r w:rsidRPr="00C251CC">
        <w:tab/>
        <w:t>if the current type of the ca</w:t>
      </w:r>
      <w:r>
        <w:t>ll is normal or imminent-peril:</w:t>
      </w:r>
    </w:p>
    <w:p w14:paraId="4CB6C357" w14:textId="77777777" w:rsidR="008D7BCF" w:rsidRDefault="008D7BCF" w:rsidP="008D7BCF">
      <w:pPr>
        <w:pStyle w:val="B4"/>
      </w:pPr>
      <w:r>
        <w:t>A.</w:t>
      </w:r>
      <w:r>
        <w:tab/>
        <w:t xml:space="preserve">shall pre-empt a current transmitter; </w:t>
      </w:r>
      <w:r w:rsidRPr="00C251CC">
        <w:t>and</w:t>
      </w:r>
    </w:p>
    <w:p w14:paraId="1A70B4FA" w14:textId="77777777" w:rsidR="008D7BCF" w:rsidRPr="00C251CC" w:rsidRDefault="008D7BCF" w:rsidP="008D7BCF">
      <w:pPr>
        <w:pStyle w:val="B4"/>
      </w:pPr>
      <w:r>
        <w:lastRenderedPageBreak/>
        <w:t>B.</w:t>
      </w:r>
      <w:r>
        <w:tab/>
        <w:t xml:space="preserve">shall </w:t>
      </w:r>
      <w:r w:rsidRPr="00C251CC">
        <w:t xml:space="preserve">grant the </w:t>
      </w:r>
      <w:r>
        <w:t>transmission request;</w:t>
      </w:r>
    </w:p>
    <w:p w14:paraId="70DBA286" w14:textId="77777777" w:rsidR="008D7BCF" w:rsidRPr="00C251CC" w:rsidRDefault="008D7BCF" w:rsidP="008D7BCF">
      <w:pPr>
        <w:pStyle w:val="B4"/>
      </w:pPr>
      <w:r>
        <w:t>C.</w:t>
      </w:r>
      <w:r>
        <w:tab/>
        <w:t xml:space="preserve">shall </w:t>
      </w:r>
      <w:r w:rsidRPr="00C251CC">
        <w:t>skip step 2;</w:t>
      </w:r>
    </w:p>
    <w:p w14:paraId="34F6E85D"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F3D1105"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64C2F9D4"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6F73486"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4A6D1D7" w14:textId="77777777" w:rsidR="008D7BCF" w:rsidRDefault="008D7BCF" w:rsidP="008D7BCF">
      <w:pPr>
        <w:pStyle w:val="B3"/>
      </w:pPr>
      <w:r>
        <w:t>i.</w:t>
      </w:r>
      <w:r>
        <w:tab/>
        <w:t>shall pre-empt a current transmitter with lower priority; and</w:t>
      </w:r>
    </w:p>
    <w:p w14:paraId="3ECD2B27" w14:textId="77777777" w:rsidR="008D7BCF" w:rsidRPr="008D7BCF" w:rsidRDefault="008D7BCF" w:rsidP="008D7BCF">
      <w:pPr>
        <w:pStyle w:val="B3"/>
        <w:rPr>
          <w:lang w:val="en-GB"/>
        </w:rPr>
      </w:pPr>
      <w:r>
        <w:t>ii.</w:t>
      </w:r>
      <w:r>
        <w:tab/>
        <w:t xml:space="preserve">shall </w:t>
      </w:r>
      <w:r w:rsidRPr="00C251CC">
        <w:t xml:space="preserve">grant the </w:t>
      </w:r>
      <w:r>
        <w:t>transmission request.</w:t>
      </w:r>
    </w:p>
    <w:p w14:paraId="5FFD4F5B" w14:textId="77777777" w:rsidR="008C7C7C" w:rsidRPr="00A5463E" w:rsidRDefault="008C7C7C" w:rsidP="008C7C7C">
      <w:pPr>
        <w:pStyle w:val="Heading3"/>
      </w:pPr>
      <w:bookmarkStart w:id="1292" w:name="_Toc20208791"/>
      <w:bookmarkStart w:id="1293" w:name="_Toc36044902"/>
      <w:bookmarkStart w:id="1294" w:name="_Toc45216388"/>
      <w:bookmarkStart w:id="1295" w:name="_Toc99174159"/>
      <w:r w:rsidRPr="00A5463E">
        <w:t>7.2.2</w:t>
      </w:r>
      <w:r w:rsidRPr="00A5463E">
        <w:tab/>
        <w:t>Transmission participant procedures at MCVideo call release</w:t>
      </w:r>
      <w:bookmarkEnd w:id="1292"/>
      <w:bookmarkEnd w:id="1293"/>
      <w:bookmarkEnd w:id="1294"/>
      <w:bookmarkEnd w:id="1295"/>
    </w:p>
    <w:p w14:paraId="13DA4E3F" w14:textId="75E5F9A7" w:rsidR="008C7C7C" w:rsidRPr="00A5463E" w:rsidRDefault="008C7C7C" w:rsidP="008C7C7C">
      <w:r w:rsidRPr="00A5463E">
        <w:t xml:space="preserve">This </w:t>
      </w:r>
      <w:r w:rsidR="00BA1F7C">
        <w:t>clause</w:t>
      </w:r>
      <w:r w:rsidRPr="00A5463E">
        <w:t xml:space="preserve"> applies when an active transmission control session exists.</w:t>
      </w:r>
    </w:p>
    <w:p w14:paraId="38F887D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5463E" w:rsidRDefault="008C7C7C" w:rsidP="008C7C7C">
      <w:pPr>
        <w:pStyle w:val="Heading3"/>
      </w:pPr>
      <w:bookmarkStart w:id="1296" w:name="_Toc20208792"/>
      <w:bookmarkStart w:id="1297" w:name="_Toc36044903"/>
      <w:bookmarkStart w:id="1298" w:name="_Toc45216389"/>
      <w:bookmarkStart w:id="1299" w:name="_Toc99174160"/>
      <w:r w:rsidRPr="00A5463E">
        <w:t>7.2.3</w:t>
      </w:r>
      <w:r w:rsidRPr="00A5463E">
        <w:tab/>
        <w:t>Transmission participant state diagram – basic operation</w:t>
      </w:r>
      <w:bookmarkEnd w:id="1296"/>
      <w:bookmarkEnd w:id="1297"/>
      <w:bookmarkEnd w:id="1298"/>
      <w:bookmarkEnd w:id="1299"/>
    </w:p>
    <w:p w14:paraId="2928BD37" w14:textId="77777777" w:rsidR="008C7C7C" w:rsidRPr="00A5463E" w:rsidRDefault="008C7C7C" w:rsidP="008C7C7C">
      <w:pPr>
        <w:pStyle w:val="Heading4"/>
      </w:pPr>
      <w:bookmarkStart w:id="1300" w:name="_Toc20208793"/>
      <w:bookmarkStart w:id="1301" w:name="_Toc36044904"/>
      <w:bookmarkStart w:id="1302" w:name="_Toc45216390"/>
      <w:bookmarkStart w:id="1303" w:name="_Toc99174161"/>
      <w:r w:rsidRPr="00A5463E">
        <w:t>7.2.3.1</w:t>
      </w:r>
      <w:r w:rsidRPr="00A5463E">
        <w:tab/>
        <w:t>General</w:t>
      </w:r>
      <w:bookmarkEnd w:id="1300"/>
      <w:bookmarkEnd w:id="1301"/>
      <w:bookmarkEnd w:id="1302"/>
      <w:bookmarkEnd w:id="1303"/>
    </w:p>
    <w:p w14:paraId="1AEFABEB" w14:textId="3ABB94A0" w:rsidR="008C7C7C" w:rsidRPr="00A5463E" w:rsidRDefault="008C7C7C" w:rsidP="008C7C7C">
      <w:r w:rsidRPr="00A5463E">
        <w:t xml:space="preserve">The transmission participant shall behave according to the state diagram and the transitions specified in this </w:t>
      </w:r>
      <w:r w:rsidR="00BA1F7C">
        <w:t>clause</w:t>
      </w:r>
      <w:r w:rsidRPr="00A5463E">
        <w:t>.</w:t>
      </w:r>
    </w:p>
    <w:p w14:paraId="77A30E0A"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455E9443"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86AA747" w14:textId="77777777" w:rsidR="008C7C7C" w:rsidRPr="00A5463E" w:rsidRDefault="008C7C7C" w:rsidP="008C7C7C">
      <w:r w:rsidRPr="00A5463E">
        <w:t>Figure 7.2.3.1-1 show the 'Transmission participant state diagram – basic operation'.</w:t>
      </w:r>
    </w:p>
    <w:p w14:paraId="0EA03FF0" w14:textId="77777777" w:rsidR="008C7C7C" w:rsidRPr="00A5463E" w:rsidRDefault="008C7C7C" w:rsidP="008C7C7C"/>
    <w:p w14:paraId="34C1984E" w14:textId="77777777" w:rsidR="004F313B" w:rsidRDefault="004F313B" w:rsidP="008C7C7C">
      <w:pPr>
        <w:pStyle w:val="TH"/>
        <w:rPr>
          <w:lang w:val="fr-FR"/>
        </w:rPr>
      </w:pPr>
      <w:r w:rsidRPr="00A5463E">
        <w:object w:dxaOrig="20128" w:dyaOrig="18429" w14:anchorId="6D5F5034">
          <v:shape id="_x0000_i1039" type="#_x0000_t75" style="width:477.1pt;height:436.75pt" o:ole="">
            <v:imagedata r:id="rId37" o:title=""/>
          </v:shape>
          <o:OLEObject Type="Embed" ProgID="Visio.Drawing.11" ShapeID="_x0000_i1039" DrawAspect="Content" ObjectID="_1709786704" r:id="rId38"/>
        </w:object>
      </w:r>
    </w:p>
    <w:p w14:paraId="01FCB212" w14:textId="77777777" w:rsidR="008C7C7C" w:rsidRPr="00A5463E" w:rsidRDefault="008C7C7C" w:rsidP="004F313B">
      <w:pPr>
        <w:pStyle w:val="TF"/>
      </w:pPr>
      <w:r w:rsidRPr="00A5463E">
        <w:t>Figure 7.2.3.1-1: 'Transmission participant state diagram – basic operation'</w:t>
      </w:r>
    </w:p>
    <w:p w14:paraId="564805D3" w14:textId="751948C5" w:rsidR="008C7C7C" w:rsidRPr="00A5463E" w:rsidRDefault="008C7C7C" w:rsidP="008C7C7C">
      <w:r w:rsidRPr="00A5463E">
        <w:t xml:space="preserve">State details are explained in the following </w:t>
      </w:r>
      <w:r w:rsidR="00BA1F7C">
        <w:t>clause</w:t>
      </w:r>
      <w:r w:rsidRPr="00A5463E">
        <w:t>s.</w:t>
      </w:r>
    </w:p>
    <w:p w14:paraId="24144CB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784C8865" w14:textId="77777777" w:rsidR="008C7C7C" w:rsidRPr="00A5463E" w:rsidRDefault="008C7C7C" w:rsidP="008C7C7C">
      <w:pPr>
        <w:pStyle w:val="Heading4"/>
      </w:pPr>
      <w:bookmarkStart w:id="1304" w:name="_Toc20208794"/>
      <w:bookmarkStart w:id="1305" w:name="_Toc36044905"/>
      <w:bookmarkStart w:id="1306" w:name="_Toc45216391"/>
      <w:bookmarkStart w:id="1307" w:name="_Toc99174162"/>
      <w:r w:rsidRPr="00A5463E">
        <w:t>7.2.3.2</w:t>
      </w:r>
      <w:r w:rsidRPr="00A5463E">
        <w:tab/>
        <w:t>State: 'Start-stop'</w:t>
      </w:r>
      <w:bookmarkEnd w:id="1304"/>
      <w:bookmarkEnd w:id="1305"/>
      <w:bookmarkEnd w:id="1306"/>
      <w:bookmarkEnd w:id="1307"/>
    </w:p>
    <w:p w14:paraId="2B199037" w14:textId="77777777" w:rsidR="008C7C7C" w:rsidRPr="00A5463E" w:rsidRDefault="008C7C7C" w:rsidP="008C7C7C">
      <w:pPr>
        <w:pStyle w:val="Heading5"/>
      </w:pPr>
      <w:bookmarkStart w:id="1308" w:name="_Toc20208795"/>
      <w:bookmarkStart w:id="1309" w:name="_Toc36044906"/>
      <w:bookmarkStart w:id="1310" w:name="_Toc45216392"/>
      <w:bookmarkStart w:id="1311" w:name="_Toc99174163"/>
      <w:r w:rsidRPr="00A5463E">
        <w:rPr>
          <w:lang w:eastAsia="ko-KR"/>
        </w:rPr>
        <w:t>7</w:t>
      </w:r>
      <w:r w:rsidRPr="00A5463E">
        <w:t>.2.</w:t>
      </w:r>
      <w:r w:rsidRPr="00A5463E">
        <w:rPr>
          <w:lang w:eastAsia="ko-KR"/>
        </w:rPr>
        <w:t>3</w:t>
      </w:r>
      <w:r w:rsidRPr="00A5463E">
        <w:t>.2.1</w:t>
      </w:r>
      <w:r w:rsidRPr="00A5463E">
        <w:tab/>
        <w:t>General</w:t>
      </w:r>
      <w:bookmarkEnd w:id="1308"/>
      <w:bookmarkEnd w:id="1309"/>
      <w:bookmarkEnd w:id="1310"/>
      <w:bookmarkEnd w:id="1311"/>
    </w:p>
    <w:p w14:paraId="0EBE5BD6"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5463E" w:rsidRDefault="00F7785F" w:rsidP="00F7785F">
      <w:pPr>
        <w:pStyle w:val="Heading5"/>
      </w:pPr>
      <w:bookmarkStart w:id="1312" w:name="_Toc20208796"/>
      <w:bookmarkStart w:id="1313" w:name="_Toc36044907"/>
      <w:bookmarkStart w:id="1314" w:name="_Toc45216393"/>
      <w:bookmarkStart w:id="1315" w:name="_Toc99174164"/>
      <w:r w:rsidRPr="00A5463E">
        <w:rPr>
          <w:lang w:eastAsia="ko-KR"/>
        </w:rPr>
        <w:lastRenderedPageBreak/>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12"/>
      <w:bookmarkEnd w:id="1313"/>
      <w:bookmarkEnd w:id="1314"/>
      <w:bookmarkEnd w:id="1315"/>
    </w:p>
    <w:p w14:paraId="1FA5EC41"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3B653242"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3445F41B"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7AB2796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2BE7B30B"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72CC6C0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27587FB7"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0928540B" w14:textId="77777777" w:rsidR="00F7785F" w:rsidRPr="00A5463E" w:rsidRDefault="00F7785F" w:rsidP="00F7785F">
      <w:pPr>
        <w:pStyle w:val="Heading5"/>
      </w:pPr>
      <w:bookmarkStart w:id="1316" w:name="_Toc20208797"/>
      <w:bookmarkStart w:id="1317" w:name="_Toc36044908"/>
      <w:bookmarkStart w:id="1318" w:name="_Toc45216394"/>
      <w:bookmarkStart w:id="1319" w:name="_Toc99174165"/>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16"/>
      <w:bookmarkEnd w:id="1317"/>
      <w:bookmarkEnd w:id="1318"/>
      <w:bookmarkEnd w:id="1319"/>
    </w:p>
    <w:p w14:paraId="6B2CE530" w14:textId="77777777" w:rsidR="00F7785F" w:rsidRPr="00A5463E" w:rsidRDefault="00F7785F" w:rsidP="00F7785F">
      <w:r w:rsidRPr="00A5463E">
        <w:t>When an MCVideo call is established the terminating transmission participant:</w:t>
      </w:r>
    </w:p>
    <w:p w14:paraId="34614F4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42C60B2" w14:textId="77777777" w:rsidR="00F7785F" w:rsidRPr="00A5463E" w:rsidRDefault="00F7785F" w:rsidP="00F7785F">
      <w:pPr>
        <w:pStyle w:val="B1"/>
      </w:pPr>
      <w:r w:rsidRPr="00A5463E">
        <w:t>2.</w:t>
      </w:r>
      <w:r w:rsidRPr="00A5463E">
        <w:tab/>
        <w:t>shall start timer T230 (Inactivity); and</w:t>
      </w:r>
    </w:p>
    <w:p w14:paraId="05863BB9" w14:textId="77777777" w:rsidR="00F7785F" w:rsidRPr="00A5463E" w:rsidRDefault="00F7785F" w:rsidP="00F7785F">
      <w:pPr>
        <w:pStyle w:val="B1"/>
      </w:pPr>
      <w:r w:rsidRPr="00A5463E">
        <w:t>3.</w:t>
      </w:r>
      <w:r w:rsidRPr="00A5463E">
        <w:tab/>
        <w:t>shall enter 'O: silence' state.</w:t>
      </w:r>
    </w:p>
    <w:p w14:paraId="09ADDE62" w14:textId="77777777" w:rsidR="00F7785F" w:rsidRPr="00A5463E" w:rsidRDefault="00F7785F" w:rsidP="00F7785F">
      <w:pPr>
        <w:pStyle w:val="Heading5"/>
      </w:pPr>
      <w:bookmarkStart w:id="1320" w:name="_Toc20208798"/>
      <w:bookmarkStart w:id="1321" w:name="_Toc36044909"/>
      <w:bookmarkStart w:id="1322" w:name="_Toc45216395"/>
      <w:bookmarkStart w:id="1323" w:name="_Toc99174166"/>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20"/>
      <w:bookmarkEnd w:id="1321"/>
      <w:bookmarkEnd w:id="1322"/>
      <w:bookmarkEnd w:id="1323"/>
    </w:p>
    <w:p w14:paraId="6E391596"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1EFE205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2B8565" w14:textId="77777777" w:rsidR="00F7785F" w:rsidRPr="00A5463E" w:rsidRDefault="00F7785F" w:rsidP="00F7785F">
      <w:pPr>
        <w:pStyle w:val="B1"/>
      </w:pPr>
      <w:r w:rsidRPr="00A5463E">
        <w:t>2.</w:t>
      </w:r>
      <w:r w:rsidRPr="00A5463E">
        <w:tab/>
        <w:t>shall start timer T203(End of RTP media); and</w:t>
      </w:r>
    </w:p>
    <w:p w14:paraId="1EA93ABA"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5D3EAC8A" w14:textId="77777777" w:rsidR="00F7785F" w:rsidRPr="00A5463E" w:rsidRDefault="00F7785F" w:rsidP="00F7785F">
      <w:pPr>
        <w:pStyle w:val="Heading5"/>
        <w:rPr>
          <w:lang w:eastAsia="ko-KR"/>
        </w:rPr>
      </w:pPr>
      <w:bookmarkStart w:id="1324" w:name="_Toc20208799"/>
      <w:bookmarkStart w:id="1325" w:name="_Toc36044910"/>
      <w:bookmarkStart w:id="1326" w:name="_Toc45216396"/>
      <w:bookmarkStart w:id="1327" w:name="_Toc99174167"/>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val="en-GB" w:eastAsia="ko-KR"/>
        </w:rPr>
        <w:t xml:space="preserve">send </w:t>
      </w:r>
      <w:r w:rsidRPr="00A5463E">
        <w:rPr>
          <w:lang w:eastAsia="ko-KR"/>
        </w:rPr>
        <w:t>button)</w:t>
      </w:r>
      <w:bookmarkEnd w:id="1324"/>
      <w:bookmarkEnd w:id="1325"/>
      <w:bookmarkEnd w:id="1326"/>
      <w:bookmarkEnd w:id="1327"/>
    </w:p>
    <w:p w14:paraId="486E0219"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3F535C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C0B291C"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53350265"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33A9B3D6"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064D5B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7686198"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4A74C4F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CB4C271"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D946848" w14:textId="77777777" w:rsidR="00F7785F" w:rsidRPr="00A5463E" w:rsidRDefault="00F7785F" w:rsidP="00F7785F">
      <w:pPr>
        <w:pStyle w:val="Heading5"/>
        <w:rPr>
          <w:lang w:eastAsia="ko-KR"/>
        </w:rPr>
      </w:pPr>
      <w:bookmarkStart w:id="1328" w:name="_Toc20208800"/>
      <w:bookmarkStart w:id="1329" w:name="_Toc36044911"/>
      <w:bookmarkStart w:id="1330" w:name="_Toc45216397"/>
      <w:bookmarkStart w:id="1331" w:name="_Toc99174168"/>
      <w:r w:rsidRPr="00A5463E">
        <w:lastRenderedPageBreak/>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28"/>
      <w:bookmarkEnd w:id="1329"/>
      <w:bookmarkEnd w:id="1330"/>
      <w:bookmarkEnd w:id="1331"/>
    </w:p>
    <w:p w14:paraId="0171561F"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74018D12"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8DD30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DE51FF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A08F72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54FEE052"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0F0905D" w14:textId="77777777" w:rsidR="00F7785F" w:rsidRPr="00A5463E" w:rsidRDefault="00F7785F" w:rsidP="00F7785F">
      <w:pPr>
        <w:pStyle w:val="Heading5"/>
      </w:pPr>
      <w:bookmarkStart w:id="1332" w:name="_Toc20208801"/>
      <w:bookmarkStart w:id="1333" w:name="_Toc36044912"/>
      <w:bookmarkStart w:id="1334" w:name="_Toc45216398"/>
      <w:bookmarkStart w:id="1335" w:name="_Toc99174169"/>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32"/>
      <w:bookmarkEnd w:id="1333"/>
      <w:bookmarkEnd w:id="1334"/>
      <w:bookmarkEnd w:id="1335"/>
    </w:p>
    <w:p w14:paraId="37DF332D"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08BB14B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C15D838"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D1490D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59067B26"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rPr>
          <w:lang w:val="en-GB"/>
        </w:rPr>
        <w:t>transmitter</w:t>
      </w:r>
      <w:r w:rsidR="00F50FAA" w:rsidRPr="00A5463E">
        <w:t xml:space="preserve"> </w:t>
      </w:r>
      <w:r w:rsidRPr="00A5463E">
        <w:t>list</w:t>
      </w:r>
      <w:r w:rsidRPr="00A5463E">
        <w:rPr>
          <w:lang w:eastAsia="ko-KR"/>
        </w:rPr>
        <w:t>;</w:t>
      </w:r>
      <w:r w:rsidRPr="00A5463E">
        <w:t xml:space="preserve"> and</w:t>
      </w:r>
    </w:p>
    <w:p w14:paraId="68AF4D3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28327D8B" w14:textId="77777777" w:rsidR="00F7785F" w:rsidRPr="00A5463E" w:rsidRDefault="00F7785F" w:rsidP="00F7785F">
      <w:pPr>
        <w:pStyle w:val="Heading5"/>
        <w:rPr>
          <w:lang w:val="nb-NO"/>
        </w:rPr>
      </w:pPr>
      <w:bookmarkStart w:id="1336" w:name="_Toc20208802"/>
      <w:bookmarkStart w:id="1337" w:name="_Toc36044913"/>
      <w:bookmarkStart w:id="1338" w:name="_Toc45216399"/>
      <w:bookmarkStart w:id="1339" w:name="_Toc99174170"/>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36"/>
      <w:bookmarkEnd w:id="1337"/>
      <w:bookmarkEnd w:id="1338"/>
      <w:bookmarkEnd w:id="1339"/>
    </w:p>
    <w:p w14:paraId="3406FE4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B56FB1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2EC35EB"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5ADD3C8E"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7468F8A9"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7A186CD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16157C0F" w14:textId="77777777" w:rsidR="00F7785F" w:rsidRPr="00A5463E" w:rsidRDefault="00F7785F" w:rsidP="00F7785F">
      <w:pPr>
        <w:pStyle w:val="Heading5"/>
      </w:pPr>
      <w:bookmarkStart w:id="1340" w:name="_Toc20208803"/>
      <w:bookmarkStart w:id="1341" w:name="_Toc36044914"/>
      <w:bookmarkStart w:id="1342" w:name="_Toc45216400"/>
      <w:bookmarkStart w:id="1343" w:name="_Toc99174171"/>
      <w:r w:rsidRPr="00A5463E">
        <w:t>7.2.3.2.9</w:t>
      </w:r>
      <w:r w:rsidRPr="00A5463E">
        <w:tab/>
        <w:t>MCVideo broadcast call established – terminating MCVideo user</w:t>
      </w:r>
      <w:bookmarkEnd w:id="1340"/>
      <w:bookmarkEnd w:id="1341"/>
      <w:bookmarkEnd w:id="1342"/>
      <w:bookmarkEnd w:id="1343"/>
    </w:p>
    <w:p w14:paraId="514505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5FE610E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8236CC6" w14:textId="77777777" w:rsidR="00F7785F" w:rsidRPr="00A5463E" w:rsidRDefault="00F7785F" w:rsidP="00F7785F">
      <w:pPr>
        <w:pStyle w:val="B1"/>
      </w:pPr>
      <w:r w:rsidRPr="00A5463E">
        <w:t>2.</w:t>
      </w:r>
      <w:r w:rsidRPr="00A5463E">
        <w:tab/>
        <w:t>shall start timer T203 (End of RTP media); and</w:t>
      </w:r>
    </w:p>
    <w:p w14:paraId="2210AF43" w14:textId="77777777" w:rsidR="00F7785F" w:rsidRPr="00A5463E" w:rsidRDefault="00F7785F" w:rsidP="00F7785F">
      <w:pPr>
        <w:pStyle w:val="B1"/>
      </w:pPr>
      <w:r w:rsidRPr="00A5463E">
        <w:t>3.</w:t>
      </w:r>
      <w:r w:rsidRPr="00A5463E">
        <w:tab/>
        <w:t>shall enter 'O: has no permission' state.</w:t>
      </w:r>
    </w:p>
    <w:p w14:paraId="7520742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5463E" w:rsidRDefault="00F7785F" w:rsidP="00F7785F">
      <w:pPr>
        <w:pStyle w:val="Heading4"/>
      </w:pPr>
      <w:bookmarkStart w:id="1344" w:name="_Toc20208804"/>
      <w:bookmarkStart w:id="1345" w:name="_Toc36044915"/>
      <w:bookmarkStart w:id="1346" w:name="_Toc45216401"/>
      <w:bookmarkStart w:id="1347" w:name="_Toc99174172"/>
      <w:r w:rsidRPr="00A5463E">
        <w:t>7.2.3.3</w:t>
      </w:r>
      <w:r w:rsidRPr="00A5463E">
        <w:tab/>
        <w:t>State: 'O: silence'</w:t>
      </w:r>
      <w:bookmarkEnd w:id="1344"/>
      <w:bookmarkEnd w:id="1345"/>
      <w:bookmarkEnd w:id="1346"/>
      <w:bookmarkEnd w:id="1347"/>
    </w:p>
    <w:p w14:paraId="5AA08A83" w14:textId="77777777" w:rsidR="00F7785F" w:rsidRPr="00A5463E" w:rsidRDefault="00F7785F" w:rsidP="00F7785F">
      <w:pPr>
        <w:pStyle w:val="Heading5"/>
      </w:pPr>
      <w:bookmarkStart w:id="1348" w:name="_Toc20208805"/>
      <w:bookmarkStart w:id="1349" w:name="_Toc36044916"/>
      <w:bookmarkStart w:id="1350" w:name="_Toc45216402"/>
      <w:bookmarkStart w:id="1351" w:name="_Toc99174173"/>
      <w:r w:rsidRPr="00A5463E">
        <w:t>7.2.3.3.1</w:t>
      </w:r>
      <w:r w:rsidRPr="00A5463E">
        <w:tab/>
        <w:t>General</w:t>
      </w:r>
      <w:bookmarkEnd w:id="1348"/>
      <w:bookmarkEnd w:id="1349"/>
      <w:bookmarkEnd w:id="1350"/>
      <w:bookmarkEnd w:id="1351"/>
    </w:p>
    <w:p w14:paraId="5BEEB734"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5463E" w:rsidRDefault="00F7785F" w:rsidP="00F7785F">
      <w:r w:rsidRPr="00A5463E">
        <w:rPr>
          <w:lang w:eastAsia="ko-KR"/>
        </w:rPr>
        <w:lastRenderedPageBreak/>
        <w:t>Timer T230 (Inactivity) is running in this state.</w:t>
      </w:r>
    </w:p>
    <w:p w14:paraId="7818A8A0" w14:textId="77777777" w:rsidR="00F7785F" w:rsidRPr="00A5463E" w:rsidRDefault="00F7785F" w:rsidP="00F7785F">
      <w:pPr>
        <w:pStyle w:val="Heading5"/>
      </w:pPr>
      <w:bookmarkStart w:id="1352" w:name="_Toc20208806"/>
      <w:bookmarkStart w:id="1353" w:name="_Toc36044917"/>
      <w:bookmarkStart w:id="1354" w:name="_Toc45216403"/>
      <w:bookmarkStart w:id="1355" w:name="_Toc99174174"/>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52"/>
      <w:bookmarkEnd w:id="1353"/>
      <w:bookmarkEnd w:id="1354"/>
      <w:bookmarkEnd w:id="1355"/>
    </w:p>
    <w:p w14:paraId="650A0493"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4C5E5E6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5B57AD6B"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DA4B737"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43158E8C"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D0A7B55"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62A49FE"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F654E2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0C73B61D"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E1E33C0" w14:textId="77777777" w:rsidR="00F7785F" w:rsidRPr="00A5463E" w:rsidRDefault="00F7785F" w:rsidP="00F7785F">
      <w:pPr>
        <w:pStyle w:val="Heading5"/>
        <w:rPr>
          <w:lang w:val="nb-NO"/>
        </w:rPr>
      </w:pPr>
      <w:bookmarkStart w:id="1356" w:name="_Toc20208807"/>
      <w:bookmarkStart w:id="1357" w:name="_Toc36044918"/>
      <w:bookmarkStart w:id="1358" w:name="_Toc45216404"/>
      <w:bookmarkStart w:id="1359" w:name="_Toc99174175"/>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56"/>
      <w:bookmarkEnd w:id="1357"/>
      <w:bookmarkEnd w:id="1358"/>
      <w:bookmarkEnd w:id="1359"/>
    </w:p>
    <w:p w14:paraId="77B435F2"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7868604" w14:textId="77777777" w:rsidR="00F7785F" w:rsidRPr="00A5463E" w:rsidRDefault="00F7785F" w:rsidP="00F7785F">
      <w:pPr>
        <w:pStyle w:val="B1"/>
      </w:pPr>
      <w:r w:rsidRPr="00A5463E">
        <w:t>1.</w:t>
      </w:r>
      <w:r w:rsidRPr="00A5463E">
        <w:tab/>
        <w:t>may provide a transmission taken notification to the MCVideo user;</w:t>
      </w:r>
    </w:p>
    <w:p w14:paraId="5ED02017" w14:textId="77777777" w:rsidR="00F7785F" w:rsidRPr="00A5463E" w:rsidRDefault="00F7785F" w:rsidP="00F7785F">
      <w:pPr>
        <w:pStyle w:val="B1"/>
      </w:pPr>
      <w:r w:rsidRPr="00A5463E">
        <w:t>2.</w:t>
      </w:r>
      <w:r w:rsidRPr="00A5463E">
        <w:tab/>
        <w:t>shall stop timer T230 (Inactivity);</w:t>
      </w:r>
    </w:p>
    <w:p w14:paraId="716C0DFC" w14:textId="77777777" w:rsidR="00F7785F" w:rsidRPr="00A5463E" w:rsidRDefault="00F7785F" w:rsidP="00F7785F">
      <w:pPr>
        <w:pStyle w:val="B1"/>
      </w:pPr>
      <w:r w:rsidRPr="00A5463E">
        <w:t>3.</w:t>
      </w:r>
      <w:r w:rsidRPr="00A5463E">
        <w:tab/>
        <w:t>shall start timer T203 (End of RTP media) for the SSRC of RTP media packet;</w:t>
      </w:r>
    </w:p>
    <w:p w14:paraId="59617182"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A4C76E6"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327A13E5" w14:textId="77777777" w:rsidR="00F7785F" w:rsidRPr="00A5463E" w:rsidRDefault="00F7785F" w:rsidP="00F7785F">
      <w:pPr>
        <w:pStyle w:val="Heading5"/>
      </w:pPr>
      <w:bookmarkStart w:id="1360" w:name="_Toc20208808"/>
      <w:bookmarkStart w:id="1361" w:name="_Toc36044919"/>
      <w:bookmarkStart w:id="1362" w:name="_Toc45216405"/>
      <w:bookmarkStart w:id="1363" w:name="_Toc99174176"/>
      <w:r w:rsidRPr="00A5463E">
        <w:t>7.2.3.3.4</w:t>
      </w:r>
      <w:r w:rsidRPr="00A5463E">
        <w:tab/>
        <w:t>Receiv</w:t>
      </w:r>
      <w:r w:rsidRPr="00A5463E">
        <w:rPr>
          <w:lang w:eastAsia="ko-KR"/>
        </w:rPr>
        <w:t>e</w:t>
      </w:r>
      <w:r w:rsidRPr="00A5463E">
        <w:t xml:space="preserve"> Transmission Granted message (R: Transmission Granted to other)</w:t>
      </w:r>
      <w:bookmarkEnd w:id="1360"/>
      <w:bookmarkEnd w:id="1361"/>
      <w:bookmarkEnd w:id="1362"/>
      <w:bookmarkEnd w:id="1363"/>
    </w:p>
    <w:p w14:paraId="105A16D4"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6B2A864D"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96F1628"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15B1E2D0" w14:textId="77777777" w:rsidR="00F7785F" w:rsidRPr="00A5463E" w:rsidRDefault="00F7785F" w:rsidP="00F7785F">
      <w:pPr>
        <w:pStyle w:val="B1"/>
      </w:pPr>
      <w:r w:rsidRPr="00A5463E">
        <w:t>3.</w:t>
      </w:r>
      <w:r w:rsidRPr="00A5463E">
        <w:tab/>
        <w:t>shall stop timer T230 (Inactivity);</w:t>
      </w:r>
    </w:p>
    <w:p w14:paraId="6456F6B7"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rPr>
          <w:lang w:val="en-GB"/>
        </w:rPr>
        <w:t>transmitter</w:t>
      </w:r>
      <w:r w:rsidR="00802523" w:rsidRPr="00A5463E">
        <w:t xml:space="preserve"> </w:t>
      </w:r>
      <w:r w:rsidRPr="00A5463E">
        <w:t>list; and</w:t>
      </w:r>
    </w:p>
    <w:p w14:paraId="7743AA50" w14:textId="77777777" w:rsidR="00F7785F" w:rsidRPr="00A5463E" w:rsidRDefault="00F7785F" w:rsidP="00F7785F">
      <w:pPr>
        <w:pStyle w:val="B1"/>
      </w:pPr>
      <w:r w:rsidRPr="00A5463E">
        <w:t>5.</w:t>
      </w:r>
      <w:r w:rsidRPr="00A5463E">
        <w:tab/>
        <w:t>shall enter 'O: has no permission' state.</w:t>
      </w:r>
    </w:p>
    <w:p w14:paraId="79E9A51D" w14:textId="77777777" w:rsidR="00F7785F" w:rsidRPr="00A5463E" w:rsidRDefault="00F7785F" w:rsidP="00F7785F">
      <w:pPr>
        <w:pStyle w:val="Heading5"/>
        <w:rPr>
          <w:lang w:eastAsia="ko-KR"/>
        </w:rPr>
      </w:pPr>
      <w:bookmarkStart w:id="1364" w:name="_Toc20208809"/>
      <w:bookmarkStart w:id="1365" w:name="_Toc36044920"/>
      <w:bookmarkStart w:id="1366" w:name="_Toc45216406"/>
      <w:bookmarkStart w:id="1367" w:name="_Toc99174177"/>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64"/>
      <w:bookmarkEnd w:id="1365"/>
      <w:bookmarkEnd w:id="1366"/>
      <w:bookmarkEnd w:id="1367"/>
    </w:p>
    <w:p w14:paraId="137032AA" w14:textId="77777777" w:rsidR="00F7785F" w:rsidRPr="00A5463E" w:rsidRDefault="00F7785F" w:rsidP="00F7785F">
      <w:r w:rsidRPr="00A5463E">
        <w:t>The transition is used in private call only. When a Transmission Request message is received, the transmission participant:</w:t>
      </w:r>
    </w:p>
    <w:p w14:paraId="5254513D"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7BD74D2" w14:textId="77777777" w:rsidR="00F7785F" w:rsidRPr="00A5463E" w:rsidRDefault="00F7785F" w:rsidP="00F7785F">
      <w:pPr>
        <w:pStyle w:val="B2"/>
        <w:rPr>
          <w:lang w:eastAsia="ko-KR"/>
        </w:rPr>
      </w:pPr>
      <w:r w:rsidRPr="00A5463E">
        <w:rPr>
          <w:lang w:eastAsia="ko-KR"/>
        </w:rPr>
        <w:lastRenderedPageBreak/>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A373FBC"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494BF8E"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9855D29"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C53DF09" w14:textId="77777777" w:rsidR="00F7785F" w:rsidRPr="00A5463E" w:rsidRDefault="00F7785F" w:rsidP="00F7785F">
      <w:pPr>
        <w:pStyle w:val="B1"/>
      </w:pPr>
      <w:r w:rsidRPr="00A5463E">
        <w:t>2.</w:t>
      </w:r>
      <w:r w:rsidRPr="00A5463E">
        <w:tab/>
        <w:t>shall stop timer T230 (Inactivity);</w:t>
      </w:r>
    </w:p>
    <w:p w14:paraId="68A040BF"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66E0CF8D"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59875134" w14:textId="77777777" w:rsidR="00F7785F" w:rsidRPr="00A5463E" w:rsidRDefault="00F7785F" w:rsidP="00F7785F">
      <w:pPr>
        <w:pStyle w:val="Heading5"/>
        <w:rPr>
          <w:lang w:eastAsia="ko-KR"/>
        </w:rPr>
      </w:pPr>
      <w:bookmarkStart w:id="1368" w:name="_Toc20208810"/>
      <w:bookmarkStart w:id="1369" w:name="_Toc36044921"/>
      <w:bookmarkStart w:id="1370" w:name="_Toc45216407"/>
      <w:bookmarkStart w:id="1371" w:name="_Toc99174178"/>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368"/>
      <w:bookmarkEnd w:id="1369"/>
      <w:bookmarkEnd w:id="1370"/>
      <w:bookmarkEnd w:id="1371"/>
    </w:p>
    <w:p w14:paraId="374310D5"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22E98629"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CC9102"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9E3E9D3" w14:textId="77777777" w:rsidR="00F7785F" w:rsidRPr="00A5463E" w:rsidRDefault="00F7785F" w:rsidP="00F7785F">
      <w:pPr>
        <w:pStyle w:val="B1"/>
      </w:pPr>
      <w:r w:rsidRPr="00A5463E">
        <w:t>3.</w:t>
      </w:r>
      <w:r w:rsidRPr="00A5463E">
        <w:tab/>
        <w:t>shall stop timer T230 (Inactivity);</w:t>
      </w:r>
    </w:p>
    <w:p w14:paraId="078DECF1"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rPr>
          <w:lang w:val="en-GB"/>
        </w:rPr>
        <w:t>transmitter</w:t>
      </w:r>
      <w:r w:rsidR="00802523" w:rsidRPr="00A5463E">
        <w:t xml:space="preserve"> </w:t>
      </w:r>
      <w:r w:rsidRPr="00A5463E">
        <w:t>list; and</w:t>
      </w:r>
    </w:p>
    <w:p w14:paraId="6AC7903F" w14:textId="77777777" w:rsidR="00F7785F" w:rsidRPr="00A5463E" w:rsidRDefault="00F7785F" w:rsidP="00F7785F">
      <w:pPr>
        <w:pStyle w:val="B1"/>
      </w:pPr>
      <w:r w:rsidRPr="00A5463E">
        <w:t>5.</w:t>
      </w:r>
      <w:r w:rsidRPr="00A5463E">
        <w:tab/>
        <w:t>shall enter 'O: has no permission' state.</w:t>
      </w:r>
    </w:p>
    <w:p w14:paraId="04F5B1A8" w14:textId="77777777" w:rsidR="00F7785F" w:rsidRPr="00A5463E" w:rsidRDefault="00F7785F" w:rsidP="00F7785F">
      <w:pPr>
        <w:pStyle w:val="Heading5"/>
      </w:pPr>
      <w:bookmarkStart w:id="1372" w:name="_Toc20208811"/>
      <w:bookmarkStart w:id="1373" w:name="_Toc36044922"/>
      <w:bookmarkStart w:id="1374" w:name="_Toc45216408"/>
      <w:bookmarkStart w:id="1375" w:name="_Toc99174179"/>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372"/>
      <w:bookmarkEnd w:id="1373"/>
      <w:bookmarkEnd w:id="1374"/>
      <w:bookmarkEnd w:id="1375"/>
      <w:r w:rsidRPr="00A5463E">
        <w:t xml:space="preserve"> </w:t>
      </w:r>
    </w:p>
    <w:p w14:paraId="60AD3BBE"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70D9CD53"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6EA6D92B"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1E635BE"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7A87BE3" w14:textId="77777777" w:rsidR="00B611E5" w:rsidRPr="00A5463E" w:rsidRDefault="00B611E5" w:rsidP="00B611E5">
      <w:pPr>
        <w:pStyle w:val="Heading4"/>
      </w:pPr>
      <w:bookmarkStart w:id="1376" w:name="_Toc20208812"/>
      <w:bookmarkStart w:id="1377" w:name="_Toc36044923"/>
      <w:bookmarkStart w:id="1378" w:name="_Toc45216409"/>
      <w:bookmarkStart w:id="1379" w:name="_Toc99174180"/>
      <w:r w:rsidRPr="00A5463E">
        <w:t>7.2.3.4</w:t>
      </w:r>
      <w:r w:rsidRPr="00A5463E">
        <w:tab/>
        <w:t>State: 'O: has no permission'</w:t>
      </w:r>
      <w:bookmarkEnd w:id="1376"/>
      <w:bookmarkEnd w:id="1377"/>
      <w:bookmarkEnd w:id="1378"/>
      <w:bookmarkEnd w:id="1379"/>
    </w:p>
    <w:p w14:paraId="25A58058" w14:textId="77777777" w:rsidR="00B611E5" w:rsidRPr="00A5463E" w:rsidRDefault="00B611E5" w:rsidP="00B611E5">
      <w:pPr>
        <w:pStyle w:val="Heading5"/>
        <w:rPr>
          <w:lang w:eastAsia="ko-KR"/>
        </w:rPr>
      </w:pPr>
      <w:bookmarkStart w:id="1380" w:name="_Toc20208813"/>
      <w:bookmarkStart w:id="1381" w:name="_Toc36044924"/>
      <w:bookmarkStart w:id="1382" w:name="_Toc45216410"/>
      <w:bookmarkStart w:id="1383" w:name="_Toc99174181"/>
      <w:r w:rsidRPr="00A5463E">
        <w:t>7.2.3.4.1</w:t>
      </w:r>
      <w:r w:rsidRPr="00A5463E">
        <w:tab/>
        <w:t>General</w:t>
      </w:r>
      <w:bookmarkEnd w:id="1380"/>
      <w:bookmarkEnd w:id="1381"/>
      <w:bookmarkEnd w:id="1382"/>
      <w:bookmarkEnd w:id="1383"/>
    </w:p>
    <w:p w14:paraId="59397161" w14:textId="77777777" w:rsidR="00B611E5" w:rsidRPr="00A5463E" w:rsidRDefault="00B611E5" w:rsidP="00B611E5">
      <w:pPr>
        <w:rPr>
          <w:lang w:eastAsia="ko-KR"/>
        </w:rPr>
      </w:pPr>
      <w:r w:rsidRPr="00A5463E">
        <w:rPr>
          <w:lang w:eastAsia="ko-KR"/>
        </w:rPr>
        <w:t>In this state the MCVideo client does not have permission to send media.</w:t>
      </w:r>
    </w:p>
    <w:p w14:paraId="0BBF8609" w14:textId="77777777" w:rsidR="00B611E5" w:rsidRPr="00A5463E" w:rsidRDefault="00B611E5" w:rsidP="00B611E5">
      <w:pPr>
        <w:pStyle w:val="Heading5"/>
      </w:pPr>
      <w:bookmarkStart w:id="1384" w:name="_Toc20208814"/>
      <w:bookmarkStart w:id="1385" w:name="_Toc36044925"/>
      <w:bookmarkStart w:id="1386" w:name="_Toc45216411"/>
      <w:bookmarkStart w:id="1387" w:name="_Toc99174182"/>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84"/>
      <w:bookmarkEnd w:id="1385"/>
      <w:bookmarkEnd w:id="1386"/>
      <w:bookmarkEnd w:id="1387"/>
    </w:p>
    <w:p w14:paraId="4D85BB0B"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1E65828B"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374DD76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04D5A24"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287FB1B" w14:textId="77777777" w:rsidR="00B611E5" w:rsidRPr="00A5463E" w:rsidRDefault="00B611E5" w:rsidP="00B611E5">
      <w:pPr>
        <w:pStyle w:val="B2"/>
      </w:pPr>
      <w:r w:rsidRPr="00A5463E">
        <w:lastRenderedPageBreak/>
        <w:t>c.</w:t>
      </w:r>
      <w:r w:rsidRPr="00A5463E">
        <w:tab/>
        <w:t>if the transmission request is a broadcast group call, system call, emergency call or an imminent peril call, shall include a Transmission Indicator field indicating the relevant call types;</w:t>
      </w:r>
    </w:p>
    <w:p w14:paraId="65B9277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2B75AB"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4DE383"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501DC984" w14:textId="77777777" w:rsidR="00B611E5" w:rsidRPr="00A5463E" w:rsidRDefault="00B611E5" w:rsidP="00B611E5">
      <w:pPr>
        <w:pStyle w:val="Heading5"/>
      </w:pPr>
      <w:bookmarkStart w:id="1388" w:name="_Toc20208815"/>
      <w:bookmarkStart w:id="1389" w:name="_Toc36044926"/>
      <w:bookmarkStart w:id="1390" w:name="_Toc45216412"/>
      <w:bookmarkStart w:id="1391" w:name="_Toc99174183"/>
      <w:r w:rsidRPr="00A5463E">
        <w:t>7.2.3.4.3</w:t>
      </w:r>
      <w:r w:rsidRPr="00A5463E">
        <w:tab/>
        <w:t>Receive Transmission Release message (R: Transmission Release)</w:t>
      </w:r>
      <w:bookmarkEnd w:id="1388"/>
      <w:bookmarkEnd w:id="1389"/>
      <w:bookmarkEnd w:id="1390"/>
      <w:bookmarkEnd w:id="1391"/>
    </w:p>
    <w:p w14:paraId="21C8BE3F"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D3742F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C0FD90A"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4706250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51C779EC"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C9D40A7"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7C6326A"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988EE24" w14:textId="77777777" w:rsidR="00B611E5" w:rsidRPr="00A5463E" w:rsidRDefault="00B611E5" w:rsidP="00B611E5">
      <w:pPr>
        <w:pStyle w:val="Heading5"/>
      </w:pPr>
      <w:bookmarkStart w:id="1392" w:name="_Toc20208816"/>
      <w:bookmarkStart w:id="1393" w:name="_Toc36044927"/>
      <w:bookmarkStart w:id="1394" w:name="_Toc45216413"/>
      <w:bookmarkStart w:id="1395" w:name="_Toc99174184"/>
      <w:r w:rsidRPr="00A5463E">
        <w:t>7.2.3.4.</w:t>
      </w:r>
      <w:r w:rsidR="00C1184F" w:rsidRPr="00A5463E">
        <w:t>4</w:t>
      </w:r>
      <w:r w:rsidRPr="00A5463E">
        <w:tab/>
        <w:t>Receive Transmission Arbitration Release message (R: Transmission Arbitration Release)</w:t>
      </w:r>
      <w:bookmarkEnd w:id="1392"/>
      <w:bookmarkEnd w:id="1393"/>
      <w:bookmarkEnd w:id="1394"/>
      <w:bookmarkEnd w:id="1395"/>
    </w:p>
    <w:p w14:paraId="5524A88E"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7A63226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82AD86D"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2EBDAABC"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D4BBFAB"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1E04E701"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3D1EC9B6"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12D155F" w14:textId="77777777" w:rsidR="00B611E5" w:rsidRPr="00A5463E" w:rsidRDefault="00B611E5" w:rsidP="00B611E5">
      <w:pPr>
        <w:pStyle w:val="Heading5"/>
      </w:pPr>
      <w:bookmarkStart w:id="1396" w:name="_Toc20208817"/>
      <w:bookmarkStart w:id="1397" w:name="_Toc36044928"/>
      <w:bookmarkStart w:id="1398" w:name="_Toc45216414"/>
      <w:bookmarkStart w:id="1399" w:name="_Toc99174185"/>
      <w:r w:rsidRPr="00A5463E">
        <w:t>7.2.3.4.5</w:t>
      </w:r>
      <w:r w:rsidRPr="00A5463E">
        <w:tab/>
      </w:r>
      <w:bookmarkStart w:id="1400" w:name="_Ref411862859"/>
      <w:r w:rsidRPr="00A5463E">
        <w:t xml:space="preserve">Timer T203 (End of RTP media) </w:t>
      </w:r>
      <w:bookmarkEnd w:id="1400"/>
      <w:r w:rsidRPr="00A5463E">
        <w:t>expired</w:t>
      </w:r>
      <w:bookmarkEnd w:id="1396"/>
      <w:bookmarkEnd w:id="1397"/>
      <w:bookmarkEnd w:id="1398"/>
      <w:bookmarkEnd w:id="1399"/>
    </w:p>
    <w:p w14:paraId="1999B794" w14:textId="77777777" w:rsidR="00B611E5" w:rsidRPr="00A5463E" w:rsidRDefault="00B611E5" w:rsidP="00B611E5">
      <w:pPr>
        <w:rPr>
          <w:noProof/>
        </w:rPr>
      </w:pPr>
      <w:r w:rsidRPr="00A5463E">
        <w:rPr>
          <w:noProof/>
        </w:rPr>
        <w:t>On expiry of T203 (End of RTP media) timer, the transmission participant:</w:t>
      </w:r>
    </w:p>
    <w:p w14:paraId="392468F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44DC3236"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4E7F10F7"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7BBABB47"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5AF940B" w14:textId="77777777" w:rsidR="00B611E5" w:rsidRPr="00A5463E" w:rsidRDefault="00B611E5" w:rsidP="00B611E5">
      <w:pPr>
        <w:pStyle w:val="Heading5"/>
      </w:pPr>
      <w:bookmarkStart w:id="1401" w:name="_Toc20208818"/>
      <w:bookmarkStart w:id="1402" w:name="_Toc36044929"/>
      <w:bookmarkStart w:id="1403" w:name="_Toc45216415"/>
      <w:bookmarkStart w:id="1404" w:name="_Toc99174186"/>
      <w:r w:rsidRPr="00A5463E">
        <w:t>7.2.3.4.6</w:t>
      </w:r>
      <w:r w:rsidRPr="00A5463E">
        <w:tab/>
        <w:t xml:space="preserve">Receive Transmission Granted message (R: Transmission Granted </w:t>
      </w:r>
      <w:r w:rsidRPr="00A5463E">
        <w:rPr>
          <w:lang w:eastAsia="ko-KR"/>
        </w:rPr>
        <w:t>to other</w:t>
      </w:r>
      <w:r w:rsidRPr="00A5463E">
        <w:t>)</w:t>
      </w:r>
      <w:bookmarkEnd w:id="1401"/>
      <w:bookmarkEnd w:id="1402"/>
      <w:bookmarkEnd w:id="1403"/>
      <w:bookmarkEnd w:id="1404"/>
    </w:p>
    <w:p w14:paraId="7BCF5092"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B52E46D"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6121F50" w14:textId="77777777" w:rsidR="00B611E5" w:rsidRPr="00A5463E" w:rsidRDefault="00B611E5" w:rsidP="00B611E5">
      <w:pPr>
        <w:pStyle w:val="B1"/>
      </w:pPr>
      <w:r w:rsidRPr="00A5463E">
        <w:rPr>
          <w:lang w:eastAsia="ko-KR"/>
        </w:rPr>
        <w:lastRenderedPageBreak/>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50480140"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64CF23"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376B5838" w14:textId="77777777" w:rsidR="00B611E5" w:rsidRPr="00A5463E" w:rsidRDefault="00B611E5" w:rsidP="00B611E5">
      <w:pPr>
        <w:pStyle w:val="B1"/>
      </w:pPr>
      <w:r w:rsidRPr="00A5463E">
        <w:t>5.</w:t>
      </w:r>
      <w:r w:rsidRPr="00A5463E">
        <w:tab/>
        <w:t>shall remain in the 'O: has no permission' state.</w:t>
      </w:r>
    </w:p>
    <w:p w14:paraId="2C242267" w14:textId="77777777" w:rsidR="00B611E5" w:rsidRPr="00A5463E" w:rsidRDefault="00B611E5" w:rsidP="00B611E5">
      <w:pPr>
        <w:pStyle w:val="Heading5"/>
        <w:rPr>
          <w:lang w:val="nb-NO"/>
        </w:rPr>
      </w:pPr>
      <w:bookmarkStart w:id="1405" w:name="_Toc20208819"/>
      <w:bookmarkStart w:id="1406" w:name="_Toc36044930"/>
      <w:bookmarkStart w:id="1407" w:name="_Toc45216416"/>
      <w:bookmarkStart w:id="1408" w:name="_Toc99174187"/>
      <w:r w:rsidRPr="00A5463E">
        <w:rPr>
          <w:lang w:val="nb-NO"/>
        </w:rPr>
        <w:t>7.2.3.4.7</w:t>
      </w:r>
      <w:r w:rsidRPr="00A5463E">
        <w:rPr>
          <w:lang w:val="nb-NO"/>
        </w:rPr>
        <w:tab/>
        <w:t>Receive RTP media (R: RTP media)</w:t>
      </w:r>
      <w:bookmarkEnd w:id="1405"/>
      <w:bookmarkEnd w:id="1406"/>
      <w:bookmarkEnd w:id="1407"/>
      <w:bookmarkEnd w:id="1408"/>
    </w:p>
    <w:p w14:paraId="01489CE4"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9B797A4"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3414CFC"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2B33661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6DE16F6D"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7C7CA354"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5492BBBC" w14:textId="77777777" w:rsidR="00B611E5" w:rsidRPr="00A5463E" w:rsidRDefault="00B611E5" w:rsidP="00B611E5">
      <w:pPr>
        <w:pStyle w:val="B1"/>
      </w:pPr>
      <w:r w:rsidRPr="00A5463E">
        <w:t>1.</w:t>
      </w:r>
      <w:r w:rsidRPr="00A5463E">
        <w:tab/>
        <w:t>shall request the MCVideo client to render the received RTP media packets;</w:t>
      </w:r>
    </w:p>
    <w:p w14:paraId="1C38FCA2"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1408474" w14:textId="77777777" w:rsidR="00B611E5" w:rsidRPr="00A5463E" w:rsidRDefault="00B611E5" w:rsidP="00B611E5">
      <w:pPr>
        <w:pStyle w:val="B1"/>
      </w:pPr>
      <w:r w:rsidRPr="00A5463E">
        <w:t>3.</w:t>
      </w:r>
      <w:r w:rsidRPr="00A5463E">
        <w:tab/>
        <w:t>shall remain in 'O: has no permission' state.</w:t>
      </w:r>
    </w:p>
    <w:p w14:paraId="3326396C" w14:textId="77777777" w:rsidR="00B611E5" w:rsidRPr="00A5463E" w:rsidRDefault="00B611E5" w:rsidP="00B611E5">
      <w:pPr>
        <w:pStyle w:val="Heading5"/>
        <w:rPr>
          <w:lang w:eastAsia="ko-KR"/>
        </w:rPr>
      </w:pPr>
      <w:bookmarkStart w:id="1409" w:name="_Toc20208820"/>
      <w:bookmarkStart w:id="1410" w:name="_Toc36044931"/>
      <w:bookmarkStart w:id="1411" w:name="_Toc45216417"/>
      <w:bookmarkStart w:id="1412" w:name="_Toc99174188"/>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09"/>
      <w:bookmarkEnd w:id="1410"/>
      <w:bookmarkEnd w:id="1411"/>
      <w:bookmarkEnd w:id="1412"/>
    </w:p>
    <w:p w14:paraId="5C75B18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A29A62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AD8BD0E"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D9781D" w14:textId="77777777" w:rsidR="00B611E5" w:rsidRPr="00A5463E" w:rsidRDefault="00B611E5" w:rsidP="00B611E5">
      <w:pPr>
        <w:pStyle w:val="B1"/>
      </w:pPr>
      <w:r w:rsidRPr="00A5463E">
        <w:t>3.</w:t>
      </w:r>
      <w:r w:rsidRPr="00A5463E">
        <w:tab/>
        <w:t>shall remain in 'O: has no permission' state.</w:t>
      </w:r>
    </w:p>
    <w:p w14:paraId="3CE1A296" w14:textId="77777777" w:rsidR="00B611E5" w:rsidRPr="00A5463E" w:rsidRDefault="00B611E5" w:rsidP="00B611E5">
      <w:pPr>
        <w:pStyle w:val="Heading5"/>
      </w:pPr>
      <w:bookmarkStart w:id="1413" w:name="_Toc20208821"/>
      <w:bookmarkStart w:id="1414" w:name="_Toc36044932"/>
      <w:bookmarkStart w:id="1415" w:name="_Toc45216418"/>
      <w:bookmarkStart w:id="1416" w:name="_Toc99174189"/>
      <w:r w:rsidRPr="00A5463E">
        <w:t>7.2.3.4.9</w:t>
      </w:r>
      <w:r w:rsidRPr="00A5463E">
        <w:tab/>
        <w:t>Receive Transmission Revoked message (R: Transmission Revoked)</w:t>
      </w:r>
      <w:bookmarkEnd w:id="1413"/>
      <w:bookmarkEnd w:id="1414"/>
      <w:bookmarkEnd w:id="1415"/>
      <w:bookmarkEnd w:id="1416"/>
    </w:p>
    <w:p w14:paraId="37273B38"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17AE4E"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286D3CE"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69786E35"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C28E86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5869A37E"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67B20950"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341C3B8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A244804" w14:textId="77777777" w:rsidR="00B611E5" w:rsidRPr="00A5463E" w:rsidRDefault="00B611E5" w:rsidP="00B611E5">
      <w:pPr>
        <w:pStyle w:val="B1"/>
      </w:pPr>
    </w:p>
    <w:p w14:paraId="1CEB8E1B" w14:textId="77777777" w:rsidR="00A57973" w:rsidRPr="00A5463E" w:rsidRDefault="00A57973" w:rsidP="00A57973">
      <w:pPr>
        <w:pStyle w:val="Heading4"/>
      </w:pPr>
      <w:bookmarkStart w:id="1417" w:name="_Toc20208822"/>
      <w:bookmarkStart w:id="1418" w:name="_Toc36044933"/>
      <w:bookmarkStart w:id="1419" w:name="_Toc45216419"/>
      <w:bookmarkStart w:id="1420" w:name="_Toc99174190"/>
      <w:r w:rsidRPr="00A5463E">
        <w:t>7.2.3.</w:t>
      </w:r>
      <w:r w:rsidRPr="00A5463E">
        <w:rPr>
          <w:lang w:eastAsia="ko-KR"/>
        </w:rPr>
        <w:t>5</w:t>
      </w:r>
      <w:r w:rsidRPr="00A5463E">
        <w:tab/>
        <w:t>State: 'O: transmission arbitration'</w:t>
      </w:r>
      <w:bookmarkEnd w:id="1417"/>
      <w:bookmarkEnd w:id="1418"/>
      <w:bookmarkEnd w:id="1419"/>
      <w:bookmarkEnd w:id="1420"/>
    </w:p>
    <w:p w14:paraId="13B774AF" w14:textId="77777777" w:rsidR="00A57973" w:rsidRPr="00A5463E" w:rsidRDefault="00A57973" w:rsidP="00A57973">
      <w:pPr>
        <w:pStyle w:val="Heading5"/>
      </w:pPr>
      <w:bookmarkStart w:id="1421" w:name="_Toc20208823"/>
      <w:bookmarkStart w:id="1422" w:name="_Toc36044934"/>
      <w:bookmarkStart w:id="1423" w:name="_Toc45216420"/>
      <w:bookmarkStart w:id="1424" w:name="_Toc99174191"/>
      <w:r w:rsidRPr="00A5463E">
        <w:t>7.2.3.</w:t>
      </w:r>
      <w:r w:rsidRPr="00A5463E">
        <w:rPr>
          <w:lang w:eastAsia="ko-KR"/>
        </w:rPr>
        <w:t>5</w:t>
      </w:r>
      <w:r w:rsidRPr="00A5463E">
        <w:t>.1</w:t>
      </w:r>
      <w:r w:rsidRPr="00A5463E">
        <w:tab/>
        <w:t>General</w:t>
      </w:r>
      <w:bookmarkEnd w:id="1421"/>
      <w:bookmarkEnd w:id="1422"/>
      <w:bookmarkEnd w:id="1423"/>
      <w:bookmarkEnd w:id="1424"/>
    </w:p>
    <w:p w14:paraId="00040D0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3673B861"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107532FD" w14:textId="77777777" w:rsidR="00A57973" w:rsidRPr="00A5463E" w:rsidRDefault="00A57973" w:rsidP="00A57973">
      <w:pPr>
        <w:pStyle w:val="Heading5"/>
      </w:pPr>
      <w:bookmarkStart w:id="1425" w:name="_Toc20208824"/>
      <w:bookmarkStart w:id="1426" w:name="_Toc36044935"/>
      <w:bookmarkStart w:id="1427" w:name="_Toc45216421"/>
      <w:bookmarkStart w:id="1428" w:name="_Toc99174192"/>
      <w:r w:rsidRPr="00A5463E">
        <w:t>7.2.3.</w:t>
      </w:r>
      <w:r w:rsidRPr="00A5463E">
        <w:rPr>
          <w:lang w:eastAsia="ko-KR"/>
        </w:rPr>
        <w:t>5</w:t>
      </w:r>
      <w:r w:rsidRPr="00A5463E">
        <w:t>.2</w:t>
      </w:r>
      <w:r w:rsidRPr="00A5463E">
        <w:tab/>
        <w:t>Send RTP Media packets (S: RTP Media)</w:t>
      </w:r>
      <w:bookmarkEnd w:id="1425"/>
      <w:bookmarkEnd w:id="1426"/>
      <w:bookmarkEnd w:id="1427"/>
      <w:bookmarkEnd w:id="1428"/>
    </w:p>
    <w:p w14:paraId="7B31DBC3" w14:textId="77777777" w:rsidR="00A57973" w:rsidRPr="00A5463E" w:rsidRDefault="00A57973" w:rsidP="00A57973">
      <w:r w:rsidRPr="00A5463E">
        <w:t>Upon receiving encoded media from the user or if encoded media is already buffered the transmission participant:</w:t>
      </w:r>
    </w:p>
    <w:p w14:paraId="42C8CF76"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CCBB304"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D9F6F6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088293AD" w14:textId="77777777" w:rsidR="00A57973" w:rsidRPr="00A5463E" w:rsidRDefault="00A57973" w:rsidP="00A57973">
      <w:pPr>
        <w:pStyle w:val="Heading5"/>
      </w:pPr>
      <w:bookmarkStart w:id="1429" w:name="_Toc20208825"/>
      <w:bookmarkStart w:id="1430" w:name="_Toc36044936"/>
      <w:bookmarkStart w:id="1431" w:name="_Toc45216422"/>
      <w:bookmarkStart w:id="1432" w:name="_Toc99174193"/>
      <w:r w:rsidRPr="00A5463E">
        <w:t>7.2.3.5.3</w:t>
      </w:r>
      <w:r w:rsidRPr="00A5463E">
        <w:tab/>
        <w:t>Receive Transmission Release message (R: Transmission Release)</w:t>
      </w:r>
      <w:bookmarkEnd w:id="1429"/>
      <w:bookmarkEnd w:id="1430"/>
      <w:bookmarkEnd w:id="1431"/>
      <w:bookmarkEnd w:id="1432"/>
    </w:p>
    <w:p w14:paraId="1467F69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36CC9A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2F81566D"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0FDD5B28"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9FED2EA"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7FEE3C7C"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1936D4F" w14:textId="77777777" w:rsidR="00A57973" w:rsidRPr="00A5463E" w:rsidRDefault="00A57973" w:rsidP="00A57973">
      <w:pPr>
        <w:pStyle w:val="Heading5"/>
      </w:pPr>
      <w:bookmarkStart w:id="1433" w:name="_Toc20208826"/>
      <w:bookmarkStart w:id="1434" w:name="_Toc36044937"/>
      <w:bookmarkStart w:id="1435" w:name="_Toc45216423"/>
      <w:bookmarkStart w:id="1436" w:name="_Toc99174194"/>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33"/>
      <w:bookmarkEnd w:id="1434"/>
      <w:bookmarkEnd w:id="1435"/>
      <w:bookmarkEnd w:id="1436"/>
    </w:p>
    <w:p w14:paraId="3FD5711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7A60C098" w14:textId="77777777" w:rsidR="00A57973" w:rsidRPr="00A5463E" w:rsidRDefault="00A57973" w:rsidP="00A57973">
      <w:pPr>
        <w:pStyle w:val="B1"/>
      </w:pPr>
      <w:r w:rsidRPr="00A5463E">
        <w:t>1.</w:t>
      </w:r>
      <w:r w:rsidRPr="00A5463E">
        <w:tab/>
        <w:t>shall send the Transmission Rejected message. The Transmission Rejected message:</w:t>
      </w:r>
    </w:p>
    <w:p w14:paraId="6CC9725D"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7355067"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35A2136"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53B8EB62" w14:textId="77777777" w:rsidR="00A57973" w:rsidRPr="00A5463E" w:rsidRDefault="00A57973" w:rsidP="00A57973">
      <w:pPr>
        <w:pStyle w:val="B1"/>
      </w:pPr>
      <w:r w:rsidRPr="00A5463E">
        <w:t>2.</w:t>
      </w:r>
      <w:r w:rsidRPr="00A5463E">
        <w:tab/>
        <w:t>shall remain in 'O: transmission arbitration' state.</w:t>
      </w:r>
    </w:p>
    <w:p w14:paraId="782AF57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23183239"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24B739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9D9116"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5ED3EC4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31D5B16" w14:textId="77777777" w:rsidR="00A57973" w:rsidRPr="00A5463E" w:rsidRDefault="00A57973" w:rsidP="00A57973">
      <w:pPr>
        <w:pStyle w:val="B1"/>
      </w:pPr>
      <w:r w:rsidRPr="00A5463E">
        <w:rPr>
          <w:lang w:eastAsia="ko-KR"/>
        </w:rPr>
        <w:lastRenderedPageBreak/>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183BF9F1"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4FF046B4" w14:textId="77777777" w:rsidR="00A57973" w:rsidRPr="00A5463E" w:rsidRDefault="00A57973" w:rsidP="00A57973">
      <w:pPr>
        <w:pStyle w:val="Heading5"/>
      </w:pPr>
      <w:bookmarkStart w:id="1437" w:name="_Toc20208827"/>
      <w:bookmarkStart w:id="1438" w:name="_Toc36044938"/>
      <w:bookmarkStart w:id="1439" w:name="_Toc45216424"/>
      <w:bookmarkStart w:id="1440" w:name="_Toc99174195"/>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37"/>
      <w:bookmarkEnd w:id="1438"/>
      <w:bookmarkEnd w:id="1439"/>
      <w:bookmarkEnd w:id="1440"/>
    </w:p>
    <w:p w14:paraId="4FD5420E"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4353E4AF" w14:textId="77777777" w:rsidR="00A57973" w:rsidRPr="00A5463E" w:rsidRDefault="00A57973" w:rsidP="00A57973">
      <w:pPr>
        <w:pStyle w:val="B1"/>
      </w:pPr>
      <w:r w:rsidRPr="00A5463E">
        <w:t>1.</w:t>
      </w:r>
      <w:r w:rsidRPr="00A5463E">
        <w:tab/>
        <w:t>shall stop timer T206 (Stop talking warning), if running;</w:t>
      </w:r>
    </w:p>
    <w:p w14:paraId="0478E000" w14:textId="77777777" w:rsidR="00A57973" w:rsidRPr="00A5463E" w:rsidRDefault="00A57973" w:rsidP="00A57973">
      <w:pPr>
        <w:pStyle w:val="B1"/>
      </w:pPr>
      <w:r w:rsidRPr="00A5463E">
        <w:t>2.</w:t>
      </w:r>
      <w:r w:rsidRPr="00A5463E">
        <w:tab/>
        <w:t>shall stop timer T207 (Stop talking), if running;</w:t>
      </w:r>
    </w:p>
    <w:p w14:paraId="2C360BF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30768DE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F2F8C9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6E3198B4"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FBC2A65"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70B37261" w14:textId="77777777" w:rsidR="00A57973" w:rsidRPr="00A5463E" w:rsidRDefault="00A57973" w:rsidP="00A57973">
      <w:pPr>
        <w:pStyle w:val="Heading5"/>
      </w:pPr>
      <w:bookmarkStart w:id="1441" w:name="_Toc20208828"/>
      <w:bookmarkStart w:id="1442" w:name="_Toc36044939"/>
      <w:bookmarkStart w:id="1443" w:name="_Toc45216425"/>
      <w:bookmarkStart w:id="1444" w:name="_Toc99174196"/>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val="en-GB" w:eastAsia="ko-KR"/>
        </w:rPr>
        <w:t>video transmission</w:t>
      </w:r>
      <w:r w:rsidR="00802523" w:rsidRPr="00A5463E">
        <w:rPr>
          <w:lang w:eastAsia="ko-KR"/>
        </w:rPr>
        <w:t xml:space="preserve">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41"/>
      <w:bookmarkEnd w:id="1442"/>
      <w:bookmarkEnd w:id="1443"/>
      <w:bookmarkEnd w:id="1444"/>
    </w:p>
    <w:p w14:paraId="2F37DFA9"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0D8C29F1"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5531CA55" w14:textId="77777777" w:rsidR="00A57973" w:rsidRPr="00A5463E" w:rsidRDefault="00A57973" w:rsidP="00A57973">
      <w:pPr>
        <w:pStyle w:val="B1"/>
      </w:pPr>
      <w:r w:rsidRPr="00A5463E">
        <w:t>2.</w:t>
      </w:r>
      <w:r w:rsidRPr="00A5463E">
        <w:tab/>
        <w:t>shall stop timer T207 (Stop talking), if running;</w:t>
      </w:r>
    </w:p>
    <w:p w14:paraId="722BF92A"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1C02BBBE"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FE928B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CAB86A"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2117121"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22DE8C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648532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AA6A09"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7B2D2EF"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252D1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E370C58" w14:textId="77777777" w:rsidR="00A57973" w:rsidRPr="00A5463E" w:rsidRDefault="00A57973" w:rsidP="00A57973">
      <w:pPr>
        <w:pStyle w:val="Heading5"/>
        <w:rPr>
          <w:lang w:eastAsia="ko-KR"/>
        </w:rPr>
      </w:pPr>
      <w:bookmarkStart w:id="1445" w:name="_Toc20208829"/>
      <w:bookmarkStart w:id="1446" w:name="_Toc36044940"/>
      <w:bookmarkStart w:id="1447" w:name="_Toc45216426"/>
      <w:bookmarkStart w:id="1448" w:name="_Toc99174197"/>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45"/>
      <w:bookmarkEnd w:id="1446"/>
      <w:bookmarkEnd w:id="1447"/>
      <w:bookmarkEnd w:id="1448"/>
    </w:p>
    <w:p w14:paraId="70E155D8" w14:textId="77777777" w:rsidR="00A57973" w:rsidRPr="00A5463E" w:rsidRDefault="00A57973" w:rsidP="00A57973">
      <w:r w:rsidRPr="00A5463E">
        <w:t>Upon receiving a Transmission Request message which is pre-emptive and the transmission arbitrator revokes self, the transmission participant:</w:t>
      </w:r>
    </w:p>
    <w:p w14:paraId="0FA7436C" w14:textId="77777777" w:rsidR="00A57973" w:rsidRPr="00A5463E" w:rsidRDefault="00A57973" w:rsidP="00A57973">
      <w:pPr>
        <w:pStyle w:val="B1"/>
      </w:pPr>
      <w:r w:rsidRPr="00A5463E">
        <w:rPr>
          <w:lang w:eastAsia="ko-KR"/>
        </w:rPr>
        <w:lastRenderedPageBreak/>
        <w:t>1.</w:t>
      </w:r>
      <w:r w:rsidRPr="00A5463E">
        <w:rPr>
          <w:lang w:eastAsia="ko-KR"/>
        </w:rPr>
        <w:tab/>
      </w:r>
      <w:r w:rsidRPr="00A5463E">
        <w:t>shall stop timer T206 (Stop talking warning), if running;</w:t>
      </w:r>
    </w:p>
    <w:p w14:paraId="1ED234C4" w14:textId="77777777" w:rsidR="00A57973" w:rsidRPr="00A5463E" w:rsidRDefault="00A57973" w:rsidP="00A57973">
      <w:pPr>
        <w:pStyle w:val="B1"/>
      </w:pPr>
      <w:r w:rsidRPr="00A5463E">
        <w:t>2.</w:t>
      </w:r>
      <w:r w:rsidRPr="00A5463E">
        <w:tab/>
        <w:t>shall stop timer T207 (Stop talking), if running;</w:t>
      </w:r>
    </w:p>
    <w:p w14:paraId="013F155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6C21EDF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CB3DEC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4B762B7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F6E76D5"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BD193DC"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2222787"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03534043"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BD4F22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359A0C7"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079B30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7D6115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A645C33"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4731D456"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DABCFD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3515AD3" w14:textId="77777777" w:rsidR="00A57973" w:rsidRPr="00A5463E" w:rsidRDefault="00A57973" w:rsidP="00A57973">
      <w:pPr>
        <w:pStyle w:val="Heading5"/>
        <w:rPr>
          <w:lang w:eastAsia="ko-KR"/>
        </w:rPr>
      </w:pPr>
      <w:bookmarkStart w:id="1449" w:name="_Toc20208830"/>
      <w:bookmarkStart w:id="1450" w:name="_Toc36044941"/>
      <w:bookmarkStart w:id="1451" w:name="_Toc45216427"/>
      <w:bookmarkStart w:id="1452" w:name="_Toc99174198"/>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49"/>
      <w:bookmarkEnd w:id="1450"/>
      <w:bookmarkEnd w:id="1451"/>
      <w:bookmarkEnd w:id="1452"/>
    </w:p>
    <w:p w14:paraId="031623D4"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036920F6"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73221F8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7F20B50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24CCEE29"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4D96C0A"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412B0F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C1C052A"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9FF0BC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0872A96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D8C5E8" w14:textId="77777777" w:rsidR="00A57973" w:rsidRPr="00A5463E" w:rsidRDefault="00A57973" w:rsidP="00A57973">
      <w:pPr>
        <w:pStyle w:val="B1"/>
      </w:pPr>
      <w:r w:rsidRPr="00A5463E">
        <w:rPr>
          <w:lang w:eastAsia="ko-KR"/>
        </w:rPr>
        <w:lastRenderedPageBreak/>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642D1CB0"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31B269C0" w14:textId="77777777" w:rsidR="00A57973" w:rsidRPr="00A5463E" w:rsidRDefault="00A57973" w:rsidP="00F05D89">
      <w:pPr>
        <w:pStyle w:val="Heading5"/>
        <w:rPr>
          <w:lang w:eastAsia="ko-KR"/>
        </w:rPr>
      </w:pPr>
      <w:bookmarkStart w:id="1453" w:name="_Toc20208831"/>
      <w:bookmarkStart w:id="1454" w:name="_Toc36044942"/>
      <w:bookmarkStart w:id="1455" w:name="_Toc45216428"/>
      <w:bookmarkStart w:id="1456" w:name="_Toc99174199"/>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53"/>
      <w:bookmarkEnd w:id="1454"/>
      <w:bookmarkEnd w:id="1455"/>
      <w:bookmarkEnd w:id="1456"/>
    </w:p>
    <w:p w14:paraId="248FAE1D" w14:textId="77777777" w:rsidR="00A57973" w:rsidRPr="00A5463E" w:rsidRDefault="00A57973" w:rsidP="00A57973">
      <w:pPr>
        <w:rPr>
          <w:lang w:eastAsia="ko-KR"/>
        </w:rPr>
      </w:pPr>
      <w:r w:rsidRPr="00A5463E">
        <w:rPr>
          <w:lang w:eastAsia="ko-KR"/>
        </w:rPr>
        <w:t>When timer T206 (Stop talking warning) expires, the transmission participant:</w:t>
      </w:r>
    </w:p>
    <w:p w14:paraId="37174D5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3FE4B3D"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D990DB9"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3B02C48" w14:textId="77777777" w:rsidR="00A57973" w:rsidRPr="00A5463E" w:rsidRDefault="00A57973" w:rsidP="00A57973">
      <w:pPr>
        <w:pStyle w:val="Heading5"/>
      </w:pPr>
      <w:bookmarkStart w:id="1457" w:name="_Toc20208832"/>
      <w:bookmarkStart w:id="1458" w:name="_Toc36044943"/>
      <w:bookmarkStart w:id="1459" w:name="_Toc45216429"/>
      <w:bookmarkStart w:id="1460" w:name="_Toc99174200"/>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57"/>
      <w:bookmarkEnd w:id="1458"/>
      <w:bookmarkEnd w:id="1459"/>
      <w:bookmarkEnd w:id="1460"/>
    </w:p>
    <w:p w14:paraId="689F70DD"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47B9BCA8"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B8741DD"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EF6840A"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345BC8" w14:textId="77777777" w:rsidR="00A57973" w:rsidRPr="00A5463E" w:rsidRDefault="00802523" w:rsidP="00A57973">
      <w:pPr>
        <w:pStyle w:val="B2"/>
        <w:rPr>
          <w:lang w:eastAsia="ko-KR"/>
        </w:rPr>
      </w:pPr>
      <w:r w:rsidRPr="00A5463E">
        <w:rPr>
          <w:lang w:val="en-GB"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DB1F3EE" w14:textId="77777777" w:rsidR="00A57973" w:rsidRPr="00A5463E" w:rsidRDefault="00802523" w:rsidP="00A57973">
      <w:pPr>
        <w:pStyle w:val="B2"/>
        <w:rPr>
          <w:lang w:eastAsia="ko-KR"/>
        </w:rPr>
      </w:pPr>
      <w:r w:rsidRPr="00A5463E">
        <w:rPr>
          <w:lang w:val="en-GB"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7EE7B6FE"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1A641DB2"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DD3ED0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6395507"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07FB07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2DA133D9" w14:textId="77777777" w:rsidR="00A57973" w:rsidRPr="00A5463E" w:rsidRDefault="00A57973" w:rsidP="00A57973">
      <w:pPr>
        <w:pStyle w:val="Heading5"/>
      </w:pPr>
      <w:bookmarkStart w:id="1461" w:name="_Toc20208833"/>
      <w:bookmarkStart w:id="1462" w:name="_Toc36044944"/>
      <w:bookmarkStart w:id="1463" w:name="_Toc45216430"/>
      <w:bookmarkStart w:id="1464" w:name="_Toc99174201"/>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61"/>
      <w:bookmarkEnd w:id="1462"/>
      <w:bookmarkEnd w:id="1463"/>
      <w:bookmarkEnd w:id="1464"/>
    </w:p>
    <w:p w14:paraId="1C4EE047"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8FED278"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02DD14C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673895B"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4969718E"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6D362AFA"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521BA338" w14:textId="77777777" w:rsidR="00A57973" w:rsidRPr="00A5463E" w:rsidRDefault="00A57973" w:rsidP="00A57973">
      <w:pPr>
        <w:pStyle w:val="Heading5"/>
        <w:rPr>
          <w:lang w:val="nb-NO"/>
        </w:rPr>
      </w:pPr>
      <w:bookmarkStart w:id="1465" w:name="_Toc20208834"/>
      <w:bookmarkStart w:id="1466" w:name="_Toc36044945"/>
      <w:bookmarkStart w:id="1467" w:name="_Toc45216431"/>
      <w:bookmarkStart w:id="1468" w:name="_Toc99174202"/>
      <w:r w:rsidRPr="00A5463E">
        <w:rPr>
          <w:lang w:val="nb-NO"/>
        </w:rPr>
        <w:t>7.2.3.5.12</w:t>
      </w:r>
      <w:r w:rsidRPr="00A5463E">
        <w:rPr>
          <w:lang w:val="nb-NO"/>
        </w:rPr>
        <w:tab/>
        <w:t>Receive RTP media (R: RTP media)</w:t>
      </w:r>
      <w:bookmarkEnd w:id="1465"/>
      <w:bookmarkEnd w:id="1466"/>
      <w:bookmarkEnd w:id="1467"/>
      <w:bookmarkEnd w:id="1468"/>
    </w:p>
    <w:p w14:paraId="0951727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4A1E268"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21775DB7"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7B52F637"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8BC99C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36648CF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A808425" w14:textId="77777777" w:rsidR="00A57973" w:rsidRPr="00A5463E" w:rsidRDefault="00A57973" w:rsidP="00A57973">
      <w:pPr>
        <w:pStyle w:val="B1"/>
      </w:pPr>
      <w:r w:rsidRPr="00A5463E">
        <w:t>1.</w:t>
      </w:r>
      <w:r w:rsidRPr="00A5463E">
        <w:tab/>
        <w:t>shall request the MCVideo client to render the received RTP media packets;</w:t>
      </w:r>
    </w:p>
    <w:p w14:paraId="3F5A63EC"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9B81E7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77758AE0" w14:textId="77777777" w:rsidR="00A57973" w:rsidRPr="00A5463E" w:rsidRDefault="00A57973" w:rsidP="00A57973">
      <w:pPr>
        <w:pStyle w:val="Heading5"/>
      </w:pPr>
      <w:bookmarkStart w:id="1469" w:name="_Toc20208835"/>
      <w:bookmarkStart w:id="1470" w:name="_Toc36044946"/>
      <w:bookmarkStart w:id="1471" w:name="_Toc45216432"/>
      <w:bookmarkStart w:id="1472" w:name="_Toc99174203"/>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469"/>
      <w:bookmarkEnd w:id="1470"/>
      <w:bookmarkEnd w:id="1471"/>
      <w:bookmarkEnd w:id="1472"/>
    </w:p>
    <w:p w14:paraId="735DB6CC"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3AA10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D40593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8AA89F0"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17A8DA3"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986AB3"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3422F9F"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1D298B08" w14:textId="77777777" w:rsidR="00A57973" w:rsidRPr="00A5463E" w:rsidRDefault="00A57973" w:rsidP="00A57973">
      <w:pPr>
        <w:pStyle w:val="B1"/>
        <w:rPr>
          <w:lang w:eastAsia="ko-KR"/>
        </w:rPr>
      </w:pPr>
    </w:p>
    <w:p w14:paraId="5DC76216" w14:textId="77777777" w:rsidR="00A57973" w:rsidRPr="00A5463E" w:rsidRDefault="00A57973" w:rsidP="00A57973">
      <w:pPr>
        <w:pStyle w:val="Heading5"/>
        <w:rPr>
          <w:lang w:eastAsia="ko-KR"/>
        </w:rPr>
      </w:pPr>
      <w:bookmarkStart w:id="1473" w:name="_Toc20208836"/>
      <w:bookmarkStart w:id="1474" w:name="_Toc36044947"/>
      <w:bookmarkStart w:id="1475" w:name="_Toc45216433"/>
      <w:bookmarkStart w:id="1476" w:name="_Toc99174204"/>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473"/>
      <w:bookmarkEnd w:id="1474"/>
      <w:bookmarkEnd w:id="1475"/>
      <w:bookmarkEnd w:id="1476"/>
    </w:p>
    <w:p w14:paraId="450ACEF7"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AB2C5ED"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75FFA07"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807ABB8" w14:textId="77777777" w:rsidR="00A57973" w:rsidRPr="00A5463E" w:rsidRDefault="00A57973" w:rsidP="00A57973">
      <w:pPr>
        <w:pStyle w:val="Heading5"/>
      </w:pPr>
      <w:bookmarkStart w:id="1477" w:name="_Toc20208837"/>
      <w:bookmarkStart w:id="1478" w:name="_Toc36044948"/>
      <w:bookmarkStart w:id="1479" w:name="_Toc45216434"/>
      <w:bookmarkStart w:id="1480" w:name="_Toc99174205"/>
      <w:r w:rsidRPr="00A5463E">
        <w:t>7.2.3.5.1</w:t>
      </w:r>
      <w:r w:rsidR="002D4865" w:rsidRPr="00A5463E">
        <w:t>5</w:t>
      </w:r>
      <w:r w:rsidRPr="00A5463E">
        <w:tab/>
        <w:t>Timer T203 (End of RTP media) expired</w:t>
      </w:r>
      <w:bookmarkEnd w:id="1477"/>
      <w:bookmarkEnd w:id="1478"/>
      <w:bookmarkEnd w:id="1479"/>
      <w:bookmarkEnd w:id="1480"/>
    </w:p>
    <w:p w14:paraId="69538F21" w14:textId="77777777" w:rsidR="00A57973" w:rsidRPr="00A5463E" w:rsidRDefault="00A57973" w:rsidP="00A57973">
      <w:pPr>
        <w:rPr>
          <w:noProof/>
        </w:rPr>
      </w:pPr>
      <w:r w:rsidRPr="00A5463E">
        <w:rPr>
          <w:noProof/>
        </w:rPr>
        <w:t>On expiry of T203 (End of RTP media) timer, the transmission participant:</w:t>
      </w:r>
    </w:p>
    <w:p w14:paraId="45A6C44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29C57340"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6E31759"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2103748C"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C9ACFB7" w14:textId="77777777" w:rsidR="0098430F" w:rsidRPr="00A5463E" w:rsidRDefault="0098430F" w:rsidP="00A57973">
      <w:pPr>
        <w:pStyle w:val="B1"/>
        <w:rPr>
          <w:lang w:eastAsia="ko-KR"/>
        </w:rPr>
      </w:pPr>
    </w:p>
    <w:p w14:paraId="7A1F6370" w14:textId="77777777" w:rsidR="00A57973" w:rsidRPr="00A5463E" w:rsidRDefault="00A57973" w:rsidP="00A57973">
      <w:pPr>
        <w:pStyle w:val="Heading4"/>
      </w:pPr>
      <w:bookmarkStart w:id="1481" w:name="_Toc20208838"/>
      <w:bookmarkStart w:id="1482" w:name="_Toc36044949"/>
      <w:bookmarkStart w:id="1483" w:name="_Toc45216435"/>
      <w:bookmarkStart w:id="1484" w:name="_Toc99174206"/>
      <w:r w:rsidRPr="00A5463E">
        <w:lastRenderedPageBreak/>
        <w:t>7.2.3.</w:t>
      </w:r>
      <w:r w:rsidRPr="00A5463E">
        <w:rPr>
          <w:lang w:eastAsia="ko-KR"/>
        </w:rPr>
        <w:t>6</w:t>
      </w:r>
      <w:r w:rsidRPr="00A5463E">
        <w:tab/>
        <w:t>State: 'O: has permission'</w:t>
      </w:r>
      <w:bookmarkEnd w:id="1481"/>
      <w:bookmarkEnd w:id="1482"/>
      <w:bookmarkEnd w:id="1483"/>
      <w:bookmarkEnd w:id="1484"/>
    </w:p>
    <w:p w14:paraId="2136B63A" w14:textId="77777777" w:rsidR="00A57973" w:rsidRPr="00A5463E" w:rsidRDefault="00A57973" w:rsidP="00A57973">
      <w:pPr>
        <w:pStyle w:val="Heading5"/>
      </w:pPr>
      <w:bookmarkStart w:id="1485" w:name="_Toc20208839"/>
      <w:bookmarkStart w:id="1486" w:name="_Toc36044950"/>
      <w:bookmarkStart w:id="1487" w:name="_Toc45216436"/>
      <w:bookmarkStart w:id="1488" w:name="_Toc99174207"/>
      <w:r w:rsidRPr="00A5463E">
        <w:t>7.2.3.</w:t>
      </w:r>
      <w:r w:rsidRPr="00A5463E">
        <w:rPr>
          <w:lang w:eastAsia="ko-KR"/>
        </w:rPr>
        <w:t>6</w:t>
      </w:r>
      <w:r w:rsidRPr="00A5463E">
        <w:t>.1</w:t>
      </w:r>
      <w:r w:rsidRPr="00A5463E">
        <w:tab/>
        <w:t>General</w:t>
      </w:r>
      <w:bookmarkEnd w:id="1485"/>
      <w:bookmarkEnd w:id="1486"/>
      <w:bookmarkEnd w:id="1487"/>
      <w:bookmarkEnd w:id="1488"/>
    </w:p>
    <w:p w14:paraId="4AF99055" w14:textId="77777777" w:rsidR="00A57973" w:rsidRPr="00A5463E" w:rsidRDefault="00A57973" w:rsidP="00A57973">
      <w:pPr>
        <w:rPr>
          <w:lang w:eastAsia="ko-KR"/>
        </w:rPr>
      </w:pPr>
      <w:r w:rsidRPr="00A5463E">
        <w:rPr>
          <w:lang w:eastAsia="ko-KR"/>
        </w:rPr>
        <w:t>In this state the MCVideo client has the permission to send media.</w:t>
      </w:r>
    </w:p>
    <w:p w14:paraId="6322EEBC"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E2D84AD" w14:textId="77777777" w:rsidR="00A57973" w:rsidRPr="00A5463E" w:rsidRDefault="00A57973" w:rsidP="00A57973">
      <w:pPr>
        <w:pStyle w:val="Heading5"/>
      </w:pPr>
      <w:bookmarkStart w:id="1489" w:name="_Toc20208840"/>
      <w:bookmarkStart w:id="1490" w:name="_Toc36044951"/>
      <w:bookmarkStart w:id="1491" w:name="_Toc45216437"/>
      <w:bookmarkStart w:id="1492" w:name="_Toc99174208"/>
      <w:r w:rsidRPr="00A5463E">
        <w:t>7.2.3.</w:t>
      </w:r>
      <w:r w:rsidRPr="00A5463E">
        <w:rPr>
          <w:lang w:eastAsia="ko-KR"/>
        </w:rPr>
        <w:t>6</w:t>
      </w:r>
      <w:r w:rsidRPr="00A5463E">
        <w:t>.2</w:t>
      </w:r>
      <w:r w:rsidRPr="00A5463E">
        <w:tab/>
        <w:t>Send RTP Media packets (S: RTP Media)</w:t>
      </w:r>
      <w:bookmarkEnd w:id="1489"/>
      <w:bookmarkEnd w:id="1490"/>
      <w:bookmarkEnd w:id="1491"/>
      <w:bookmarkEnd w:id="1492"/>
    </w:p>
    <w:p w14:paraId="4347CDA5" w14:textId="77777777" w:rsidR="00A57973" w:rsidRPr="00A5463E" w:rsidRDefault="00A57973" w:rsidP="00A57973">
      <w:r w:rsidRPr="00A5463E">
        <w:t>Upon receiving encoded media from the user or if encoded media is already buffered the transmission participant:</w:t>
      </w:r>
    </w:p>
    <w:p w14:paraId="34A902E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52E0B766"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1E8A457"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F560BE" w14:textId="77777777" w:rsidR="00A57973" w:rsidRPr="00A5463E" w:rsidRDefault="00A57973" w:rsidP="00A57973">
      <w:pPr>
        <w:pStyle w:val="Heading5"/>
      </w:pPr>
      <w:bookmarkStart w:id="1493" w:name="_Toc20208841"/>
      <w:bookmarkStart w:id="1494" w:name="_Toc36044952"/>
      <w:bookmarkStart w:id="1495" w:name="_Toc45216438"/>
      <w:bookmarkStart w:id="1496" w:name="_Toc99174209"/>
      <w:r w:rsidRPr="00A5463E">
        <w:t>7.2.3.6.3</w:t>
      </w:r>
      <w:r w:rsidRPr="00A5463E">
        <w:tab/>
        <w:t>Receive Transmission Release message (R: Transmission Release)</w:t>
      </w:r>
      <w:bookmarkEnd w:id="1493"/>
      <w:bookmarkEnd w:id="1494"/>
      <w:bookmarkEnd w:id="1495"/>
      <w:bookmarkEnd w:id="1496"/>
    </w:p>
    <w:p w14:paraId="748D2945"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6752A8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7ECB38A"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EB087B5"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2552E4AD"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781B83FB"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52A32ACB" w14:textId="77777777" w:rsidR="00A57973" w:rsidRPr="00A5463E" w:rsidRDefault="00A57973" w:rsidP="00A57973">
      <w:pPr>
        <w:pStyle w:val="Heading5"/>
      </w:pPr>
      <w:bookmarkStart w:id="1497" w:name="_Toc20208842"/>
      <w:bookmarkStart w:id="1498" w:name="_Toc36044953"/>
      <w:bookmarkStart w:id="1499" w:name="_Toc45216439"/>
      <w:bookmarkStart w:id="1500" w:name="_Toc99174210"/>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val="en-GB" w:eastAsia="ko-KR"/>
        </w:rPr>
        <w:t>video transmission</w:t>
      </w:r>
      <w:r w:rsidR="00025C47" w:rsidRPr="00A5463E">
        <w:rPr>
          <w:lang w:eastAsia="ko-KR"/>
        </w:rPr>
        <w:t xml:space="preserve"> </w:t>
      </w:r>
      <w:r w:rsidR="002477B2">
        <w:rPr>
          <w:lang w:val="en-US" w:eastAsia="ko-KR"/>
        </w:rPr>
        <w:t xml:space="preserve">end </w:t>
      </w:r>
      <w:r w:rsidRPr="00A5463E">
        <w:rPr>
          <w:lang w:eastAsia="ko-KR"/>
        </w:rPr>
        <w:t>button</w:t>
      </w:r>
      <w:r w:rsidRPr="00A5463E">
        <w:t>)</w:t>
      </w:r>
      <w:bookmarkEnd w:id="1497"/>
      <w:bookmarkEnd w:id="1498"/>
      <w:bookmarkEnd w:id="1499"/>
      <w:bookmarkEnd w:id="1500"/>
    </w:p>
    <w:p w14:paraId="58AD9C44"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1750B379" w14:textId="77777777" w:rsidR="00A57973" w:rsidRPr="00A5463E" w:rsidRDefault="00A57973" w:rsidP="00A57973">
      <w:pPr>
        <w:pStyle w:val="B1"/>
      </w:pPr>
      <w:r w:rsidRPr="00A5463E">
        <w:t>1.</w:t>
      </w:r>
      <w:r w:rsidRPr="00A5463E">
        <w:tab/>
        <w:t>shall stop timer T206 (Stop talking warning), if running;</w:t>
      </w:r>
    </w:p>
    <w:p w14:paraId="0E01E979" w14:textId="77777777" w:rsidR="00A57973" w:rsidRPr="00A5463E" w:rsidRDefault="00A57973" w:rsidP="00A57973">
      <w:pPr>
        <w:pStyle w:val="B1"/>
      </w:pPr>
      <w:r w:rsidRPr="00A5463E">
        <w:t>2.</w:t>
      </w:r>
      <w:r w:rsidRPr="00A5463E">
        <w:tab/>
        <w:t>shall stop timer T207 (Stop talking), if running;</w:t>
      </w:r>
    </w:p>
    <w:p w14:paraId="7A66897D"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AB58C0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C8C520"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7E3F3064"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59306F60" w14:textId="77777777" w:rsidR="00A57973" w:rsidRPr="00A5463E" w:rsidRDefault="00A57973" w:rsidP="00A57973">
      <w:pPr>
        <w:pStyle w:val="Heading5"/>
        <w:rPr>
          <w:lang w:val="nb-NO"/>
        </w:rPr>
      </w:pPr>
      <w:bookmarkStart w:id="1501" w:name="_Toc20208843"/>
      <w:bookmarkStart w:id="1502" w:name="_Toc36044954"/>
      <w:bookmarkStart w:id="1503" w:name="_Toc45216440"/>
      <w:bookmarkStart w:id="1504" w:name="_Toc99174211"/>
      <w:r w:rsidRPr="00A5463E">
        <w:rPr>
          <w:lang w:val="nb-NO"/>
        </w:rPr>
        <w:t>7.2.3.6.5</w:t>
      </w:r>
      <w:r w:rsidRPr="00A5463E">
        <w:rPr>
          <w:lang w:val="nb-NO"/>
        </w:rPr>
        <w:tab/>
        <w:t>Receive RTP media (R: RTP media)</w:t>
      </w:r>
      <w:bookmarkEnd w:id="1501"/>
      <w:bookmarkEnd w:id="1502"/>
      <w:bookmarkEnd w:id="1503"/>
      <w:bookmarkEnd w:id="1504"/>
    </w:p>
    <w:p w14:paraId="322DAA3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CE8C360"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89BEBDB"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0B3E9F5"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12314BA"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9DEEA4F" w14:textId="77777777" w:rsidR="00A57973" w:rsidRPr="00A5463E" w:rsidRDefault="00A57973" w:rsidP="00A57973">
      <w:r w:rsidRPr="00A5463E">
        <w:lastRenderedPageBreak/>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7CF834C" w14:textId="77777777" w:rsidR="00A57973" w:rsidRPr="00A5463E" w:rsidRDefault="00A57973" w:rsidP="00A57973">
      <w:pPr>
        <w:pStyle w:val="B1"/>
      </w:pPr>
      <w:r w:rsidRPr="00A5463E">
        <w:t>1.</w:t>
      </w:r>
      <w:r w:rsidRPr="00A5463E">
        <w:tab/>
        <w:t>shall request the MCVideo client to render the received RTP media packets;</w:t>
      </w:r>
    </w:p>
    <w:p w14:paraId="7EECCB5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5D41D120"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410090AA" w14:textId="77777777" w:rsidR="00A57973" w:rsidRPr="00A5463E" w:rsidRDefault="00A57973" w:rsidP="00A57973">
      <w:pPr>
        <w:pStyle w:val="Heading5"/>
        <w:rPr>
          <w:lang w:eastAsia="ko-KR"/>
        </w:rPr>
      </w:pPr>
      <w:bookmarkStart w:id="1505" w:name="_Toc20208844"/>
      <w:bookmarkStart w:id="1506" w:name="_Toc36044955"/>
      <w:bookmarkStart w:id="1507" w:name="_Toc45216441"/>
      <w:bookmarkStart w:id="1508" w:name="_Toc99174212"/>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05"/>
      <w:bookmarkEnd w:id="1506"/>
      <w:bookmarkEnd w:id="1507"/>
      <w:bookmarkEnd w:id="1508"/>
    </w:p>
    <w:p w14:paraId="4DBAB401" w14:textId="77777777" w:rsidR="00A57973" w:rsidRPr="00A5463E" w:rsidRDefault="00A57973" w:rsidP="00A57973">
      <w:pPr>
        <w:rPr>
          <w:lang w:eastAsia="ko-KR"/>
        </w:rPr>
      </w:pPr>
      <w:r w:rsidRPr="00A5463E">
        <w:rPr>
          <w:lang w:eastAsia="ko-KR"/>
        </w:rPr>
        <w:t>When timer T206 (Stop talking warning) expires, the transmission participant:</w:t>
      </w:r>
    </w:p>
    <w:p w14:paraId="0E9879E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0A8A8B1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00592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70BEAB6A" w14:textId="77777777" w:rsidR="00A57973" w:rsidRPr="00A5463E" w:rsidRDefault="00A57973" w:rsidP="00A57973">
      <w:pPr>
        <w:pStyle w:val="Heading5"/>
      </w:pPr>
      <w:bookmarkStart w:id="1509" w:name="_Toc20208845"/>
      <w:bookmarkStart w:id="1510" w:name="_Toc36044956"/>
      <w:bookmarkStart w:id="1511" w:name="_Toc45216442"/>
      <w:bookmarkStart w:id="1512" w:name="_Toc99174213"/>
      <w:r w:rsidRPr="00A5463E">
        <w:t>7.2.3.</w:t>
      </w:r>
      <w:r w:rsidRPr="00A5463E">
        <w:rPr>
          <w:lang w:eastAsia="ko-KR"/>
        </w:rPr>
        <w:t>6</w:t>
      </w:r>
      <w:r w:rsidRPr="00A5463E">
        <w:t>.</w:t>
      </w:r>
      <w:r w:rsidRPr="00A5463E">
        <w:rPr>
          <w:lang w:eastAsia="ko-KR"/>
        </w:rPr>
        <w:t>7</w:t>
      </w:r>
      <w:r w:rsidRPr="00A5463E">
        <w:tab/>
        <w:t>Transmission time limit (Timer T207 expires)</w:t>
      </w:r>
      <w:bookmarkEnd w:id="1509"/>
      <w:bookmarkEnd w:id="1510"/>
      <w:bookmarkEnd w:id="1511"/>
      <w:bookmarkEnd w:id="1512"/>
    </w:p>
    <w:p w14:paraId="5DC30229" w14:textId="77777777" w:rsidR="00A57973" w:rsidRPr="00A5463E" w:rsidRDefault="00A57973" w:rsidP="00A57973">
      <w:pPr>
        <w:rPr>
          <w:lang w:eastAsia="ko-KR"/>
        </w:rPr>
      </w:pPr>
      <w:r w:rsidRPr="00A5463E">
        <w:rPr>
          <w:lang w:eastAsia="ko-KR"/>
        </w:rPr>
        <w:t>When the timer T207 (Stop talking) expires, the transmission participant:</w:t>
      </w:r>
    </w:p>
    <w:p w14:paraId="1D36C1E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8B8863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00DB25"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DE3F002"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3C7B6733" w14:textId="77777777" w:rsidR="00A57973" w:rsidRPr="00A5463E" w:rsidRDefault="00A57973" w:rsidP="00A57973">
      <w:pPr>
        <w:pStyle w:val="Heading5"/>
      </w:pPr>
      <w:bookmarkStart w:id="1513" w:name="_Toc20208846"/>
      <w:bookmarkStart w:id="1514" w:name="_Toc36044957"/>
      <w:bookmarkStart w:id="1515" w:name="_Toc45216443"/>
      <w:bookmarkStart w:id="1516" w:name="_Toc99174214"/>
      <w:r w:rsidRPr="00A5463E">
        <w:t>7.2.3.6.8</w:t>
      </w:r>
      <w:r w:rsidRPr="00A5463E">
        <w:tab/>
        <w:t>Timer T203 (End of RTP media) expired</w:t>
      </w:r>
      <w:bookmarkEnd w:id="1513"/>
      <w:bookmarkEnd w:id="1514"/>
      <w:bookmarkEnd w:id="1515"/>
      <w:bookmarkEnd w:id="1516"/>
    </w:p>
    <w:p w14:paraId="6532EDA3" w14:textId="77777777" w:rsidR="00A57973" w:rsidRPr="00A5463E" w:rsidRDefault="00A57973" w:rsidP="00A57973">
      <w:pPr>
        <w:rPr>
          <w:noProof/>
        </w:rPr>
      </w:pPr>
      <w:r w:rsidRPr="00A5463E">
        <w:rPr>
          <w:noProof/>
        </w:rPr>
        <w:t>On expiry of T203 (End of RTP media) timer, the transmission participant:</w:t>
      </w:r>
    </w:p>
    <w:p w14:paraId="6DD3657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1E7C172"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2F51626"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F5F5A36"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6814C279" w14:textId="77777777" w:rsidR="00A57973" w:rsidRPr="00A5463E" w:rsidRDefault="00A57973" w:rsidP="00A57973">
      <w:pPr>
        <w:pStyle w:val="Heading5"/>
      </w:pPr>
      <w:bookmarkStart w:id="1517" w:name="_Toc20208847"/>
      <w:bookmarkStart w:id="1518" w:name="_Toc36044958"/>
      <w:bookmarkStart w:id="1519" w:name="_Toc45216444"/>
      <w:bookmarkStart w:id="1520" w:name="_Toc99174215"/>
      <w:r w:rsidRPr="00A5463E">
        <w:t>7.2.3.6.9</w:t>
      </w:r>
      <w:r w:rsidRPr="00A5463E">
        <w:tab/>
        <w:t xml:space="preserve">Receive Transmission Granted message (R: Transmission Granted </w:t>
      </w:r>
      <w:r w:rsidRPr="00A5463E">
        <w:rPr>
          <w:lang w:eastAsia="ko-KR"/>
        </w:rPr>
        <w:t>to other</w:t>
      </w:r>
      <w:r w:rsidRPr="00A5463E">
        <w:t>)</w:t>
      </w:r>
      <w:bookmarkEnd w:id="1517"/>
      <w:bookmarkEnd w:id="1518"/>
      <w:bookmarkEnd w:id="1519"/>
      <w:bookmarkEnd w:id="1520"/>
    </w:p>
    <w:p w14:paraId="7F759BA2"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DE08378"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92088E9"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030FEDA"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2ADD17B" w14:textId="77777777" w:rsidR="00A57973" w:rsidRPr="00A5463E" w:rsidRDefault="00A57973" w:rsidP="00A57973">
      <w:pPr>
        <w:pStyle w:val="B1"/>
      </w:pPr>
      <w:r w:rsidRPr="00A5463E">
        <w:t>4.</w:t>
      </w:r>
      <w:r w:rsidRPr="00A5463E">
        <w:tab/>
        <w:t>shall remain in the 'O: has permission' state.</w:t>
      </w:r>
    </w:p>
    <w:p w14:paraId="514A1ED2" w14:textId="77777777" w:rsidR="00A57973" w:rsidRPr="00A5463E" w:rsidRDefault="00A57973" w:rsidP="00A57973">
      <w:pPr>
        <w:pStyle w:val="Heading5"/>
        <w:rPr>
          <w:lang w:eastAsia="ko-KR"/>
        </w:rPr>
      </w:pPr>
      <w:bookmarkStart w:id="1521" w:name="_Toc20208848"/>
      <w:bookmarkStart w:id="1522" w:name="_Toc36044959"/>
      <w:bookmarkStart w:id="1523" w:name="_Toc45216445"/>
      <w:bookmarkStart w:id="1524" w:name="_Toc99174216"/>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21"/>
      <w:bookmarkEnd w:id="1522"/>
      <w:bookmarkEnd w:id="1523"/>
      <w:bookmarkEnd w:id="1524"/>
    </w:p>
    <w:p w14:paraId="238D2E8A"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A3F2C36" w14:textId="77777777" w:rsidR="00A57973" w:rsidRPr="00A5463E" w:rsidRDefault="00A57973" w:rsidP="00A57973">
      <w:pPr>
        <w:pStyle w:val="B1"/>
        <w:rPr>
          <w:lang w:eastAsia="ko-KR"/>
        </w:rPr>
      </w:pPr>
      <w:r w:rsidRPr="00A5463E">
        <w:rPr>
          <w:lang w:eastAsia="ko-KR"/>
        </w:rPr>
        <w:lastRenderedPageBreak/>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649009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4D4025F" w14:textId="77777777" w:rsidR="00A57973" w:rsidRPr="00A5463E" w:rsidRDefault="00A57973" w:rsidP="00A57973">
      <w:pPr>
        <w:pStyle w:val="B1"/>
      </w:pPr>
      <w:r w:rsidRPr="00A5463E">
        <w:t>3.</w:t>
      </w:r>
      <w:r w:rsidRPr="00A5463E">
        <w:tab/>
        <w:t>shall remain in 'O: has permission' state.</w:t>
      </w:r>
    </w:p>
    <w:p w14:paraId="546B9947" w14:textId="77777777" w:rsidR="00A57973" w:rsidRPr="00A5463E" w:rsidRDefault="00A57973" w:rsidP="00A57973">
      <w:pPr>
        <w:pStyle w:val="Heading5"/>
      </w:pPr>
      <w:bookmarkStart w:id="1525" w:name="_Toc20208849"/>
      <w:bookmarkStart w:id="1526" w:name="_Toc36044960"/>
      <w:bookmarkStart w:id="1527" w:name="_Toc45216446"/>
      <w:bookmarkStart w:id="1528" w:name="_Toc99174217"/>
      <w:r w:rsidRPr="00A5463E">
        <w:t>7.2.3.6.11</w:t>
      </w:r>
      <w:r w:rsidRPr="00A5463E">
        <w:tab/>
        <w:t>Receive Transmission Arbitration Release message with next arbitrator to me (R: Transmission Arbitration Release with next arbitrator to me)</w:t>
      </w:r>
      <w:bookmarkEnd w:id="1525"/>
      <w:bookmarkEnd w:id="1526"/>
      <w:bookmarkEnd w:id="1527"/>
      <w:bookmarkEnd w:id="1528"/>
    </w:p>
    <w:p w14:paraId="3EE41D6C"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50498FE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1225853"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0DA345F7"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4BBFD817"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9D1CF83" w14:textId="77777777" w:rsidR="00A57973" w:rsidRPr="00A5463E" w:rsidRDefault="00A57973" w:rsidP="00A57973">
      <w:pPr>
        <w:pStyle w:val="Heading5"/>
      </w:pPr>
      <w:bookmarkStart w:id="1529" w:name="_Toc20208850"/>
      <w:bookmarkStart w:id="1530" w:name="_Toc36044961"/>
      <w:bookmarkStart w:id="1531" w:name="_Toc45216447"/>
      <w:bookmarkStart w:id="1532" w:name="_Toc99174218"/>
      <w:r w:rsidRPr="00A5463E">
        <w:t>7.2.3.6.12</w:t>
      </w:r>
      <w:r w:rsidRPr="00A5463E">
        <w:tab/>
        <w:t>Receive Transmission Revoked message (R: Transmission Revoked)</w:t>
      </w:r>
      <w:bookmarkEnd w:id="1529"/>
      <w:bookmarkEnd w:id="1530"/>
      <w:bookmarkEnd w:id="1531"/>
      <w:bookmarkEnd w:id="1532"/>
    </w:p>
    <w:p w14:paraId="2112904F"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036F79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37C66F3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2A4A23C"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0F0C62B"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FEF2873"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4EFB2E6"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4AAEE36B" w14:textId="77777777" w:rsidR="00A57973" w:rsidRPr="00A5463E" w:rsidRDefault="00A57973" w:rsidP="00A57973">
      <w:pPr>
        <w:pStyle w:val="Heading5"/>
      </w:pPr>
      <w:bookmarkStart w:id="1533" w:name="_Toc20208851"/>
      <w:bookmarkStart w:id="1534" w:name="_Toc36044962"/>
      <w:bookmarkStart w:id="1535" w:name="_Toc45216448"/>
      <w:bookmarkStart w:id="1536" w:name="_Toc99174219"/>
      <w:r w:rsidRPr="00A5463E">
        <w:t>7.2.3.6.13</w:t>
      </w:r>
      <w:r w:rsidRPr="00A5463E">
        <w:tab/>
        <w:t>Receive Transmission Arbitration Release message with next arbitrator to other (R: Transmission Arbitration Release with next arbitrator to other)</w:t>
      </w:r>
      <w:bookmarkEnd w:id="1533"/>
      <w:bookmarkEnd w:id="1534"/>
      <w:bookmarkEnd w:id="1535"/>
      <w:bookmarkEnd w:id="1536"/>
    </w:p>
    <w:p w14:paraId="32574CC0"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5A282329"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4E67F913" w14:textId="77777777" w:rsidR="0098430F" w:rsidRPr="00A5463E" w:rsidRDefault="0098430F" w:rsidP="0098430F">
      <w:pPr>
        <w:pStyle w:val="Heading4"/>
        <w:rPr>
          <w:lang w:eastAsia="ko-KR"/>
        </w:rPr>
      </w:pPr>
      <w:bookmarkStart w:id="1537" w:name="_Toc20208852"/>
      <w:bookmarkStart w:id="1538" w:name="_Toc36044963"/>
      <w:bookmarkStart w:id="1539" w:name="_Toc45216449"/>
      <w:bookmarkStart w:id="1540" w:name="_Toc99174220"/>
      <w:r w:rsidRPr="00A5463E">
        <w:rPr>
          <w:lang w:eastAsia="ko-KR"/>
        </w:rPr>
        <w:t>7.2.3.7</w:t>
      </w:r>
      <w:r w:rsidRPr="00A5463E">
        <w:rPr>
          <w:lang w:eastAsia="ko-KR"/>
        </w:rPr>
        <w:tab/>
        <w:t>State: 'O: pending request'</w:t>
      </w:r>
      <w:bookmarkEnd w:id="1537"/>
      <w:bookmarkEnd w:id="1538"/>
      <w:bookmarkEnd w:id="1539"/>
      <w:bookmarkEnd w:id="1540"/>
    </w:p>
    <w:p w14:paraId="05CB3B74" w14:textId="77777777" w:rsidR="0098430F" w:rsidRPr="00A5463E" w:rsidRDefault="0098430F" w:rsidP="0098430F">
      <w:pPr>
        <w:pStyle w:val="Heading5"/>
      </w:pPr>
      <w:bookmarkStart w:id="1541" w:name="_Toc20208853"/>
      <w:bookmarkStart w:id="1542" w:name="_Toc36044964"/>
      <w:bookmarkStart w:id="1543" w:name="_Toc45216450"/>
      <w:bookmarkStart w:id="1544" w:name="_Toc99174221"/>
      <w:r w:rsidRPr="00A5463E">
        <w:t>7.2.3.</w:t>
      </w:r>
      <w:r w:rsidRPr="00A5463E">
        <w:rPr>
          <w:lang w:eastAsia="ko-KR"/>
        </w:rPr>
        <w:t>7</w:t>
      </w:r>
      <w:r w:rsidRPr="00A5463E">
        <w:t>.1</w:t>
      </w:r>
      <w:r w:rsidRPr="00A5463E">
        <w:tab/>
        <w:t>General</w:t>
      </w:r>
      <w:bookmarkEnd w:id="1541"/>
      <w:bookmarkEnd w:id="1542"/>
      <w:bookmarkEnd w:id="1543"/>
      <w:bookmarkEnd w:id="1544"/>
    </w:p>
    <w:p w14:paraId="60B473AE"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05C6D04D" w14:textId="77777777" w:rsidR="0098430F" w:rsidRPr="00A5463E" w:rsidRDefault="0098430F" w:rsidP="0098430F">
      <w:pPr>
        <w:rPr>
          <w:lang w:eastAsia="ko-KR"/>
        </w:rPr>
      </w:pPr>
      <w:r w:rsidRPr="00A5463E">
        <w:rPr>
          <w:lang w:eastAsia="ko-KR"/>
        </w:rPr>
        <w:t>In this state timer T201 (Transmission Request) is running.</w:t>
      </w:r>
    </w:p>
    <w:p w14:paraId="3731D7A4" w14:textId="77777777" w:rsidR="0098430F" w:rsidRPr="00A5463E" w:rsidRDefault="0098430F" w:rsidP="0098430F">
      <w:pPr>
        <w:rPr>
          <w:lang w:eastAsia="ko-KR"/>
        </w:rPr>
      </w:pPr>
      <w:r w:rsidRPr="00A5463E">
        <w:rPr>
          <w:lang w:eastAsia="ko-KR"/>
        </w:rPr>
        <w:lastRenderedPageBreak/>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5463E" w:rsidRDefault="0098430F" w:rsidP="0098430F">
      <w:pPr>
        <w:pStyle w:val="Heading5"/>
        <w:rPr>
          <w:lang w:val="nb-NO"/>
        </w:rPr>
      </w:pPr>
      <w:bookmarkStart w:id="1545" w:name="_Toc20208854"/>
      <w:bookmarkStart w:id="1546" w:name="_Toc36044965"/>
      <w:bookmarkStart w:id="1547" w:name="_Toc45216451"/>
      <w:bookmarkStart w:id="1548" w:name="_Toc99174222"/>
      <w:r w:rsidRPr="00A5463E">
        <w:rPr>
          <w:lang w:val="nb-NO"/>
        </w:rPr>
        <w:t>7.2.3.7.2</w:t>
      </w:r>
      <w:r w:rsidRPr="00A5463E">
        <w:rPr>
          <w:lang w:val="nb-NO"/>
        </w:rPr>
        <w:tab/>
        <w:t>Receive RTP media (R: RTP media)</w:t>
      </w:r>
      <w:bookmarkEnd w:id="1545"/>
      <w:bookmarkEnd w:id="1546"/>
      <w:bookmarkEnd w:id="1547"/>
      <w:bookmarkEnd w:id="1548"/>
    </w:p>
    <w:p w14:paraId="0DD2044D"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CFBB26C"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6EF8B8C4"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6D527BF"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4A629DA2"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4446221F"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97EA09" w14:textId="77777777" w:rsidR="0098430F" w:rsidRPr="00A5463E" w:rsidRDefault="0098430F" w:rsidP="0098430F">
      <w:pPr>
        <w:pStyle w:val="B1"/>
      </w:pPr>
      <w:r w:rsidRPr="00A5463E">
        <w:t>1.</w:t>
      </w:r>
      <w:r w:rsidRPr="00A5463E">
        <w:tab/>
        <w:t>shall request the MCVideo client to render the received RTP media packets;</w:t>
      </w:r>
    </w:p>
    <w:p w14:paraId="4BFA2EE4"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57E5AF9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218D96EF" w14:textId="77777777" w:rsidR="0098430F" w:rsidRPr="00A5463E" w:rsidRDefault="0098430F" w:rsidP="0098430F">
      <w:pPr>
        <w:pStyle w:val="Heading5"/>
      </w:pPr>
      <w:bookmarkStart w:id="1549" w:name="_Toc20208855"/>
      <w:bookmarkStart w:id="1550" w:name="_Toc36044966"/>
      <w:bookmarkStart w:id="1551" w:name="_Toc45216452"/>
      <w:bookmarkStart w:id="1552" w:name="_Toc99174223"/>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49"/>
      <w:bookmarkEnd w:id="1550"/>
      <w:bookmarkEnd w:id="1551"/>
      <w:bookmarkEnd w:id="1552"/>
    </w:p>
    <w:p w14:paraId="4FE42451"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7E521AED"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2EDFFEB1"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623AAB3C" w14:textId="77777777" w:rsidR="0098430F" w:rsidRPr="00A5463E" w:rsidRDefault="0098430F" w:rsidP="0098430F">
      <w:pPr>
        <w:pStyle w:val="B1"/>
      </w:pPr>
      <w:r w:rsidRPr="00A5463E">
        <w:t>2.</w:t>
      </w:r>
      <w:r w:rsidRPr="00A5463E">
        <w:tab/>
        <w:t>shall provide transmission deny notification to the user;</w:t>
      </w:r>
    </w:p>
    <w:p w14:paraId="7FC7FBF4"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3619B3B5"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30FE82B"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644A830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199263D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00DDC78"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CFB080"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10B2EE3A"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3B69E4BD" w14:textId="77777777" w:rsidR="0098430F" w:rsidRPr="00A5463E" w:rsidRDefault="0098430F" w:rsidP="0098430F">
      <w:pPr>
        <w:pStyle w:val="Heading5"/>
        <w:rPr>
          <w:lang w:eastAsia="ko-KR"/>
        </w:rPr>
      </w:pPr>
      <w:bookmarkStart w:id="1553" w:name="_Toc20208856"/>
      <w:bookmarkStart w:id="1554" w:name="_Toc36044967"/>
      <w:bookmarkStart w:id="1555" w:name="_Toc45216453"/>
      <w:bookmarkStart w:id="1556" w:name="_Toc99174224"/>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53"/>
      <w:bookmarkEnd w:id="1554"/>
      <w:bookmarkEnd w:id="1555"/>
      <w:bookmarkEnd w:id="1556"/>
    </w:p>
    <w:p w14:paraId="6878ECF1"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0226C1EE"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EA7BEA"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5A0792D" w14:textId="77777777" w:rsidR="0098430F" w:rsidRPr="00A5463E" w:rsidRDefault="0098430F" w:rsidP="0098430F">
      <w:pPr>
        <w:pStyle w:val="B1"/>
      </w:pPr>
      <w:r w:rsidRPr="00A5463E">
        <w:lastRenderedPageBreak/>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2855BAE5"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7BEFAD4B" w14:textId="77777777" w:rsidR="0098430F" w:rsidRPr="00A5463E" w:rsidRDefault="0098430F" w:rsidP="0098430F">
      <w:pPr>
        <w:pStyle w:val="Heading5"/>
        <w:rPr>
          <w:lang w:eastAsia="ko-KR"/>
        </w:rPr>
      </w:pPr>
      <w:bookmarkStart w:id="1557" w:name="_Toc20208857"/>
      <w:bookmarkStart w:id="1558" w:name="_Toc36044968"/>
      <w:bookmarkStart w:id="1559" w:name="_Toc45216454"/>
      <w:bookmarkStart w:id="1560" w:name="_Toc99174225"/>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rPr>
          <w:lang w:val="en-GB"/>
        </w:rPr>
        <w:t>video transmission</w:t>
      </w:r>
      <w:r w:rsidR="00025C47" w:rsidRPr="00A5463E">
        <w:t xml:space="preserve"> </w:t>
      </w:r>
      <w:r w:rsidR="002477B2">
        <w:rPr>
          <w:lang w:val="en-US"/>
        </w:rPr>
        <w:t xml:space="preserve">end </w:t>
      </w:r>
      <w:r w:rsidRPr="00A5463E">
        <w:t xml:space="preserve">button with </w:t>
      </w:r>
      <w:r w:rsidR="002477B2">
        <w:rPr>
          <w:lang w:val="en-US"/>
        </w:rPr>
        <w:t>transmitter</w:t>
      </w:r>
      <w:r w:rsidRPr="00A5463E">
        <w:t>)</w:t>
      </w:r>
      <w:bookmarkEnd w:id="1557"/>
      <w:bookmarkEnd w:id="1558"/>
      <w:bookmarkEnd w:id="1559"/>
      <w:bookmarkEnd w:id="1560"/>
    </w:p>
    <w:p w14:paraId="34D808BD"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D4031D"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88622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92B2EB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48ACF30F"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DF55D98"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39144D36" w14:textId="77777777" w:rsidR="0098430F" w:rsidRPr="00A5463E" w:rsidRDefault="0098430F" w:rsidP="0098430F">
      <w:pPr>
        <w:pStyle w:val="Heading5"/>
      </w:pPr>
      <w:bookmarkStart w:id="1561" w:name="_Toc20208858"/>
      <w:bookmarkStart w:id="1562" w:name="_Toc36044969"/>
      <w:bookmarkStart w:id="1563" w:name="_Toc45216455"/>
      <w:bookmarkStart w:id="1564" w:name="_Toc99174226"/>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61"/>
      <w:bookmarkEnd w:id="1562"/>
      <w:bookmarkEnd w:id="1563"/>
      <w:bookmarkEnd w:id="1564"/>
    </w:p>
    <w:p w14:paraId="5AE2E4E9"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4D74A5BF"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0F0767D5"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2A2708E2"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368C89E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4893983F" w14:textId="77777777" w:rsidR="0098430F" w:rsidRPr="00A5463E" w:rsidRDefault="0098430F" w:rsidP="0098430F">
      <w:pPr>
        <w:pStyle w:val="B1"/>
        <w:rPr>
          <w:lang w:eastAsia="ko-KR"/>
        </w:rPr>
      </w:pPr>
      <w:r w:rsidRPr="00A5463E">
        <w:t>2.</w:t>
      </w:r>
      <w:r w:rsidRPr="00A5463E">
        <w:tab/>
        <w:t>shall enter 'O: transmission arbitration' state.</w:t>
      </w:r>
    </w:p>
    <w:p w14:paraId="6144723D" w14:textId="77777777" w:rsidR="0098430F" w:rsidRPr="00A5463E" w:rsidRDefault="0098430F" w:rsidP="0098430F">
      <w:pPr>
        <w:pStyle w:val="Heading5"/>
      </w:pPr>
      <w:bookmarkStart w:id="1565" w:name="_Toc20208859"/>
      <w:bookmarkStart w:id="1566" w:name="_Toc36044970"/>
      <w:bookmarkStart w:id="1567" w:name="_Toc45216456"/>
      <w:bookmarkStart w:id="1568" w:name="_Toc99174227"/>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565"/>
      <w:bookmarkEnd w:id="1566"/>
      <w:bookmarkEnd w:id="1567"/>
      <w:bookmarkEnd w:id="1568"/>
    </w:p>
    <w:p w14:paraId="19DF87B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6582F8"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45E2C9F"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BE2C960"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165413C9"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3287CA6E"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E6DB195" w14:textId="77777777" w:rsidR="0098430F" w:rsidRPr="00A5463E" w:rsidRDefault="0098430F" w:rsidP="0098430F">
      <w:pPr>
        <w:pStyle w:val="B1"/>
        <w:rPr>
          <w:lang w:val="en-US"/>
        </w:rPr>
      </w:pPr>
      <w:r w:rsidRPr="00A5463E">
        <w:t>2.</w:t>
      </w:r>
      <w:r w:rsidRPr="00A5463E">
        <w:tab/>
        <w:t>shall stop timer T201 (Transmission Request);</w:t>
      </w:r>
    </w:p>
    <w:p w14:paraId="71426FE0"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CAE0E9" w14:textId="77777777" w:rsidR="0098430F" w:rsidRPr="00A5463E" w:rsidRDefault="0098430F" w:rsidP="0098430F">
      <w:pPr>
        <w:pStyle w:val="B1"/>
      </w:pPr>
      <w:r w:rsidRPr="00A5463E">
        <w:t>4.</w:t>
      </w:r>
      <w:r w:rsidRPr="00A5463E">
        <w:tab/>
        <w:t>shall enter 'O: has permission' state.</w:t>
      </w:r>
    </w:p>
    <w:p w14:paraId="2E22F9ED" w14:textId="77777777" w:rsidR="0098430F" w:rsidRPr="00A5463E" w:rsidRDefault="0098430F" w:rsidP="0098430F">
      <w:pPr>
        <w:pStyle w:val="Heading5"/>
      </w:pPr>
      <w:bookmarkStart w:id="1569" w:name="_Toc20208860"/>
      <w:bookmarkStart w:id="1570" w:name="_Toc36044971"/>
      <w:bookmarkStart w:id="1571" w:name="_Toc45216457"/>
      <w:bookmarkStart w:id="1572" w:name="_Toc99174228"/>
      <w:r w:rsidRPr="00A5463E">
        <w:lastRenderedPageBreak/>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569"/>
      <w:bookmarkEnd w:id="1570"/>
      <w:bookmarkEnd w:id="1571"/>
      <w:bookmarkEnd w:id="1572"/>
    </w:p>
    <w:p w14:paraId="0EDAC42E"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79A4CC55"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23FDEDA" w14:textId="77777777" w:rsidR="0098430F" w:rsidRPr="00A5463E" w:rsidRDefault="0098430F" w:rsidP="0098430F">
      <w:pPr>
        <w:pStyle w:val="B1"/>
      </w:pPr>
      <w:r w:rsidRPr="00A5463E">
        <w:t>2.</w:t>
      </w:r>
      <w:r w:rsidRPr="00A5463E">
        <w:tab/>
        <w:t>clear the stored current transmission arbitrator;</w:t>
      </w:r>
    </w:p>
    <w:p w14:paraId="27552258"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081358F2"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948009F"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0A4CC342" w14:textId="77777777" w:rsidR="0098430F" w:rsidRPr="00A5463E" w:rsidRDefault="0098430F" w:rsidP="0098430F">
      <w:pPr>
        <w:pStyle w:val="Heading5"/>
      </w:pPr>
      <w:bookmarkStart w:id="1573" w:name="_Toc20208861"/>
      <w:bookmarkStart w:id="1574" w:name="_Toc36044972"/>
      <w:bookmarkStart w:id="1575" w:name="_Toc45216458"/>
      <w:bookmarkStart w:id="1576" w:name="_Toc99174229"/>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573"/>
      <w:bookmarkEnd w:id="1574"/>
      <w:bookmarkEnd w:id="1575"/>
      <w:bookmarkEnd w:id="1576"/>
    </w:p>
    <w:p w14:paraId="3DEB793E"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D971731"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8617A34"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E9A2110"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9F34C8A"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55CC08EC" w14:textId="77777777" w:rsidR="0098430F" w:rsidRPr="00A5463E" w:rsidRDefault="0098430F" w:rsidP="008E6C87">
      <w:pPr>
        <w:pStyle w:val="B1"/>
      </w:pPr>
      <w:r w:rsidRPr="008E6C87">
        <w:t>5.</w:t>
      </w:r>
      <w:r w:rsidRPr="008E6C87">
        <w:tab/>
        <w:t>shall remain in 'O: pending request' state.</w:t>
      </w:r>
    </w:p>
    <w:p w14:paraId="0F7F27D2" w14:textId="77777777" w:rsidR="0098430F" w:rsidRPr="00A5463E" w:rsidRDefault="0098430F" w:rsidP="0098430F">
      <w:pPr>
        <w:pStyle w:val="Heading5"/>
        <w:rPr>
          <w:lang w:eastAsia="ko-KR"/>
        </w:rPr>
      </w:pPr>
      <w:bookmarkStart w:id="1577" w:name="_Toc20208862"/>
      <w:bookmarkStart w:id="1578" w:name="_Toc36044973"/>
      <w:bookmarkStart w:id="1579" w:name="_Toc45216459"/>
      <w:bookmarkStart w:id="1580" w:name="_Toc99174230"/>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577"/>
      <w:bookmarkEnd w:id="1578"/>
      <w:bookmarkEnd w:id="1579"/>
      <w:bookmarkEnd w:id="1580"/>
    </w:p>
    <w:p w14:paraId="1C274DDA"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2AE25E44"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494727C6"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9CDC54C"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616E3C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72E1E97"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6F586F14" w14:textId="77777777" w:rsidR="0098430F" w:rsidRPr="00A5463E" w:rsidRDefault="0098430F" w:rsidP="008E6C87">
      <w:pPr>
        <w:pStyle w:val="B1"/>
      </w:pPr>
      <w:r w:rsidRPr="008E6C87">
        <w:t>3.</w:t>
      </w:r>
      <w:r w:rsidRPr="008E6C87">
        <w:tab/>
        <w:t>shall remain in the 'O: pending request' state.</w:t>
      </w:r>
    </w:p>
    <w:p w14:paraId="2EAA4582" w14:textId="77777777" w:rsidR="0098430F" w:rsidRPr="00A5463E" w:rsidRDefault="0098430F" w:rsidP="0098430F">
      <w:pPr>
        <w:pStyle w:val="Heading5"/>
      </w:pPr>
      <w:bookmarkStart w:id="1581" w:name="_Toc20208863"/>
      <w:bookmarkStart w:id="1582" w:name="_Toc36044974"/>
      <w:bookmarkStart w:id="1583" w:name="_Toc45216460"/>
      <w:bookmarkStart w:id="1584" w:name="_Toc99174231"/>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581"/>
      <w:bookmarkEnd w:id="1582"/>
      <w:bookmarkEnd w:id="1583"/>
      <w:bookmarkEnd w:id="1584"/>
    </w:p>
    <w:p w14:paraId="55394DC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126A15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0AD138A6" w14:textId="77777777" w:rsidR="0098430F" w:rsidRPr="00A5463E" w:rsidRDefault="0098430F" w:rsidP="0098430F">
      <w:pPr>
        <w:pStyle w:val="B1"/>
      </w:pPr>
      <w:r w:rsidRPr="00A5463E">
        <w:t>2.</w:t>
      </w:r>
      <w:r w:rsidRPr="00A5463E">
        <w:tab/>
        <w:t>shall re-start timer T201 (Transmission Request); and</w:t>
      </w:r>
    </w:p>
    <w:p w14:paraId="1777003D"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4B50E606" w14:textId="77777777" w:rsidR="0098430F" w:rsidRPr="00A5463E" w:rsidRDefault="0098430F" w:rsidP="0098430F">
      <w:pPr>
        <w:pStyle w:val="Heading5"/>
      </w:pPr>
      <w:bookmarkStart w:id="1585" w:name="_Toc20208864"/>
      <w:bookmarkStart w:id="1586" w:name="_Toc36044975"/>
      <w:bookmarkStart w:id="1587" w:name="_Toc45216461"/>
      <w:bookmarkStart w:id="1588" w:name="_Toc99174232"/>
      <w:r w:rsidRPr="00A5463E">
        <w:lastRenderedPageBreak/>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85"/>
      <w:bookmarkEnd w:id="1586"/>
      <w:bookmarkEnd w:id="1587"/>
      <w:bookmarkEnd w:id="1588"/>
    </w:p>
    <w:p w14:paraId="7995410E"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DED9DDC"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4FCDF0CA"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2A9B5691"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2454C2B5" w14:textId="77777777" w:rsidR="0098430F" w:rsidRPr="00A5463E" w:rsidRDefault="0098430F" w:rsidP="0098430F">
      <w:pPr>
        <w:pStyle w:val="Heading5"/>
      </w:pPr>
      <w:bookmarkStart w:id="1589" w:name="_Toc20208865"/>
      <w:bookmarkStart w:id="1590" w:name="_Toc36044976"/>
      <w:bookmarkStart w:id="1591" w:name="_Toc45216462"/>
      <w:bookmarkStart w:id="1592" w:name="_Toc99174233"/>
      <w:r w:rsidRPr="00A5463E">
        <w:t>7.2.3.7.13</w:t>
      </w:r>
      <w:r w:rsidRPr="00A5463E">
        <w:tab/>
        <w:t>Receive Transmission Release message (R: Transmission Release)</w:t>
      </w:r>
      <w:bookmarkEnd w:id="1589"/>
      <w:bookmarkEnd w:id="1590"/>
      <w:bookmarkEnd w:id="1591"/>
      <w:bookmarkEnd w:id="1592"/>
    </w:p>
    <w:p w14:paraId="62BE5EE9"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C4C0396"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B325D65"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635C59A"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7EAA3F3"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3FA0768C"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9F0A776" w14:textId="77777777" w:rsidR="0098430F" w:rsidRPr="00A5463E" w:rsidRDefault="0098430F" w:rsidP="0098430F">
      <w:pPr>
        <w:pStyle w:val="Heading5"/>
      </w:pPr>
      <w:bookmarkStart w:id="1593" w:name="_Toc20208866"/>
      <w:bookmarkStart w:id="1594" w:name="_Toc36044977"/>
      <w:bookmarkStart w:id="1595" w:name="_Toc45216463"/>
      <w:bookmarkStart w:id="1596" w:name="_Toc99174234"/>
      <w:r w:rsidRPr="00A5463E">
        <w:t>7.2.3.7.14</w:t>
      </w:r>
      <w:r w:rsidRPr="00A5463E">
        <w:tab/>
        <w:t>Receive Transmission Revoked message (R: Transmission Revoked)</w:t>
      </w:r>
      <w:bookmarkEnd w:id="1593"/>
      <w:bookmarkEnd w:id="1594"/>
      <w:bookmarkEnd w:id="1595"/>
      <w:bookmarkEnd w:id="1596"/>
    </w:p>
    <w:p w14:paraId="70552218"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D09F6D2"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24E92C1"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B60E65C"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F720EA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15A8A4C3"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01C597FF"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1464CC3C" w14:textId="77777777" w:rsidR="0098430F" w:rsidRPr="00A5463E" w:rsidRDefault="0098430F" w:rsidP="0098430F">
      <w:pPr>
        <w:pStyle w:val="Heading4"/>
        <w:ind w:left="1420" w:hanging="1420"/>
      </w:pPr>
      <w:bookmarkStart w:id="1597" w:name="_Toc20208867"/>
      <w:bookmarkStart w:id="1598" w:name="_Toc36044978"/>
      <w:bookmarkStart w:id="1599" w:name="_Toc45216464"/>
      <w:bookmarkStart w:id="1600" w:name="_Toc99174235"/>
      <w:r w:rsidRPr="00A5463E">
        <w:t>7.2.3.8</w:t>
      </w:r>
      <w:r w:rsidRPr="00A5463E">
        <w:tab/>
        <w:t>State: 'O: pending delegated'</w:t>
      </w:r>
      <w:bookmarkEnd w:id="1597"/>
      <w:bookmarkEnd w:id="1598"/>
      <w:bookmarkEnd w:id="1599"/>
      <w:bookmarkEnd w:id="1600"/>
    </w:p>
    <w:p w14:paraId="79FBCEEC" w14:textId="77777777" w:rsidR="0098430F" w:rsidRPr="00A5463E" w:rsidRDefault="0098430F" w:rsidP="0098430F">
      <w:pPr>
        <w:pStyle w:val="Heading5"/>
      </w:pPr>
      <w:bookmarkStart w:id="1601" w:name="_Toc20208868"/>
      <w:bookmarkStart w:id="1602" w:name="_Toc36044979"/>
      <w:bookmarkStart w:id="1603" w:name="_Toc45216465"/>
      <w:bookmarkStart w:id="1604" w:name="_Toc99174236"/>
      <w:r w:rsidRPr="00A5463E">
        <w:t>7.2.3.8.1</w:t>
      </w:r>
      <w:r w:rsidRPr="00A5463E">
        <w:tab/>
        <w:t>General</w:t>
      </w:r>
      <w:bookmarkEnd w:id="1601"/>
      <w:bookmarkEnd w:id="1602"/>
      <w:bookmarkEnd w:id="1603"/>
      <w:bookmarkEnd w:id="1604"/>
    </w:p>
    <w:p w14:paraId="4C3E1C42"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05CEF8CE"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702BAEBB" w14:textId="77777777" w:rsidR="0098430F" w:rsidRPr="00A5463E" w:rsidRDefault="0098430F" w:rsidP="0098430F">
      <w:pPr>
        <w:pStyle w:val="Heading5"/>
        <w:rPr>
          <w:lang w:val="nb-NO"/>
        </w:rPr>
      </w:pPr>
      <w:bookmarkStart w:id="1605" w:name="_Toc20208869"/>
      <w:bookmarkStart w:id="1606" w:name="_Toc36044980"/>
      <w:bookmarkStart w:id="1607" w:name="_Toc45216466"/>
      <w:bookmarkStart w:id="1608" w:name="_Toc99174237"/>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05"/>
      <w:bookmarkEnd w:id="1606"/>
      <w:bookmarkEnd w:id="1607"/>
      <w:bookmarkEnd w:id="1608"/>
    </w:p>
    <w:p w14:paraId="56DB291A"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0C4BD50"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69F6B00"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2CD896AC"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t>shall start timer T203 (End of RTP media) associated with the SSRC; and</w:t>
      </w:r>
    </w:p>
    <w:p w14:paraId="0C191CC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A70CA8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416F357" w14:textId="77777777" w:rsidR="0098430F" w:rsidRPr="00A5463E" w:rsidRDefault="0098430F" w:rsidP="0098430F">
      <w:pPr>
        <w:pStyle w:val="B1"/>
      </w:pPr>
      <w:r w:rsidRPr="00A5463E">
        <w:t>1.</w:t>
      </w:r>
      <w:r w:rsidRPr="00A5463E">
        <w:tab/>
        <w:t>shall request the MCVideo client to render the received RTP media packets;</w:t>
      </w:r>
    </w:p>
    <w:p w14:paraId="4F8216F6"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CB7CAB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1E87ECF" w14:textId="77777777" w:rsidR="0098430F" w:rsidRPr="00A5463E" w:rsidRDefault="0098430F" w:rsidP="0098430F">
      <w:pPr>
        <w:pStyle w:val="Heading5"/>
      </w:pPr>
      <w:bookmarkStart w:id="1609" w:name="_Toc20208870"/>
      <w:bookmarkStart w:id="1610" w:name="_Toc36044981"/>
      <w:bookmarkStart w:id="1611" w:name="_Toc45216467"/>
      <w:bookmarkStart w:id="1612" w:name="_Toc99174238"/>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09"/>
      <w:bookmarkEnd w:id="1610"/>
      <w:bookmarkEnd w:id="1611"/>
      <w:bookmarkEnd w:id="1612"/>
    </w:p>
    <w:p w14:paraId="0F55AB1C"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649217D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3A904DE"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62CA539"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49CB36C0"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140042B0"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90B12BB"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68DA83F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206B55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6678D10"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D9BA36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6D9C6A5" w14:textId="77777777" w:rsidR="0098430F" w:rsidRPr="00A5463E" w:rsidRDefault="0098430F" w:rsidP="0098430F">
      <w:pPr>
        <w:pStyle w:val="Heading5"/>
        <w:rPr>
          <w:lang w:eastAsia="ko-KR"/>
        </w:rPr>
      </w:pPr>
      <w:bookmarkStart w:id="1613" w:name="_Toc20208871"/>
      <w:bookmarkStart w:id="1614" w:name="_Toc36044982"/>
      <w:bookmarkStart w:id="1615" w:name="_Toc45216468"/>
      <w:bookmarkStart w:id="1616" w:name="_Toc99174239"/>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13"/>
      <w:bookmarkEnd w:id="1614"/>
      <w:bookmarkEnd w:id="1615"/>
      <w:bookmarkEnd w:id="1616"/>
    </w:p>
    <w:p w14:paraId="7BA68260"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3DE4A64B"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7CC6A2F"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81245DF"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00F49B7" w14:textId="77777777" w:rsidR="0098430F" w:rsidRPr="00A5463E" w:rsidRDefault="00025C47"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58BB2D1" w14:textId="77777777" w:rsidR="0098430F" w:rsidRPr="00A5463E" w:rsidRDefault="00025C47"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3B57E4C1"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5EF85A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0E6FA5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781F7914" w14:textId="77777777" w:rsidR="0098430F" w:rsidRPr="00A5463E" w:rsidRDefault="0098430F" w:rsidP="0098430F">
      <w:pPr>
        <w:pStyle w:val="B2"/>
      </w:pPr>
      <w:r w:rsidRPr="00A5463E">
        <w:lastRenderedPageBreak/>
        <w:t>e.</w:t>
      </w:r>
      <w:r w:rsidRPr="00A5463E">
        <w:tab/>
        <w:t>if the transmission request is a broadcast group call, system call, emergency call or an imminent peril call, shall include a Transmission Indicator field indicating the relevant call types;</w:t>
      </w:r>
    </w:p>
    <w:p w14:paraId="6A74F66A"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41E2DFB"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34D6B81F" w14:textId="77777777" w:rsidR="0098430F" w:rsidRPr="00A5463E" w:rsidRDefault="0098430F" w:rsidP="0098430F">
      <w:pPr>
        <w:pStyle w:val="Heading5"/>
        <w:rPr>
          <w:lang w:eastAsia="ko-KR"/>
        </w:rPr>
      </w:pPr>
      <w:bookmarkStart w:id="1617" w:name="_Toc20208872"/>
      <w:bookmarkStart w:id="1618" w:name="_Toc36044983"/>
      <w:bookmarkStart w:id="1619" w:name="_Toc45216469"/>
      <w:bookmarkStart w:id="1620" w:name="_Toc99174240"/>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17"/>
      <w:bookmarkEnd w:id="1618"/>
      <w:bookmarkEnd w:id="1619"/>
      <w:bookmarkEnd w:id="1620"/>
    </w:p>
    <w:p w14:paraId="2C62511C"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CE5C76"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1BE0B0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2BA2EE4"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3BA59368" w14:textId="77777777" w:rsidR="0098430F" w:rsidRPr="00A5463E" w:rsidRDefault="0098430F" w:rsidP="0098430F">
      <w:pPr>
        <w:pStyle w:val="Heading5"/>
        <w:rPr>
          <w:lang w:eastAsia="ko-KR"/>
        </w:rPr>
      </w:pPr>
      <w:bookmarkStart w:id="1621" w:name="_Toc20208873"/>
      <w:bookmarkStart w:id="1622" w:name="_Toc36044984"/>
      <w:bookmarkStart w:id="1623" w:name="_Toc45216470"/>
      <w:bookmarkStart w:id="1624" w:name="_Toc99174241"/>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rPr>
          <w:lang w:val="en-GB"/>
        </w:rPr>
        <w:t>Video transmission</w:t>
      </w:r>
      <w:r w:rsidR="00EB0795" w:rsidRPr="00A5463E">
        <w:t xml:space="preserve"> </w:t>
      </w:r>
      <w:r w:rsidR="002477B2" w:rsidRPr="002477B2">
        <w:rPr>
          <w:lang w:val="en-GB"/>
        </w:rPr>
        <w:t xml:space="preserve">send </w:t>
      </w:r>
      <w:r w:rsidRPr="00A5463E">
        <w:t>button</w:t>
      </w:r>
      <w:bookmarkEnd w:id="1621"/>
      <w:bookmarkEnd w:id="1622"/>
      <w:bookmarkEnd w:id="1623"/>
      <w:bookmarkEnd w:id="1624"/>
    </w:p>
    <w:p w14:paraId="5A14C790"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A38B46E"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1C6EC6FD"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0D4A862" w14:textId="77777777" w:rsidR="0098430F" w:rsidRPr="00A5463E" w:rsidRDefault="0098430F" w:rsidP="0098430F">
      <w:pPr>
        <w:pStyle w:val="Heading5"/>
      </w:pPr>
      <w:bookmarkStart w:id="1625" w:name="_Toc20208874"/>
      <w:bookmarkStart w:id="1626" w:name="_Toc36044985"/>
      <w:bookmarkStart w:id="1627" w:name="_Toc45216471"/>
      <w:bookmarkStart w:id="1628" w:name="_Toc99174242"/>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25"/>
      <w:bookmarkEnd w:id="1626"/>
      <w:bookmarkEnd w:id="1627"/>
      <w:bookmarkEnd w:id="1628"/>
    </w:p>
    <w:p w14:paraId="594C9496" w14:textId="77777777" w:rsidR="0098430F" w:rsidRPr="00A5463E" w:rsidRDefault="0098430F" w:rsidP="0098430F">
      <w:pPr>
        <w:rPr>
          <w:lang w:eastAsia="ko-KR"/>
        </w:rPr>
      </w:pPr>
      <w:r w:rsidRPr="00A5463E">
        <w:rPr>
          <w:lang w:eastAsia="ko-KR"/>
        </w:rPr>
        <w:t>Upon receiving a Transmission Release message, the transmission participant:</w:t>
      </w:r>
    </w:p>
    <w:p w14:paraId="69ED284A"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4A2F8B0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1CF48353" w14:textId="77777777" w:rsidR="0098430F" w:rsidRPr="00A5463E" w:rsidRDefault="0098430F" w:rsidP="0098430F">
      <w:pPr>
        <w:pStyle w:val="Heading5"/>
      </w:pPr>
      <w:bookmarkStart w:id="1629" w:name="_Toc20208875"/>
      <w:bookmarkStart w:id="1630" w:name="_Toc36044986"/>
      <w:bookmarkStart w:id="1631" w:name="_Toc45216472"/>
      <w:bookmarkStart w:id="1632" w:name="_Toc99174243"/>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29"/>
      <w:bookmarkEnd w:id="1630"/>
      <w:bookmarkEnd w:id="1631"/>
      <w:bookmarkEnd w:id="1632"/>
    </w:p>
    <w:p w14:paraId="6B5ED872"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30A290B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79592C4"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2C597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707047FF"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1E86FCE5"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3BA0AF63" w14:textId="77777777" w:rsidR="0098430F" w:rsidRPr="00A5463E" w:rsidRDefault="0098430F" w:rsidP="0098430F">
      <w:pPr>
        <w:pStyle w:val="Heading5"/>
      </w:pPr>
      <w:bookmarkStart w:id="1633" w:name="_Toc20208876"/>
      <w:bookmarkStart w:id="1634" w:name="_Toc36044987"/>
      <w:bookmarkStart w:id="1635" w:name="_Toc45216473"/>
      <w:bookmarkStart w:id="1636" w:name="_Toc99174244"/>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33"/>
      <w:bookmarkEnd w:id="1634"/>
      <w:bookmarkEnd w:id="1635"/>
      <w:bookmarkEnd w:id="1636"/>
    </w:p>
    <w:p w14:paraId="1E754CC6"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150EF94F"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A7F1A12"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79182497" w14:textId="77777777" w:rsidR="0098430F" w:rsidRPr="00A5463E" w:rsidRDefault="0098430F" w:rsidP="0098430F">
      <w:pPr>
        <w:pStyle w:val="Heading5"/>
      </w:pPr>
      <w:bookmarkStart w:id="1637" w:name="_Toc20208877"/>
      <w:bookmarkStart w:id="1638" w:name="_Toc36044988"/>
      <w:bookmarkStart w:id="1639" w:name="_Toc45216474"/>
      <w:bookmarkStart w:id="1640" w:name="_Toc99174245"/>
      <w:r w:rsidRPr="00A5463E">
        <w:lastRenderedPageBreak/>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37"/>
      <w:bookmarkEnd w:id="1638"/>
      <w:bookmarkEnd w:id="1639"/>
      <w:bookmarkEnd w:id="1640"/>
    </w:p>
    <w:p w14:paraId="2E409F0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0021B839"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8A50CAB"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EE3CB2C" w14:textId="77777777" w:rsidR="0098430F" w:rsidRPr="00A5463E" w:rsidRDefault="00EB0795"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3F6310C"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76C47FEF"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B6CE736"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BEEF854"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29B99625"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4FC1C4E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7ACE734" w14:textId="77777777" w:rsidR="0098430F" w:rsidRPr="00A5463E" w:rsidRDefault="0098430F" w:rsidP="0098430F">
      <w:pPr>
        <w:pStyle w:val="Heading5"/>
        <w:rPr>
          <w:lang w:eastAsia="ko-KR"/>
        </w:rPr>
      </w:pPr>
      <w:bookmarkStart w:id="1641" w:name="_Toc20208878"/>
      <w:bookmarkStart w:id="1642" w:name="_Toc36044989"/>
      <w:bookmarkStart w:id="1643" w:name="_Toc45216475"/>
      <w:bookmarkStart w:id="1644" w:name="_Toc99174246"/>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1"/>
      <w:bookmarkEnd w:id="1642"/>
      <w:bookmarkEnd w:id="1643"/>
      <w:bookmarkEnd w:id="1644"/>
    </w:p>
    <w:p w14:paraId="1F2EA2B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5B2409E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09C1C0A"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FEC658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3B00BBB9" w14:textId="77777777" w:rsidR="0098430F" w:rsidRPr="00A5463E" w:rsidRDefault="00EB0795" w:rsidP="0098430F">
      <w:pPr>
        <w:pStyle w:val="B2"/>
        <w:rPr>
          <w:lang w:eastAsia="ko-KR"/>
        </w:rPr>
      </w:pPr>
      <w:r w:rsidRPr="00A5463E">
        <w:rPr>
          <w:lang w:val="en-GB"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262E7875" w14:textId="77777777" w:rsidR="0098430F" w:rsidRPr="00A5463E" w:rsidRDefault="00EB0795" w:rsidP="0098430F">
      <w:pPr>
        <w:pStyle w:val="B2"/>
        <w:rPr>
          <w:lang w:eastAsia="ko-KR"/>
        </w:rPr>
      </w:pPr>
      <w:r w:rsidRPr="00A5463E">
        <w:rPr>
          <w:lang w:val="en-GB"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FCFE895"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61A92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046B0BE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9B39F4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AF1B61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5E367A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400C163C" w14:textId="77777777" w:rsidR="0098430F" w:rsidRPr="00A5463E" w:rsidRDefault="0098430F" w:rsidP="0098430F">
      <w:pPr>
        <w:pStyle w:val="Heading5"/>
        <w:rPr>
          <w:lang w:eastAsia="ko-KR"/>
        </w:rPr>
      </w:pPr>
      <w:bookmarkStart w:id="1645" w:name="_Toc20208879"/>
      <w:bookmarkStart w:id="1646" w:name="_Toc36044990"/>
      <w:bookmarkStart w:id="1647" w:name="_Toc45216476"/>
      <w:bookmarkStart w:id="1648" w:name="_Toc99174247"/>
      <w:r w:rsidRPr="00A5463E">
        <w:lastRenderedPageBreak/>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45"/>
      <w:bookmarkEnd w:id="1646"/>
      <w:bookmarkEnd w:id="1647"/>
      <w:bookmarkEnd w:id="1648"/>
    </w:p>
    <w:p w14:paraId="2ABDC7DA"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DA8B7A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5C9B84F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5491A79"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708981E0" w14:textId="77777777" w:rsidR="0098430F" w:rsidRPr="00A5463E" w:rsidRDefault="0098430F" w:rsidP="0098430F">
      <w:pPr>
        <w:pStyle w:val="Heading4"/>
      </w:pPr>
      <w:bookmarkStart w:id="1649" w:name="_Toc20208880"/>
      <w:bookmarkStart w:id="1650" w:name="_Toc36044991"/>
      <w:bookmarkStart w:id="1651" w:name="_Toc45216477"/>
      <w:bookmarkStart w:id="1652" w:name="_Toc99174248"/>
      <w:r w:rsidRPr="00A5463E">
        <w:rPr>
          <w:lang w:eastAsia="ko-KR"/>
        </w:rPr>
        <w:t>7</w:t>
      </w:r>
      <w:r w:rsidRPr="00A5463E">
        <w:t>.2.</w:t>
      </w:r>
      <w:r w:rsidRPr="00A5463E">
        <w:rPr>
          <w:lang w:eastAsia="ko-KR"/>
        </w:rPr>
        <w:t>3</w:t>
      </w:r>
      <w:r w:rsidRPr="00A5463E">
        <w:t>.9</w:t>
      </w:r>
      <w:r w:rsidRPr="00A5463E">
        <w:tab/>
        <w:t>In any state</w:t>
      </w:r>
      <w:bookmarkEnd w:id="1649"/>
      <w:bookmarkEnd w:id="1650"/>
      <w:bookmarkEnd w:id="1651"/>
      <w:bookmarkEnd w:id="1652"/>
    </w:p>
    <w:p w14:paraId="66485A1F" w14:textId="77777777" w:rsidR="0098430F" w:rsidRPr="00A5463E" w:rsidRDefault="0098430F" w:rsidP="0098430F">
      <w:pPr>
        <w:pStyle w:val="Heading5"/>
      </w:pPr>
      <w:bookmarkStart w:id="1653" w:name="_Toc20208881"/>
      <w:bookmarkStart w:id="1654" w:name="_Toc36044992"/>
      <w:bookmarkStart w:id="1655" w:name="_Toc45216478"/>
      <w:bookmarkStart w:id="1656" w:name="_Toc99174249"/>
      <w:r w:rsidRPr="00A5463E">
        <w:rPr>
          <w:lang w:eastAsia="ko-KR"/>
        </w:rPr>
        <w:t>7</w:t>
      </w:r>
      <w:r w:rsidRPr="00A5463E">
        <w:t>.2.</w:t>
      </w:r>
      <w:r w:rsidRPr="00A5463E">
        <w:rPr>
          <w:lang w:eastAsia="ko-KR"/>
        </w:rPr>
        <w:t>3</w:t>
      </w:r>
      <w:r w:rsidRPr="00A5463E">
        <w:t>.9.1</w:t>
      </w:r>
      <w:r w:rsidRPr="00A5463E">
        <w:tab/>
        <w:t>General</w:t>
      </w:r>
      <w:bookmarkEnd w:id="1653"/>
      <w:bookmarkEnd w:id="1654"/>
      <w:bookmarkEnd w:id="1655"/>
      <w:bookmarkEnd w:id="1656"/>
    </w:p>
    <w:p w14:paraId="00B638E6" w14:textId="1A59A764" w:rsidR="0098430F" w:rsidRPr="00A5463E" w:rsidRDefault="0098430F" w:rsidP="0098430F">
      <w:r w:rsidRPr="00A5463E">
        <w:t xml:space="preserve">This </w:t>
      </w:r>
      <w:r w:rsidR="00BA1F7C">
        <w:t>clause</w:t>
      </w:r>
      <w:r w:rsidRPr="00A5463E">
        <w:t xml:space="preserve"> describes the actions to be taken in all states defined for the basic state diagram with the exception of the 'Start-stop' state.</w:t>
      </w:r>
    </w:p>
    <w:p w14:paraId="69B176AA" w14:textId="77777777" w:rsidR="0098430F" w:rsidRPr="00A5463E" w:rsidRDefault="0098430F" w:rsidP="0098430F">
      <w:pPr>
        <w:pStyle w:val="Heading5"/>
      </w:pPr>
      <w:bookmarkStart w:id="1657" w:name="_Toc20208882"/>
      <w:bookmarkStart w:id="1658" w:name="_Toc36044993"/>
      <w:bookmarkStart w:id="1659" w:name="_Toc45216479"/>
      <w:bookmarkStart w:id="1660" w:name="_Toc99174250"/>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57"/>
      <w:bookmarkEnd w:id="1658"/>
      <w:bookmarkEnd w:id="1659"/>
      <w:bookmarkEnd w:id="1660"/>
    </w:p>
    <w:p w14:paraId="582250EB"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78721A9"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56232583" w14:textId="77777777" w:rsidR="0098430F" w:rsidRPr="00A5463E" w:rsidRDefault="0098430F" w:rsidP="0098430F">
      <w:pPr>
        <w:pStyle w:val="B1"/>
      </w:pPr>
      <w:r w:rsidRPr="00A5463E">
        <w:t>2.</w:t>
      </w:r>
      <w:r w:rsidRPr="00A5463E">
        <w:tab/>
        <w:t>shall request the MCVideo client to stop sending and receiving RTP media packets;</w:t>
      </w:r>
    </w:p>
    <w:p w14:paraId="1D62F99E"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790EF2DE"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D8831FF"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CF2ED82" w14:textId="77777777" w:rsidR="00123B56" w:rsidRPr="00A5463E" w:rsidRDefault="00123B56" w:rsidP="00123B56"/>
    <w:p w14:paraId="0E8E8752" w14:textId="77777777" w:rsidR="00123B56" w:rsidRPr="00A5463E" w:rsidRDefault="00123B56" w:rsidP="00123B56">
      <w:pPr>
        <w:pStyle w:val="Heading1"/>
      </w:pPr>
      <w:bookmarkStart w:id="1661" w:name="_Toc20208883"/>
      <w:bookmarkStart w:id="1662" w:name="_Toc36044994"/>
      <w:bookmarkStart w:id="1663" w:name="_Toc45216480"/>
      <w:bookmarkStart w:id="1664" w:name="_Toc99174251"/>
      <w:r w:rsidRPr="00A5463E">
        <w:t>8</w:t>
      </w:r>
      <w:r w:rsidRPr="00A5463E">
        <w:tab/>
        <w:t>Communication release media plane procedures</w:t>
      </w:r>
      <w:bookmarkEnd w:id="1661"/>
      <w:bookmarkEnd w:id="1662"/>
      <w:bookmarkEnd w:id="1663"/>
      <w:bookmarkEnd w:id="1664"/>
    </w:p>
    <w:p w14:paraId="0CEA0845" w14:textId="77777777" w:rsidR="00123B56" w:rsidRPr="00A5463E" w:rsidRDefault="00123B56" w:rsidP="00123B56"/>
    <w:p w14:paraId="094BEA61" w14:textId="77777777" w:rsidR="00123B56" w:rsidRPr="00A5463E" w:rsidRDefault="00123B56" w:rsidP="00123B56">
      <w:pPr>
        <w:pStyle w:val="Heading1"/>
      </w:pPr>
      <w:bookmarkStart w:id="1665" w:name="_Toc20208884"/>
      <w:bookmarkStart w:id="1666" w:name="_Toc36044995"/>
      <w:bookmarkStart w:id="1667" w:name="_Toc45216481"/>
      <w:bookmarkStart w:id="1668" w:name="_Toc99174252"/>
      <w:r w:rsidRPr="00A5463E">
        <w:t>9</w:t>
      </w:r>
      <w:r w:rsidRPr="00A5463E">
        <w:tab/>
        <w:t>Coding</w:t>
      </w:r>
      <w:bookmarkEnd w:id="1665"/>
      <w:bookmarkEnd w:id="1666"/>
      <w:bookmarkEnd w:id="1667"/>
      <w:bookmarkEnd w:id="1668"/>
    </w:p>
    <w:p w14:paraId="406B3E44" w14:textId="77777777" w:rsidR="00A5463E" w:rsidRPr="00A5463E" w:rsidRDefault="00A5463E" w:rsidP="00A5463E">
      <w:pPr>
        <w:pStyle w:val="Heading2"/>
      </w:pPr>
      <w:bookmarkStart w:id="1669" w:name="_Toc20208885"/>
      <w:bookmarkStart w:id="1670" w:name="_Toc36044996"/>
      <w:bookmarkStart w:id="1671" w:name="_Toc45216482"/>
      <w:bookmarkStart w:id="1672" w:name="_Toc99174253"/>
      <w:r w:rsidRPr="00A5463E">
        <w:t>9.1</w:t>
      </w:r>
      <w:r w:rsidRPr="00A5463E">
        <w:tab/>
        <w:t>Introduction</w:t>
      </w:r>
      <w:bookmarkEnd w:id="1669"/>
      <w:bookmarkEnd w:id="1670"/>
      <w:bookmarkEnd w:id="1671"/>
      <w:bookmarkEnd w:id="1672"/>
    </w:p>
    <w:p w14:paraId="6D4084ED" w14:textId="77777777" w:rsidR="00A5463E" w:rsidRPr="00A5463E" w:rsidRDefault="00A5463E" w:rsidP="00A5463E">
      <w:pPr>
        <w:pStyle w:val="Heading3"/>
      </w:pPr>
      <w:bookmarkStart w:id="1673" w:name="_Toc20208886"/>
      <w:bookmarkStart w:id="1674" w:name="_Toc36044997"/>
      <w:bookmarkStart w:id="1675" w:name="_Toc45216483"/>
      <w:bookmarkStart w:id="1676" w:name="_Toc99174254"/>
      <w:r w:rsidRPr="00A5463E">
        <w:t>9.1.1</w:t>
      </w:r>
      <w:r w:rsidRPr="00A5463E">
        <w:tab/>
        <w:t>General</w:t>
      </w:r>
      <w:bookmarkEnd w:id="1673"/>
      <w:bookmarkEnd w:id="1674"/>
      <w:bookmarkEnd w:id="1675"/>
      <w:bookmarkEnd w:id="1676"/>
    </w:p>
    <w:p w14:paraId="5F386A36"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24F8C09"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10BBF6C3" w14:textId="0B227428" w:rsidR="00A5463E" w:rsidRPr="00A5463E" w:rsidRDefault="00A5463E" w:rsidP="00A5463E">
      <w:r w:rsidRPr="00A5463E">
        <w:t xml:space="preserve">The three first 32-bit words in any of the media plane control protocols defined in the present document are structured commonly as described in </w:t>
      </w:r>
      <w:r w:rsidR="00BA1F7C">
        <w:t>clause</w:t>
      </w:r>
      <w:r w:rsidRPr="00A5463E">
        <w:t> 9.1.2.</w:t>
      </w:r>
    </w:p>
    <w:p w14:paraId="15F640E1" w14:textId="77777777" w:rsidR="00A5463E" w:rsidRPr="00A5463E" w:rsidRDefault="00A5463E" w:rsidP="00A5463E">
      <w:r w:rsidRPr="00A5463E">
        <w:lastRenderedPageBreak/>
        <w:t>Outside tables, binary values are expressed with a decimal value with single quotation marks e.g. 00000000 is '0', 00000001 is '1', 00000010 is '2' and so on.</w:t>
      </w:r>
    </w:p>
    <w:p w14:paraId="2323A765" w14:textId="77777777" w:rsidR="00A5463E" w:rsidRPr="00A5463E" w:rsidRDefault="00A5463E" w:rsidP="00A5463E">
      <w:pPr>
        <w:pStyle w:val="Heading3"/>
      </w:pPr>
      <w:bookmarkStart w:id="1677" w:name="_Toc20208887"/>
      <w:bookmarkStart w:id="1678" w:name="_Toc36044998"/>
      <w:bookmarkStart w:id="1679" w:name="_Toc45216484"/>
      <w:bookmarkStart w:id="1680" w:name="_Toc99174255"/>
      <w:r w:rsidRPr="00A5463E">
        <w:t>9.1.2</w:t>
      </w:r>
      <w:r w:rsidRPr="00A5463E">
        <w:tab/>
        <w:t>RTCP: APP message format</w:t>
      </w:r>
      <w:bookmarkEnd w:id="1677"/>
      <w:bookmarkEnd w:id="1678"/>
      <w:bookmarkEnd w:id="1679"/>
      <w:bookmarkEnd w:id="1680"/>
    </w:p>
    <w:p w14:paraId="29D99540" w14:textId="77777777" w:rsidR="00A5463E" w:rsidRPr="00A5463E" w:rsidRDefault="00A5463E" w:rsidP="00A5463E">
      <w:r w:rsidRPr="00A5463E">
        <w:t>The definition of the fields in the RTCP APP packet is found in IETF RFC 3550 </w:t>
      </w:r>
      <w:r>
        <w:t>[3]</w:t>
      </w:r>
      <w:r w:rsidRPr="00A5463E">
        <w:t>.</w:t>
      </w:r>
    </w:p>
    <w:p w14:paraId="1B3F7DA3" w14:textId="77777777" w:rsidR="00A5463E" w:rsidRPr="00A5463E" w:rsidRDefault="00A5463E" w:rsidP="00A5463E">
      <w:r w:rsidRPr="00A5463E">
        <w:t>Table 9.1.2-1 shows the RTCP APP packet format.</w:t>
      </w:r>
    </w:p>
    <w:p w14:paraId="6DC39155" w14:textId="77777777" w:rsidR="00A5463E" w:rsidRPr="00A5463E" w:rsidRDefault="00A5463E" w:rsidP="00A5463E">
      <w:pPr>
        <w:pStyle w:val="TH"/>
      </w:pPr>
      <w:r w:rsidRPr="00A5463E">
        <w:t>Table 9.1.2-1: RTCP: APP message format</w:t>
      </w:r>
    </w:p>
    <w:p w14:paraId="02AB4FC9" w14:textId="77777777" w:rsidR="00A5463E" w:rsidRPr="00A5463E" w:rsidRDefault="00A5463E" w:rsidP="00A5463E">
      <w:pPr>
        <w:pStyle w:val="PL"/>
        <w:keepNext/>
        <w:keepLines/>
        <w:jc w:val="center"/>
        <w:rPr>
          <w:noProof w:val="0"/>
        </w:rPr>
      </w:pPr>
      <w:bookmarkStart w:id="1681" w:name="_MCCTEMPBM_CRPT38000023___4"/>
      <w:r w:rsidRPr="00A5463E">
        <w:rPr>
          <w:noProof w:val="0"/>
        </w:rPr>
        <w:t>0                   1                   2                   3  </w:t>
      </w:r>
    </w:p>
    <w:p w14:paraId="012086B3"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7DC28BE" w14:textId="77777777" w:rsidR="00A5463E" w:rsidRPr="00A5463E" w:rsidRDefault="00A5463E" w:rsidP="00A5463E">
      <w:pPr>
        <w:pStyle w:val="PL"/>
        <w:keepNext/>
        <w:keepLines/>
        <w:jc w:val="center"/>
        <w:rPr>
          <w:noProof w:val="0"/>
        </w:rPr>
      </w:pPr>
      <w:r w:rsidRPr="00A5463E">
        <w:rPr>
          <w:noProof w:val="0"/>
        </w:rPr>
        <w:t>+-+-+-+-+-+-+-+-+-+-+-+-+-+-+-+-+-+-+-+-+-+-+-+-+-+-+-+-+-+-+-+-+</w:t>
      </w:r>
    </w:p>
    <w:p w14:paraId="3413D5D6" w14:textId="77777777" w:rsidR="00A5463E" w:rsidRPr="00A5463E" w:rsidRDefault="00A5463E" w:rsidP="00A5463E">
      <w:pPr>
        <w:pStyle w:val="PL"/>
        <w:keepNext/>
        <w:keepLines/>
        <w:jc w:val="center"/>
        <w:rPr>
          <w:noProof w:val="0"/>
        </w:rPr>
      </w:pPr>
      <w:r w:rsidRPr="00A5463E">
        <w:rPr>
          <w:noProof w:val="0"/>
        </w:rPr>
        <w:t>|V=2|P| Subtype |   PT=APP=204  |            length             |</w:t>
      </w:r>
    </w:p>
    <w:p w14:paraId="77FF5126" w14:textId="77777777" w:rsidR="00A5463E" w:rsidRPr="00A5463E" w:rsidRDefault="00A5463E" w:rsidP="00A5463E">
      <w:pPr>
        <w:pStyle w:val="PL"/>
        <w:keepNext/>
        <w:keepLines/>
        <w:jc w:val="center"/>
        <w:rPr>
          <w:noProof w:val="0"/>
        </w:rPr>
      </w:pPr>
      <w:r w:rsidRPr="00A5463E">
        <w:rPr>
          <w:noProof w:val="0"/>
        </w:rPr>
        <w:t>+-+-+-+-+-+-+-+-+-+-+-+-+-+-+-+-+-+-+-+-+-+-+-+-+-+-+-+-+-+-+-+-+</w:t>
      </w:r>
    </w:p>
    <w:p w14:paraId="18D919EA" w14:textId="77777777" w:rsidR="00A5463E" w:rsidRPr="00A5463E" w:rsidRDefault="00A5463E" w:rsidP="00A5463E">
      <w:pPr>
        <w:pStyle w:val="PL"/>
        <w:keepNext/>
        <w:keepLines/>
        <w:jc w:val="center"/>
        <w:rPr>
          <w:noProof w:val="0"/>
        </w:rPr>
      </w:pPr>
      <w:r w:rsidRPr="00A5463E">
        <w:rPr>
          <w:noProof w:val="0"/>
        </w:rPr>
        <w:t>|                           SSRC                                |</w:t>
      </w:r>
    </w:p>
    <w:p w14:paraId="5BC3EA44" w14:textId="77777777" w:rsidR="00A5463E" w:rsidRPr="00A5463E" w:rsidRDefault="00A5463E" w:rsidP="00A5463E">
      <w:pPr>
        <w:pStyle w:val="PL"/>
        <w:keepNext/>
        <w:keepLines/>
        <w:jc w:val="center"/>
        <w:rPr>
          <w:noProof w:val="0"/>
        </w:rPr>
      </w:pPr>
      <w:r w:rsidRPr="00A5463E">
        <w:rPr>
          <w:noProof w:val="0"/>
        </w:rPr>
        <w:t>+-+-+-+-+-+-+-+-+-+-+-+-+-+-+-+-+-+-+-+-+-+-+-+-+-+-+-+-+-+-+-+-+</w:t>
      </w:r>
    </w:p>
    <w:p w14:paraId="05FF1EC1" w14:textId="77777777" w:rsidR="00A5463E" w:rsidRPr="00A5463E" w:rsidRDefault="00A5463E" w:rsidP="00A5463E">
      <w:pPr>
        <w:pStyle w:val="PL"/>
        <w:keepNext/>
        <w:keepLines/>
        <w:jc w:val="center"/>
        <w:rPr>
          <w:noProof w:val="0"/>
        </w:rPr>
      </w:pPr>
      <w:r w:rsidRPr="00A5463E">
        <w:rPr>
          <w:noProof w:val="0"/>
        </w:rPr>
        <w:t>|                          name (ASCII)                         |</w:t>
      </w:r>
    </w:p>
    <w:p w14:paraId="274B82BE" w14:textId="77777777" w:rsidR="00A5463E" w:rsidRPr="00A5463E" w:rsidRDefault="00A5463E" w:rsidP="00A5463E">
      <w:pPr>
        <w:pStyle w:val="PL"/>
        <w:keepNext/>
        <w:keepLines/>
        <w:jc w:val="center"/>
        <w:rPr>
          <w:noProof w:val="0"/>
        </w:rPr>
      </w:pPr>
      <w:r w:rsidRPr="00A5463E">
        <w:rPr>
          <w:noProof w:val="0"/>
        </w:rPr>
        <w:t>+-+-+-+-+-+-+-+-+-+-+-+-+-+-+-+-+-+-+-+-+-+-+-+-+-+-+-+-+-+-+-+-+</w:t>
      </w:r>
    </w:p>
    <w:p w14:paraId="16E38872" w14:textId="77777777" w:rsidR="00A5463E" w:rsidRPr="00A5463E" w:rsidRDefault="00A5463E" w:rsidP="00A5463E">
      <w:pPr>
        <w:pStyle w:val="PL"/>
        <w:keepNext/>
        <w:keepLines/>
        <w:jc w:val="center"/>
        <w:rPr>
          <w:noProof w:val="0"/>
        </w:rPr>
      </w:pPr>
      <w:r w:rsidRPr="00A5463E">
        <w:rPr>
          <w:noProof w:val="0"/>
        </w:rPr>
        <w:t>|                 application-dependent data                    |</w:t>
      </w:r>
    </w:p>
    <w:p w14:paraId="31F63397" w14:textId="77777777" w:rsidR="00A5463E" w:rsidRPr="00A5463E" w:rsidRDefault="00A5463E" w:rsidP="00A5463E">
      <w:pPr>
        <w:pStyle w:val="PL"/>
        <w:keepNext/>
        <w:keepLines/>
        <w:jc w:val="center"/>
        <w:rPr>
          <w:noProof w:val="0"/>
        </w:rPr>
      </w:pPr>
      <w:r w:rsidRPr="00A5463E">
        <w:rPr>
          <w:noProof w:val="0"/>
        </w:rPr>
        <w:t>+-+-+-+-+-+-+-+-+-+-+-+-+-+-+-+-+-+-+-+-+-+-+-+-+-+-+-+-+-+-+-+-+</w:t>
      </w:r>
    </w:p>
    <w:p w14:paraId="4D25E7D8" w14:textId="77777777" w:rsidR="00A5463E" w:rsidRPr="00A5463E" w:rsidRDefault="00A5463E" w:rsidP="00A5463E">
      <w:pPr>
        <w:pStyle w:val="PL"/>
        <w:keepNext/>
        <w:keepLines/>
        <w:jc w:val="center"/>
        <w:rPr>
          <w:noProof w:val="0"/>
        </w:rPr>
      </w:pPr>
      <w:r w:rsidRPr="00A5463E">
        <w:rPr>
          <w:noProof w:val="0"/>
        </w:rPr>
        <w:t>|                    Secure RTCP message part                   |</w:t>
      </w:r>
    </w:p>
    <w:p w14:paraId="423C27F4" w14:textId="77777777" w:rsidR="00A5463E" w:rsidRPr="00A5463E" w:rsidRDefault="00A5463E" w:rsidP="00A5463E">
      <w:pPr>
        <w:pStyle w:val="PL"/>
        <w:keepNext/>
        <w:keepLines/>
        <w:jc w:val="center"/>
        <w:rPr>
          <w:noProof w:val="0"/>
        </w:rPr>
      </w:pPr>
      <w:r w:rsidRPr="00A5463E">
        <w:rPr>
          <w:noProof w:val="0"/>
        </w:rPr>
        <w:t>+-+-+-+-+-+-+-+-+-+-+-+-+-+-+-+-+-+-+-+-+-+-+-+-+-+-+-+-+-+-+-+-+</w:t>
      </w:r>
    </w:p>
    <w:bookmarkEnd w:id="1681"/>
    <w:p w14:paraId="18D5975B" w14:textId="77777777" w:rsidR="00A5463E" w:rsidRPr="00A5463E" w:rsidRDefault="00A5463E" w:rsidP="00A5463E"/>
    <w:p w14:paraId="551C3E1F" w14:textId="77777777" w:rsidR="00A5463E" w:rsidRPr="00A5463E" w:rsidRDefault="00A5463E" w:rsidP="00A5463E">
      <w:pPr>
        <w:rPr>
          <w:b/>
          <w:u w:val="single"/>
        </w:rPr>
      </w:pPr>
      <w:r w:rsidRPr="00A5463E">
        <w:rPr>
          <w:b/>
          <w:u w:val="single"/>
        </w:rPr>
        <w:t>P</w:t>
      </w:r>
    </w:p>
    <w:p w14:paraId="378810B7" w14:textId="77777777" w:rsidR="00A5463E" w:rsidRPr="00A5463E" w:rsidRDefault="00A5463E" w:rsidP="00A5463E">
      <w:r w:rsidRPr="00A5463E">
        <w:t>The padding bit P is set to '0'.</w:t>
      </w:r>
    </w:p>
    <w:p w14:paraId="79F61412" w14:textId="77777777" w:rsidR="00A5463E" w:rsidRPr="00A5463E" w:rsidRDefault="00A5463E" w:rsidP="00A5463E">
      <w:pPr>
        <w:rPr>
          <w:b/>
          <w:u w:val="single"/>
        </w:rPr>
      </w:pPr>
      <w:r w:rsidRPr="00A5463E">
        <w:rPr>
          <w:b/>
          <w:u w:val="single"/>
        </w:rPr>
        <w:t>Subtype:</w:t>
      </w:r>
    </w:p>
    <w:p w14:paraId="706CDD57"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1B74348A"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54105531"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11A12872" w14:textId="77777777"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 and</w:t>
      </w:r>
    </w:p>
    <w:p w14:paraId="6E99699D" w14:textId="77777777" w:rsidR="00D03A83" w:rsidRDefault="00D33CAD" w:rsidP="00D03A83">
      <w:pPr>
        <w:pStyle w:val="B1"/>
      </w:pPr>
      <w:r>
        <w:t>-</w:t>
      </w:r>
      <w:r>
        <w:tab/>
        <w:t xml:space="preserve">Name field= "MCV3" (i.e. MBMS subchannel control): Table </w:t>
      </w:r>
      <w:r w:rsidR="00D84A68">
        <w:t>9.3</w:t>
      </w:r>
      <w:r w:rsidR="00D84A68" w:rsidRPr="001A3C73">
        <w:t>.2-1</w:t>
      </w:r>
    </w:p>
    <w:p w14:paraId="0E75A1D3" w14:textId="77777777" w:rsidR="00A5463E" w:rsidRPr="00A5463E" w:rsidRDefault="00D03A83" w:rsidP="00D03A83">
      <w:pPr>
        <w:pStyle w:val="B1"/>
      </w:pPr>
      <w:r>
        <w:t>-</w:t>
      </w:r>
      <w:r>
        <w:tab/>
        <w:t>Name field= "MCV4" (i.e. Notification control):</w:t>
      </w:r>
      <w:r>
        <w:tab/>
        <w:t>Table 9.4</w:t>
      </w:r>
      <w:r w:rsidRPr="000B4518">
        <w:t>.2-1</w:t>
      </w:r>
      <w:r w:rsidR="00D33CAD">
        <w:t>.</w:t>
      </w:r>
    </w:p>
    <w:p w14:paraId="51CDE3CF" w14:textId="77777777" w:rsidR="00A5463E" w:rsidRPr="00A5463E" w:rsidRDefault="00A5463E" w:rsidP="00A5463E">
      <w:pPr>
        <w:rPr>
          <w:b/>
          <w:u w:val="single"/>
        </w:rPr>
      </w:pPr>
      <w:r w:rsidRPr="00A5463E">
        <w:rPr>
          <w:b/>
          <w:u w:val="single"/>
        </w:rPr>
        <w:t>Length</w:t>
      </w:r>
    </w:p>
    <w:p w14:paraId="62A952F7" w14:textId="77777777" w:rsidR="00A5463E" w:rsidRPr="00A5463E" w:rsidRDefault="00A5463E" w:rsidP="00A5463E">
      <w:r w:rsidRPr="00A5463E">
        <w:t>The length field in the RTCP header is the length of the packet in 32-bit words, not counting the first 32-bit word in which the length field resides.</w:t>
      </w:r>
    </w:p>
    <w:p w14:paraId="14E0B49C"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B7D8736" w14:textId="77777777" w:rsidR="00A5463E" w:rsidRPr="00A5463E" w:rsidRDefault="00A5463E" w:rsidP="00A5463E">
      <w:pPr>
        <w:rPr>
          <w:b/>
          <w:u w:val="single"/>
        </w:rPr>
      </w:pPr>
      <w:r w:rsidRPr="00A5463E">
        <w:rPr>
          <w:b/>
          <w:u w:val="single"/>
        </w:rPr>
        <w:t>SSRC</w:t>
      </w:r>
    </w:p>
    <w:p w14:paraId="69B8E17B" w14:textId="77777777" w:rsidR="00A5463E" w:rsidRPr="00A5463E" w:rsidRDefault="00A5463E" w:rsidP="00A5463E">
      <w:r w:rsidRPr="00A5463E">
        <w:t>The content of this field is described for each transmission control message separately.</w:t>
      </w:r>
    </w:p>
    <w:p w14:paraId="74AF14BB" w14:textId="77777777" w:rsidR="00A5463E" w:rsidRPr="00A5463E" w:rsidRDefault="00A5463E" w:rsidP="00A5463E">
      <w:pPr>
        <w:rPr>
          <w:b/>
          <w:u w:val="single"/>
        </w:rPr>
      </w:pPr>
      <w:r w:rsidRPr="00A5463E">
        <w:rPr>
          <w:b/>
          <w:u w:val="single"/>
        </w:rPr>
        <w:t>Name</w:t>
      </w:r>
    </w:p>
    <w:p w14:paraId="7BBB3D18"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923C8F7" w14:textId="77777777" w:rsidR="00A5463E" w:rsidRPr="00A5463E" w:rsidRDefault="00A5463E" w:rsidP="00A5463E">
      <w:r w:rsidRPr="00A5463E">
        <w:t>The present document specified the use of the following names:</w:t>
      </w:r>
    </w:p>
    <w:p w14:paraId="4CE18053" w14:textId="77777777" w:rsidR="00A5463E" w:rsidRPr="00A5463E" w:rsidRDefault="00A5463E" w:rsidP="00A5463E">
      <w:pPr>
        <w:pStyle w:val="B1"/>
      </w:pPr>
      <w:r w:rsidRPr="00A5463E">
        <w:lastRenderedPageBreak/>
        <w:t>1.</w:t>
      </w:r>
      <w:r w:rsidRPr="00A5463E">
        <w:tab/>
        <w:t>For the transmission control protocol messages sent by the client to the server specified in the present document the ASCII name string is: MCV0;</w:t>
      </w:r>
    </w:p>
    <w:p w14:paraId="0204CCC5"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0D30422A"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0F66F944"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7C754C0E" w14:textId="77777777" w:rsidR="00A5463E" w:rsidRPr="00A5463E" w:rsidRDefault="00A5463E" w:rsidP="00A5463E">
      <w:pPr>
        <w:rPr>
          <w:b/>
          <w:u w:val="single"/>
        </w:rPr>
      </w:pPr>
      <w:r w:rsidRPr="00A5463E">
        <w:rPr>
          <w:b/>
          <w:u w:val="single"/>
        </w:rPr>
        <w:t>Application-dependent data</w:t>
      </w:r>
    </w:p>
    <w:p w14:paraId="3AF3A60A" w14:textId="71569800"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w:t>
      </w:r>
      <w:r w:rsidR="00BA1F7C">
        <w:t>clause</w:t>
      </w:r>
      <w:r w:rsidRPr="00A5463E">
        <w:t xml:space="preserve"> 9.1.3. </w:t>
      </w:r>
    </w:p>
    <w:p w14:paraId="3035B3E9" w14:textId="77777777" w:rsidR="00A5463E" w:rsidRPr="00A5463E" w:rsidRDefault="00A5463E" w:rsidP="00A5463E">
      <w:r w:rsidRPr="00A5463E">
        <w:t>This part is encrypted if SRTCP is used.</w:t>
      </w:r>
    </w:p>
    <w:p w14:paraId="1743C92A" w14:textId="77777777" w:rsidR="00A5463E" w:rsidRPr="00A5463E" w:rsidRDefault="00A5463E" w:rsidP="00A5463E">
      <w:pPr>
        <w:rPr>
          <w:b/>
          <w:u w:val="single"/>
        </w:rPr>
      </w:pPr>
      <w:r w:rsidRPr="00A5463E">
        <w:rPr>
          <w:b/>
          <w:u w:val="single"/>
        </w:rPr>
        <w:t>Secure RTCP message part</w:t>
      </w:r>
    </w:p>
    <w:p w14:paraId="1E8909BB" w14:textId="77777777" w:rsidR="00A5463E" w:rsidRPr="00A5463E" w:rsidRDefault="00A5463E" w:rsidP="00A5463E">
      <w:r w:rsidRPr="00A5463E">
        <w:t>The content of the secure RTCP message part is in specified in clause x and in IETF RFC 3711 </w:t>
      </w:r>
      <w:r>
        <w:t>[4]</w:t>
      </w:r>
      <w:r w:rsidRPr="00A5463E">
        <w:t>.</w:t>
      </w:r>
    </w:p>
    <w:p w14:paraId="0A470AA0" w14:textId="77777777" w:rsidR="00A5463E" w:rsidRPr="00A5463E" w:rsidRDefault="00A5463E" w:rsidP="00A5463E">
      <w:pPr>
        <w:pStyle w:val="Heading3"/>
      </w:pPr>
      <w:bookmarkStart w:id="1682" w:name="_Toc20208888"/>
      <w:bookmarkStart w:id="1683" w:name="_Toc36044999"/>
      <w:bookmarkStart w:id="1684" w:name="_Toc45216485"/>
      <w:bookmarkStart w:id="1685" w:name="_Toc99174256"/>
      <w:r w:rsidRPr="00A5463E">
        <w:t>9.1.3</w:t>
      </w:r>
      <w:r w:rsidRPr="00A5463E">
        <w:tab/>
        <w:t>Application specific data field</w:t>
      </w:r>
      <w:bookmarkEnd w:id="1682"/>
      <w:bookmarkEnd w:id="1683"/>
      <w:bookmarkEnd w:id="1684"/>
      <w:bookmarkEnd w:id="1685"/>
    </w:p>
    <w:p w14:paraId="626F5EBC" w14:textId="77777777" w:rsidR="00A5463E" w:rsidRPr="00A5463E" w:rsidRDefault="00A5463E" w:rsidP="00A5463E">
      <w:r w:rsidRPr="00A5463E">
        <w:t>.Each application specific data field is composed of:</w:t>
      </w:r>
    </w:p>
    <w:p w14:paraId="65923E7E" w14:textId="77777777" w:rsidR="00A5463E" w:rsidRPr="00A5463E" w:rsidRDefault="00A5463E" w:rsidP="00A5463E">
      <w:pPr>
        <w:pStyle w:val="B1"/>
      </w:pPr>
      <w:r w:rsidRPr="00A5463E">
        <w:t>1.</w:t>
      </w:r>
      <w:r w:rsidRPr="00A5463E">
        <w:tab/>
        <w:t>a field ID which is one octet long;</w:t>
      </w:r>
    </w:p>
    <w:p w14:paraId="36744CB4" w14:textId="77777777" w:rsidR="00A5463E" w:rsidRPr="00A5463E" w:rsidRDefault="00A5463E" w:rsidP="00A5463E">
      <w:pPr>
        <w:pStyle w:val="B1"/>
      </w:pPr>
      <w:r w:rsidRPr="00A5463E">
        <w:t>2.</w:t>
      </w:r>
      <w:r w:rsidRPr="00A5463E">
        <w:tab/>
        <w:t>a length value which is:</w:t>
      </w:r>
    </w:p>
    <w:p w14:paraId="26AF6292" w14:textId="77777777" w:rsidR="00A5463E" w:rsidRPr="00A5463E" w:rsidRDefault="00A5463E" w:rsidP="00A5463E">
      <w:pPr>
        <w:pStyle w:val="B2"/>
      </w:pPr>
      <w:r w:rsidRPr="00A5463E">
        <w:t>-</w:t>
      </w:r>
      <w:r w:rsidRPr="00A5463E">
        <w:tab/>
        <w:t>one octet long, if the field ID is less than 192; and</w:t>
      </w:r>
    </w:p>
    <w:p w14:paraId="316531F6" w14:textId="77777777" w:rsidR="00A5463E" w:rsidRPr="00A5463E" w:rsidRDefault="00A5463E" w:rsidP="00A5463E">
      <w:pPr>
        <w:pStyle w:val="B2"/>
      </w:pPr>
      <w:r w:rsidRPr="00A5463E">
        <w:t>-</w:t>
      </w:r>
      <w:r w:rsidRPr="00A5463E">
        <w:tab/>
        <w:t>two octets long, if the field ID is equal to or greater than 192;</w:t>
      </w:r>
    </w:p>
    <w:p w14:paraId="123A89A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6AC08D7C"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7800AD81" w14:textId="77777777" w:rsidR="00A5463E" w:rsidRPr="00A5463E" w:rsidRDefault="00A5463E" w:rsidP="00A5463E">
      <w:r w:rsidRPr="00A5463E">
        <w:t>An application specific data field has always a multiple of 4 octets.</w:t>
      </w:r>
    </w:p>
    <w:p w14:paraId="4D0D1770"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5463E" w:rsidRDefault="00A5463E" w:rsidP="00A5463E">
      <w:pPr>
        <w:pStyle w:val="TH"/>
      </w:pPr>
      <w:r w:rsidRPr="00A5463E">
        <w:t>Table 9.1.3.-1: Application specific data field structure when the field ID is less than 192</w:t>
      </w:r>
    </w:p>
    <w:p w14:paraId="2CD13A1D" w14:textId="77777777" w:rsidR="00A5463E" w:rsidRPr="00A5463E" w:rsidRDefault="00A5463E" w:rsidP="00A5463E">
      <w:pPr>
        <w:pStyle w:val="PL"/>
        <w:keepNext/>
        <w:keepLines/>
        <w:jc w:val="center"/>
        <w:rPr>
          <w:noProof w:val="0"/>
        </w:rPr>
      </w:pPr>
      <w:bookmarkStart w:id="1686" w:name="_MCCTEMPBM_CRPT38000024___4"/>
      <w:r w:rsidRPr="00A5463E">
        <w:rPr>
          <w:noProof w:val="0"/>
        </w:rPr>
        <w:t>0                   1                   2                   3  </w:t>
      </w:r>
    </w:p>
    <w:p w14:paraId="71AF369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9CE0057" w14:textId="77777777" w:rsidR="00A5463E" w:rsidRPr="00A5463E" w:rsidRDefault="00A5463E" w:rsidP="00A5463E">
      <w:pPr>
        <w:pStyle w:val="PL"/>
        <w:keepNext/>
        <w:keepLines/>
        <w:jc w:val="center"/>
        <w:rPr>
          <w:noProof w:val="0"/>
        </w:rPr>
      </w:pPr>
      <w:r w:rsidRPr="00A5463E">
        <w:rPr>
          <w:noProof w:val="0"/>
        </w:rPr>
        <w:t>+-+-+-+-+-+-+-+-+-+-+-+-+-+-+-+-+-+-+-+-+-+-+-+-+-+-+-+-+-+-+-+-+</w:t>
      </w:r>
    </w:p>
    <w:p w14:paraId="1EF00085" w14:textId="77777777" w:rsidR="00A5463E" w:rsidRPr="00A5463E" w:rsidRDefault="00A5463E" w:rsidP="00A5463E">
      <w:pPr>
        <w:pStyle w:val="PL"/>
        <w:keepNext/>
        <w:keepLines/>
        <w:jc w:val="center"/>
      </w:pPr>
      <w:r w:rsidRPr="00A5463E">
        <w:t>|   Field ID    | Length value  |                               |</w:t>
      </w:r>
    </w:p>
    <w:p w14:paraId="7850ABE8" w14:textId="77777777" w:rsidR="00A5463E" w:rsidRPr="00A5463E" w:rsidRDefault="00A5463E" w:rsidP="00A5463E">
      <w:pPr>
        <w:pStyle w:val="PL"/>
        <w:keepNext/>
        <w:keepLines/>
        <w:jc w:val="center"/>
      </w:pPr>
      <w:r w:rsidRPr="00A5463E">
        <w:t>+-+-+-+-+-+-+-+-+-+-+-+-+-+-+-+-+                               +</w:t>
      </w:r>
    </w:p>
    <w:p w14:paraId="49DFC8F5" w14:textId="77777777" w:rsidR="00A5463E" w:rsidRPr="00A5463E" w:rsidRDefault="00A5463E" w:rsidP="00A5463E">
      <w:pPr>
        <w:pStyle w:val="PL"/>
        <w:keepNext/>
        <w:keepLines/>
        <w:jc w:val="center"/>
      </w:pPr>
      <w:r w:rsidRPr="00A5463E">
        <w:t>:                      &lt;    F i e l d  v a l u e   &gt;            :</w:t>
      </w:r>
    </w:p>
    <w:p w14:paraId="292D4B94" w14:textId="77777777" w:rsidR="00A5463E" w:rsidRPr="00A5463E" w:rsidRDefault="00A5463E" w:rsidP="00A5463E">
      <w:pPr>
        <w:pStyle w:val="PL"/>
        <w:keepNext/>
        <w:keepLines/>
        <w:jc w:val="center"/>
      </w:pPr>
      <w:r w:rsidRPr="00A5463E">
        <w:t>+-+-+-+-+-+-+-+-+-+-+-+-+-+-+-+-+-+-+-+-+-+-+-+-+-+-+-+-+-+-+-+-+</w:t>
      </w:r>
    </w:p>
    <w:bookmarkEnd w:id="1686"/>
    <w:p w14:paraId="49B927CF" w14:textId="77777777" w:rsidR="00A5463E" w:rsidRPr="00A5463E" w:rsidRDefault="00A5463E" w:rsidP="00A5463E">
      <w:pPr>
        <w:pStyle w:val="TH"/>
      </w:pPr>
    </w:p>
    <w:p w14:paraId="5F390F22" w14:textId="77777777" w:rsidR="00A5463E" w:rsidRPr="00A5463E" w:rsidRDefault="00A5463E" w:rsidP="00A5463E">
      <w:pPr>
        <w:pStyle w:val="TH"/>
      </w:pPr>
      <w:r w:rsidRPr="00A5463E">
        <w:t>Table 9.1.3.-2: Application specific data field structure when the field ID is equal to or greater than 192</w:t>
      </w:r>
    </w:p>
    <w:p w14:paraId="2B066A83" w14:textId="77777777" w:rsidR="00A5463E" w:rsidRPr="00A5463E" w:rsidRDefault="00A5463E" w:rsidP="00A5463E">
      <w:pPr>
        <w:pStyle w:val="PL"/>
        <w:keepNext/>
        <w:keepLines/>
        <w:jc w:val="center"/>
        <w:rPr>
          <w:noProof w:val="0"/>
        </w:rPr>
      </w:pPr>
      <w:bookmarkStart w:id="1687" w:name="_MCCTEMPBM_CRPT38000025___4"/>
      <w:r w:rsidRPr="00A5463E">
        <w:rPr>
          <w:noProof w:val="0"/>
        </w:rPr>
        <w:t>0                   1                   2                   3  </w:t>
      </w:r>
    </w:p>
    <w:p w14:paraId="3030F14B"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0A58B95" w14:textId="77777777" w:rsidR="00A5463E" w:rsidRPr="00A5463E" w:rsidRDefault="00A5463E" w:rsidP="00A5463E">
      <w:pPr>
        <w:pStyle w:val="PL"/>
        <w:keepNext/>
        <w:keepLines/>
        <w:jc w:val="center"/>
        <w:rPr>
          <w:noProof w:val="0"/>
        </w:rPr>
      </w:pPr>
      <w:r w:rsidRPr="00A5463E">
        <w:rPr>
          <w:noProof w:val="0"/>
        </w:rPr>
        <w:t>+-+-+-+-+-+-+-+-+-+-+-+-+-+-+-+-+-+-+-+-+-+-+-+-+-+-+-+-+-+-+-+-+</w:t>
      </w:r>
    </w:p>
    <w:p w14:paraId="49E8BBF4" w14:textId="77777777" w:rsidR="00A5463E" w:rsidRPr="00A5463E" w:rsidRDefault="00A5463E" w:rsidP="00A5463E">
      <w:pPr>
        <w:pStyle w:val="PL"/>
        <w:keepNext/>
        <w:keepLines/>
        <w:jc w:val="center"/>
      </w:pPr>
      <w:r w:rsidRPr="00A5463E">
        <w:t>|   Field ID    |       Length value            |               |</w:t>
      </w:r>
    </w:p>
    <w:p w14:paraId="007F5DE8" w14:textId="77777777" w:rsidR="00A5463E" w:rsidRPr="00A5463E" w:rsidRDefault="00A5463E" w:rsidP="00A5463E">
      <w:pPr>
        <w:pStyle w:val="PL"/>
        <w:keepNext/>
        <w:keepLines/>
        <w:jc w:val="center"/>
      </w:pPr>
      <w:r w:rsidRPr="00A5463E">
        <w:t>+-+-+-+-+-+-+-+-+-+-+-+-+-+-+-+-+</w:t>
      </w:r>
      <w:r w:rsidRPr="00A5463E">
        <w:rPr>
          <w:noProof w:val="0"/>
        </w:rPr>
        <w:t>-+-+-+-+-+-+-+-+</w:t>
      </w:r>
      <w:r w:rsidRPr="00A5463E">
        <w:t xml:space="preserve">               +</w:t>
      </w:r>
    </w:p>
    <w:p w14:paraId="31422DBA" w14:textId="77777777" w:rsidR="00A5463E" w:rsidRPr="00A5463E" w:rsidRDefault="00A5463E" w:rsidP="00A5463E">
      <w:pPr>
        <w:pStyle w:val="PL"/>
        <w:keepNext/>
        <w:keepLines/>
        <w:jc w:val="center"/>
      </w:pPr>
      <w:r w:rsidRPr="00A5463E">
        <w:t>:                      &lt;    F i e l d  v a l u e   &gt;            :</w:t>
      </w:r>
    </w:p>
    <w:p w14:paraId="52E104FF" w14:textId="77777777" w:rsidR="00A5463E" w:rsidRPr="00A5463E" w:rsidRDefault="00A5463E" w:rsidP="00A5463E">
      <w:pPr>
        <w:pStyle w:val="PL"/>
        <w:keepNext/>
        <w:keepLines/>
        <w:jc w:val="center"/>
      </w:pPr>
      <w:r w:rsidRPr="00A5463E">
        <w:t>+-+-+-+-+-+-+-+-+-+-+-+-+-+-+-+-+-+-+-+-+-+-+-+-+-+-+-+-+-+-+-+-+</w:t>
      </w:r>
    </w:p>
    <w:bookmarkEnd w:id="1687"/>
    <w:p w14:paraId="1D899A78" w14:textId="77777777" w:rsidR="00A5463E" w:rsidRPr="00A5463E" w:rsidRDefault="00A5463E" w:rsidP="00A5463E">
      <w:pPr>
        <w:rPr>
          <w:lang w:eastAsia="x-none" w:bidi="he-IL"/>
        </w:rPr>
      </w:pPr>
    </w:p>
    <w:p w14:paraId="42F7B813" w14:textId="77777777" w:rsidR="00A5463E" w:rsidRPr="00A5463E" w:rsidRDefault="00A5463E" w:rsidP="00A5463E">
      <w:pPr>
        <w:pStyle w:val="Heading3"/>
      </w:pPr>
      <w:bookmarkStart w:id="1688" w:name="_Toc20208889"/>
      <w:bookmarkStart w:id="1689" w:name="_Toc36045000"/>
      <w:bookmarkStart w:id="1690" w:name="_Toc45216486"/>
      <w:bookmarkStart w:id="1691" w:name="_Toc99174257"/>
      <w:r w:rsidRPr="00A5463E">
        <w:lastRenderedPageBreak/>
        <w:t>9.1.4</w:t>
      </w:r>
      <w:r w:rsidRPr="00A5463E">
        <w:tab/>
        <w:t>Handling of unknown messages and fields</w:t>
      </w:r>
      <w:bookmarkEnd w:id="1688"/>
      <w:bookmarkEnd w:id="1689"/>
      <w:bookmarkEnd w:id="1690"/>
      <w:bookmarkEnd w:id="1691"/>
    </w:p>
    <w:p w14:paraId="345D7982" w14:textId="77777777" w:rsidR="00A5463E" w:rsidRPr="00A5463E" w:rsidRDefault="00A5463E" w:rsidP="00A5463E">
      <w:r w:rsidRPr="00A5463E">
        <w:t>When an RTCP APP message is received, the receiver shall:</w:t>
      </w:r>
    </w:p>
    <w:p w14:paraId="010B4A72" w14:textId="77777777" w:rsidR="00A5463E" w:rsidRPr="00A5463E" w:rsidRDefault="00A5463E" w:rsidP="00A5463E">
      <w:pPr>
        <w:pStyle w:val="B1"/>
      </w:pPr>
      <w:r w:rsidRPr="00A5463E">
        <w:t>1.</w:t>
      </w:r>
      <w:r w:rsidRPr="00A5463E">
        <w:tab/>
        <w:t>ignore the whole message, if the subtype is unknown;</w:t>
      </w:r>
    </w:p>
    <w:p w14:paraId="29339F34"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3C6F52AD" w14:textId="77777777" w:rsidR="00A5463E" w:rsidRPr="00A5463E" w:rsidRDefault="00A5463E" w:rsidP="00A5463E">
      <w:pPr>
        <w:pStyle w:val="B1"/>
      </w:pPr>
      <w:r w:rsidRPr="00A5463E">
        <w:t>3.</w:t>
      </w:r>
      <w:r w:rsidRPr="00A5463E">
        <w:tab/>
        <w:t>ignore the syntactically incorrect optional fields.</w:t>
      </w:r>
    </w:p>
    <w:p w14:paraId="15C39273" w14:textId="77777777" w:rsidR="00A5463E" w:rsidRPr="00A5463E" w:rsidRDefault="00A5463E" w:rsidP="00A5463E">
      <w:pPr>
        <w:pStyle w:val="Heading2"/>
      </w:pPr>
      <w:bookmarkStart w:id="1692" w:name="_Toc20208890"/>
      <w:bookmarkStart w:id="1693" w:name="_Toc36045001"/>
      <w:bookmarkStart w:id="1694" w:name="_Toc45216487"/>
      <w:bookmarkStart w:id="1695" w:name="_Toc99174258"/>
      <w:r w:rsidRPr="00A5463E">
        <w:t>9.2</w:t>
      </w:r>
      <w:r w:rsidRPr="00A5463E">
        <w:tab/>
        <w:t>Transmission control</w:t>
      </w:r>
      <w:bookmarkEnd w:id="1692"/>
      <w:bookmarkEnd w:id="1693"/>
      <w:bookmarkEnd w:id="1694"/>
      <w:bookmarkEnd w:id="1695"/>
    </w:p>
    <w:p w14:paraId="0AD60E9C" w14:textId="77777777" w:rsidR="00A5463E" w:rsidRPr="00A5463E" w:rsidRDefault="00A5463E" w:rsidP="00A5463E">
      <w:pPr>
        <w:pStyle w:val="Heading3"/>
      </w:pPr>
      <w:bookmarkStart w:id="1696" w:name="_Toc20208891"/>
      <w:bookmarkStart w:id="1697" w:name="_Toc36045002"/>
      <w:bookmarkStart w:id="1698" w:name="_Toc45216488"/>
      <w:bookmarkStart w:id="1699" w:name="_Toc99174259"/>
      <w:r w:rsidRPr="00A5463E">
        <w:t>9.2.1</w:t>
      </w:r>
      <w:r w:rsidRPr="00A5463E">
        <w:tab/>
        <w:t>Introduction</w:t>
      </w:r>
      <w:bookmarkEnd w:id="1696"/>
      <w:bookmarkEnd w:id="1697"/>
      <w:bookmarkEnd w:id="1698"/>
      <w:bookmarkEnd w:id="1699"/>
    </w:p>
    <w:p w14:paraId="50FB3F6D" w14:textId="2C31A09C" w:rsidR="00A5463E" w:rsidRPr="00A5463E" w:rsidRDefault="00A5463E" w:rsidP="00A5463E">
      <w:r w:rsidRPr="00A5463E">
        <w:t xml:space="preserve">The transmission control messages are coded as described in </w:t>
      </w:r>
      <w:r w:rsidR="00BA1F7C">
        <w:t>clause</w:t>
      </w:r>
      <w:r w:rsidRPr="00A5463E">
        <w:t> 9.1.2 where the transmission control message is part of the application-dependent data.</w:t>
      </w:r>
    </w:p>
    <w:p w14:paraId="51BD20BF" w14:textId="0C38D992"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w:t>
      </w:r>
      <w:r w:rsidR="00BA1F7C">
        <w:t>clause</w:t>
      </w:r>
      <w:r w:rsidR="00037BD2">
        <w:t> 9.1.2</w:t>
      </w:r>
      <w:r w:rsidRPr="00A5463E">
        <w:t>.</w:t>
      </w:r>
    </w:p>
    <w:p w14:paraId="5F9E2BA8" w14:textId="0FA82854" w:rsidR="00A5463E" w:rsidRPr="00A5463E" w:rsidRDefault="00A5463E" w:rsidP="00A5463E">
      <w:r w:rsidRPr="00A5463E">
        <w:t xml:space="preserve">A list of transmission control messages can be found in </w:t>
      </w:r>
      <w:r w:rsidR="00BA1F7C">
        <w:t>clause</w:t>
      </w:r>
      <w:r w:rsidRPr="00A5463E">
        <w:t> 9.2.2.1.</w:t>
      </w:r>
    </w:p>
    <w:p w14:paraId="51FDB7ED" w14:textId="7D0CCBD7" w:rsidR="00A5463E" w:rsidRPr="00A5463E" w:rsidRDefault="00A5463E" w:rsidP="00A5463E">
      <w:r w:rsidRPr="00A5463E">
        <w:t xml:space="preserve">The transmission control specific fields are specified in </w:t>
      </w:r>
      <w:r w:rsidR="00BA1F7C">
        <w:t>clause</w:t>
      </w:r>
      <w:r w:rsidRPr="00A5463E">
        <w:t> 9.2.3.</w:t>
      </w:r>
    </w:p>
    <w:p w14:paraId="0D85EE85" w14:textId="77777777" w:rsidR="00A5463E" w:rsidRPr="00A5463E" w:rsidRDefault="00A5463E" w:rsidP="00A5463E">
      <w:pPr>
        <w:pStyle w:val="Heading3"/>
      </w:pPr>
      <w:bookmarkStart w:id="1700" w:name="_Toc20208892"/>
      <w:bookmarkStart w:id="1701" w:name="_Toc36045003"/>
      <w:bookmarkStart w:id="1702" w:name="_Toc45216489"/>
      <w:bookmarkStart w:id="1703" w:name="_Toc99174260"/>
      <w:r w:rsidRPr="00A5463E">
        <w:t>9.2.2</w:t>
      </w:r>
      <w:r w:rsidRPr="00A5463E">
        <w:tab/>
        <w:t>Transmission control messages</w:t>
      </w:r>
      <w:bookmarkEnd w:id="1700"/>
      <w:bookmarkEnd w:id="1701"/>
      <w:bookmarkEnd w:id="1702"/>
      <w:bookmarkEnd w:id="1703"/>
    </w:p>
    <w:p w14:paraId="661C1B9D" w14:textId="77777777" w:rsidR="00A5463E" w:rsidRPr="00A5463E" w:rsidRDefault="00A5463E" w:rsidP="00A5463E">
      <w:pPr>
        <w:pStyle w:val="Heading4"/>
      </w:pPr>
      <w:bookmarkStart w:id="1704" w:name="_Toc20208893"/>
      <w:bookmarkStart w:id="1705" w:name="_Toc36045004"/>
      <w:bookmarkStart w:id="1706" w:name="_Toc45216490"/>
      <w:bookmarkStart w:id="1707" w:name="_Toc99174261"/>
      <w:r w:rsidRPr="00A5463E">
        <w:t>9.2.2.1</w:t>
      </w:r>
      <w:r w:rsidRPr="00A5463E">
        <w:tab/>
        <w:t>General</w:t>
      </w:r>
      <w:bookmarkEnd w:id="1704"/>
      <w:bookmarkEnd w:id="1705"/>
      <w:bookmarkEnd w:id="1706"/>
      <w:bookmarkEnd w:id="1707"/>
    </w:p>
    <w:p w14:paraId="5F5C31D2" w14:textId="77777777" w:rsidR="00A5463E" w:rsidRPr="00A5463E" w:rsidRDefault="00A5463E" w:rsidP="00A5463E">
      <w:r w:rsidRPr="00A5463E">
        <w:t>The table 9.2.2.1-1 provides a list of transmission control messages sent by the transmission participant.</w:t>
      </w:r>
    </w:p>
    <w:p w14:paraId="6EF032AF"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45818957" w14:textId="77777777" w:rsidTr="00E75303">
        <w:trPr>
          <w:jc w:val="center"/>
        </w:trPr>
        <w:tc>
          <w:tcPr>
            <w:tcW w:w="2497" w:type="dxa"/>
            <w:shd w:val="clear" w:color="auto" w:fill="CCCCCC"/>
          </w:tcPr>
          <w:p w14:paraId="0FD544E9" w14:textId="77777777" w:rsidR="00A5463E" w:rsidRPr="00A5463E" w:rsidRDefault="00A5463E" w:rsidP="00E75303">
            <w:pPr>
              <w:pStyle w:val="TAH"/>
            </w:pPr>
            <w:r w:rsidRPr="00A5463E">
              <w:t>Message name</w:t>
            </w:r>
          </w:p>
        </w:tc>
        <w:tc>
          <w:tcPr>
            <w:tcW w:w="1197" w:type="dxa"/>
            <w:shd w:val="clear" w:color="auto" w:fill="CCCCCC"/>
          </w:tcPr>
          <w:p w14:paraId="03C15053" w14:textId="77777777" w:rsidR="00A5463E" w:rsidRPr="00A5463E" w:rsidRDefault="00A5463E" w:rsidP="00E75303">
            <w:pPr>
              <w:pStyle w:val="TAH"/>
            </w:pPr>
            <w:r w:rsidRPr="00A5463E">
              <w:t>Subtype</w:t>
            </w:r>
          </w:p>
        </w:tc>
        <w:tc>
          <w:tcPr>
            <w:tcW w:w="2898" w:type="dxa"/>
            <w:shd w:val="clear" w:color="auto" w:fill="CCCCCC"/>
          </w:tcPr>
          <w:p w14:paraId="2A33440A" w14:textId="77777777" w:rsidR="00A5463E" w:rsidRPr="00A5463E" w:rsidRDefault="00A5463E" w:rsidP="00E75303">
            <w:pPr>
              <w:pStyle w:val="TAH"/>
            </w:pPr>
            <w:r w:rsidRPr="00A5463E">
              <w:t>Reference</w:t>
            </w:r>
          </w:p>
        </w:tc>
        <w:tc>
          <w:tcPr>
            <w:tcW w:w="1488" w:type="dxa"/>
            <w:shd w:val="clear" w:color="auto" w:fill="CCCCCC"/>
          </w:tcPr>
          <w:p w14:paraId="0BC5FCD7" w14:textId="77777777" w:rsidR="00A5463E" w:rsidRPr="00A5463E" w:rsidRDefault="00A5463E" w:rsidP="00E75303">
            <w:pPr>
              <w:pStyle w:val="TAH"/>
            </w:pPr>
            <w:r w:rsidRPr="00A5463E">
              <w:t>Direction</w:t>
            </w:r>
          </w:p>
        </w:tc>
      </w:tr>
      <w:tr w:rsidR="00A5463E" w:rsidRPr="00A5463E" w14:paraId="6CFB06C5" w14:textId="77777777" w:rsidTr="00E75303">
        <w:trPr>
          <w:jc w:val="center"/>
        </w:trPr>
        <w:tc>
          <w:tcPr>
            <w:tcW w:w="2497" w:type="dxa"/>
          </w:tcPr>
          <w:p w14:paraId="157EA227" w14:textId="77777777" w:rsidR="00A5463E" w:rsidRPr="00A5463E" w:rsidRDefault="00A5463E" w:rsidP="00E75303">
            <w:pPr>
              <w:pStyle w:val="TAL"/>
            </w:pPr>
            <w:r w:rsidRPr="00A5463E">
              <w:t>Transmission Request</w:t>
            </w:r>
          </w:p>
        </w:tc>
        <w:tc>
          <w:tcPr>
            <w:tcW w:w="1197" w:type="dxa"/>
          </w:tcPr>
          <w:p w14:paraId="361F79F3" w14:textId="77777777" w:rsidR="00A5463E" w:rsidRPr="00A5463E" w:rsidRDefault="00A5463E" w:rsidP="00E75303">
            <w:pPr>
              <w:pStyle w:val="TAL"/>
            </w:pPr>
            <w:r w:rsidRPr="00A5463E">
              <w:t>x0000</w:t>
            </w:r>
          </w:p>
        </w:tc>
        <w:tc>
          <w:tcPr>
            <w:tcW w:w="2898" w:type="dxa"/>
          </w:tcPr>
          <w:p w14:paraId="70963990" w14:textId="435C4A81" w:rsidR="00A5463E" w:rsidRPr="00A5463E" w:rsidRDefault="00BA1F7C" w:rsidP="00E75303">
            <w:pPr>
              <w:pStyle w:val="TAL"/>
            </w:pPr>
            <w:r>
              <w:t>Clause</w:t>
            </w:r>
            <w:r w:rsidR="00A5463E" w:rsidRPr="00A5463E">
              <w:t> 9.2.4</w:t>
            </w:r>
          </w:p>
        </w:tc>
        <w:tc>
          <w:tcPr>
            <w:tcW w:w="1488" w:type="dxa"/>
          </w:tcPr>
          <w:p w14:paraId="4E2B44C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62036B5" w14:textId="77777777" w:rsidTr="00E75303">
        <w:trPr>
          <w:jc w:val="center"/>
        </w:trPr>
        <w:tc>
          <w:tcPr>
            <w:tcW w:w="2497" w:type="dxa"/>
          </w:tcPr>
          <w:p w14:paraId="753FAA66" w14:textId="77777777" w:rsidR="00A5463E" w:rsidRPr="00A5463E" w:rsidRDefault="00A5463E" w:rsidP="00E75303">
            <w:pPr>
              <w:pStyle w:val="TAL"/>
            </w:pPr>
            <w:r w:rsidRPr="00A5463E">
              <w:t>Transmission Release</w:t>
            </w:r>
          </w:p>
        </w:tc>
        <w:tc>
          <w:tcPr>
            <w:tcW w:w="1197" w:type="dxa"/>
          </w:tcPr>
          <w:p w14:paraId="26790E8E" w14:textId="77777777" w:rsidR="00A5463E" w:rsidRPr="00A5463E" w:rsidRDefault="00A5463E" w:rsidP="00E75303">
            <w:pPr>
              <w:pStyle w:val="TAL"/>
            </w:pPr>
            <w:r w:rsidRPr="00A5463E">
              <w:t>x0010</w:t>
            </w:r>
          </w:p>
        </w:tc>
        <w:tc>
          <w:tcPr>
            <w:tcW w:w="2898" w:type="dxa"/>
          </w:tcPr>
          <w:p w14:paraId="0D302F09" w14:textId="768B74AA" w:rsidR="00A5463E" w:rsidRPr="00A5463E" w:rsidRDefault="00BA1F7C" w:rsidP="00E75303">
            <w:pPr>
              <w:pStyle w:val="TAL"/>
            </w:pPr>
            <w:r>
              <w:t>Clause</w:t>
            </w:r>
            <w:r w:rsidR="00A5463E" w:rsidRPr="00A5463E">
              <w:t> 9.2.7</w:t>
            </w:r>
          </w:p>
        </w:tc>
        <w:tc>
          <w:tcPr>
            <w:tcW w:w="1488" w:type="dxa"/>
          </w:tcPr>
          <w:p w14:paraId="0C8930C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4A3B4F6" w14:textId="77777777" w:rsidTr="00E75303">
        <w:trPr>
          <w:jc w:val="center"/>
        </w:trPr>
        <w:tc>
          <w:tcPr>
            <w:tcW w:w="2497" w:type="dxa"/>
          </w:tcPr>
          <w:p w14:paraId="1CDF6206" w14:textId="77777777" w:rsidR="00A5463E" w:rsidRPr="00A5463E" w:rsidRDefault="00A5463E" w:rsidP="00E75303">
            <w:pPr>
              <w:pStyle w:val="TAL"/>
            </w:pPr>
            <w:r w:rsidRPr="00A5463E">
              <w:t>Queue Position Request</w:t>
            </w:r>
          </w:p>
        </w:tc>
        <w:tc>
          <w:tcPr>
            <w:tcW w:w="1197" w:type="dxa"/>
          </w:tcPr>
          <w:p w14:paraId="40C0305C" w14:textId="77777777" w:rsidR="00A5463E" w:rsidRPr="00A5463E" w:rsidRDefault="00062123" w:rsidP="00E75303">
            <w:pPr>
              <w:pStyle w:val="TAL"/>
            </w:pPr>
            <w:r>
              <w:t>x</w:t>
            </w:r>
            <w:r w:rsidR="00A5463E" w:rsidRPr="00A5463E">
              <w:t>0011</w:t>
            </w:r>
          </w:p>
        </w:tc>
        <w:tc>
          <w:tcPr>
            <w:tcW w:w="2898" w:type="dxa"/>
          </w:tcPr>
          <w:p w14:paraId="280C0B65" w14:textId="43BF270B" w:rsidR="00A5463E" w:rsidRPr="00A5463E" w:rsidRDefault="00BA1F7C" w:rsidP="00E75303">
            <w:pPr>
              <w:pStyle w:val="TAL"/>
            </w:pPr>
            <w:r>
              <w:t>Clause</w:t>
            </w:r>
            <w:r w:rsidR="00A5463E" w:rsidRPr="00A5463E">
              <w:t> 9.2.11</w:t>
            </w:r>
          </w:p>
        </w:tc>
        <w:tc>
          <w:tcPr>
            <w:tcW w:w="1488" w:type="dxa"/>
          </w:tcPr>
          <w:p w14:paraId="711DF097"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FF181F9" w14:textId="77777777" w:rsidTr="00E75303">
        <w:trPr>
          <w:jc w:val="center"/>
        </w:trPr>
        <w:tc>
          <w:tcPr>
            <w:tcW w:w="2497" w:type="dxa"/>
          </w:tcPr>
          <w:p w14:paraId="37620E9E" w14:textId="77777777" w:rsidR="00A5463E" w:rsidRPr="00A5463E" w:rsidRDefault="00A5463E" w:rsidP="00E75303">
            <w:pPr>
              <w:pStyle w:val="TAL"/>
            </w:pPr>
            <w:r w:rsidRPr="00A5463E">
              <w:t>Receive media request</w:t>
            </w:r>
          </w:p>
        </w:tc>
        <w:tc>
          <w:tcPr>
            <w:tcW w:w="1197" w:type="dxa"/>
          </w:tcPr>
          <w:p w14:paraId="47D7A7A7" w14:textId="77777777" w:rsidR="00A5463E" w:rsidRPr="00A5463E" w:rsidRDefault="00A5463E" w:rsidP="00E75303">
            <w:pPr>
              <w:pStyle w:val="TAL"/>
            </w:pPr>
            <w:r w:rsidRPr="00A5463E">
              <w:t>x0100</w:t>
            </w:r>
          </w:p>
        </w:tc>
        <w:tc>
          <w:tcPr>
            <w:tcW w:w="2898" w:type="dxa"/>
          </w:tcPr>
          <w:p w14:paraId="37478CDB" w14:textId="001D4611" w:rsidR="00A5463E" w:rsidRPr="00A5463E" w:rsidRDefault="00BA1F7C" w:rsidP="00E75303">
            <w:pPr>
              <w:pStyle w:val="TAL"/>
            </w:pPr>
            <w:r>
              <w:t>Clause</w:t>
            </w:r>
            <w:r w:rsidR="00A5463E" w:rsidRPr="00A5463E">
              <w:t> 9.2.14</w:t>
            </w:r>
          </w:p>
        </w:tc>
        <w:tc>
          <w:tcPr>
            <w:tcW w:w="1488" w:type="dxa"/>
          </w:tcPr>
          <w:p w14:paraId="4EF389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78E8617" w14:textId="77777777" w:rsidTr="00E75303">
        <w:trPr>
          <w:jc w:val="center"/>
        </w:trPr>
        <w:tc>
          <w:tcPr>
            <w:tcW w:w="2497" w:type="dxa"/>
          </w:tcPr>
          <w:p w14:paraId="1F1428CB" w14:textId="77777777" w:rsidR="00A5463E" w:rsidRPr="00A5463E" w:rsidDel="00086E05" w:rsidRDefault="00B71965" w:rsidP="00E75303">
            <w:pPr>
              <w:pStyle w:val="TAL"/>
            </w:pPr>
            <w:r>
              <w:t>void</w:t>
            </w:r>
          </w:p>
        </w:tc>
        <w:tc>
          <w:tcPr>
            <w:tcW w:w="1197" w:type="dxa"/>
          </w:tcPr>
          <w:p w14:paraId="636DA69F" w14:textId="77777777" w:rsidR="00A5463E" w:rsidRPr="00A5463E" w:rsidRDefault="00A5463E" w:rsidP="00E75303">
            <w:pPr>
              <w:pStyle w:val="TAL"/>
            </w:pPr>
            <w:r w:rsidRPr="00A5463E">
              <w:t>x0101</w:t>
            </w:r>
          </w:p>
        </w:tc>
        <w:tc>
          <w:tcPr>
            <w:tcW w:w="2898" w:type="dxa"/>
          </w:tcPr>
          <w:p w14:paraId="009E086B" w14:textId="77777777" w:rsidR="00A5463E" w:rsidRPr="00A5463E" w:rsidRDefault="00B71965" w:rsidP="00E75303">
            <w:pPr>
              <w:pStyle w:val="TAL"/>
            </w:pPr>
            <w:r>
              <w:t>void</w:t>
            </w:r>
          </w:p>
        </w:tc>
        <w:tc>
          <w:tcPr>
            <w:tcW w:w="1488" w:type="dxa"/>
          </w:tcPr>
          <w:p w14:paraId="49B59E81" w14:textId="77777777" w:rsidR="00A5463E" w:rsidRPr="00CE7B99" w:rsidRDefault="00B71965" w:rsidP="00E75303">
            <w:pPr>
              <w:pStyle w:val="TAL"/>
              <w:rPr>
                <w:lang w:val="fr-FR"/>
              </w:rPr>
            </w:pPr>
            <w:r>
              <w:rPr>
                <w:lang w:val="fr-FR"/>
              </w:rPr>
              <w:t>void</w:t>
            </w:r>
          </w:p>
        </w:tc>
      </w:tr>
      <w:tr w:rsidR="00A5463E" w:rsidRPr="00A5463E" w14:paraId="38239059" w14:textId="77777777" w:rsidTr="00E75303">
        <w:trPr>
          <w:jc w:val="center"/>
        </w:trPr>
        <w:tc>
          <w:tcPr>
            <w:tcW w:w="2497" w:type="dxa"/>
          </w:tcPr>
          <w:p w14:paraId="11BB13C0"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50F155BC" w14:textId="77777777" w:rsidR="00A5463E" w:rsidRPr="00A5463E" w:rsidRDefault="00A5463E" w:rsidP="00E75303">
            <w:pPr>
              <w:pStyle w:val="TAL"/>
            </w:pPr>
            <w:r w:rsidRPr="00A5463E">
              <w:t>x0111</w:t>
            </w:r>
          </w:p>
        </w:tc>
        <w:tc>
          <w:tcPr>
            <w:tcW w:w="2898" w:type="dxa"/>
          </w:tcPr>
          <w:p w14:paraId="5572F4D9" w14:textId="1DF930C5" w:rsidR="00A5463E" w:rsidRPr="00A5463E" w:rsidRDefault="00BA1F7C" w:rsidP="00E75303">
            <w:pPr>
              <w:pStyle w:val="TAL"/>
            </w:pPr>
            <w:r>
              <w:t>Clause</w:t>
            </w:r>
            <w:r w:rsidR="00A5463E" w:rsidRPr="00A5463E">
              <w:t> 9.2.22</w:t>
            </w:r>
          </w:p>
        </w:tc>
        <w:tc>
          <w:tcPr>
            <w:tcW w:w="1488" w:type="dxa"/>
          </w:tcPr>
          <w:p w14:paraId="362803B9"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6658D35" w14:textId="77777777" w:rsidTr="00E75303">
        <w:trPr>
          <w:jc w:val="center"/>
        </w:trPr>
        <w:tc>
          <w:tcPr>
            <w:tcW w:w="2497" w:type="dxa"/>
          </w:tcPr>
          <w:p w14:paraId="47656C64"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18FC0BCD" w14:textId="77777777" w:rsidR="00A5463E" w:rsidRPr="00A5463E" w:rsidRDefault="00A5463E" w:rsidP="00E75303">
            <w:pPr>
              <w:pStyle w:val="TAL"/>
            </w:pPr>
            <w:r w:rsidRPr="00A5463E">
              <w:t>x1000</w:t>
            </w:r>
          </w:p>
        </w:tc>
        <w:tc>
          <w:tcPr>
            <w:tcW w:w="2898" w:type="dxa"/>
          </w:tcPr>
          <w:p w14:paraId="185D784A" w14:textId="11A3BDA2" w:rsidR="00A5463E" w:rsidRPr="00A5463E" w:rsidRDefault="00BA1F7C" w:rsidP="00E75303">
            <w:pPr>
              <w:pStyle w:val="TAL"/>
            </w:pPr>
            <w:r>
              <w:t>Clause</w:t>
            </w:r>
            <w:r w:rsidR="00A5463E" w:rsidRPr="00A5463E">
              <w:t> 9.2.24</w:t>
            </w:r>
          </w:p>
        </w:tc>
        <w:tc>
          <w:tcPr>
            <w:tcW w:w="1488" w:type="dxa"/>
          </w:tcPr>
          <w:p w14:paraId="54DC66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65623C4" w14:textId="77777777" w:rsidTr="00E75303">
        <w:trPr>
          <w:jc w:val="center"/>
        </w:trPr>
        <w:tc>
          <w:tcPr>
            <w:tcW w:w="8080" w:type="dxa"/>
            <w:gridSpan w:val="4"/>
          </w:tcPr>
          <w:p w14:paraId="20E6EE7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1A6F151" w14:textId="77777777" w:rsidR="00A5463E" w:rsidRPr="00A5463E" w:rsidRDefault="00A5463E" w:rsidP="00A5463E"/>
    <w:p w14:paraId="3C848578" w14:textId="77777777" w:rsidR="00A5463E" w:rsidRPr="00A5463E" w:rsidRDefault="00A5463E" w:rsidP="00A5463E">
      <w:r w:rsidRPr="00A5463E">
        <w:t>The table 9.2.2.1-2 provides a list of transmission control messages sent by the transmission control server.</w:t>
      </w:r>
    </w:p>
    <w:p w14:paraId="43012CA7" w14:textId="77777777" w:rsidR="00A5463E" w:rsidRPr="00A5463E" w:rsidRDefault="00A5463E" w:rsidP="00A5463E">
      <w:pPr>
        <w:pStyle w:val="TH"/>
      </w:pPr>
      <w:r w:rsidRPr="00A5463E">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3FBF28" w14:textId="77777777" w:rsidTr="00E75303">
        <w:trPr>
          <w:jc w:val="center"/>
        </w:trPr>
        <w:tc>
          <w:tcPr>
            <w:tcW w:w="3322" w:type="dxa"/>
            <w:shd w:val="clear" w:color="auto" w:fill="CCCCCC"/>
          </w:tcPr>
          <w:p w14:paraId="1F1AD744" w14:textId="77777777" w:rsidR="00A5463E" w:rsidRPr="00A5463E" w:rsidRDefault="00A5463E" w:rsidP="00E75303">
            <w:pPr>
              <w:pStyle w:val="TAH"/>
            </w:pPr>
            <w:r w:rsidRPr="00A5463E">
              <w:t>Message name</w:t>
            </w:r>
          </w:p>
        </w:tc>
        <w:tc>
          <w:tcPr>
            <w:tcW w:w="1007" w:type="dxa"/>
            <w:shd w:val="clear" w:color="auto" w:fill="CCCCCC"/>
          </w:tcPr>
          <w:p w14:paraId="63C101F3" w14:textId="77777777" w:rsidR="00A5463E" w:rsidRPr="00A5463E" w:rsidRDefault="00A5463E" w:rsidP="00E75303">
            <w:pPr>
              <w:pStyle w:val="TAH"/>
            </w:pPr>
            <w:r w:rsidRPr="00A5463E">
              <w:t>Subtype</w:t>
            </w:r>
          </w:p>
        </w:tc>
        <w:tc>
          <w:tcPr>
            <w:tcW w:w="1842" w:type="dxa"/>
            <w:shd w:val="clear" w:color="auto" w:fill="CCCCCC"/>
          </w:tcPr>
          <w:p w14:paraId="7E74B498" w14:textId="77777777" w:rsidR="00A5463E" w:rsidRPr="00A5463E" w:rsidRDefault="00A5463E" w:rsidP="00E75303">
            <w:pPr>
              <w:pStyle w:val="TAH"/>
            </w:pPr>
            <w:r w:rsidRPr="00A5463E">
              <w:t>Reference</w:t>
            </w:r>
          </w:p>
        </w:tc>
        <w:tc>
          <w:tcPr>
            <w:tcW w:w="1909" w:type="dxa"/>
            <w:shd w:val="clear" w:color="auto" w:fill="CCCCCC"/>
          </w:tcPr>
          <w:p w14:paraId="5E412BF2" w14:textId="77777777" w:rsidR="00A5463E" w:rsidRPr="00A5463E" w:rsidRDefault="00A5463E" w:rsidP="00E75303">
            <w:pPr>
              <w:pStyle w:val="TAH"/>
            </w:pPr>
            <w:r w:rsidRPr="00A5463E">
              <w:t>Direction</w:t>
            </w:r>
          </w:p>
        </w:tc>
      </w:tr>
      <w:tr w:rsidR="00A5463E" w:rsidRPr="00A5463E" w14:paraId="4F383694" w14:textId="77777777" w:rsidTr="00E75303">
        <w:trPr>
          <w:jc w:val="center"/>
        </w:trPr>
        <w:tc>
          <w:tcPr>
            <w:tcW w:w="3322" w:type="dxa"/>
          </w:tcPr>
          <w:p w14:paraId="799505A5" w14:textId="77777777" w:rsidR="00A5463E" w:rsidRPr="00A5463E" w:rsidRDefault="00A5463E" w:rsidP="00E75303">
            <w:pPr>
              <w:pStyle w:val="TAL"/>
            </w:pPr>
            <w:r w:rsidRPr="00A5463E">
              <w:t>Transmission Granted</w:t>
            </w:r>
          </w:p>
        </w:tc>
        <w:tc>
          <w:tcPr>
            <w:tcW w:w="1007" w:type="dxa"/>
          </w:tcPr>
          <w:p w14:paraId="650679E9" w14:textId="77777777" w:rsidR="00A5463E" w:rsidRPr="00A5463E" w:rsidRDefault="00A5463E" w:rsidP="00E75303">
            <w:pPr>
              <w:pStyle w:val="TAL"/>
            </w:pPr>
            <w:r w:rsidRPr="00A5463E">
              <w:t>x0000</w:t>
            </w:r>
          </w:p>
        </w:tc>
        <w:tc>
          <w:tcPr>
            <w:tcW w:w="1842" w:type="dxa"/>
          </w:tcPr>
          <w:p w14:paraId="447FB9EF" w14:textId="34F31139" w:rsidR="00A5463E" w:rsidRPr="00A5463E" w:rsidRDefault="00BA1F7C" w:rsidP="00E75303">
            <w:pPr>
              <w:pStyle w:val="TAL"/>
            </w:pPr>
            <w:r>
              <w:t>Clause</w:t>
            </w:r>
            <w:r w:rsidR="00A5463E" w:rsidRPr="00A5463E">
              <w:t> 9.2.5</w:t>
            </w:r>
          </w:p>
        </w:tc>
        <w:tc>
          <w:tcPr>
            <w:tcW w:w="1909" w:type="dxa"/>
          </w:tcPr>
          <w:p w14:paraId="730CDAF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5A68D7C" w14:textId="77777777" w:rsidTr="00E75303">
        <w:trPr>
          <w:jc w:val="center"/>
        </w:trPr>
        <w:tc>
          <w:tcPr>
            <w:tcW w:w="3322" w:type="dxa"/>
          </w:tcPr>
          <w:p w14:paraId="3A929C50" w14:textId="77777777" w:rsidR="00A5463E" w:rsidRPr="00A5463E" w:rsidRDefault="00A5463E" w:rsidP="00E75303">
            <w:pPr>
              <w:pStyle w:val="TAL"/>
            </w:pPr>
            <w:r w:rsidRPr="00A5463E">
              <w:t>Transmission Rejected</w:t>
            </w:r>
          </w:p>
        </w:tc>
        <w:tc>
          <w:tcPr>
            <w:tcW w:w="1007" w:type="dxa"/>
          </w:tcPr>
          <w:p w14:paraId="25838D05" w14:textId="77777777" w:rsidR="00A5463E" w:rsidRPr="00A5463E" w:rsidRDefault="00A5463E" w:rsidP="00E75303">
            <w:pPr>
              <w:pStyle w:val="TAL"/>
            </w:pPr>
            <w:r w:rsidRPr="00A5463E">
              <w:t>x0001</w:t>
            </w:r>
          </w:p>
        </w:tc>
        <w:tc>
          <w:tcPr>
            <w:tcW w:w="1842" w:type="dxa"/>
          </w:tcPr>
          <w:p w14:paraId="42C5B822" w14:textId="509DE224" w:rsidR="00A5463E" w:rsidRPr="00A5463E" w:rsidRDefault="00BA1F7C" w:rsidP="00E75303">
            <w:pPr>
              <w:pStyle w:val="TAL"/>
            </w:pPr>
            <w:r>
              <w:t>Clause</w:t>
            </w:r>
            <w:r w:rsidR="00A5463E" w:rsidRPr="00A5463E">
              <w:t> 9.2.6</w:t>
            </w:r>
          </w:p>
        </w:tc>
        <w:tc>
          <w:tcPr>
            <w:tcW w:w="1909" w:type="dxa"/>
          </w:tcPr>
          <w:p w14:paraId="3635B67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7F2E68" w14:textId="77777777" w:rsidTr="00E75303">
        <w:trPr>
          <w:jc w:val="center"/>
        </w:trPr>
        <w:tc>
          <w:tcPr>
            <w:tcW w:w="3322" w:type="dxa"/>
          </w:tcPr>
          <w:p w14:paraId="218EB11B" w14:textId="77777777" w:rsidR="00A5463E" w:rsidRPr="00A5463E" w:rsidRDefault="00A5463E" w:rsidP="00E75303">
            <w:pPr>
              <w:pStyle w:val="TAL"/>
            </w:pPr>
            <w:r w:rsidRPr="00A5463E">
              <w:t xml:space="preserve">Transmission Arbitration Taken </w:t>
            </w:r>
          </w:p>
        </w:tc>
        <w:tc>
          <w:tcPr>
            <w:tcW w:w="1007" w:type="dxa"/>
          </w:tcPr>
          <w:p w14:paraId="7A2D113A" w14:textId="77777777" w:rsidR="00A5463E" w:rsidRPr="00A5463E" w:rsidRDefault="00A5463E" w:rsidP="00E75303">
            <w:pPr>
              <w:pStyle w:val="TAL"/>
            </w:pPr>
            <w:r w:rsidRPr="00A5463E">
              <w:t>x0010</w:t>
            </w:r>
          </w:p>
        </w:tc>
        <w:tc>
          <w:tcPr>
            <w:tcW w:w="1842" w:type="dxa"/>
          </w:tcPr>
          <w:p w14:paraId="2DFAD5A8" w14:textId="1E3713AB" w:rsidR="00A5463E" w:rsidRPr="00A5463E" w:rsidRDefault="00BA1F7C" w:rsidP="00E75303">
            <w:pPr>
              <w:pStyle w:val="TAL"/>
            </w:pPr>
            <w:r>
              <w:t>Clause</w:t>
            </w:r>
            <w:r w:rsidR="00A5463E" w:rsidRPr="00A5463E">
              <w:t> 9.2.8</w:t>
            </w:r>
          </w:p>
        </w:tc>
        <w:tc>
          <w:tcPr>
            <w:tcW w:w="1909" w:type="dxa"/>
          </w:tcPr>
          <w:p w14:paraId="0AE363F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B115525" w14:textId="77777777" w:rsidTr="00E75303">
        <w:trPr>
          <w:jc w:val="center"/>
        </w:trPr>
        <w:tc>
          <w:tcPr>
            <w:tcW w:w="3322" w:type="dxa"/>
          </w:tcPr>
          <w:p w14:paraId="3A243BA6" w14:textId="77777777" w:rsidR="00A5463E" w:rsidRPr="00A5463E" w:rsidRDefault="00A5463E" w:rsidP="00E75303">
            <w:pPr>
              <w:pStyle w:val="TAL"/>
            </w:pPr>
            <w:r w:rsidRPr="00A5463E">
              <w:t>Transmission Arbitration Release</w:t>
            </w:r>
          </w:p>
        </w:tc>
        <w:tc>
          <w:tcPr>
            <w:tcW w:w="1007" w:type="dxa"/>
          </w:tcPr>
          <w:p w14:paraId="1B11306A" w14:textId="77777777" w:rsidR="00A5463E" w:rsidRPr="00A5463E" w:rsidRDefault="00A5463E" w:rsidP="00E75303">
            <w:pPr>
              <w:pStyle w:val="TAL"/>
            </w:pPr>
            <w:r w:rsidRPr="00A5463E">
              <w:t>x0011</w:t>
            </w:r>
          </w:p>
        </w:tc>
        <w:tc>
          <w:tcPr>
            <w:tcW w:w="1842" w:type="dxa"/>
          </w:tcPr>
          <w:p w14:paraId="7D7B1591" w14:textId="3A4772FE" w:rsidR="00A5463E" w:rsidRPr="00A5463E" w:rsidRDefault="00BA1F7C" w:rsidP="00E75303">
            <w:pPr>
              <w:pStyle w:val="TAL"/>
            </w:pPr>
            <w:r>
              <w:t>Clause</w:t>
            </w:r>
            <w:r w:rsidR="00A5463E" w:rsidRPr="00A5463E">
              <w:t> 9.2.9</w:t>
            </w:r>
          </w:p>
        </w:tc>
        <w:tc>
          <w:tcPr>
            <w:tcW w:w="1909" w:type="dxa"/>
          </w:tcPr>
          <w:p w14:paraId="75F74B5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A0A4C45" w14:textId="77777777" w:rsidTr="00E75303">
        <w:trPr>
          <w:jc w:val="center"/>
        </w:trPr>
        <w:tc>
          <w:tcPr>
            <w:tcW w:w="3322" w:type="dxa"/>
          </w:tcPr>
          <w:p w14:paraId="52FC2383" w14:textId="77777777" w:rsidR="00A5463E" w:rsidRPr="00A5463E" w:rsidDel="00086E05" w:rsidRDefault="00A5463E" w:rsidP="00E75303">
            <w:pPr>
              <w:pStyle w:val="TAL"/>
            </w:pPr>
            <w:r w:rsidRPr="00A5463E">
              <w:t>Transmission Revoked</w:t>
            </w:r>
          </w:p>
        </w:tc>
        <w:tc>
          <w:tcPr>
            <w:tcW w:w="1007" w:type="dxa"/>
          </w:tcPr>
          <w:p w14:paraId="2DEB45D6" w14:textId="77777777" w:rsidR="00A5463E" w:rsidRPr="00A5463E" w:rsidRDefault="00A5463E" w:rsidP="00E75303">
            <w:pPr>
              <w:pStyle w:val="TAL"/>
            </w:pPr>
            <w:r w:rsidRPr="00A5463E">
              <w:t>x0100</w:t>
            </w:r>
          </w:p>
        </w:tc>
        <w:tc>
          <w:tcPr>
            <w:tcW w:w="1842" w:type="dxa"/>
          </w:tcPr>
          <w:p w14:paraId="35E2F623" w14:textId="19B4380A" w:rsidR="00A5463E" w:rsidRPr="00A5463E" w:rsidRDefault="00BA1F7C" w:rsidP="00E75303">
            <w:pPr>
              <w:pStyle w:val="TAL"/>
            </w:pPr>
            <w:r>
              <w:t>Clause</w:t>
            </w:r>
            <w:r w:rsidR="00A5463E" w:rsidRPr="00A5463E">
              <w:t> 9.2.10</w:t>
            </w:r>
          </w:p>
        </w:tc>
        <w:tc>
          <w:tcPr>
            <w:tcW w:w="1909" w:type="dxa"/>
          </w:tcPr>
          <w:p w14:paraId="5F097CE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BCC93E" w14:textId="77777777" w:rsidTr="00E75303">
        <w:trPr>
          <w:jc w:val="center"/>
        </w:trPr>
        <w:tc>
          <w:tcPr>
            <w:tcW w:w="3322" w:type="dxa"/>
          </w:tcPr>
          <w:p w14:paraId="481CA112" w14:textId="77777777" w:rsidR="00A5463E" w:rsidRPr="00A5463E" w:rsidRDefault="00A5463E" w:rsidP="00E75303">
            <w:pPr>
              <w:pStyle w:val="TAL"/>
            </w:pPr>
            <w:r w:rsidRPr="00A5463E">
              <w:t>Queue Position Info</w:t>
            </w:r>
          </w:p>
        </w:tc>
        <w:tc>
          <w:tcPr>
            <w:tcW w:w="1007" w:type="dxa"/>
          </w:tcPr>
          <w:p w14:paraId="0D5C1D9D" w14:textId="77777777" w:rsidR="00A5463E" w:rsidRPr="00A5463E" w:rsidRDefault="00A5463E" w:rsidP="00E75303">
            <w:pPr>
              <w:pStyle w:val="TAL"/>
            </w:pPr>
            <w:r w:rsidRPr="00A5463E">
              <w:t>x0101</w:t>
            </w:r>
          </w:p>
        </w:tc>
        <w:tc>
          <w:tcPr>
            <w:tcW w:w="1842" w:type="dxa"/>
          </w:tcPr>
          <w:p w14:paraId="21E8BCFF" w14:textId="0F83B8C2" w:rsidR="00A5463E" w:rsidRPr="00A5463E" w:rsidRDefault="00BA1F7C" w:rsidP="00E75303">
            <w:pPr>
              <w:pStyle w:val="TAL"/>
            </w:pPr>
            <w:r>
              <w:t>Clause</w:t>
            </w:r>
            <w:r w:rsidR="00A5463E" w:rsidRPr="00A5463E">
              <w:t> 9.2.12</w:t>
            </w:r>
          </w:p>
        </w:tc>
        <w:tc>
          <w:tcPr>
            <w:tcW w:w="1909" w:type="dxa"/>
          </w:tcPr>
          <w:p w14:paraId="78A7358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3E06E1" w14:textId="77777777" w:rsidTr="00E75303">
        <w:trPr>
          <w:jc w:val="center"/>
        </w:trPr>
        <w:tc>
          <w:tcPr>
            <w:tcW w:w="3322" w:type="dxa"/>
          </w:tcPr>
          <w:p w14:paraId="028123AC" w14:textId="77777777" w:rsidR="00A5463E" w:rsidRPr="00A5463E" w:rsidRDefault="00A5463E" w:rsidP="00E75303">
            <w:pPr>
              <w:pStyle w:val="TAL"/>
            </w:pPr>
            <w:r w:rsidRPr="00A5463E">
              <w:t>Media transmission</w:t>
            </w:r>
            <w:r w:rsidR="00037BD2">
              <w:t xml:space="preserve"> notification</w:t>
            </w:r>
          </w:p>
        </w:tc>
        <w:tc>
          <w:tcPr>
            <w:tcW w:w="1007" w:type="dxa"/>
          </w:tcPr>
          <w:p w14:paraId="2F423049" w14:textId="77777777" w:rsidR="00A5463E" w:rsidRPr="00A5463E" w:rsidRDefault="00A5463E" w:rsidP="00E75303">
            <w:pPr>
              <w:pStyle w:val="TAL"/>
            </w:pPr>
            <w:r w:rsidRPr="00A5463E">
              <w:t>x0110</w:t>
            </w:r>
          </w:p>
        </w:tc>
        <w:tc>
          <w:tcPr>
            <w:tcW w:w="1842" w:type="dxa"/>
          </w:tcPr>
          <w:p w14:paraId="19434035" w14:textId="656042F6" w:rsidR="00A5463E" w:rsidRPr="00A5463E" w:rsidRDefault="00BA1F7C" w:rsidP="00E75303">
            <w:pPr>
              <w:pStyle w:val="TAL"/>
            </w:pPr>
            <w:r>
              <w:t>Clause</w:t>
            </w:r>
            <w:r w:rsidR="00A5463E" w:rsidRPr="00A5463E">
              <w:t> 9.2.13</w:t>
            </w:r>
          </w:p>
        </w:tc>
        <w:tc>
          <w:tcPr>
            <w:tcW w:w="1909" w:type="dxa"/>
          </w:tcPr>
          <w:p w14:paraId="4402FA0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1F7A60" w14:textId="77777777" w:rsidTr="00E75303">
        <w:trPr>
          <w:jc w:val="center"/>
        </w:trPr>
        <w:tc>
          <w:tcPr>
            <w:tcW w:w="3322" w:type="dxa"/>
          </w:tcPr>
          <w:p w14:paraId="039AABA7" w14:textId="77777777" w:rsidR="00A5463E" w:rsidRPr="00A5463E" w:rsidRDefault="00A5463E" w:rsidP="00E75303">
            <w:pPr>
              <w:pStyle w:val="TAL"/>
            </w:pPr>
            <w:r w:rsidRPr="00A5463E">
              <w:t>Receive media response</w:t>
            </w:r>
          </w:p>
        </w:tc>
        <w:tc>
          <w:tcPr>
            <w:tcW w:w="1007" w:type="dxa"/>
          </w:tcPr>
          <w:p w14:paraId="5FB7C4D6" w14:textId="77777777" w:rsidR="00A5463E" w:rsidRPr="00A5463E" w:rsidRDefault="00A5463E" w:rsidP="00E75303">
            <w:pPr>
              <w:pStyle w:val="TAL"/>
            </w:pPr>
            <w:r w:rsidRPr="00A5463E">
              <w:t>x0111</w:t>
            </w:r>
          </w:p>
        </w:tc>
        <w:tc>
          <w:tcPr>
            <w:tcW w:w="1842" w:type="dxa"/>
          </w:tcPr>
          <w:p w14:paraId="2807352A" w14:textId="4753B0A1" w:rsidR="00A5463E" w:rsidRPr="00A5463E" w:rsidRDefault="00BA1F7C" w:rsidP="00E75303">
            <w:pPr>
              <w:pStyle w:val="TAL"/>
            </w:pPr>
            <w:r>
              <w:t>Clause</w:t>
            </w:r>
            <w:r w:rsidR="00A5463E" w:rsidRPr="00A5463E">
              <w:t> 9.2.15</w:t>
            </w:r>
          </w:p>
        </w:tc>
        <w:tc>
          <w:tcPr>
            <w:tcW w:w="1909" w:type="dxa"/>
          </w:tcPr>
          <w:p w14:paraId="378F438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E67497B" w14:textId="77777777" w:rsidTr="00E75303">
        <w:trPr>
          <w:jc w:val="center"/>
        </w:trPr>
        <w:tc>
          <w:tcPr>
            <w:tcW w:w="3322" w:type="dxa"/>
          </w:tcPr>
          <w:p w14:paraId="68A67BE8" w14:textId="77777777" w:rsidR="00A5463E" w:rsidRPr="00A5463E" w:rsidRDefault="00A5463E" w:rsidP="00E75303">
            <w:pPr>
              <w:pStyle w:val="TAL"/>
            </w:pPr>
            <w:r w:rsidRPr="00A5463E">
              <w:t>Media reception notification</w:t>
            </w:r>
          </w:p>
        </w:tc>
        <w:tc>
          <w:tcPr>
            <w:tcW w:w="1007" w:type="dxa"/>
          </w:tcPr>
          <w:p w14:paraId="55EC549D" w14:textId="77777777" w:rsidR="00A5463E" w:rsidRPr="00A5463E" w:rsidRDefault="00A5463E" w:rsidP="00E75303">
            <w:pPr>
              <w:pStyle w:val="TAL"/>
            </w:pPr>
            <w:r w:rsidRPr="00A5463E">
              <w:t>x1000</w:t>
            </w:r>
          </w:p>
        </w:tc>
        <w:tc>
          <w:tcPr>
            <w:tcW w:w="1842" w:type="dxa"/>
          </w:tcPr>
          <w:p w14:paraId="6676E300" w14:textId="0E3DEAB5" w:rsidR="00A5463E" w:rsidRPr="00A5463E" w:rsidRDefault="00BA1F7C" w:rsidP="00E75303">
            <w:pPr>
              <w:pStyle w:val="TAL"/>
            </w:pPr>
            <w:r>
              <w:t>Clause</w:t>
            </w:r>
            <w:r w:rsidR="00A5463E" w:rsidRPr="00A5463E">
              <w:t> 9.2.16</w:t>
            </w:r>
          </w:p>
        </w:tc>
        <w:tc>
          <w:tcPr>
            <w:tcW w:w="1909" w:type="dxa"/>
          </w:tcPr>
          <w:p w14:paraId="79EF5A4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11680E7" w14:textId="77777777" w:rsidTr="00E75303">
        <w:trPr>
          <w:jc w:val="center"/>
        </w:trPr>
        <w:tc>
          <w:tcPr>
            <w:tcW w:w="3322" w:type="dxa"/>
          </w:tcPr>
          <w:p w14:paraId="0B7ADEE9" w14:textId="77777777" w:rsidR="00A5463E" w:rsidRPr="00CE7B99" w:rsidRDefault="00FD00F4" w:rsidP="00E75303">
            <w:pPr>
              <w:pStyle w:val="TAL"/>
              <w:rPr>
                <w:lang w:val="fr-FR"/>
              </w:rPr>
            </w:pPr>
            <w:r>
              <w:rPr>
                <w:lang w:val="fr-FR"/>
              </w:rPr>
              <w:t>void</w:t>
            </w:r>
          </w:p>
        </w:tc>
        <w:tc>
          <w:tcPr>
            <w:tcW w:w="1007" w:type="dxa"/>
          </w:tcPr>
          <w:p w14:paraId="03C6416D" w14:textId="77777777" w:rsidR="00A5463E" w:rsidRPr="00A5463E" w:rsidRDefault="00A5463E" w:rsidP="00E75303">
            <w:pPr>
              <w:pStyle w:val="TAL"/>
            </w:pPr>
            <w:r w:rsidRPr="00A5463E">
              <w:t>x1001</w:t>
            </w:r>
          </w:p>
        </w:tc>
        <w:tc>
          <w:tcPr>
            <w:tcW w:w="1842" w:type="dxa"/>
          </w:tcPr>
          <w:p w14:paraId="67C8AF96" w14:textId="77777777" w:rsidR="00A5463E" w:rsidRPr="00CE7B99" w:rsidRDefault="00FD00F4" w:rsidP="00E75303">
            <w:pPr>
              <w:pStyle w:val="TAL"/>
              <w:rPr>
                <w:lang w:val="fr-FR"/>
              </w:rPr>
            </w:pPr>
            <w:r>
              <w:rPr>
                <w:lang w:val="fr-FR"/>
              </w:rPr>
              <w:t>void</w:t>
            </w:r>
          </w:p>
        </w:tc>
        <w:tc>
          <w:tcPr>
            <w:tcW w:w="1909" w:type="dxa"/>
          </w:tcPr>
          <w:p w14:paraId="19050827" w14:textId="77777777" w:rsidR="00A5463E" w:rsidRPr="00CE7B99" w:rsidRDefault="00FD00F4" w:rsidP="00E75303">
            <w:pPr>
              <w:pStyle w:val="TAL"/>
              <w:rPr>
                <w:lang w:val="fr-FR"/>
              </w:rPr>
            </w:pPr>
            <w:r>
              <w:rPr>
                <w:lang w:val="fr-FR"/>
              </w:rPr>
              <w:t>void</w:t>
            </w:r>
          </w:p>
        </w:tc>
      </w:tr>
      <w:tr w:rsidR="00A5463E" w:rsidRPr="00A5463E" w14:paraId="1D3E8325" w14:textId="77777777" w:rsidTr="00E75303">
        <w:trPr>
          <w:jc w:val="center"/>
        </w:trPr>
        <w:tc>
          <w:tcPr>
            <w:tcW w:w="3322" w:type="dxa"/>
          </w:tcPr>
          <w:p w14:paraId="075C1BBA" w14:textId="77777777" w:rsidR="00A5463E" w:rsidRPr="00A5463E" w:rsidRDefault="002477B2" w:rsidP="00E75303">
            <w:pPr>
              <w:pStyle w:val="TAL"/>
            </w:pPr>
            <w:r>
              <w:t>Transmission</w:t>
            </w:r>
            <w:r w:rsidR="00A5463E" w:rsidRPr="00A5463E">
              <w:t xml:space="preserve"> cancel request notify</w:t>
            </w:r>
          </w:p>
        </w:tc>
        <w:tc>
          <w:tcPr>
            <w:tcW w:w="1007" w:type="dxa"/>
          </w:tcPr>
          <w:p w14:paraId="73A06125" w14:textId="77777777" w:rsidR="00A5463E" w:rsidRPr="00A5463E" w:rsidRDefault="00A5463E" w:rsidP="00E75303">
            <w:pPr>
              <w:pStyle w:val="TAL"/>
            </w:pPr>
            <w:r w:rsidRPr="00A5463E">
              <w:t>x1010</w:t>
            </w:r>
          </w:p>
        </w:tc>
        <w:tc>
          <w:tcPr>
            <w:tcW w:w="1842" w:type="dxa"/>
          </w:tcPr>
          <w:p w14:paraId="6ABBB995" w14:textId="5EAAEE2B" w:rsidR="00A5463E" w:rsidRPr="00A5463E" w:rsidRDefault="00BA1F7C" w:rsidP="00E75303">
            <w:pPr>
              <w:pStyle w:val="TAL"/>
            </w:pPr>
            <w:r>
              <w:t>Clause</w:t>
            </w:r>
            <w:r w:rsidR="00A5463E" w:rsidRPr="00A5463E">
              <w:t> 9.2.19</w:t>
            </w:r>
          </w:p>
        </w:tc>
        <w:tc>
          <w:tcPr>
            <w:tcW w:w="1909" w:type="dxa"/>
          </w:tcPr>
          <w:p w14:paraId="3ECB6DC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80F9304" w14:textId="77777777" w:rsidTr="00E75303">
        <w:trPr>
          <w:jc w:val="center"/>
        </w:trPr>
        <w:tc>
          <w:tcPr>
            <w:tcW w:w="3322" w:type="dxa"/>
          </w:tcPr>
          <w:p w14:paraId="0239E9DA"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02CD07A5" w14:textId="77777777" w:rsidR="00A5463E" w:rsidRPr="00A5463E" w:rsidRDefault="00A5463E" w:rsidP="00E75303">
            <w:pPr>
              <w:pStyle w:val="TAL"/>
            </w:pPr>
            <w:r w:rsidRPr="00A5463E">
              <w:t>x1011</w:t>
            </w:r>
          </w:p>
        </w:tc>
        <w:tc>
          <w:tcPr>
            <w:tcW w:w="1842" w:type="dxa"/>
          </w:tcPr>
          <w:p w14:paraId="0EAB084F" w14:textId="6AB6E94A" w:rsidR="00A5463E" w:rsidRPr="00A5463E" w:rsidRDefault="00BA1F7C" w:rsidP="00E75303">
            <w:pPr>
              <w:pStyle w:val="TAL"/>
            </w:pPr>
            <w:r>
              <w:t>Clause</w:t>
            </w:r>
            <w:r w:rsidR="00A5463E" w:rsidRPr="00A5463E">
              <w:t> 9.2.23</w:t>
            </w:r>
          </w:p>
        </w:tc>
        <w:tc>
          <w:tcPr>
            <w:tcW w:w="1909" w:type="dxa"/>
          </w:tcPr>
          <w:p w14:paraId="526A6E2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72A18A1" w14:textId="77777777" w:rsidTr="00E75303">
        <w:trPr>
          <w:jc w:val="center"/>
        </w:trPr>
        <w:tc>
          <w:tcPr>
            <w:tcW w:w="3322" w:type="dxa"/>
          </w:tcPr>
          <w:p w14:paraId="6887DC77"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F219D2B" w14:textId="77777777" w:rsidR="00A5463E" w:rsidRPr="00A5463E" w:rsidRDefault="00A5463E" w:rsidP="00E75303">
            <w:pPr>
              <w:pStyle w:val="TAL"/>
            </w:pPr>
            <w:r w:rsidRPr="00A5463E">
              <w:t>x1100</w:t>
            </w:r>
          </w:p>
        </w:tc>
        <w:tc>
          <w:tcPr>
            <w:tcW w:w="1842" w:type="dxa"/>
          </w:tcPr>
          <w:p w14:paraId="07974F98" w14:textId="2E80C4D3" w:rsidR="00A5463E" w:rsidRPr="00A5463E" w:rsidRDefault="00BA1F7C" w:rsidP="00E75303">
            <w:pPr>
              <w:pStyle w:val="TAL"/>
            </w:pPr>
            <w:r>
              <w:t>Clause</w:t>
            </w:r>
            <w:r w:rsidR="00A5463E" w:rsidRPr="00A5463E">
              <w:t> 9.2.25</w:t>
            </w:r>
          </w:p>
        </w:tc>
        <w:tc>
          <w:tcPr>
            <w:tcW w:w="1909" w:type="dxa"/>
          </w:tcPr>
          <w:p w14:paraId="52D52CF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6F9D16" w14:textId="77777777" w:rsidTr="00E75303">
        <w:trPr>
          <w:jc w:val="center"/>
        </w:trPr>
        <w:tc>
          <w:tcPr>
            <w:tcW w:w="3322" w:type="dxa"/>
          </w:tcPr>
          <w:p w14:paraId="04FFB4BB" w14:textId="77777777" w:rsidR="00A5463E" w:rsidRPr="00A5463E" w:rsidRDefault="00A5463E" w:rsidP="00E75303">
            <w:pPr>
              <w:pStyle w:val="TAL"/>
            </w:pPr>
            <w:r w:rsidRPr="00A5463E">
              <w:t>Media reception override notification</w:t>
            </w:r>
          </w:p>
        </w:tc>
        <w:tc>
          <w:tcPr>
            <w:tcW w:w="1007" w:type="dxa"/>
          </w:tcPr>
          <w:p w14:paraId="60C50E0C" w14:textId="77777777" w:rsidR="00A5463E" w:rsidRPr="00A5463E" w:rsidRDefault="00A5463E" w:rsidP="00E75303">
            <w:pPr>
              <w:pStyle w:val="TAL"/>
            </w:pPr>
            <w:r w:rsidRPr="00A5463E">
              <w:t>x1101</w:t>
            </w:r>
          </w:p>
        </w:tc>
        <w:tc>
          <w:tcPr>
            <w:tcW w:w="1842" w:type="dxa"/>
          </w:tcPr>
          <w:p w14:paraId="02B8D155" w14:textId="614A4D72" w:rsidR="00A5463E" w:rsidRPr="00A5463E" w:rsidRDefault="00BA1F7C" w:rsidP="00E75303">
            <w:pPr>
              <w:pStyle w:val="TAL"/>
            </w:pPr>
            <w:r>
              <w:t>Clause</w:t>
            </w:r>
            <w:r w:rsidR="00A5463E" w:rsidRPr="00A5463E">
              <w:t> 9.2.28</w:t>
            </w:r>
          </w:p>
        </w:tc>
        <w:tc>
          <w:tcPr>
            <w:tcW w:w="1909" w:type="dxa"/>
          </w:tcPr>
          <w:p w14:paraId="07435DB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C16431" w14:textId="77777777" w:rsidTr="00E75303">
        <w:trPr>
          <w:jc w:val="center"/>
        </w:trPr>
        <w:tc>
          <w:tcPr>
            <w:tcW w:w="3322" w:type="dxa"/>
          </w:tcPr>
          <w:p w14:paraId="5AEA30C5"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655DD3AD" w14:textId="77777777" w:rsidR="00A5463E" w:rsidRPr="00A5463E" w:rsidRDefault="00A5463E" w:rsidP="00E75303">
            <w:pPr>
              <w:pStyle w:val="TAL"/>
            </w:pPr>
            <w:r w:rsidRPr="00A5463E">
              <w:t>x1110</w:t>
            </w:r>
          </w:p>
        </w:tc>
        <w:tc>
          <w:tcPr>
            <w:tcW w:w="1842" w:type="dxa"/>
          </w:tcPr>
          <w:p w14:paraId="5B8E7315" w14:textId="1CDB5B06" w:rsidR="00A5463E" w:rsidRPr="00A5463E" w:rsidRDefault="00BA1F7C" w:rsidP="00E75303">
            <w:pPr>
              <w:pStyle w:val="TAL"/>
            </w:pPr>
            <w:r>
              <w:t>Clause</w:t>
            </w:r>
            <w:r w:rsidR="00A5463E" w:rsidRPr="00A5463E">
              <w:t> 9.2.29</w:t>
            </w:r>
          </w:p>
        </w:tc>
        <w:tc>
          <w:tcPr>
            <w:tcW w:w="1909" w:type="dxa"/>
          </w:tcPr>
          <w:p w14:paraId="02E1C14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45F22156" w14:textId="77777777" w:rsidTr="00620477">
        <w:trPr>
          <w:jc w:val="center"/>
        </w:trPr>
        <w:tc>
          <w:tcPr>
            <w:tcW w:w="3322" w:type="dxa"/>
          </w:tcPr>
          <w:p w14:paraId="7B2D6EA3" w14:textId="77777777" w:rsidR="008B7004" w:rsidRPr="00443CCC" w:rsidRDefault="008B7004" w:rsidP="00620477">
            <w:pPr>
              <w:pStyle w:val="TAL"/>
            </w:pPr>
            <w:r w:rsidRPr="00443CCC">
              <w:t>Transmi</w:t>
            </w:r>
            <w:r>
              <w:t>ssion</w:t>
            </w:r>
            <w:r w:rsidRPr="00443CCC">
              <w:t xml:space="preserve"> idle</w:t>
            </w:r>
          </w:p>
        </w:tc>
        <w:tc>
          <w:tcPr>
            <w:tcW w:w="1007" w:type="dxa"/>
          </w:tcPr>
          <w:p w14:paraId="18FA54F5" w14:textId="77777777" w:rsidR="008B7004" w:rsidRPr="00443CCC" w:rsidRDefault="008B7004" w:rsidP="00620477">
            <w:pPr>
              <w:pStyle w:val="TAL"/>
            </w:pPr>
            <w:r>
              <w:t>0</w:t>
            </w:r>
            <w:r w:rsidRPr="00443CCC">
              <w:t>1111</w:t>
            </w:r>
          </w:p>
        </w:tc>
        <w:tc>
          <w:tcPr>
            <w:tcW w:w="1842" w:type="dxa"/>
          </w:tcPr>
          <w:p w14:paraId="569A0AA7" w14:textId="72CE8B5B" w:rsidR="008B7004" w:rsidRPr="00443CCC" w:rsidRDefault="00BA1F7C" w:rsidP="00620477">
            <w:pPr>
              <w:pStyle w:val="TAL"/>
            </w:pPr>
            <w:r>
              <w:t>Clause</w:t>
            </w:r>
            <w:r w:rsidR="008B7004" w:rsidRPr="00443CCC">
              <w:t> 9.2.30</w:t>
            </w:r>
          </w:p>
        </w:tc>
        <w:tc>
          <w:tcPr>
            <w:tcW w:w="1909" w:type="dxa"/>
          </w:tcPr>
          <w:p w14:paraId="6E9785BA"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412B0BB" w14:textId="77777777" w:rsidTr="00E75303">
        <w:trPr>
          <w:jc w:val="center"/>
        </w:trPr>
        <w:tc>
          <w:tcPr>
            <w:tcW w:w="8080" w:type="dxa"/>
            <w:gridSpan w:val="4"/>
          </w:tcPr>
          <w:p w14:paraId="74F5C85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2C12BF97" w14:textId="77777777" w:rsidR="00A5463E" w:rsidRPr="00A5463E" w:rsidRDefault="00A5463E" w:rsidP="00A5463E"/>
    <w:p w14:paraId="664CCC89" w14:textId="77777777" w:rsidR="00A5463E" w:rsidRPr="00A5463E" w:rsidRDefault="00A5463E" w:rsidP="00A5463E">
      <w:r w:rsidRPr="00A5463E">
        <w:t>The table 9.2.2.1-3 provides a list of transmission control messages sent by both the transmission control server and transmission control participant.</w:t>
      </w:r>
    </w:p>
    <w:p w14:paraId="2B4F84F4" w14:textId="77777777" w:rsidR="00A5463E" w:rsidRPr="00A5463E" w:rsidRDefault="00A5463E" w:rsidP="00A5463E">
      <w:pPr>
        <w:pStyle w:val="TH"/>
      </w:pPr>
    </w:p>
    <w:p w14:paraId="24AC4EAC"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2E5A67D5" w14:textId="77777777" w:rsidTr="00E75303">
        <w:trPr>
          <w:jc w:val="center"/>
        </w:trPr>
        <w:tc>
          <w:tcPr>
            <w:tcW w:w="3322" w:type="dxa"/>
            <w:shd w:val="clear" w:color="auto" w:fill="CCCCCC"/>
          </w:tcPr>
          <w:p w14:paraId="0152E1A6" w14:textId="77777777" w:rsidR="00A5463E" w:rsidRPr="00A5463E" w:rsidRDefault="00A5463E" w:rsidP="00E75303">
            <w:pPr>
              <w:pStyle w:val="TAH"/>
            </w:pPr>
            <w:r w:rsidRPr="00A5463E">
              <w:t>Message name</w:t>
            </w:r>
          </w:p>
        </w:tc>
        <w:tc>
          <w:tcPr>
            <w:tcW w:w="1007" w:type="dxa"/>
            <w:shd w:val="clear" w:color="auto" w:fill="CCCCCC"/>
          </w:tcPr>
          <w:p w14:paraId="63A74384" w14:textId="77777777" w:rsidR="00A5463E" w:rsidRPr="00A5463E" w:rsidRDefault="00A5463E" w:rsidP="00E75303">
            <w:pPr>
              <w:pStyle w:val="TAH"/>
            </w:pPr>
            <w:r w:rsidRPr="00A5463E">
              <w:t>Subtype</w:t>
            </w:r>
          </w:p>
        </w:tc>
        <w:tc>
          <w:tcPr>
            <w:tcW w:w="1842" w:type="dxa"/>
            <w:shd w:val="clear" w:color="auto" w:fill="CCCCCC"/>
          </w:tcPr>
          <w:p w14:paraId="22D61139" w14:textId="77777777" w:rsidR="00A5463E" w:rsidRPr="00A5463E" w:rsidRDefault="00A5463E" w:rsidP="00E75303">
            <w:pPr>
              <w:pStyle w:val="TAH"/>
            </w:pPr>
            <w:r w:rsidRPr="00A5463E">
              <w:t>Reference</w:t>
            </w:r>
          </w:p>
        </w:tc>
        <w:tc>
          <w:tcPr>
            <w:tcW w:w="1909" w:type="dxa"/>
            <w:shd w:val="clear" w:color="auto" w:fill="CCCCCC"/>
          </w:tcPr>
          <w:p w14:paraId="095F76BA" w14:textId="77777777" w:rsidR="00A5463E" w:rsidRPr="00A5463E" w:rsidRDefault="00A5463E" w:rsidP="00E75303">
            <w:pPr>
              <w:pStyle w:val="TAH"/>
            </w:pPr>
            <w:r w:rsidRPr="00A5463E">
              <w:t>Direction</w:t>
            </w:r>
          </w:p>
        </w:tc>
      </w:tr>
      <w:tr w:rsidR="00A5463E" w:rsidRPr="00A5463E" w14:paraId="4B21479F" w14:textId="77777777" w:rsidTr="00E75303">
        <w:trPr>
          <w:jc w:val="center"/>
        </w:trPr>
        <w:tc>
          <w:tcPr>
            <w:tcW w:w="3322" w:type="dxa"/>
          </w:tcPr>
          <w:p w14:paraId="5D4E1AF0" w14:textId="77777777" w:rsidR="00A5463E" w:rsidRPr="00A5463E" w:rsidRDefault="002477B2" w:rsidP="00E75303">
            <w:pPr>
              <w:pStyle w:val="TAL"/>
            </w:pPr>
            <w:r>
              <w:t>Transmission</w:t>
            </w:r>
            <w:r w:rsidR="00A5463E" w:rsidRPr="00A5463E">
              <w:t xml:space="preserve"> end request</w:t>
            </w:r>
          </w:p>
        </w:tc>
        <w:tc>
          <w:tcPr>
            <w:tcW w:w="1007" w:type="dxa"/>
          </w:tcPr>
          <w:p w14:paraId="186C4ABF" w14:textId="77777777" w:rsidR="00A5463E" w:rsidRPr="00A5463E" w:rsidRDefault="00A5463E" w:rsidP="00E75303">
            <w:pPr>
              <w:pStyle w:val="TAL"/>
            </w:pPr>
            <w:r w:rsidRPr="00A5463E">
              <w:t>x0000</w:t>
            </w:r>
          </w:p>
        </w:tc>
        <w:tc>
          <w:tcPr>
            <w:tcW w:w="1842" w:type="dxa"/>
          </w:tcPr>
          <w:p w14:paraId="0D7C47E6" w14:textId="3CEB7FA8" w:rsidR="00A5463E" w:rsidRPr="00A5463E" w:rsidRDefault="00BA1F7C" w:rsidP="00E75303">
            <w:pPr>
              <w:pStyle w:val="TAL"/>
            </w:pPr>
            <w:r>
              <w:t>Clause</w:t>
            </w:r>
            <w:r w:rsidR="00A5463E" w:rsidRPr="00A5463E">
              <w:t> 9.2.20</w:t>
            </w:r>
          </w:p>
        </w:tc>
        <w:tc>
          <w:tcPr>
            <w:tcW w:w="1909" w:type="dxa"/>
          </w:tcPr>
          <w:p w14:paraId="73DEF31B"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1D22003F" w14:textId="77777777" w:rsidTr="00E75303">
        <w:trPr>
          <w:jc w:val="center"/>
        </w:trPr>
        <w:tc>
          <w:tcPr>
            <w:tcW w:w="3322" w:type="dxa"/>
          </w:tcPr>
          <w:p w14:paraId="56C57F7E" w14:textId="77777777" w:rsidR="00A5463E" w:rsidRPr="00A5463E" w:rsidRDefault="002477B2" w:rsidP="00E75303">
            <w:pPr>
              <w:pStyle w:val="TAL"/>
            </w:pPr>
            <w:r>
              <w:t>Transmission</w:t>
            </w:r>
            <w:r w:rsidR="00A5463E" w:rsidRPr="00A5463E">
              <w:t xml:space="preserve"> end response</w:t>
            </w:r>
          </w:p>
        </w:tc>
        <w:tc>
          <w:tcPr>
            <w:tcW w:w="1007" w:type="dxa"/>
          </w:tcPr>
          <w:p w14:paraId="71B8F1B7" w14:textId="77777777" w:rsidR="00A5463E" w:rsidRPr="00A5463E" w:rsidRDefault="00A5463E" w:rsidP="00E75303">
            <w:pPr>
              <w:pStyle w:val="TAL"/>
            </w:pPr>
            <w:r w:rsidRPr="00A5463E">
              <w:t>x0001</w:t>
            </w:r>
          </w:p>
        </w:tc>
        <w:tc>
          <w:tcPr>
            <w:tcW w:w="1842" w:type="dxa"/>
          </w:tcPr>
          <w:p w14:paraId="5F1DFDBA" w14:textId="103E59AB" w:rsidR="00A5463E" w:rsidRPr="00A5463E" w:rsidRDefault="00BA1F7C" w:rsidP="00E75303">
            <w:pPr>
              <w:pStyle w:val="TAL"/>
            </w:pPr>
            <w:r>
              <w:t>Clause</w:t>
            </w:r>
            <w:r w:rsidR="00A5463E" w:rsidRPr="00A5463E">
              <w:t> 9.2.21</w:t>
            </w:r>
          </w:p>
        </w:tc>
        <w:tc>
          <w:tcPr>
            <w:tcW w:w="1909" w:type="dxa"/>
          </w:tcPr>
          <w:p w14:paraId="1C9BB95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655E3C4" w14:textId="77777777" w:rsidTr="00E75303">
        <w:trPr>
          <w:jc w:val="center"/>
        </w:trPr>
        <w:tc>
          <w:tcPr>
            <w:tcW w:w="3322" w:type="dxa"/>
          </w:tcPr>
          <w:p w14:paraId="3C7028DC" w14:textId="77777777" w:rsidR="00A5463E" w:rsidRPr="00A5463E" w:rsidRDefault="00A5463E" w:rsidP="00E75303">
            <w:pPr>
              <w:pStyle w:val="TAL"/>
            </w:pPr>
            <w:r w:rsidRPr="00A5463E">
              <w:t>Media reception end request</w:t>
            </w:r>
          </w:p>
        </w:tc>
        <w:tc>
          <w:tcPr>
            <w:tcW w:w="1007" w:type="dxa"/>
          </w:tcPr>
          <w:p w14:paraId="35DC4DB3" w14:textId="77777777" w:rsidR="00A5463E" w:rsidRPr="00A5463E" w:rsidRDefault="00A5463E" w:rsidP="00E75303">
            <w:pPr>
              <w:pStyle w:val="TAL"/>
            </w:pPr>
            <w:r w:rsidRPr="00A5463E">
              <w:t>x0010</w:t>
            </w:r>
          </w:p>
        </w:tc>
        <w:tc>
          <w:tcPr>
            <w:tcW w:w="1842" w:type="dxa"/>
          </w:tcPr>
          <w:p w14:paraId="5F9D9455" w14:textId="59EDB187" w:rsidR="00A5463E" w:rsidRPr="00A5463E" w:rsidRDefault="00BA1F7C" w:rsidP="00E75303">
            <w:pPr>
              <w:pStyle w:val="TAL"/>
            </w:pPr>
            <w:r>
              <w:t>Clause</w:t>
            </w:r>
            <w:r w:rsidR="00A5463E" w:rsidRPr="00A5463E">
              <w:t> 9.2.26</w:t>
            </w:r>
          </w:p>
        </w:tc>
        <w:tc>
          <w:tcPr>
            <w:tcW w:w="1909" w:type="dxa"/>
          </w:tcPr>
          <w:p w14:paraId="3B506595"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700A481" w14:textId="77777777" w:rsidTr="00E75303">
        <w:trPr>
          <w:jc w:val="center"/>
        </w:trPr>
        <w:tc>
          <w:tcPr>
            <w:tcW w:w="3322" w:type="dxa"/>
          </w:tcPr>
          <w:p w14:paraId="780F997C" w14:textId="77777777" w:rsidR="00A5463E" w:rsidRPr="00A5463E" w:rsidRDefault="00A5463E" w:rsidP="00E75303">
            <w:pPr>
              <w:pStyle w:val="TAL"/>
            </w:pPr>
            <w:r w:rsidRPr="00A5463E">
              <w:t>Media reception end response</w:t>
            </w:r>
          </w:p>
        </w:tc>
        <w:tc>
          <w:tcPr>
            <w:tcW w:w="1007" w:type="dxa"/>
          </w:tcPr>
          <w:p w14:paraId="09802E99" w14:textId="77777777" w:rsidR="00A5463E" w:rsidRPr="00A5463E" w:rsidRDefault="00A5463E" w:rsidP="00E75303">
            <w:pPr>
              <w:pStyle w:val="TAL"/>
            </w:pPr>
            <w:r w:rsidRPr="00A5463E">
              <w:t>x0011</w:t>
            </w:r>
          </w:p>
        </w:tc>
        <w:tc>
          <w:tcPr>
            <w:tcW w:w="1842" w:type="dxa"/>
          </w:tcPr>
          <w:p w14:paraId="15886380" w14:textId="0521B0A8" w:rsidR="00A5463E" w:rsidRPr="00A5463E" w:rsidRDefault="00BA1F7C" w:rsidP="00E75303">
            <w:pPr>
              <w:pStyle w:val="TAL"/>
            </w:pPr>
            <w:r>
              <w:t>Clause</w:t>
            </w:r>
            <w:r w:rsidR="00A5463E" w:rsidRPr="00A5463E">
              <w:t> 9.2.27</w:t>
            </w:r>
          </w:p>
        </w:tc>
        <w:tc>
          <w:tcPr>
            <w:tcW w:w="1909" w:type="dxa"/>
          </w:tcPr>
          <w:p w14:paraId="2C5DD6A8"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BA713DF" w14:textId="77777777" w:rsidTr="00620477">
        <w:trPr>
          <w:jc w:val="center"/>
        </w:trPr>
        <w:tc>
          <w:tcPr>
            <w:tcW w:w="3322" w:type="dxa"/>
          </w:tcPr>
          <w:p w14:paraId="5EB3A88D"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D561233" w14:textId="77777777" w:rsidR="008B7004" w:rsidRPr="00443CCC" w:rsidRDefault="008B7004" w:rsidP="00620477">
            <w:pPr>
              <w:pStyle w:val="TAL"/>
            </w:pPr>
            <w:r>
              <w:t>x</w:t>
            </w:r>
            <w:r w:rsidRPr="00443CCC">
              <w:t>0100</w:t>
            </w:r>
          </w:p>
        </w:tc>
        <w:tc>
          <w:tcPr>
            <w:tcW w:w="1842" w:type="dxa"/>
          </w:tcPr>
          <w:p w14:paraId="5A04F45C" w14:textId="4EBC4EEE" w:rsidR="008B7004" w:rsidRPr="00443CCC" w:rsidRDefault="00BA1F7C" w:rsidP="00620477">
            <w:pPr>
              <w:pStyle w:val="TAL"/>
            </w:pPr>
            <w:r>
              <w:t>Clause</w:t>
            </w:r>
            <w:r w:rsidR="008B7004" w:rsidRPr="00443CCC">
              <w:t> 9.2.31</w:t>
            </w:r>
          </w:p>
        </w:tc>
        <w:tc>
          <w:tcPr>
            <w:tcW w:w="1909" w:type="dxa"/>
          </w:tcPr>
          <w:p w14:paraId="0B1F525B"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45CD55EB" w14:textId="77777777" w:rsidTr="00E75303">
        <w:trPr>
          <w:jc w:val="center"/>
        </w:trPr>
        <w:tc>
          <w:tcPr>
            <w:tcW w:w="8080" w:type="dxa"/>
            <w:gridSpan w:val="4"/>
          </w:tcPr>
          <w:p w14:paraId="63B22F4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165F401" w14:textId="77777777" w:rsidR="00A5463E" w:rsidRPr="00A5463E" w:rsidRDefault="00A5463E" w:rsidP="00A5463E"/>
    <w:p w14:paraId="6F4ED02F"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3D9584CC" w14:textId="77777777" w:rsidR="00A5463E" w:rsidRPr="00A5463E" w:rsidRDefault="00A5463E" w:rsidP="00A5463E">
      <w:pPr>
        <w:pStyle w:val="B1"/>
      </w:pPr>
      <w:r w:rsidRPr="00A5463E">
        <w:t>'0'</w:t>
      </w:r>
      <w:r w:rsidRPr="00A5463E">
        <w:tab/>
        <w:t>Acknowledgment is not required</w:t>
      </w:r>
    </w:p>
    <w:p w14:paraId="2C146B57" w14:textId="77777777" w:rsidR="00A5463E" w:rsidRPr="00A5463E" w:rsidRDefault="00A5463E" w:rsidP="00A5463E">
      <w:pPr>
        <w:pStyle w:val="B1"/>
      </w:pPr>
      <w:r w:rsidRPr="00A5463E">
        <w:t>'1'</w:t>
      </w:r>
      <w:r w:rsidRPr="00A5463E">
        <w:tab/>
        <w:t>Acknowledgment is required</w:t>
      </w:r>
    </w:p>
    <w:p w14:paraId="2666AB4B" w14:textId="77777777" w:rsidR="00A5463E" w:rsidRPr="00A5463E" w:rsidRDefault="00A5463E" w:rsidP="00A5463E">
      <w:pPr>
        <w:pStyle w:val="NO"/>
      </w:pPr>
      <w:r w:rsidRPr="00A5463E">
        <w:t>NOTE:</w:t>
      </w:r>
      <w:r w:rsidRPr="00A5463E">
        <w:tab/>
        <w:t>Whether a message needs to be acknowledged or not is described in clause 6.</w:t>
      </w:r>
    </w:p>
    <w:p w14:paraId="4BC6290C"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0C21922C" w14:textId="77777777" w:rsidR="00A5463E" w:rsidRPr="00A5463E" w:rsidRDefault="00A5463E" w:rsidP="00A5463E">
      <w:pPr>
        <w:pStyle w:val="Heading3"/>
      </w:pPr>
      <w:bookmarkStart w:id="1708" w:name="_Toc20208894"/>
      <w:bookmarkStart w:id="1709" w:name="_Toc36045005"/>
      <w:bookmarkStart w:id="1710" w:name="_Toc45216491"/>
      <w:bookmarkStart w:id="1711" w:name="_Toc99174262"/>
      <w:r w:rsidRPr="00A5463E">
        <w:t>9.2.3</w:t>
      </w:r>
      <w:r w:rsidRPr="00A5463E">
        <w:tab/>
        <w:t>Transmission control specific fields</w:t>
      </w:r>
      <w:bookmarkEnd w:id="1708"/>
      <w:bookmarkEnd w:id="1709"/>
      <w:bookmarkEnd w:id="1710"/>
      <w:bookmarkEnd w:id="1711"/>
    </w:p>
    <w:p w14:paraId="7EF1492B" w14:textId="77777777" w:rsidR="00A5463E" w:rsidRPr="00A5463E" w:rsidRDefault="00A5463E" w:rsidP="00A5463E">
      <w:pPr>
        <w:pStyle w:val="Heading4"/>
      </w:pPr>
      <w:bookmarkStart w:id="1712" w:name="_Toc20208895"/>
      <w:bookmarkStart w:id="1713" w:name="_Toc36045006"/>
      <w:bookmarkStart w:id="1714" w:name="_Toc45216492"/>
      <w:bookmarkStart w:id="1715" w:name="_Toc99174263"/>
      <w:r w:rsidRPr="00A5463E">
        <w:t>9.2.3.1</w:t>
      </w:r>
      <w:r w:rsidRPr="00A5463E">
        <w:tab/>
        <w:t>Introduction</w:t>
      </w:r>
      <w:bookmarkEnd w:id="1712"/>
      <w:bookmarkEnd w:id="1713"/>
      <w:bookmarkEnd w:id="1714"/>
      <w:bookmarkEnd w:id="1715"/>
    </w:p>
    <w:p w14:paraId="0990F6C1" w14:textId="3AFE73C8" w:rsidR="00A5463E" w:rsidRPr="00A5463E" w:rsidRDefault="00A5463E" w:rsidP="00A5463E">
      <w:r w:rsidRPr="00A5463E">
        <w:t xml:space="preserve">This </w:t>
      </w:r>
      <w:r w:rsidR="00BA1F7C">
        <w:t>clause</w:t>
      </w:r>
      <w:r w:rsidRPr="00A5463E">
        <w:t xml:space="preserve"> describes the transmission control specific data fields.</w:t>
      </w:r>
    </w:p>
    <w:p w14:paraId="1956EE9B" w14:textId="4BAF4FA8" w:rsidR="00A5463E" w:rsidRPr="00A5463E" w:rsidRDefault="00A5463E" w:rsidP="00A5463E">
      <w:r w:rsidRPr="00A5463E">
        <w:lastRenderedPageBreak/>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t>clause</w:t>
      </w:r>
      <w:r w:rsidRPr="00A5463E">
        <w:t> 9.1.3.</w:t>
      </w:r>
    </w:p>
    <w:p w14:paraId="370C7565" w14:textId="77777777" w:rsidR="00A5463E" w:rsidRPr="00A5463E" w:rsidRDefault="00A5463E" w:rsidP="00A5463E">
      <w:r w:rsidRPr="00A5463E">
        <w:t>Table 9.2.3.1-1 lists the available transmission control specific data fields including the assigned field ID.</w:t>
      </w:r>
    </w:p>
    <w:p w14:paraId="7400694C" w14:textId="77777777" w:rsidR="00A5463E" w:rsidRPr="00A5463E" w:rsidRDefault="00A5463E" w:rsidP="00A5463E">
      <w:pPr>
        <w:pStyle w:val="TH"/>
      </w:pPr>
      <w:r w:rsidRPr="00A5463E">
        <w:t>Table 9.2.3.1-1: Transmission control specific data fields</w:t>
      </w:r>
    </w:p>
    <w:tbl>
      <w:tblPr>
        <w:tblW w:w="7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910"/>
        <w:gridCol w:w="113"/>
        <w:gridCol w:w="947"/>
        <w:gridCol w:w="113"/>
        <w:gridCol w:w="1705"/>
        <w:gridCol w:w="113"/>
        <w:gridCol w:w="2255"/>
        <w:gridCol w:w="113"/>
      </w:tblGrid>
      <w:tr w:rsidR="00A5463E" w:rsidRPr="00A5463E" w14:paraId="3E995D1A" w14:textId="77777777" w:rsidTr="00552EFD">
        <w:trPr>
          <w:gridAfter w:val="1"/>
          <w:wAfter w:w="113" w:type="dxa"/>
          <w:jc w:val="center"/>
        </w:trPr>
        <w:tc>
          <w:tcPr>
            <w:tcW w:w="2023" w:type="dxa"/>
            <w:gridSpan w:val="2"/>
            <w:vMerge w:val="restart"/>
            <w:shd w:val="clear" w:color="auto" w:fill="CCCCCC"/>
          </w:tcPr>
          <w:p w14:paraId="4ED47EFF" w14:textId="77777777" w:rsidR="00A5463E" w:rsidRPr="00A5463E" w:rsidRDefault="00A5463E" w:rsidP="00E75303">
            <w:pPr>
              <w:pStyle w:val="TAH"/>
            </w:pPr>
            <w:r w:rsidRPr="00A5463E">
              <w:t>Field name</w:t>
            </w:r>
          </w:p>
        </w:tc>
        <w:tc>
          <w:tcPr>
            <w:tcW w:w="2878" w:type="dxa"/>
            <w:gridSpan w:val="4"/>
            <w:shd w:val="clear" w:color="auto" w:fill="CCCCCC"/>
          </w:tcPr>
          <w:p w14:paraId="4918D62D" w14:textId="77777777" w:rsidR="00A5463E" w:rsidRPr="00A5463E" w:rsidRDefault="00A5463E" w:rsidP="00E75303">
            <w:pPr>
              <w:pStyle w:val="TAH"/>
            </w:pPr>
            <w:r w:rsidRPr="00A5463E">
              <w:t>Field ID</w:t>
            </w:r>
          </w:p>
        </w:tc>
        <w:tc>
          <w:tcPr>
            <w:tcW w:w="2368" w:type="dxa"/>
            <w:gridSpan w:val="2"/>
            <w:vMerge w:val="restart"/>
            <w:shd w:val="clear" w:color="auto" w:fill="CCCCCC"/>
          </w:tcPr>
          <w:p w14:paraId="58DD5882" w14:textId="77777777" w:rsidR="00A5463E" w:rsidRPr="00A5463E" w:rsidRDefault="00A5463E" w:rsidP="00E75303">
            <w:pPr>
              <w:pStyle w:val="TAH"/>
            </w:pPr>
            <w:r w:rsidRPr="00A5463E">
              <w:t>Reference</w:t>
            </w:r>
          </w:p>
        </w:tc>
      </w:tr>
      <w:tr w:rsidR="00A5463E" w:rsidRPr="00A5463E" w14:paraId="1DEAB7B9" w14:textId="77777777" w:rsidTr="00552EFD">
        <w:trPr>
          <w:gridAfter w:val="1"/>
          <w:wAfter w:w="113" w:type="dxa"/>
          <w:jc w:val="center"/>
        </w:trPr>
        <w:tc>
          <w:tcPr>
            <w:tcW w:w="2023" w:type="dxa"/>
            <w:gridSpan w:val="2"/>
            <w:vMerge/>
            <w:shd w:val="clear" w:color="auto" w:fill="CCCCCC"/>
          </w:tcPr>
          <w:p w14:paraId="1C957B2D" w14:textId="77777777" w:rsidR="00A5463E" w:rsidRPr="00A5463E" w:rsidRDefault="00A5463E" w:rsidP="00E75303">
            <w:pPr>
              <w:pStyle w:val="TAH"/>
            </w:pPr>
          </w:p>
        </w:tc>
        <w:tc>
          <w:tcPr>
            <w:tcW w:w="1060" w:type="dxa"/>
            <w:gridSpan w:val="2"/>
            <w:shd w:val="clear" w:color="auto" w:fill="CCCCCC"/>
          </w:tcPr>
          <w:p w14:paraId="2DA320D3" w14:textId="77777777" w:rsidR="00A5463E" w:rsidRPr="00A5463E" w:rsidRDefault="00A5463E" w:rsidP="00E75303">
            <w:pPr>
              <w:pStyle w:val="TAH"/>
            </w:pPr>
            <w:r w:rsidRPr="00A5463E">
              <w:t>Decimal</w:t>
            </w:r>
          </w:p>
        </w:tc>
        <w:tc>
          <w:tcPr>
            <w:tcW w:w="1818" w:type="dxa"/>
            <w:gridSpan w:val="2"/>
            <w:shd w:val="clear" w:color="auto" w:fill="CCCCCC"/>
          </w:tcPr>
          <w:p w14:paraId="662F1052" w14:textId="77777777" w:rsidR="00A5463E" w:rsidRPr="00A5463E" w:rsidRDefault="00A5463E" w:rsidP="00E75303">
            <w:pPr>
              <w:pStyle w:val="TAH"/>
            </w:pPr>
            <w:r w:rsidRPr="00A5463E">
              <w:t>Binary</w:t>
            </w:r>
          </w:p>
        </w:tc>
        <w:tc>
          <w:tcPr>
            <w:tcW w:w="2368" w:type="dxa"/>
            <w:gridSpan w:val="2"/>
            <w:vMerge/>
            <w:shd w:val="clear" w:color="auto" w:fill="CCCCCC"/>
          </w:tcPr>
          <w:p w14:paraId="3692198B" w14:textId="77777777" w:rsidR="00A5463E" w:rsidRPr="00A5463E" w:rsidRDefault="00A5463E" w:rsidP="00E75303">
            <w:pPr>
              <w:pStyle w:val="TAH"/>
            </w:pPr>
          </w:p>
        </w:tc>
      </w:tr>
      <w:tr w:rsidR="00A5463E" w:rsidRPr="00A5463E" w14:paraId="3BAF7120" w14:textId="77777777" w:rsidTr="00552EFD">
        <w:trPr>
          <w:gridAfter w:val="1"/>
          <w:wAfter w:w="113" w:type="dxa"/>
          <w:jc w:val="center"/>
        </w:trPr>
        <w:tc>
          <w:tcPr>
            <w:tcW w:w="2023" w:type="dxa"/>
            <w:gridSpan w:val="2"/>
          </w:tcPr>
          <w:p w14:paraId="5096FFF5" w14:textId="77777777" w:rsidR="00A5463E" w:rsidRPr="00A5463E" w:rsidRDefault="00A5463E" w:rsidP="00E75303">
            <w:pPr>
              <w:pStyle w:val="TAL"/>
            </w:pPr>
            <w:r w:rsidRPr="00A5463E">
              <w:t>Transmission Priority</w:t>
            </w:r>
          </w:p>
        </w:tc>
        <w:tc>
          <w:tcPr>
            <w:tcW w:w="1060" w:type="dxa"/>
            <w:gridSpan w:val="2"/>
          </w:tcPr>
          <w:p w14:paraId="4BE64C58" w14:textId="77777777" w:rsidR="00A5463E" w:rsidRPr="00A5463E" w:rsidRDefault="00A5463E" w:rsidP="00E75303">
            <w:pPr>
              <w:pStyle w:val="TAL"/>
            </w:pPr>
            <w:r w:rsidRPr="00A5463E">
              <w:t>000</w:t>
            </w:r>
          </w:p>
        </w:tc>
        <w:tc>
          <w:tcPr>
            <w:tcW w:w="1818" w:type="dxa"/>
            <w:gridSpan w:val="2"/>
          </w:tcPr>
          <w:p w14:paraId="5D0BACD9" w14:textId="77777777" w:rsidR="00A5463E" w:rsidRPr="00A5463E" w:rsidRDefault="00A5463E" w:rsidP="00E75303">
            <w:pPr>
              <w:pStyle w:val="TAL"/>
            </w:pPr>
            <w:r w:rsidRPr="00A5463E">
              <w:t>00000000</w:t>
            </w:r>
          </w:p>
        </w:tc>
        <w:tc>
          <w:tcPr>
            <w:tcW w:w="2368" w:type="dxa"/>
            <w:gridSpan w:val="2"/>
          </w:tcPr>
          <w:p w14:paraId="23F2FBB7" w14:textId="696CDF93" w:rsidR="00A5463E" w:rsidRPr="00A5463E" w:rsidRDefault="00BA1F7C" w:rsidP="00E75303">
            <w:pPr>
              <w:pStyle w:val="TAL"/>
            </w:pPr>
            <w:r>
              <w:t>Clause</w:t>
            </w:r>
            <w:r w:rsidR="00A5463E" w:rsidRPr="00A5463E">
              <w:t> 9.2.3.2</w:t>
            </w:r>
          </w:p>
        </w:tc>
      </w:tr>
      <w:tr w:rsidR="00A5463E" w:rsidRPr="00A5463E" w14:paraId="32512729" w14:textId="77777777" w:rsidTr="00552EFD">
        <w:trPr>
          <w:gridAfter w:val="1"/>
          <w:wAfter w:w="113" w:type="dxa"/>
          <w:jc w:val="center"/>
        </w:trPr>
        <w:tc>
          <w:tcPr>
            <w:tcW w:w="2023" w:type="dxa"/>
            <w:gridSpan w:val="2"/>
          </w:tcPr>
          <w:p w14:paraId="5493A3B4" w14:textId="77777777" w:rsidR="00A5463E" w:rsidRPr="00A5463E" w:rsidRDefault="00A5463E" w:rsidP="00E75303">
            <w:pPr>
              <w:pStyle w:val="TAL"/>
            </w:pPr>
            <w:r w:rsidRPr="00A5463E">
              <w:t>Duration</w:t>
            </w:r>
          </w:p>
        </w:tc>
        <w:tc>
          <w:tcPr>
            <w:tcW w:w="1060" w:type="dxa"/>
            <w:gridSpan w:val="2"/>
          </w:tcPr>
          <w:p w14:paraId="3EFC0A61" w14:textId="77777777" w:rsidR="00A5463E" w:rsidRPr="00A5463E" w:rsidRDefault="00A5463E" w:rsidP="00E75303">
            <w:pPr>
              <w:pStyle w:val="TAL"/>
            </w:pPr>
            <w:r w:rsidRPr="00A5463E">
              <w:t>001</w:t>
            </w:r>
          </w:p>
        </w:tc>
        <w:tc>
          <w:tcPr>
            <w:tcW w:w="1818" w:type="dxa"/>
            <w:gridSpan w:val="2"/>
          </w:tcPr>
          <w:p w14:paraId="66270AD8" w14:textId="77777777" w:rsidR="00A5463E" w:rsidRPr="00A5463E" w:rsidRDefault="00A5463E" w:rsidP="00E75303">
            <w:pPr>
              <w:pStyle w:val="TAL"/>
            </w:pPr>
            <w:r w:rsidRPr="00A5463E">
              <w:t>00000001</w:t>
            </w:r>
          </w:p>
        </w:tc>
        <w:tc>
          <w:tcPr>
            <w:tcW w:w="2368" w:type="dxa"/>
            <w:gridSpan w:val="2"/>
          </w:tcPr>
          <w:p w14:paraId="02D7F7FC" w14:textId="31BAF158" w:rsidR="00A5463E" w:rsidRPr="00A5463E" w:rsidRDefault="00BA1F7C" w:rsidP="00E75303">
            <w:pPr>
              <w:pStyle w:val="TAL"/>
            </w:pPr>
            <w:r>
              <w:t>Clause</w:t>
            </w:r>
            <w:r w:rsidR="00A5463E" w:rsidRPr="00A5463E">
              <w:t> 9.2.3.3</w:t>
            </w:r>
          </w:p>
        </w:tc>
      </w:tr>
      <w:tr w:rsidR="00A5463E" w:rsidRPr="00A5463E" w14:paraId="7A365F43" w14:textId="77777777" w:rsidTr="00552EFD">
        <w:trPr>
          <w:gridAfter w:val="1"/>
          <w:wAfter w:w="113" w:type="dxa"/>
          <w:jc w:val="center"/>
        </w:trPr>
        <w:tc>
          <w:tcPr>
            <w:tcW w:w="2023" w:type="dxa"/>
            <w:gridSpan w:val="2"/>
          </w:tcPr>
          <w:p w14:paraId="6E58149B" w14:textId="77777777" w:rsidR="00A5463E" w:rsidRPr="00A5463E" w:rsidRDefault="00A5463E" w:rsidP="00E75303">
            <w:pPr>
              <w:pStyle w:val="TAL"/>
            </w:pPr>
            <w:r w:rsidRPr="00A5463E">
              <w:t>Reject Cause</w:t>
            </w:r>
          </w:p>
        </w:tc>
        <w:tc>
          <w:tcPr>
            <w:tcW w:w="1060" w:type="dxa"/>
            <w:gridSpan w:val="2"/>
          </w:tcPr>
          <w:p w14:paraId="441B5E71" w14:textId="77777777" w:rsidR="00A5463E" w:rsidRPr="00A5463E" w:rsidRDefault="00A5463E" w:rsidP="00E75303">
            <w:pPr>
              <w:pStyle w:val="TAL"/>
            </w:pPr>
            <w:r w:rsidRPr="00A5463E">
              <w:t>002</w:t>
            </w:r>
          </w:p>
        </w:tc>
        <w:tc>
          <w:tcPr>
            <w:tcW w:w="1818" w:type="dxa"/>
            <w:gridSpan w:val="2"/>
          </w:tcPr>
          <w:p w14:paraId="6902F0B0" w14:textId="77777777" w:rsidR="00A5463E" w:rsidRPr="00A5463E" w:rsidRDefault="00A5463E" w:rsidP="00E75303">
            <w:pPr>
              <w:pStyle w:val="TAL"/>
            </w:pPr>
            <w:r w:rsidRPr="00A5463E">
              <w:t>00000010</w:t>
            </w:r>
          </w:p>
        </w:tc>
        <w:tc>
          <w:tcPr>
            <w:tcW w:w="2368" w:type="dxa"/>
            <w:gridSpan w:val="2"/>
          </w:tcPr>
          <w:p w14:paraId="30D86F66" w14:textId="2E69635B" w:rsidR="00A5463E" w:rsidRPr="00A5463E" w:rsidRDefault="00BA1F7C" w:rsidP="00E75303">
            <w:pPr>
              <w:pStyle w:val="TAL"/>
            </w:pPr>
            <w:r>
              <w:t>Clause</w:t>
            </w:r>
            <w:r w:rsidR="00A5463E" w:rsidRPr="00A5463E">
              <w:t> 9.2.3.4</w:t>
            </w:r>
          </w:p>
        </w:tc>
      </w:tr>
      <w:tr w:rsidR="005347D8" w:rsidRPr="00A5463E" w14:paraId="5E5E5843" w14:textId="77777777" w:rsidTr="00552EFD">
        <w:trPr>
          <w:gridAfter w:val="1"/>
          <w:wAfter w:w="113" w:type="dxa"/>
          <w:jc w:val="center"/>
        </w:trPr>
        <w:tc>
          <w:tcPr>
            <w:tcW w:w="2023" w:type="dxa"/>
            <w:gridSpan w:val="2"/>
          </w:tcPr>
          <w:p w14:paraId="12F18AEC" w14:textId="77777777" w:rsidR="005347D8" w:rsidRPr="00A5463E" w:rsidRDefault="005347D8" w:rsidP="005347D8">
            <w:pPr>
              <w:pStyle w:val="TAL"/>
            </w:pPr>
            <w:r w:rsidRPr="000B4518">
              <w:t>Queue Info</w:t>
            </w:r>
          </w:p>
        </w:tc>
        <w:tc>
          <w:tcPr>
            <w:tcW w:w="1060" w:type="dxa"/>
            <w:gridSpan w:val="2"/>
          </w:tcPr>
          <w:p w14:paraId="576B43B1" w14:textId="77777777" w:rsidR="005347D8" w:rsidRPr="00A5463E" w:rsidRDefault="005347D8" w:rsidP="005347D8">
            <w:pPr>
              <w:pStyle w:val="TAL"/>
            </w:pPr>
            <w:r>
              <w:t>003</w:t>
            </w:r>
          </w:p>
        </w:tc>
        <w:tc>
          <w:tcPr>
            <w:tcW w:w="1818" w:type="dxa"/>
            <w:gridSpan w:val="2"/>
          </w:tcPr>
          <w:p w14:paraId="4910D3D6" w14:textId="77777777" w:rsidR="005347D8" w:rsidRPr="00A5463E" w:rsidRDefault="005347D8" w:rsidP="005347D8">
            <w:pPr>
              <w:pStyle w:val="TAL"/>
            </w:pPr>
            <w:r>
              <w:t>00000011</w:t>
            </w:r>
          </w:p>
        </w:tc>
        <w:tc>
          <w:tcPr>
            <w:tcW w:w="2368" w:type="dxa"/>
            <w:gridSpan w:val="2"/>
          </w:tcPr>
          <w:p w14:paraId="259BA038" w14:textId="7E2E8EAC" w:rsidR="005347D8" w:rsidRPr="00A5463E" w:rsidRDefault="00BA1F7C" w:rsidP="005347D8">
            <w:pPr>
              <w:pStyle w:val="TAL"/>
            </w:pPr>
            <w:r>
              <w:t>Clause</w:t>
            </w:r>
            <w:r w:rsidR="005347D8" w:rsidRPr="000B4518">
              <w:t> </w:t>
            </w:r>
            <w:r w:rsidR="005347D8">
              <w:rPr>
                <w:lang w:val="en-US"/>
              </w:rPr>
              <w:t>9</w:t>
            </w:r>
            <w:r w:rsidR="005347D8" w:rsidRPr="000B4518">
              <w:t>.2.3.5</w:t>
            </w:r>
          </w:p>
        </w:tc>
      </w:tr>
      <w:tr w:rsidR="00A5463E" w:rsidRPr="00A5463E" w14:paraId="234704E9" w14:textId="77777777" w:rsidTr="00552EFD">
        <w:trPr>
          <w:gridAfter w:val="1"/>
          <w:wAfter w:w="113" w:type="dxa"/>
          <w:jc w:val="center"/>
        </w:trPr>
        <w:tc>
          <w:tcPr>
            <w:tcW w:w="2023" w:type="dxa"/>
            <w:gridSpan w:val="2"/>
          </w:tcPr>
          <w:p w14:paraId="646CECF6" w14:textId="77777777" w:rsidR="00A5463E" w:rsidRPr="00A5463E" w:rsidRDefault="00A5463E" w:rsidP="00E75303">
            <w:pPr>
              <w:pStyle w:val="TAL"/>
            </w:pPr>
            <w:r w:rsidRPr="00A5463E">
              <w:t>Granted Party's Identity</w:t>
            </w:r>
          </w:p>
        </w:tc>
        <w:tc>
          <w:tcPr>
            <w:tcW w:w="1060" w:type="dxa"/>
            <w:gridSpan w:val="2"/>
          </w:tcPr>
          <w:p w14:paraId="41CB856A" w14:textId="77777777" w:rsidR="00A5463E" w:rsidRPr="00A5463E" w:rsidRDefault="00A5463E" w:rsidP="00E75303">
            <w:pPr>
              <w:pStyle w:val="TAL"/>
            </w:pPr>
            <w:r w:rsidRPr="00A5463E">
              <w:t>004</w:t>
            </w:r>
          </w:p>
        </w:tc>
        <w:tc>
          <w:tcPr>
            <w:tcW w:w="1818" w:type="dxa"/>
            <w:gridSpan w:val="2"/>
          </w:tcPr>
          <w:p w14:paraId="37CA0A80" w14:textId="77777777" w:rsidR="00A5463E" w:rsidRPr="00A5463E" w:rsidRDefault="00A5463E" w:rsidP="00E75303">
            <w:pPr>
              <w:pStyle w:val="TAL"/>
            </w:pPr>
            <w:r w:rsidRPr="00A5463E">
              <w:t>00000100</w:t>
            </w:r>
          </w:p>
        </w:tc>
        <w:tc>
          <w:tcPr>
            <w:tcW w:w="2368" w:type="dxa"/>
            <w:gridSpan w:val="2"/>
          </w:tcPr>
          <w:p w14:paraId="5D01A5EB" w14:textId="1B49F19A" w:rsidR="00A5463E" w:rsidRPr="00A5463E" w:rsidRDefault="00BA1F7C" w:rsidP="00E75303">
            <w:pPr>
              <w:pStyle w:val="TAL"/>
            </w:pPr>
            <w:r>
              <w:t>Clause</w:t>
            </w:r>
            <w:r w:rsidR="00A5463E" w:rsidRPr="00A5463E">
              <w:t> 9.2.3.6</w:t>
            </w:r>
          </w:p>
        </w:tc>
      </w:tr>
      <w:tr w:rsidR="00A5463E" w:rsidRPr="00A5463E" w14:paraId="7F147B84" w14:textId="77777777" w:rsidTr="00552EFD">
        <w:trPr>
          <w:gridAfter w:val="1"/>
          <w:wAfter w:w="113" w:type="dxa"/>
          <w:jc w:val="center"/>
        </w:trPr>
        <w:tc>
          <w:tcPr>
            <w:tcW w:w="2023" w:type="dxa"/>
            <w:gridSpan w:val="2"/>
          </w:tcPr>
          <w:p w14:paraId="76941EA1" w14:textId="77777777" w:rsidR="00A5463E" w:rsidRPr="00A5463E" w:rsidRDefault="00A5463E" w:rsidP="00E75303">
            <w:pPr>
              <w:pStyle w:val="TAL"/>
            </w:pPr>
            <w:r w:rsidRPr="00A5463E">
              <w:t>Permission to Request the Transmission</w:t>
            </w:r>
          </w:p>
        </w:tc>
        <w:tc>
          <w:tcPr>
            <w:tcW w:w="1060" w:type="dxa"/>
            <w:gridSpan w:val="2"/>
          </w:tcPr>
          <w:p w14:paraId="2B680B56" w14:textId="77777777" w:rsidR="00A5463E" w:rsidRPr="00A5463E" w:rsidRDefault="00A5463E" w:rsidP="00E75303">
            <w:pPr>
              <w:pStyle w:val="TAL"/>
            </w:pPr>
            <w:r w:rsidRPr="00A5463E">
              <w:t>005</w:t>
            </w:r>
          </w:p>
        </w:tc>
        <w:tc>
          <w:tcPr>
            <w:tcW w:w="1818" w:type="dxa"/>
            <w:gridSpan w:val="2"/>
          </w:tcPr>
          <w:p w14:paraId="5187BE07" w14:textId="77777777" w:rsidR="00A5463E" w:rsidRPr="00A5463E" w:rsidRDefault="00A5463E" w:rsidP="00E75303">
            <w:pPr>
              <w:pStyle w:val="TAL"/>
            </w:pPr>
            <w:r w:rsidRPr="00A5463E">
              <w:t>00000101</w:t>
            </w:r>
          </w:p>
        </w:tc>
        <w:tc>
          <w:tcPr>
            <w:tcW w:w="2368" w:type="dxa"/>
            <w:gridSpan w:val="2"/>
          </w:tcPr>
          <w:p w14:paraId="5F91FFF0" w14:textId="1DBAB5B4" w:rsidR="00A5463E" w:rsidRPr="00A5463E" w:rsidRDefault="00BA1F7C" w:rsidP="00E75303">
            <w:pPr>
              <w:pStyle w:val="TAL"/>
            </w:pPr>
            <w:r>
              <w:t>Clause</w:t>
            </w:r>
            <w:r w:rsidR="00A5463E" w:rsidRPr="00A5463E">
              <w:t> 9.2.3.7</w:t>
            </w:r>
          </w:p>
        </w:tc>
      </w:tr>
      <w:tr w:rsidR="00A5463E" w:rsidRPr="00A5463E" w14:paraId="7AD30646" w14:textId="77777777" w:rsidTr="00552EFD">
        <w:trPr>
          <w:gridAfter w:val="1"/>
          <w:wAfter w:w="113" w:type="dxa"/>
          <w:jc w:val="center"/>
        </w:trPr>
        <w:tc>
          <w:tcPr>
            <w:tcW w:w="2023" w:type="dxa"/>
            <w:gridSpan w:val="2"/>
          </w:tcPr>
          <w:p w14:paraId="4FD37548" w14:textId="77777777" w:rsidR="00A5463E" w:rsidRPr="00A5463E" w:rsidRDefault="00A5463E" w:rsidP="00E75303">
            <w:pPr>
              <w:pStyle w:val="TAL"/>
            </w:pPr>
            <w:r w:rsidRPr="00A5463E">
              <w:t>User ID</w:t>
            </w:r>
          </w:p>
        </w:tc>
        <w:tc>
          <w:tcPr>
            <w:tcW w:w="1060" w:type="dxa"/>
            <w:gridSpan w:val="2"/>
          </w:tcPr>
          <w:p w14:paraId="7E472E95" w14:textId="77777777" w:rsidR="00A5463E" w:rsidRPr="00A5463E" w:rsidRDefault="00A5463E" w:rsidP="00E75303">
            <w:pPr>
              <w:pStyle w:val="TAL"/>
            </w:pPr>
            <w:r w:rsidRPr="00A5463E">
              <w:t>006</w:t>
            </w:r>
          </w:p>
        </w:tc>
        <w:tc>
          <w:tcPr>
            <w:tcW w:w="1818" w:type="dxa"/>
            <w:gridSpan w:val="2"/>
          </w:tcPr>
          <w:p w14:paraId="0BD30BC2" w14:textId="77777777" w:rsidR="00A5463E" w:rsidRPr="00A5463E" w:rsidRDefault="00A5463E" w:rsidP="00E75303">
            <w:pPr>
              <w:pStyle w:val="TAL"/>
            </w:pPr>
            <w:r w:rsidRPr="00A5463E">
              <w:t>00000110</w:t>
            </w:r>
          </w:p>
        </w:tc>
        <w:tc>
          <w:tcPr>
            <w:tcW w:w="2368" w:type="dxa"/>
            <w:gridSpan w:val="2"/>
          </w:tcPr>
          <w:p w14:paraId="3A76CE3E" w14:textId="1AD67B98" w:rsidR="00A5463E" w:rsidRPr="00A5463E" w:rsidRDefault="00BA1F7C" w:rsidP="00E75303">
            <w:pPr>
              <w:pStyle w:val="TAL"/>
            </w:pPr>
            <w:r>
              <w:t>Clause</w:t>
            </w:r>
            <w:r w:rsidR="00A5463E" w:rsidRPr="00A5463E">
              <w:t> 9.2.3.8</w:t>
            </w:r>
          </w:p>
        </w:tc>
      </w:tr>
      <w:tr w:rsidR="005347D8" w:rsidRPr="00235CF6" w14:paraId="458FE76E" w14:textId="77777777" w:rsidTr="00552EFD">
        <w:trPr>
          <w:gridAfter w:val="1"/>
          <w:wAfter w:w="113" w:type="dxa"/>
          <w:jc w:val="center"/>
        </w:trPr>
        <w:tc>
          <w:tcPr>
            <w:tcW w:w="2023" w:type="dxa"/>
            <w:gridSpan w:val="2"/>
          </w:tcPr>
          <w:p w14:paraId="0CA49EE6" w14:textId="77777777" w:rsidR="005347D8" w:rsidRPr="00A5463E" w:rsidRDefault="005347D8" w:rsidP="005347D8">
            <w:pPr>
              <w:pStyle w:val="TAL"/>
            </w:pPr>
            <w:r w:rsidRPr="000B4518">
              <w:t>Queue Size</w:t>
            </w:r>
          </w:p>
        </w:tc>
        <w:tc>
          <w:tcPr>
            <w:tcW w:w="1060" w:type="dxa"/>
            <w:gridSpan w:val="2"/>
          </w:tcPr>
          <w:p w14:paraId="22708D96" w14:textId="77777777" w:rsidR="005347D8" w:rsidRPr="00A5463E" w:rsidRDefault="005347D8" w:rsidP="005347D8">
            <w:pPr>
              <w:pStyle w:val="TAL"/>
            </w:pPr>
            <w:r>
              <w:t>007</w:t>
            </w:r>
          </w:p>
        </w:tc>
        <w:tc>
          <w:tcPr>
            <w:tcW w:w="1818" w:type="dxa"/>
            <w:gridSpan w:val="2"/>
          </w:tcPr>
          <w:p w14:paraId="52F47787" w14:textId="77777777" w:rsidR="005347D8" w:rsidRPr="00A5463E" w:rsidRDefault="005347D8" w:rsidP="005347D8">
            <w:pPr>
              <w:pStyle w:val="TAL"/>
            </w:pPr>
            <w:r>
              <w:t>00000111</w:t>
            </w:r>
          </w:p>
        </w:tc>
        <w:tc>
          <w:tcPr>
            <w:tcW w:w="2368" w:type="dxa"/>
            <w:gridSpan w:val="2"/>
          </w:tcPr>
          <w:p w14:paraId="079A4D30" w14:textId="6B79220A" w:rsidR="005347D8" w:rsidRPr="00235CF6" w:rsidRDefault="00BA1F7C" w:rsidP="005347D8">
            <w:pPr>
              <w:pStyle w:val="TAL"/>
              <w:rPr>
                <w:lang w:val="en-US"/>
              </w:rPr>
            </w:pPr>
            <w:r>
              <w:t>Clause</w:t>
            </w:r>
            <w:r w:rsidR="005347D8" w:rsidRPr="000B4518">
              <w:t> </w:t>
            </w:r>
            <w:r w:rsidR="005347D8">
              <w:rPr>
                <w:lang w:val="en-US"/>
              </w:rPr>
              <w:t>9</w:t>
            </w:r>
            <w:r w:rsidR="005347D8" w:rsidRPr="000B4518">
              <w:t>.2.3.</w:t>
            </w:r>
            <w:r w:rsidR="005347D8">
              <w:rPr>
                <w:lang w:val="en-US"/>
              </w:rPr>
              <w:t>15</w:t>
            </w:r>
          </w:p>
        </w:tc>
      </w:tr>
      <w:tr w:rsidR="00A5463E" w:rsidRPr="00A5463E" w14:paraId="144B86C3" w14:textId="77777777" w:rsidTr="00552EFD">
        <w:trPr>
          <w:gridAfter w:val="1"/>
          <w:wAfter w:w="113" w:type="dxa"/>
          <w:jc w:val="center"/>
        </w:trPr>
        <w:tc>
          <w:tcPr>
            <w:tcW w:w="2023" w:type="dxa"/>
            <w:gridSpan w:val="2"/>
          </w:tcPr>
          <w:p w14:paraId="3CAE3B41" w14:textId="77777777" w:rsidR="00A5463E" w:rsidRPr="00A5463E" w:rsidRDefault="00A5463E" w:rsidP="00E75303">
            <w:pPr>
              <w:pStyle w:val="TAL"/>
            </w:pPr>
            <w:r w:rsidRPr="00A5463E">
              <w:t xml:space="preserve">Message Sequence-Number </w:t>
            </w:r>
          </w:p>
        </w:tc>
        <w:tc>
          <w:tcPr>
            <w:tcW w:w="1060" w:type="dxa"/>
            <w:gridSpan w:val="2"/>
          </w:tcPr>
          <w:p w14:paraId="032413B8" w14:textId="77777777" w:rsidR="00A5463E" w:rsidRPr="00A5463E" w:rsidRDefault="00A5463E" w:rsidP="00E75303">
            <w:pPr>
              <w:pStyle w:val="TAL"/>
            </w:pPr>
            <w:r w:rsidRPr="00A5463E">
              <w:t>008</w:t>
            </w:r>
          </w:p>
        </w:tc>
        <w:tc>
          <w:tcPr>
            <w:tcW w:w="1818" w:type="dxa"/>
            <w:gridSpan w:val="2"/>
          </w:tcPr>
          <w:p w14:paraId="1A152AED" w14:textId="77777777" w:rsidR="00A5463E" w:rsidRPr="00A5463E" w:rsidRDefault="00A5463E" w:rsidP="00E75303">
            <w:pPr>
              <w:pStyle w:val="TAL"/>
            </w:pPr>
            <w:r w:rsidRPr="00A5463E">
              <w:t>00001000</w:t>
            </w:r>
          </w:p>
        </w:tc>
        <w:tc>
          <w:tcPr>
            <w:tcW w:w="2368" w:type="dxa"/>
            <w:gridSpan w:val="2"/>
          </w:tcPr>
          <w:p w14:paraId="391C789A" w14:textId="44023E2E" w:rsidR="00A5463E" w:rsidRPr="00A5463E" w:rsidRDefault="00BA1F7C" w:rsidP="00E75303">
            <w:pPr>
              <w:pStyle w:val="TAL"/>
            </w:pPr>
            <w:r>
              <w:t>Clause</w:t>
            </w:r>
            <w:r w:rsidR="00A5463E" w:rsidRPr="00A5463E">
              <w:t> 9.2.3.9</w:t>
            </w:r>
          </w:p>
        </w:tc>
      </w:tr>
      <w:tr w:rsidR="005347D8" w:rsidRPr="00235CF6" w14:paraId="4255D1DF" w14:textId="77777777" w:rsidTr="00552EFD">
        <w:trPr>
          <w:gridAfter w:val="1"/>
          <w:wAfter w:w="113" w:type="dxa"/>
          <w:jc w:val="center"/>
        </w:trPr>
        <w:tc>
          <w:tcPr>
            <w:tcW w:w="2023" w:type="dxa"/>
            <w:gridSpan w:val="2"/>
          </w:tcPr>
          <w:p w14:paraId="307DA003" w14:textId="77777777" w:rsidR="005347D8" w:rsidRPr="00A5463E" w:rsidRDefault="005347D8" w:rsidP="005347D8">
            <w:pPr>
              <w:pStyle w:val="TAL"/>
            </w:pPr>
            <w:r w:rsidRPr="000B4518">
              <w:t>Queued User ID</w:t>
            </w:r>
          </w:p>
        </w:tc>
        <w:tc>
          <w:tcPr>
            <w:tcW w:w="1060" w:type="dxa"/>
            <w:gridSpan w:val="2"/>
          </w:tcPr>
          <w:p w14:paraId="5E705D44" w14:textId="77777777" w:rsidR="005347D8" w:rsidRPr="00A5463E" w:rsidRDefault="005347D8" w:rsidP="005347D8">
            <w:pPr>
              <w:pStyle w:val="TAL"/>
            </w:pPr>
            <w:r>
              <w:t>009</w:t>
            </w:r>
          </w:p>
        </w:tc>
        <w:tc>
          <w:tcPr>
            <w:tcW w:w="1818" w:type="dxa"/>
            <w:gridSpan w:val="2"/>
          </w:tcPr>
          <w:p w14:paraId="17B6F32A" w14:textId="77777777" w:rsidR="005347D8" w:rsidRPr="00A5463E" w:rsidRDefault="005347D8" w:rsidP="005347D8">
            <w:pPr>
              <w:pStyle w:val="TAL"/>
            </w:pPr>
            <w:r>
              <w:t>00001001</w:t>
            </w:r>
          </w:p>
        </w:tc>
        <w:tc>
          <w:tcPr>
            <w:tcW w:w="2368" w:type="dxa"/>
            <w:gridSpan w:val="2"/>
          </w:tcPr>
          <w:p w14:paraId="609B5697" w14:textId="2E724DC0"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4</w:t>
            </w:r>
          </w:p>
        </w:tc>
      </w:tr>
      <w:tr w:rsidR="005347D8" w:rsidRPr="00235CF6" w14:paraId="69D4E43F" w14:textId="77777777" w:rsidTr="00552EFD">
        <w:trPr>
          <w:gridAfter w:val="1"/>
          <w:wAfter w:w="113" w:type="dxa"/>
          <w:jc w:val="center"/>
        </w:trPr>
        <w:tc>
          <w:tcPr>
            <w:tcW w:w="2023" w:type="dxa"/>
            <w:gridSpan w:val="2"/>
          </w:tcPr>
          <w:p w14:paraId="71612AE1" w14:textId="77777777" w:rsidR="005347D8" w:rsidRPr="00A5463E" w:rsidRDefault="005347D8" w:rsidP="005347D8">
            <w:pPr>
              <w:pStyle w:val="TAL"/>
            </w:pPr>
            <w:r w:rsidRPr="000B4518">
              <w:t>Source</w:t>
            </w:r>
          </w:p>
        </w:tc>
        <w:tc>
          <w:tcPr>
            <w:tcW w:w="1060" w:type="dxa"/>
            <w:gridSpan w:val="2"/>
          </w:tcPr>
          <w:p w14:paraId="37B6F5E5" w14:textId="77777777" w:rsidR="005347D8" w:rsidRPr="00A5463E" w:rsidRDefault="005347D8" w:rsidP="005347D8">
            <w:pPr>
              <w:pStyle w:val="TAL"/>
            </w:pPr>
            <w:r>
              <w:t>010</w:t>
            </w:r>
          </w:p>
        </w:tc>
        <w:tc>
          <w:tcPr>
            <w:tcW w:w="1818" w:type="dxa"/>
            <w:gridSpan w:val="2"/>
          </w:tcPr>
          <w:p w14:paraId="01042B49" w14:textId="77777777" w:rsidR="005347D8" w:rsidRPr="00A5463E" w:rsidRDefault="005347D8" w:rsidP="005347D8">
            <w:pPr>
              <w:pStyle w:val="TAL"/>
            </w:pPr>
            <w:r>
              <w:t>00001010</w:t>
            </w:r>
          </w:p>
        </w:tc>
        <w:tc>
          <w:tcPr>
            <w:tcW w:w="2368" w:type="dxa"/>
            <w:gridSpan w:val="2"/>
          </w:tcPr>
          <w:p w14:paraId="17FD41E0" w14:textId="729F1F9B"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2</w:t>
            </w:r>
          </w:p>
        </w:tc>
      </w:tr>
      <w:tr w:rsidR="005347D8" w:rsidRPr="00A5463E" w14:paraId="4E0C7BDF" w14:textId="77777777" w:rsidTr="00552EFD">
        <w:trPr>
          <w:gridAfter w:val="1"/>
          <w:wAfter w:w="113" w:type="dxa"/>
          <w:jc w:val="center"/>
        </w:trPr>
        <w:tc>
          <w:tcPr>
            <w:tcW w:w="2023" w:type="dxa"/>
            <w:gridSpan w:val="2"/>
          </w:tcPr>
          <w:p w14:paraId="2745413B" w14:textId="77777777" w:rsidR="005347D8" w:rsidRPr="00A5463E" w:rsidRDefault="005347D8" w:rsidP="005347D8">
            <w:pPr>
              <w:pStyle w:val="TAL"/>
            </w:pPr>
            <w:r w:rsidRPr="000B4518">
              <w:t>Track Info</w:t>
            </w:r>
          </w:p>
        </w:tc>
        <w:tc>
          <w:tcPr>
            <w:tcW w:w="1060" w:type="dxa"/>
            <w:gridSpan w:val="2"/>
          </w:tcPr>
          <w:p w14:paraId="26E44BA7" w14:textId="77777777" w:rsidR="005347D8" w:rsidRPr="00A5463E" w:rsidRDefault="005347D8" w:rsidP="005347D8">
            <w:pPr>
              <w:pStyle w:val="TAL"/>
            </w:pPr>
            <w:r>
              <w:t>011</w:t>
            </w:r>
          </w:p>
        </w:tc>
        <w:tc>
          <w:tcPr>
            <w:tcW w:w="1818" w:type="dxa"/>
            <w:gridSpan w:val="2"/>
          </w:tcPr>
          <w:p w14:paraId="1F3709A1" w14:textId="77777777" w:rsidR="005347D8" w:rsidRPr="00A5463E" w:rsidRDefault="005347D8" w:rsidP="005347D8">
            <w:pPr>
              <w:pStyle w:val="TAL"/>
            </w:pPr>
            <w:r>
              <w:t>00001011</w:t>
            </w:r>
          </w:p>
        </w:tc>
        <w:tc>
          <w:tcPr>
            <w:tcW w:w="2368" w:type="dxa"/>
            <w:gridSpan w:val="2"/>
          </w:tcPr>
          <w:p w14:paraId="1D7935AA" w14:textId="6ED7FD71" w:rsidR="005347D8" w:rsidRPr="00A5463E" w:rsidRDefault="00BA1F7C" w:rsidP="005347D8">
            <w:pPr>
              <w:pStyle w:val="TAL"/>
            </w:pPr>
            <w:r>
              <w:t>Clause</w:t>
            </w:r>
            <w:r w:rsidR="005347D8" w:rsidRPr="000B4518">
              <w:t> 8.2.3.13</w:t>
            </w:r>
          </w:p>
        </w:tc>
      </w:tr>
      <w:tr w:rsidR="00A5463E" w:rsidRPr="00A5463E" w14:paraId="614DA386" w14:textId="77777777" w:rsidTr="00552EFD">
        <w:trPr>
          <w:gridAfter w:val="1"/>
          <w:wAfter w:w="113" w:type="dxa"/>
          <w:jc w:val="center"/>
        </w:trPr>
        <w:tc>
          <w:tcPr>
            <w:tcW w:w="2023" w:type="dxa"/>
            <w:gridSpan w:val="2"/>
          </w:tcPr>
          <w:p w14:paraId="4FF8EDEE" w14:textId="77777777" w:rsidR="00A5463E" w:rsidRPr="00A5463E" w:rsidRDefault="00A5463E" w:rsidP="00E75303">
            <w:pPr>
              <w:pStyle w:val="TAL"/>
            </w:pPr>
            <w:r w:rsidRPr="00A5463E">
              <w:t>Message Type</w:t>
            </w:r>
          </w:p>
        </w:tc>
        <w:tc>
          <w:tcPr>
            <w:tcW w:w="1060" w:type="dxa"/>
            <w:gridSpan w:val="2"/>
          </w:tcPr>
          <w:p w14:paraId="1BCCAE16" w14:textId="77777777" w:rsidR="00A5463E" w:rsidRPr="00A5463E" w:rsidRDefault="00A5463E" w:rsidP="00E75303">
            <w:pPr>
              <w:pStyle w:val="TAL"/>
            </w:pPr>
            <w:r w:rsidRPr="00A5463E">
              <w:t>012</w:t>
            </w:r>
          </w:p>
        </w:tc>
        <w:tc>
          <w:tcPr>
            <w:tcW w:w="1818" w:type="dxa"/>
            <w:gridSpan w:val="2"/>
          </w:tcPr>
          <w:p w14:paraId="163F47AE" w14:textId="77777777" w:rsidR="00A5463E" w:rsidRPr="00A5463E" w:rsidRDefault="00A5463E" w:rsidP="00E75303">
            <w:pPr>
              <w:pStyle w:val="TAL"/>
            </w:pPr>
            <w:r w:rsidRPr="00A5463E">
              <w:t>00001100</w:t>
            </w:r>
          </w:p>
        </w:tc>
        <w:tc>
          <w:tcPr>
            <w:tcW w:w="2368" w:type="dxa"/>
            <w:gridSpan w:val="2"/>
          </w:tcPr>
          <w:p w14:paraId="14AD8ED8" w14:textId="24E93D4B" w:rsidR="00A5463E" w:rsidRPr="00A5463E" w:rsidRDefault="00BA1F7C" w:rsidP="00E75303">
            <w:pPr>
              <w:pStyle w:val="TAL"/>
            </w:pPr>
            <w:r>
              <w:t>Clause</w:t>
            </w:r>
            <w:r w:rsidR="00A5463E" w:rsidRPr="00A5463E">
              <w:t> 9.2.3.10</w:t>
            </w:r>
          </w:p>
        </w:tc>
      </w:tr>
      <w:tr w:rsidR="00A5463E" w:rsidRPr="00A5463E" w14:paraId="3F0D9058" w14:textId="77777777" w:rsidTr="00552EFD">
        <w:trPr>
          <w:gridAfter w:val="1"/>
          <w:wAfter w:w="113" w:type="dxa"/>
          <w:jc w:val="center"/>
        </w:trPr>
        <w:tc>
          <w:tcPr>
            <w:tcW w:w="2023" w:type="dxa"/>
            <w:gridSpan w:val="2"/>
          </w:tcPr>
          <w:p w14:paraId="7A872836" w14:textId="77777777" w:rsidR="00A5463E" w:rsidRPr="00A5463E" w:rsidRDefault="00A5463E" w:rsidP="00E75303">
            <w:pPr>
              <w:pStyle w:val="TAL"/>
            </w:pPr>
            <w:r w:rsidRPr="00A5463E">
              <w:t>Transmission Indicator</w:t>
            </w:r>
          </w:p>
        </w:tc>
        <w:tc>
          <w:tcPr>
            <w:tcW w:w="1060" w:type="dxa"/>
            <w:gridSpan w:val="2"/>
          </w:tcPr>
          <w:p w14:paraId="2E1EAC55" w14:textId="77777777" w:rsidR="00A5463E" w:rsidRPr="00A5463E" w:rsidRDefault="00A5463E" w:rsidP="00E75303">
            <w:pPr>
              <w:pStyle w:val="TAL"/>
            </w:pPr>
            <w:r w:rsidRPr="00A5463E">
              <w:t>013</w:t>
            </w:r>
          </w:p>
        </w:tc>
        <w:tc>
          <w:tcPr>
            <w:tcW w:w="1818" w:type="dxa"/>
            <w:gridSpan w:val="2"/>
          </w:tcPr>
          <w:p w14:paraId="69C61783" w14:textId="77777777" w:rsidR="00A5463E" w:rsidRPr="00A5463E" w:rsidRDefault="00A5463E" w:rsidP="00E75303">
            <w:pPr>
              <w:pStyle w:val="TAL"/>
            </w:pPr>
            <w:r w:rsidRPr="00A5463E">
              <w:t>00001101</w:t>
            </w:r>
          </w:p>
        </w:tc>
        <w:tc>
          <w:tcPr>
            <w:tcW w:w="2368" w:type="dxa"/>
            <w:gridSpan w:val="2"/>
          </w:tcPr>
          <w:p w14:paraId="6F80E63C" w14:textId="338FFE41" w:rsidR="00A5463E" w:rsidRPr="00A5463E" w:rsidRDefault="00BA1F7C" w:rsidP="00E75303">
            <w:pPr>
              <w:pStyle w:val="TAL"/>
            </w:pPr>
            <w:r>
              <w:t>Clause</w:t>
            </w:r>
            <w:r w:rsidR="00A5463E" w:rsidRPr="00A5463E">
              <w:t> 9.2.3.11</w:t>
            </w:r>
          </w:p>
        </w:tc>
      </w:tr>
      <w:tr w:rsidR="005347D8" w:rsidRPr="00A5463E" w14:paraId="458290F2" w14:textId="77777777" w:rsidTr="00552EFD">
        <w:trPr>
          <w:gridAfter w:val="1"/>
          <w:wAfter w:w="113" w:type="dxa"/>
          <w:jc w:val="center"/>
        </w:trPr>
        <w:tc>
          <w:tcPr>
            <w:tcW w:w="2023" w:type="dxa"/>
            <w:gridSpan w:val="2"/>
          </w:tcPr>
          <w:p w14:paraId="06676640" w14:textId="77777777" w:rsidR="005347D8" w:rsidRPr="00A5463E" w:rsidRDefault="005347D8" w:rsidP="005347D8">
            <w:pPr>
              <w:pStyle w:val="TAL"/>
            </w:pPr>
            <w:r>
              <w:t>SSRC</w:t>
            </w:r>
          </w:p>
        </w:tc>
        <w:tc>
          <w:tcPr>
            <w:tcW w:w="1060" w:type="dxa"/>
            <w:gridSpan w:val="2"/>
          </w:tcPr>
          <w:p w14:paraId="47CA5667" w14:textId="77777777" w:rsidR="005347D8" w:rsidRPr="00A5463E" w:rsidRDefault="005347D8" w:rsidP="005347D8">
            <w:pPr>
              <w:pStyle w:val="TAL"/>
            </w:pPr>
            <w:r>
              <w:t>014</w:t>
            </w:r>
          </w:p>
        </w:tc>
        <w:tc>
          <w:tcPr>
            <w:tcW w:w="1818" w:type="dxa"/>
            <w:gridSpan w:val="2"/>
          </w:tcPr>
          <w:p w14:paraId="38618D41" w14:textId="77777777" w:rsidR="005347D8" w:rsidRPr="00A5463E" w:rsidRDefault="005347D8" w:rsidP="005347D8">
            <w:pPr>
              <w:pStyle w:val="TAL"/>
            </w:pPr>
            <w:r>
              <w:t>00001110</w:t>
            </w:r>
          </w:p>
        </w:tc>
        <w:tc>
          <w:tcPr>
            <w:tcW w:w="2368" w:type="dxa"/>
            <w:gridSpan w:val="2"/>
          </w:tcPr>
          <w:p w14:paraId="1174B64E" w14:textId="19A7B8EF" w:rsidR="005347D8" w:rsidRPr="00A5463E" w:rsidRDefault="00BA1F7C" w:rsidP="005347D8">
            <w:pPr>
              <w:pStyle w:val="TAL"/>
            </w:pPr>
            <w:r>
              <w:t>Clause</w:t>
            </w:r>
            <w:r w:rsidR="005347D8" w:rsidRPr="000B4518">
              <w:t> </w:t>
            </w:r>
            <w:r w:rsidR="005347D8">
              <w:rPr>
                <w:lang w:val="en-US"/>
              </w:rPr>
              <w:t>9</w:t>
            </w:r>
            <w:r w:rsidR="005347D8" w:rsidRPr="000B4518">
              <w:t>.2.3.1</w:t>
            </w:r>
            <w:r w:rsidR="005347D8">
              <w:t>6</w:t>
            </w:r>
          </w:p>
        </w:tc>
      </w:tr>
      <w:tr w:rsidR="008B7004" w:rsidRPr="00443CCC" w14:paraId="3A93ADBE" w14:textId="77777777" w:rsidTr="00552EFD">
        <w:trPr>
          <w:gridAfter w:val="1"/>
          <w:wAfter w:w="113" w:type="dxa"/>
          <w:jc w:val="center"/>
        </w:trPr>
        <w:tc>
          <w:tcPr>
            <w:tcW w:w="2023" w:type="dxa"/>
            <w:gridSpan w:val="2"/>
          </w:tcPr>
          <w:p w14:paraId="3CFF801C" w14:textId="77777777" w:rsidR="008B7004" w:rsidRPr="00443CCC" w:rsidRDefault="008B7004" w:rsidP="00620477">
            <w:pPr>
              <w:pStyle w:val="TAL"/>
            </w:pPr>
            <w:r w:rsidRPr="00443CCC">
              <w:t>Result</w:t>
            </w:r>
          </w:p>
        </w:tc>
        <w:tc>
          <w:tcPr>
            <w:tcW w:w="1060" w:type="dxa"/>
            <w:gridSpan w:val="2"/>
          </w:tcPr>
          <w:p w14:paraId="30E2971A" w14:textId="77777777" w:rsidR="008B7004" w:rsidRPr="00443CCC" w:rsidRDefault="008B7004" w:rsidP="00620477">
            <w:pPr>
              <w:pStyle w:val="TAL"/>
            </w:pPr>
            <w:r w:rsidRPr="00443CCC">
              <w:t>015</w:t>
            </w:r>
          </w:p>
        </w:tc>
        <w:tc>
          <w:tcPr>
            <w:tcW w:w="1818" w:type="dxa"/>
            <w:gridSpan w:val="2"/>
          </w:tcPr>
          <w:p w14:paraId="7FCB8D9E" w14:textId="77777777" w:rsidR="008B7004" w:rsidRPr="00443CCC" w:rsidRDefault="008B7004" w:rsidP="00620477">
            <w:pPr>
              <w:pStyle w:val="TAL"/>
            </w:pPr>
            <w:r w:rsidRPr="00443CCC">
              <w:t>00001111</w:t>
            </w:r>
          </w:p>
        </w:tc>
        <w:tc>
          <w:tcPr>
            <w:tcW w:w="2368" w:type="dxa"/>
            <w:gridSpan w:val="2"/>
          </w:tcPr>
          <w:p w14:paraId="3F04EA0C" w14:textId="733E94F2" w:rsidR="008B7004" w:rsidRPr="00443CCC" w:rsidRDefault="00BA1F7C" w:rsidP="00620477">
            <w:pPr>
              <w:pStyle w:val="TAL"/>
            </w:pPr>
            <w:r>
              <w:t>Clause</w:t>
            </w:r>
            <w:r w:rsidR="008B7004" w:rsidRPr="00443CCC">
              <w:t> </w:t>
            </w:r>
            <w:r w:rsidR="008B7004" w:rsidRPr="00443CCC">
              <w:rPr>
                <w:lang w:val="en-US"/>
              </w:rPr>
              <w:t>9</w:t>
            </w:r>
            <w:r w:rsidR="008B7004" w:rsidRPr="00443CCC">
              <w:t>.2.3.17</w:t>
            </w:r>
          </w:p>
        </w:tc>
      </w:tr>
      <w:tr w:rsidR="008B7004" w:rsidRPr="00443CCC" w14:paraId="3ACD774C" w14:textId="77777777" w:rsidTr="00552EFD">
        <w:trPr>
          <w:gridAfter w:val="1"/>
          <w:wAfter w:w="113" w:type="dxa"/>
          <w:jc w:val="center"/>
        </w:trPr>
        <w:tc>
          <w:tcPr>
            <w:tcW w:w="2023" w:type="dxa"/>
            <w:gridSpan w:val="2"/>
          </w:tcPr>
          <w:p w14:paraId="4E7D34A1" w14:textId="77777777" w:rsidR="008B7004" w:rsidRPr="00443CCC" w:rsidRDefault="008B7004" w:rsidP="00620477">
            <w:pPr>
              <w:pStyle w:val="TAL"/>
            </w:pPr>
            <w:r>
              <w:t>Message Name</w:t>
            </w:r>
          </w:p>
        </w:tc>
        <w:tc>
          <w:tcPr>
            <w:tcW w:w="1060" w:type="dxa"/>
            <w:gridSpan w:val="2"/>
          </w:tcPr>
          <w:p w14:paraId="3458DFD4" w14:textId="77777777" w:rsidR="008B7004" w:rsidRPr="00443CCC" w:rsidRDefault="008B7004" w:rsidP="00620477">
            <w:pPr>
              <w:pStyle w:val="TAL"/>
            </w:pPr>
            <w:r>
              <w:t>016</w:t>
            </w:r>
          </w:p>
        </w:tc>
        <w:tc>
          <w:tcPr>
            <w:tcW w:w="1818" w:type="dxa"/>
            <w:gridSpan w:val="2"/>
          </w:tcPr>
          <w:p w14:paraId="508F8B9A" w14:textId="77777777" w:rsidR="008B7004" w:rsidRPr="00443CCC" w:rsidRDefault="008B7004" w:rsidP="00620477">
            <w:pPr>
              <w:pStyle w:val="TAL"/>
            </w:pPr>
            <w:r>
              <w:t>00010000</w:t>
            </w:r>
          </w:p>
        </w:tc>
        <w:tc>
          <w:tcPr>
            <w:tcW w:w="2368" w:type="dxa"/>
            <w:gridSpan w:val="2"/>
          </w:tcPr>
          <w:p w14:paraId="2DEB66A4" w14:textId="66C300A9" w:rsidR="008B7004" w:rsidRPr="00443CCC" w:rsidRDefault="00BA1F7C" w:rsidP="00620477">
            <w:pPr>
              <w:pStyle w:val="TAL"/>
            </w:pPr>
            <w:r>
              <w:t>Clause</w:t>
            </w:r>
            <w:r w:rsidR="008B7004" w:rsidRPr="00443CCC">
              <w:t> </w:t>
            </w:r>
            <w:r w:rsidR="008B7004" w:rsidRPr="00443CCC">
              <w:rPr>
                <w:lang w:val="en-US"/>
              </w:rPr>
              <w:t>9</w:t>
            </w:r>
            <w:r w:rsidR="008B7004" w:rsidRPr="00443CCC">
              <w:t>.2.3.1</w:t>
            </w:r>
            <w:r w:rsidR="008B7004">
              <w:t>8</w:t>
            </w:r>
          </w:p>
        </w:tc>
      </w:tr>
      <w:tr w:rsidR="00620477" w:rsidRPr="000B4518" w14:paraId="10883EFE" w14:textId="77777777" w:rsidTr="00552EFD">
        <w:trPr>
          <w:gridAfter w:val="1"/>
          <w:wAfter w:w="113" w:type="dxa"/>
          <w:jc w:val="center"/>
        </w:trPr>
        <w:tc>
          <w:tcPr>
            <w:tcW w:w="2023" w:type="dxa"/>
            <w:gridSpan w:val="2"/>
          </w:tcPr>
          <w:p w14:paraId="776670A7"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gridSpan w:val="2"/>
          </w:tcPr>
          <w:p w14:paraId="2FFCB2E7" w14:textId="77777777" w:rsidR="00620477" w:rsidRDefault="00620477" w:rsidP="00620477">
            <w:pPr>
              <w:pStyle w:val="TAL"/>
              <w:rPr>
                <w:lang w:eastAsia="zh-CN"/>
              </w:rPr>
            </w:pPr>
            <w:r>
              <w:rPr>
                <w:rFonts w:hint="eastAsia"/>
                <w:lang w:eastAsia="zh-CN"/>
              </w:rPr>
              <w:t>0</w:t>
            </w:r>
            <w:r>
              <w:rPr>
                <w:lang w:eastAsia="zh-CN"/>
              </w:rPr>
              <w:t>17</w:t>
            </w:r>
          </w:p>
        </w:tc>
        <w:tc>
          <w:tcPr>
            <w:tcW w:w="1818" w:type="dxa"/>
            <w:gridSpan w:val="2"/>
          </w:tcPr>
          <w:p w14:paraId="0C6801B1" w14:textId="77777777" w:rsidR="00620477" w:rsidRDefault="00620477" w:rsidP="00620477">
            <w:pPr>
              <w:pStyle w:val="TAL"/>
              <w:rPr>
                <w:lang w:eastAsia="zh-CN"/>
              </w:rPr>
            </w:pPr>
            <w:r>
              <w:rPr>
                <w:rFonts w:hint="eastAsia"/>
                <w:lang w:eastAsia="zh-CN"/>
              </w:rPr>
              <w:t>000</w:t>
            </w:r>
            <w:r>
              <w:rPr>
                <w:lang w:eastAsia="zh-CN"/>
              </w:rPr>
              <w:t>10001</w:t>
            </w:r>
          </w:p>
        </w:tc>
        <w:tc>
          <w:tcPr>
            <w:tcW w:w="2368" w:type="dxa"/>
            <w:gridSpan w:val="2"/>
          </w:tcPr>
          <w:p w14:paraId="0D159881" w14:textId="4D82D181" w:rsidR="00620477" w:rsidRPr="000B4518" w:rsidRDefault="00BA1F7C" w:rsidP="00620477">
            <w:pPr>
              <w:pStyle w:val="TAL"/>
            </w:pPr>
            <w:r>
              <w:t>Clause</w:t>
            </w:r>
            <w:r w:rsidR="00620477" w:rsidRPr="000B4518">
              <w:t> </w:t>
            </w:r>
            <w:r w:rsidR="00620477">
              <w:rPr>
                <w:lang w:val="en-US"/>
              </w:rPr>
              <w:t>9</w:t>
            </w:r>
            <w:r w:rsidR="00620477">
              <w:t>.2.3.8</w:t>
            </w:r>
          </w:p>
        </w:tc>
      </w:tr>
      <w:tr w:rsidR="00620477" w:rsidRPr="000B4518" w14:paraId="75B0B54E" w14:textId="77777777" w:rsidTr="00552EFD">
        <w:trPr>
          <w:gridAfter w:val="1"/>
          <w:wAfter w:w="113" w:type="dxa"/>
          <w:jc w:val="center"/>
        </w:trPr>
        <w:tc>
          <w:tcPr>
            <w:tcW w:w="2023" w:type="dxa"/>
            <w:gridSpan w:val="2"/>
          </w:tcPr>
          <w:p w14:paraId="55E55D9B" w14:textId="77777777" w:rsidR="00620477" w:rsidRDefault="00620477" w:rsidP="00620477">
            <w:pPr>
              <w:pStyle w:val="TAL"/>
              <w:rPr>
                <w:lang w:eastAsia="zh-CN"/>
              </w:rPr>
            </w:pPr>
            <w:r>
              <w:rPr>
                <w:rFonts w:hint="eastAsia"/>
                <w:lang w:eastAsia="zh-CN"/>
              </w:rPr>
              <w:t>Overridden ID</w:t>
            </w:r>
          </w:p>
        </w:tc>
        <w:tc>
          <w:tcPr>
            <w:tcW w:w="1060" w:type="dxa"/>
            <w:gridSpan w:val="2"/>
          </w:tcPr>
          <w:p w14:paraId="5B44DA26" w14:textId="77777777" w:rsidR="00620477" w:rsidRDefault="00620477" w:rsidP="00620477">
            <w:pPr>
              <w:pStyle w:val="TAL"/>
              <w:rPr>
                <w:lang w:eastAsia="zh-CN"/>
              </w:rPr>
            </w:pPr>
            <w:r>
              <w:rPr>
                <w:rFonts w:hint="eastAsia"/>
                <w:lang w:eastAsia="zh-CN"/>
              </w:rPr>
              <w:t>0</w:t>
            </w:r>
            <w:r>
              <w:rPr>
                <w:lang w:eastAsia="zh-CN"/>
              </w:rPr>
              <w:t>18</w:t>
            </w:r>
          </w:p>
        </w:tc>
        <w:tc>
          <w:tcPr>
            <w:tcW w:w="1818" w:type="dxa"/>
            <w:gridSpan w:val="2"/>
          </w:tcPr>
          <w:p w14:paraId="7B71D1A5" w14:textId="77777777" w:rsidR="00620477" w:rsidRDefault="00620477" w:rsidP="00620477">
            <w:pPr>
              <w:pStyle w:val="TAL"/>
              <w:rPr>
                <w:lang w:eastAsia="zh-CN"/>
              </w:rPr>
            </w:pPr>
            <w:r>
              <w:rPr>
                <w:rFonts w:hint="eastAsia"/>
                <w:lang w:eastAsia="zh-CN"/>
              </w:rPr>
              <w:t>000</w:t>
            </w:r>
            <w:r>
              <w:rPr>
                <w:lang w:eastAsia="zh-CN"/>
              </w:rPr>
              <w:t>10010</w:t>
            </w:r>
          </w:p>
        </w:tc>
        <w:tc>
          <w:tcPr>
            <w:tcW w:w="2368" w:type="dxa"/>
            <w:gridSpan w:val="2"/>
          </w:tcPr>
          <w:p w14:paraId="5884B215" w14:textId="1D9B23F3" w:rsidR="00620477" w:rsidRPr="000B4518" w:rsidRDefault="00BA1F7C" w:rsidP="00620477">
            <w:pPr>
              <w:pStyle w:val="TAL"/>
            </w:pPr>
            <w:r>
              <w:t>Clause</w:t>
            </w:r>
            <w:r w:rsidR="00620477" w:rsidRPr="000B4518">
              <w:t> </w:t>
            </w:r>
            <w:r w:rsidR="00620477">
              <w:rPr>
                <w:lang w:val="en-US"/>
              </w:rPr>
              <w:t>9</w:t>
            </w:r>
            <w:r w:rsidR="00620477">
              <w:t>.2.3.8</w:t>
            </w:r>
          </w:p>
        </w:tc>
      </w:tr>
      <w:tr w:rsidR="00062123" w:rsidRPr="000B4518" w14:paraId="650A5B51" w14:textId="77777777" w:rsidTr="00552EFD">
        <w:trPr>
          <w:gridAfter w:val="1"/>
          <w:wAfter w:w="113" w:type="dxa"/>
          <w:jc w:val="center"/>
        </w:trPr>
        <w:tc>
          <w:tcPr>
            <w:tcW w:w="2023" w:type="dxa"/>
            <w:gridSpan w:val="2"/>
          </w:tcPr>
          <w:p w14:paraId="17285DD6" w14:textId="77777777" w:rsidR="00062123" w:rsidRDefault="00062123" w:rsidP="00620477">
            <w:pPr>
              <w:pStyle w:val="TAL"/>
              <w:rPr>
                <w:lang w:eastAsia="zh-CN"/>
              </w:rPr>
            </w:pPr>
            <w:r>
              <w:rPr>
                <w:rFonts w:hint="eastAsia"/>
                <w:lang w:eastAsia="zh-CN"/>
              </w:rPr>
              <w:t>Reception Priority</w:t>
            </w:r>
          </w:p>
        </w:tc>
        <w:tc>
          <w:tcPr>
            <w:tcW w:w="1060" w:type="dxa"/>
            <w:gridSpan w:val="2"/>
          </w:tcPr>
          <w:p w14:paraId="02A48ED2" w14:textId="77777777" w:rsidR="00062123" w:rsidRDefault="00062123" w:rsidP="00620477">
            <w:pPr>
              <w:pStyle w:val="TAL"/>
              <w:rPr>
                <w:lang w:eastAsia="zh-CN"/>
              </w:rPr>
            </w:pPr>
            <w:r>
              <w:rPr>
                <w:rFonts w:hint="eastAsia"/>
                <w:lang w:eastAsia="zh-CN"/>
              </w:rPr>
              <w:t>0</w:t>
            </w:r>
            <w:r>
              <w:rPr>
                <w:lang w:eastAsia="zh-CN"/>
              </w:rPr>
              <w:t>19</w:t>
            </w:r>
          </w:p>
        </w:tc>
        <w:tc>
          <w:tcPr>
            <w:tcW w:w="1818" w:type="dxa"/>
            <w:gridSpan w:val="2"/>
          </w:tcPr>
          <w:p w14:paraId="7E07CAFA" w14:textId="77777777" w:rsidR="00062123" w:rsidRDefault="00062123" w:rsidP="00620477">
            <w:pPr>
              <w:pStyle w:val="TAL"/>
              <w:rPr>
                <w:lang w:eastAsia="zh-CN"/>
              </w:rPr>
            </w:pPr>
            <w:r>
              <w:rPr>
                <w:rFonts w:hint="eastAsia"/>
                <w:lang w:eastAsia="zh-CN"/>
              </w:rPr>
              <w:t>000</w:t>
            </w:r>
            <w:r>
              <w:rPr>
                <w:lang w:eastAsia="zh-CN"/>
              </w:rPr>
              <w:t>10011</w:t>
            </w:r>
          </w:p>
        </w:tc>
        <w:tc>
          <w:tcPr>
            <w:tcW w:w="2368" w:type="dxa"/>
            <w:gridSpan w:val="2"/>
          </w:tcPr>
          <w:p w14:paraId="0C02DDF9" w14:textId="2E83F8CA" w:rsidR="00062123" w:rsidRPr="00D33CAD" w:rsidRDefault="00BA1F7C" w:rsidP="00620477">
            <w:pPr>
              <w:pStyle w:val="TAL"/>
              <w:rPr>
                <w:lang w:val="fr-FR"/>
              </w:rPr>
            </w:pPr>
            <w:r>
              <w:t>Clause</w:t>
            </w:r>
            <w:r w:rsidR="00062123" w:rsidRPr="000B4518">
              <w:t> </w:t>
            </w:r>
            <w:r w:rsidR="00062123">
              <w:rPr>
                <w:lang w:val="en-US"/>
              </w:rPr>
              <w:t>9</w:t>
            </w:r>
            <w:r w:rsidR="00062123">
              <w:t>.2.3.</w:t>
            </w:r>
            <w:r w:rsidR="00D33CAD">
              <w:rPr>
                <w:lang w:val="fr-FR"/>
              </w:rPr>
              <w:t>19</w:t>
            </w:r>
          </w:p>
        </w:tc>
      </w:tr>
      <w:tr w:rsidR="00D33CAD" w:rsidRPr="000B4518" w14:paraId="3E88E061" w14:textId="77777777" w:rsidTr="00552EFD">
        <w:trPr>
          <w:gridAfter w:val="1"/>
          <w:wAfter w:w="113" w:type="dxa"/>
          <w:jc w:val="center"/>
        </w:trPr>
        <w:tc>
          <w:tcPr>
            <w:tcW w:w="2023" w:type="dxa"/>
            <w:gridSpan w:val="2"/>
          </w:tcPr>
          <w:p w14:paraId="595E25AA" w14:textId="77777777" w:rsidR="00D33CAD" w:rsidRDefault="00D33CAD" w:rsidP="00620477">
            <w:pPr>
              <w:pStyle w:val="TAL"/>
              <w:rPr>
                <w:lang w:eastAsia="zh-CN"/>
              </w:rPr>
            </w:pPr>
            <w:r w:rsidRPr="0044773C">
              <w:t>MCVideo Group Identity</w:t>
            </w:r>
          </w:p>
        </w:tc>
        <w:tc>
          <w:tcPr>
            <w:tcW w:w="1060" w:type="dxa"/>
            <w:gridSpan w:val="2"/>
          </w:tcPr>
          <w:p w14:paraId="0BD7D289" w14:textId="77777777" w:rsidR="00D33CAD" w:rsidRDefault="00D33CAD" w:rsidP="00620477">
            <w:pPr>
              <w:pStyle w:val="TAL"/>
              <w:rPr>
                <w:lang w:eastAsia="zh-CN"/>
              </w:rPr>
            </w:pPr>
            <w:r>
              <w:t>0</w:t>
            </w:r>
            <w:r w:rsidR="00D03A83">
              <w:t>20</w:t>
            </w:r>
          </w:p>
        </w:tc>
        <w:tc>
          <w:tcPr>
            <w:tcW w:w="1818" w:type="dxa"/>
            <w:gridSpan w:val="2"/>
          </w:tcPr>
          <w:p w14:paraId="71B49B32" w14:textId="77777777" w:rsidR="00D33CAD" w:rsidRDefault="00D33CAD" w:rsidP="00620477">
            <w:pPr>
              <w:pStyle w:val="TAL"/>
              <w:rPr>
                <w:lang w:eastAsia="zh-CN"/>
              </w:rPr>
            </w:pPr>
            <w:r>
              <w:t>000</w:t>
            </w:r>
            <w:r w:rsidR="00D03A83">
              <w:t>10</w:t>
            </w:r>
            <w:r>
              <w:t>1</w:t>
            </w:r>
            <w:r w:rsidR="00D03A83">
              <w:t>00</w:t>
            </w:r>
          </w:p>
        </w:tc>
        <w:tc>
          <w:tcPr>
            <w:tcW w:w="2368" w:type="dxa"/>
            <w:gridSpan w:val="2"/>
          </w:tcPr>
          <w:p w14:paraId="38B2CDAB" w14:textId="5BB07BA5" w:rsidR="00D33CAD" w:rsidRPr="00D33CAD" w:rsidRDefault="00BA1F7C" w:rsidP="00620477">
            <w:pPr>
              <w:pStyle w:val="TAL"/>
              <w:rPr>
                <w:lang w:val="fr-FR"/>
              </w:rPr>
            </w:pPr>
            <w:r>
              <w:t>Clause</w:t>
            </w:r>
            <w:r w:rsidR="00D33CAD" w:rsidRPr="000B4518">
              <w:t> </w:t>
            </w:r>
            <w:r w:rsidR="00D33CAD">
              <w:rPr>
                <w:lang w:val="en-US"/>
              </w:rPr>
              <w:t>9</w:t>
            </w:r>
            <w:r w:rsidR="00D33CAD" w:rsidRPr="000B4518">
              <w:t>.2.3.</w:t>
            </w:r>
            <w:r w:rsidR="00D33CAD">
              <w:rPr>
                <w:lang w:val="fr-FR"/>
              </w:rPr>
              <w:t>20</w:t>
            </w:r>
          </w:p>
        </w:tc>
      </w:tr>
      <w:tr w:rsidR="007C0B75" w:rsidRPr="000B4518" w14:paraId="4AB4B9F3" w14:textId="77777777" w:rsidTr="00552EFD">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414B91D" w14:textId="77777777" w:rsidR="007C0B75" w:rsidRPr="0044773C" w:rsidRDefault="007C0B75" w:rsidP="00AF4C9C">
            <w:pPr>
              <w:pStyle w:val="TAL"/>
            </w:pPr>
            <w:r w:rsidRPr="007C0B75">
              <w:t>Functional Alias field ID</w:t>
            </w:r>
          </w:p>
        </w:tc>
        <w:tc>
          <w:tcPr>
            <w:tcW w:w="1060" w:type="dxa"/>
            <w:gridSpan w:val="2"/>
            <w:tcBorders>
              <w:top w:val="single" w:sz="4" w:space="0" w:color="auto"/>
              <w:left w:val="single" w:sz="4" w:space="0" w:color="auto"/>
              <w:bottom w:val="single" w:sz="4" w:space="0" w:color="auto"/>
              <w:right w:val="single" w:sz="4" w:space="0" w:color="auto"/>
            </w:tcBorders>
          </w:tcPr>
          <w:p w14:paraId="4A0E5923" w14:textId="77777777" w:rsidR="007C0B75" w:rsidRDefault="007C0B75" w:rsidP="00AF4C9C">
            <w:pPr>
              <w:pStyle w:val="TAL"/>
            </w:pPr>
            <w:r w:rsidRPr="007C0B75">
              <w:t>021</w:t>
            </w:r>
          </w:p>
        </w:tc>
        <w:tc>
          <w:tcPr>
            <w:tcW w:w="1818" w:type="dxa"/>
            <w:gridSpan w:val="2"/>
            <w:tcBorders>
              <w:top w:val="single" w:sz="4" w:space="0" w:color="auto"/>
              <w:left w:val="single" w:sz="4" w:space="0" w:color="auto"/>
              <w:bottom w:val="single" w:sz="4" w:space="0" w:color="auto"/>
              <w:right w:val="single" w:sz="4" w:space="0" w:color="auto"/>
            </w:tcBorders>
          </w:tcPr>
          <w:p w14:paraId="237E781F" w14:textId="77777777" w:rsidR="007C0B75" w:rsidRDefault="007C0B75" w:rsidP="00AF4C9C">
            <w:pPr>
              <w:pStyle w:val="TAL"/>
            </w:pPr>
            <w:r w:rsidRPr="007C0B75">
              <w:t>00010101</w:t>
            </w:r>
          </w:p>
        </w:tc>
        <w:tc>
          <w:tcPr>
            <w:tcW w:w="2368" w:type="dxa"/>
            <w:gridSpan w:val="2"/>
            <w:tcBorders>
              <w:top w:val="single" w:sz="4" w:space="0" w:color="auto"/>
              <w:left w:val="single" w:sz="4" w:space="0" w:color="auto"/>
              <w:bottom w:val="single" w:sz="4" w:space="0" w:color="auto"/>
              <w:right w:val="single" w:sz="4" w:space="0" w:color="auto"/>
            </w:tcBorders>
          </w:tcPr>
          <w:p w14:paraId="45D30006" w14:textId="1C138106" w:rsidR="007C0B75" w:rsidRPr="000B4518" w:rsidRDefault="00BA1F7C" w:rsidP="00AF4C9C">
            <w:pPr>
              <w:pStyle w:val="TAL"/>
            </w:pPr>
            <w:r>
              <w:t>Clause</w:t>
            </w:r>
            <w:r w:rsidR="007C0B75" w:rsidRPr="000B4518">
              <w:t> </w:t>
            </w:r>
            <w:r w:rsidR="007C0B75" w:rsidRPr="007C0B75">
              <w:t>9</w:t>
            </w:r>
            <w:r w:rsidR="007C0B75" w:rsidRPr="000B4518">
              <w:t>.2.3.</w:t>
            </w:r>
            <w:r w:rsidR="007C0B75" w:rsidRPr="007C0B75">
              <w:t>21</w:t>
            </w:r>
          </w:p>
        </w:tc>
      </w:tr>
      <w:tr w:rsidR="00552EFD" w:rsidRPr="000B4518" w14:paraId="6CA4ABC4" w14:textId="77777777" w:rsidTr="00552EFD">
        <w:trPr>
          <w:gridBefore w:val="1"/>
          <w:wBefore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340A72" w14:textId="77777777" w:rsidR="00552EFD" w:rsidRPr="007C0B75" w:rsidRDefault="00552EFD" w:rsidP="00F3778D">
            <w:pPr>
              <w:pStyle w:val="TAL"/>
            </w:pPr>
            <w:r>
              <w:t>Reception Mode</w:t>
            </w:r>
          </w:p>
        </w:tc>
        <w:tc>
          <w:tcPr>
            <w:tcW w:w="1060" w:type="dxa"/>
            <w:gridSpan w:val="2"/>
            <w:tcBorders>
              <w:top w:val="single" w:sz="4" w:space="0" w:color="auto"/>
              <w:left w:val="single" w:sz="4" w:space="0" w:color="auto"/>
              <w:bottom w:val="single" w:sz="4" w:space="0" w:color="auto"/>
              <w:right w:val="single" w:sz="4" w:space="0" w:color="auto"/>
            </w:tcBorders>
          </w:tcPr>
          <w:p w14:paraId="2E81A99B" w14:textId="77777777" w:rsidR="00552EFD" w:rsidRPr="007C0B75" w:rsidRDefault="00552EFD" w:rsidP="00F3778D">
            <w:pPr>
              <w:pStyle w:val="TAL"/>
            </w:pPr>
            <w:r>
              <w:t>022</w:t>
            </w:r>
          </w:p>
        </w:tc>
        <w:tc>
          <w:tcPr>
            <w:tcW w:w="1818" w:type="dxa"/>
            <w:gridSpan w:val="2"/>
            <w:tcBorders>
              <w:top w:val="single" w:sz="4" w:space="0" w:color="auto"/>
              <w:left w:val="single" w:sz="4" w:space="0" w:color="auto"/>
              <w:bottom w:val="single" w:sz="4" w:space="0" w:color="auto"/>
              <w:right w:val="single" w:sz="4" w:space="0" w:color="auto"/>
            </w:tcBorders>
          </w:tcPr>
          <w:p w14:paraId="3F547241" w14:textId="77777777" w:rsidR="00552EFD" w:rsidRPr="007C0B75" w:rsidRDefault="00552EFD" w:rsidP="00F3778D">
            <w:pPr>
              <w:pStyle w:val="TAL"/>
            </w:pPr>
            <w:r w:rsidRPr="007C0B75">
              <w:t>000101</w:t>
            </w:r>
            <w:r>
              <w:t>10</w:t>
            </w:r>
          </w:p>
        </w:tc>
        <w:tc>
          <w:tcPr>
            <w:tcW w:w="2368" w:type="dxa"/>
            <w:gridSpan w:val="2"/>
            <w:tcBorders>
              <w:top w:val="single" w:sz="4" w:space="0" w:color="auto"/>
              <w:left w:val="single" w:sz="4" w:space="0" w:color="auto"/>
              <w:bottom w:val="single" w:sz="4" w:space="0" w:color="auto"/>
              <w:right w:val="single" w:sz="4" w:space="0" w:color="auto"/>
            </w:tcBorders>
          </w:tcPr>
          <w:p w14:paraId="25B00460" w14:textId="282850DD" w:rsidR="00552EFD" w:rsidRPr="000B4518" w:rsidRDefault="00BA1F7C" w:rsidP="00F3778D">
            <w:pPr>
              <w:pStyle w:val="TAL"/>
            </w:pPr>
            <w:r>
              <w:t>Clause</w:t>
            </w:r>
            <w:r w:rsidR="00552EFD" w:rsidRPr="000B4518">
              <w:t> </w:t>
            </w:r>
            <w:r w:rsidR="00552EFD" w:rsidRPr="007C0B75">
              <w:t>9</w:t>
            </w:r>
            <w:r w:rsidR="00552EFD" w:rsidRPr="000B4518">
              <w:t>.2.3.</w:t>
            </w:r>
            <w:r w:rsidR="00552EFD" w:rsidRPr="007C0B75">
              <w:t>2</w:t>
            </w:r>
            <w:r w:rsidR="00552EFD">
              <w:t>2</w:t>
            </w:r>
          </w:p>
        </w:tc>
      </w:tr>
    </w:tbl>
    <w:p w14:paraId="124E7BF7" w14:textId="77777777" w:rsidR="00A5463E" w:rsidRPr="00A5463E" w:rsidRDefault="00A5463E" w:rsidP="00A5463E"/>
    <w:p w14:paraId="67F680A7" w14:textId="791CC7D1" w:rsidR="00A5463E" w:rsidRPr="00A5463E" w:rsidRDefault="00A5463E" w:rsidP="00A5463E">
      <w:r w:rsidRPr="00A5463E">
        <w:t xml:space="preserve">The following </w:t>
      </w:r>
      <w:r w:rsidR="00BA1F7C">
        <w:t>clause</w:t>
      </w:r>
      <w:r w:rsidRPr="00A5463E">
        <w:t>s describe the coding of each field.</w:t>
      </w:r>
    </w:p>
    <w:p w14:paraId="76B28345" w14:textId="77777777" w:rsidR="00A5463E" w:rsidRPr="00A5463E" w:rsidRDefault="00A5463E" w:rsidP="00A5463E">
      <w:pPr>
        <w:pStyle w:val="Heading4"/>
      </w:pPr>
      <w:bookmarkStart w:id="1716" w:name="_Toc20208896"/>
      <w:bookmarkStart w:id="1717" w:name="_Toc36045007"/>
      <w:bookmarkStart w:id="1718" w:name="_Toc45216493"/>
      <w:bookmarkStart w:id="1719" w:name="_Toc99174264"/>
      <w:r w:rsidRPr="00A5463E">
        <w:t>9.2.3.2</w:t>
      </w:r>
      <w:r w:rsidRPr="00A5463E">
        <w:tab/>
        <w:t>Transmission Priority field</w:t>
      </w:r>
      <w:bookmarkEnd w:id="1716"/>
      <w:bookmarkEnd w:id="1717"/>
      <w:bookmarkEnd w:id="1718"/>
      <w:bookmarkEnd w:id="1719"/>
    </w:p>
    <w:p w14:paraId="3962F0E4"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A5463E" w:rsidRDefault="00A5463E" w:rsidP="00A5463E">
      <w:r w:rsidRPr="00A5463E">
        <w:t>Table 9.2.3.2-1 describes the coding of the Transmission Priority field.</w:t>
      </w:r>
    </w:p>
    <w:p w14:paraId="208BCBF7" w14:textId="77777777" w:rsidR="00A5463E" w:rsidRPr="00A5463E" w:rsidRDefault="00A5463E" w:rsidP="00A5463E">
      <w:pPr>
        <w:pStyle w:val="TH"/>
      </w:pPr>
      <w:r w:rsidRPr="00A5463E">
        <w:t>Table 9.2.3.2-1: Transmission Priority field coding</w:t>
      </w:r>
    </w:p>
    <w:p w14:paraId="2E1C95D4" w14:textId="77777777" w:rsidR="00A5463E" w:rsidRPr="00A5463E" w:rsidRDefault="00A5463E" w:rsidP="00A5463E">
      <w:pPr>
        <w:pStyle w:val="PL"/>
        <w:jc w:val="center"/>
        <w:rPr>
          <w:noProof w:val="0"/>
        </w:rPr>
      </w:pPr>
      <w:bookmarkStart w:id="1720" w:name="_MCCTEMPBM_CRPT38000026___4"/>
      <w:r w:rsidRPr="00A5463E">
        <w:rPr>
          <w:noProof w:val="0"/>
        </w:rPr>
        <w:t>0                   1                   2                   3</w:t>
      </w:r>
    </w:p>
    <w:p w14:paraId="19ACAA5A" w14:textId="77777777" w:rsidR="00A5463E" w:rsidRPr="00A5463E" w:rsidRDefault="00A5463E" w:rsidP="00A5463E">
      <w:pPr>
        <w:pStyle w:val="PL"/>
        <w:jc w:val="center"/>
        <w:rPr>
          <w:noProof w:val="0"/>
        </w:rPr>
      </w:pPr>
      <w:r w:rsidRPr="00A5463E">
        <w:rPr>
          <w:noProof w:val="0"/>
        </w:rPr>
        <w:t>0 1 2 3 4 5 6 7 8 9 0 1 2 3 4 5 6 7 8 9 0 1 2 3 4 5 6 7 8 9 0 1</w:t>
      </w:r>
    </w:p>
    <w:p w14:paraId="10100B5A" w14:textId="77777777" w:rsidR="00A5463E" w:rsidRPr="00A5463E" w:rsidRDefault="00A5463E" w:rsidP="00A5463E">
      <w:pPr>
        <w:pStyle w:val="PL"/>
        <w:jc w:val="center"/>
        <w:rPr>
          <w:noProof w:val="0"/>
        </w:rPr>
      </w:pPr>
      <w:r w:rsidRPr="00A5463E">
        <w:rPr>
          <w:noProof w:val="0"/>
        </w:rPr>
        <w:t>+-+-+-+-+-+-+-+-+-+-+-+-+-+-+-+-+-+-+-+-+-+-+-+-+-+-+-+-+-+-+-+-+</w:t>
      </w:r>
    </w:p>
    <w:p w14:paraId="52902834" w14:textId="77777777" w:rsidR="00A5463E" w:rsidRPr="00A5463E" w:rsidRDefault="00A5463E" w:rsidP="00A5463E">
      <w:pPr>
        <w:pStyle w:val="PL"/>
        <w:jc w:val="center"/>
      </w:pPr>
      <w:r w:rsidRPr="00A5463E">
        <w:t>|Transmission   |Transmission   |Transmission   |spare          |</w:t>
      </w:r>
    </w:p>
    <w:p w14:paraId="7F6328AE" w14:textId="77777777" w:rsidR="00A5463E" w:rsidRPr="00A5463E" w:rsidRDefault="00A5463E" w:rsidP="00A5463E">
      <w:pPr>
        <w:pStyle w:val="PL"/>
        <w:jc w:val="center"/>
      </w:pPr>
      <w:r w:rsidRPr="00A5463E">
        <w:t>|Priority       |Priority       |Priority       |               |</w:t>
      </w:r>
    </w:p>
    <w:p w14:paraId="1A1C9A97" w14:textId="77777777" w:rsidR="00A5463E" w:rsidRPr="00A5463E" w:rsidRDefault="00A5463E" w:rsidP="00A5463E">
      <w:pPr>
        <w:pStyle w:val="PL"/>
        <w:jc w:val="center"/>
      </w:pPr>
      <w:r w:rsidRPr="00A5463E">
        <w:t>|field ID value |Length value   |value          |               |</w:t>
      </w:r>
    </w:p>
    <w:p w14:paraId="5663649A" w14:textId="77777777" w:rsidR="00A5463E" w:rsidRPr="00A5463E" w:rsidRDefault="00A5463E" w:rsidP="00A5463E">
      <w:pPr>
        <w:pStyle w:val="PL"/>
        <w:jc w:val="center"/>
      </w:pPr>
      <w:r w:rsidRPr="00A5463E">
        <w:t>+-+-+-+-+-+-+-+-+-+-+-+-+-+-+-+-+-+-+-+-+-+-+-+-+-+-+-+-+-+-+-+-+</w:t>
      </w:r>
    </w:p>
    <w:bookmarkEnd w:id="1720"/>
    <w:p w14:paraId="3E17484E" w14:textId="77777777" w:rsidR="00A5463E" w:rsidRPr="00A5463E" w:rsidRDefault="00A5463E" w:rsidP="00A5463E"/>
    <w:p w14:paraId="1E3DA271" w14:textId="77777777" w:rsidR="00A5463E" w:rsidRPr="00A5463E" w:rsidRDefault="00A5463E" w:rsidP="00A5463E">
      <w:r w:rsidRPr="00A5463E">
        <w:t>The &lt;Transmission Priority field ID&gt; value is a binary value and is set according to table 9.2.3.1-1.</w:t>
      </w:r>
    </w:p>
    <w:p w14:paraId="3D8D952E" w14:textId="77777777" w:rsidR="00A5463E" w:rsidRPr="00A5463E" w:rsidRDefault="00A5463E" w:rsidP="00A5463E">
      <w:r w:rsidRPr="00A5463E">
        <w:lastRenderedPageBreak/>
        <w:t>The &lt;Transmission Priority length&gt; value is a binary value and has the value '2' indicating the total length in octets of the &lt;Transmission priority&gt; value item and the spare bits.</w:t>
      </w:r>
    </w:p>
    <w:p w14:paraId="7BA0CE2A"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5C56BE1E" w:rsidR="00A5463E" w:rsidRPr="00A5463E" w:rsidRDefault="00A5463E" w:rsidP="00A5463E">
      <w:pPr>
        <w:pStyle w:val="B1"/>
      </w:pPr>
      <w:r w:rsidRPr="00A5463E">
        <w:t>1.</w:t>
      </w:r>
      <w:r w:rsidRPr="00A5463E">
        <w:tab/>
        <w:t xml:space="preserve">for on-network by the transmission control server as described in </w:t>
      </w:r>
      <w:r w:rsidR="00BA1F7C">
        <w:t>clause</w:t>
      </w:r>
      <w:r w:rsidRPr="00A5463E">
        <w:t> x.y; and</w:t>
      </w:r>
    </w:p>
    <w:p w14:paraId="47923519" w14:textId="52B8C9DF" w:rsidR="00A5463E" w:rsidRPr="00A5463E" w:rsidRDefault="00A5463E" w:rsidP="00A5463E">
      <w:pPr>
        <w:pStyle w:val="B1"/>
      </w:pPr>
      <w:r w:rsidRPr="00A5463E">
        <w:t>2.</w:t>
      </w:r>
      <w:r w:rsidRPr="00A5463E">
        <w:tab/>
        <w:t xml:space="preserve">for off-network by the transmission arbitrator as described in </w:t>
      </w:r>
      <w:r w:rsidR="00BA1F7C">
        <w:t>clause</w:t>
      </w:r>
      <w:r w:rsidRPr="00A5463E">
        <w:t> y.z.</w:t>
      </w:r>
    </w:p>
    <w:p w14:paraId="4F0BD20E" w14:textId="77777777" w:rsidR="00A5463E" w:rsidRPr="00A5463E" w:rsidRDefault="00A5463E" w:rsidP="00A5463E">
      <w:r w:rsidRPr="00A5463E">
        <w:t>The spare bits are set to zero.</w:t>
      </w:r>
    </w:p>
    <w:p w14:paraId="138631FD" w14:textId="77777777" w:rsidR="00A5463E" w:rsidRPr="00A5463E" w:rsidRDefault="00A5463E" w:rsidP="00A5463E">
      <w:pPr>
        <w:pStyle w:val="Heading4"/>
      </w:pPr>
      <w:bookmarkStart w:id="1721" w:name="_Toc20208897"/>
      <w:bookmarkStart w:id="1722" w:name="_Toc36045008"/>
      <w:bookmarkStart w:id="1723" w:name="_Toc45216494"/>
      <w:bookmarkStart w:id="1724" w:name="_Toc99174265"/>
      <w:r w:rsidRPr="00A5463E">
        <w:t>9.2.3.3</w:t>
      </w:r>
      <w:r w:rsidRPr="00A5463E">
        <w:tab/>
        <w:t>Duration field</w:t>
      </w:r>
      <w:bookmarkEnd w:id="1721"/>
      <w:bookmarkEnd w:id="1722"/>
      <w:bookmarkEnd w:id="1723"/>
      <w:bookmarkEnd w:id="1724"/>
    </w:p>
    <w:p w14:paraId="1E3874A7" w14:textId="77777777" w:rsidR="00A5463E" w:rsidRPr="00A5463E" w:rsidRDefault="00A5463E" w:rsidP="00A5463E">
      <w:r w:rsidRPr="00A5463E">
        <w:t xml:space="preserve">The Duration field describes the time in seconds for which the granted party is allowed to transmit. </w:t>
      </w:r>
    </w:p>
    <w:p w14:paraId="76DFF7EB" w14:textId="77777777" w:rsidR="00A5463E" w:rsidRPr="00A5463E" w:rsidRDefault="00A5463E" w:rsidP="00A5463E">
      <w:r w:rsidRPr="00A5463E">
        <w:t>Table 9.2.3.3-1 describes the coding of the Duration field.</w:t>
      </w:r>
    </w:p>
    <w:p w14:paraId="0936D6A1" w14:textId="77777777" w:rsidR="00A5463E" w:rsidRPr="00A5463E" w:rsidRDefault="00A5463E" w:rsidP="00A5463E">
      <w:pPr>
        <w:pStyle w:val="TH"/>
      </w:pPr>
      <w:r w:rsidRPr="00A5463E">
        <w:t>Table 9.2.3.3-1: Duration field coding</w:t>
      </w:r>
    </w:p>
    <w:p w14:paraId="17D49377" w14:textId="77777777" w:rsidR="00A5463E" w:rsidRPr="00A5463E" w:rsidRDefault="00A5463E" w:rsidP="00A5463E">
      <w:pPr>
        <w:pStyle w:val="PL"/>
        <w:keepNext/>
        <w:keepLines/>
        <w:jc w:val="center"/>
      </w:pPr>
      <w:bookmarkStart w:id="1725" w:name="_MCCTEMPBM_CRPT38000027___4"/>
      <w:r w:rsidRPr="00A5463E">
        <w:t>0                   1                   2                   3</w:t>
      </w:r>
    </w:p>
    <w:p w14:paraId="5129FFD1" w14:textId="77777777" w:rsidR="00A5463E" w:rsidRPr="00A5463E" w:rsidRDefault="00A5463E" w:rsidP="00A5463E">
      <w:pPr>
        <w:pStyle w:val="PL"/>
        <w:keepNext/>
        <w:keepLines/>
        <w:jc w:val="center"/>
      </w:pPr>
      <w:r w:rsidRPr="00A5463E">
        <w:t>0 1 2 3 4 5 6 7 8 9 0 1 2 3 4 5 6 7 8 9 0 1 2 3 4 5 6 7 8 9 0 1</w:t>
      </w:r>
    </w:p>
    <w:p w14:paraId="5347C89F" w14:textId="77777777" w:rsidR="00A5463E" w:rsidRPr="00A5463E" w:rsidRDefault="00A5463E" w:rsidP="00A5463E">
      <w:pPr>
        <w:pStyle w:val="PL"/>
        <w:keepNext/>
        <w:keepLines/>
        <w:jc w:val="center"/>
      </w:pPr>
      <w:r w:rsidRPr="00A5463E">
        <w:t>+-+-+-+-+-+-+-+-+-+-+-+-+-+-+-+-+-+-+-+-+-+-+-+-+-+-+-+-+-+-+-+-+</w:t>
      </w:r>
    </w:p>
    <w:p w14:paraId="03E8517C" w14:textId="77777777" w:rsidR="00A5463E" w:rsidRPr="00A5463E" w:rsidRDefault="00A5463E" w:rsidP="00A5463E">
      <w:pPr>
        <w:pStyle w:val="PL"/>
        <w:keepNext/>
        <w:keepLines/>
        <w:jc w:val="center"/>
      </w:pPr>
      <w:r w:rsidRPr="00A5463E">
        <w:t>|Duration       |Duration       |Duration value                 |</w:t>
      </w:r>
    </w:p>
    <w:p w14:paraId="028AADBC" w14:textId="77777777" w:rsidR="00A5463E" w:rsidRPr="00A5463E" w:rsidRDefault="00A5463E" w:rsidP="00A5463E">
      <w:pPr>
        <w:pStyle w:val="PL"/>
        <w:keepNext/>
        <w:keepLines/>
        <w:jc w:val="center"/>
      </w:pPr>
      <w:r w:rsidRPr="00A5463E">
        <w:t>|field ID value |length value   |                               |</w:t>
      </w:r>
    </w:p>
    <w:p w14:paraId="1D37B4CE" w14:textId="77777777" w:rsidR="00A5463E" w:rsidRPr="00A5463E" w:rsidRDefault="00A5463E" w:rsidP="00A5463E">
      <w:pPr>
        <w:pStyle w:val="PL"/>
        <w:keepNext/>
        <w:keepLines/>
        <w:jc w:val="center"/>
      </w:pPr>
      <w:r w:rsidRPr="00A5463E">
        <w:t>+-+-+-+-+-+-+-+-+-+-+-+-+-+-+-+-+-+-+-+-+-+-+-+-+-+-+-+-+-+-+-+-+</w:t>
      </w:r>
    </w:p>
    <w:bookmarkEnd w:id="1725"/>
    <w:p w14:paraId="7D1FFC74" w14:textId="77777777" w:rsidR="00A5463E" w:rsidRPr="00A5463E" w:rsidRDefault="00A5463E" w:rsidP="00A5463E"/>
    <w:p w14:paraId="4F24F922" w14:textId="77777777" w:rsidR="00A5463E" w:rsidRPr="00A5463E" w:rsidRDefault="00A5463E" w:rsidP="00A5463E">
      <w:r w:rsidRPr="00A5463E">
        <w:t>The &lt;Duration field ID&gt; value is a binary value and is set according to table 9.2.3.1-1.</w:t>
      </w:r>
    </w:p>
    <w:p w14:paraId="58766517" w14:textId="77777777" w:rsidR="00A5463E" w:rsidRPr="00A5463E" w:rsidRDefault="00A5463E" w:rsidP="00A5463E">
      <w:r w:rsidRPr="00A5463E">
        <w:t>The &lt;Duration length&gt; value is a binary value and has the value '2' indicating the total length in octets of the &lt;Duration&gt; value item.</w:t>
      </w:r>
    </w:p>
    <w:p w14:paraId="51111818" w14:textId="77777777" w:rsidR="00A5463E" w:rsidRPr="00A5463E" w:rsidRDefault="00A5463E" w:rsidP="00A5463E">
      <w:r w:rsidRPr="00A5463E">
        <w:t>The &lt;Duration&gt; value is a binary value in seconds.</w:t>
      </w:r>
    </w:p>
    <w:p w14:paraId="17D62A69" w14:textId="77777777" w:rsidR="00A5463E" w:rsidRPr="00A5463E" w:rsidRDefault="00A5463E" w:rsidP="00A5463E">
      <w:pPr>
        <w:pStyle w:val="Heading4"/>
      </w:pPr>
      <w:bookmarkStart w:id="1726" w:name="_Toc20208898"/>
      <w:bookmarkStart w:id="1727" w:name="_Toc36045009"/>
      <w:bookmarkStart w:id="1728" w:name="_Toc45216495"/>
      <w:bookmarkStart w:id="1729" w:name="_Toc99174266"/>
      <w:r w:rsidRPr="00A5463E">
        <w:t>9.2.3.4</w:t>
      </w:r>
      <w:r w:rsidRPr="00A5463E">
        <w:tab/>
        <w:t>Reject Cause field</w:t>
      </w:r>
      <w:bookmarkEnd w:id="1726"/>
      <w:bookmarkEnd w:id="1727"/>
      <w:bookmarkEnd w:id="1728"/>
      <w:bookmarkEnd w:id="1729"/>
    </w:p>
    <w:p w14:paraId="0E25C1E2"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5463E" w:rsidRDefault="00A5463E" w:rsidP="00A5463E">
      <w:r w:rsidRPr="00A5463E">
        <w:t>Table 9.2.3.4-1 describes the coding of the Reject Cause field.</w:t>
      </w:r>
    </w:p>
    <w:p w14:paraId="5FE027FC" w14:textId="77777777" w:rsidR="00A5463E" w:rsidRPr="00A5463E" w:rsidRDefault="00A5463E" w:rsidP="00A5463E">
      <w:pPr>
        <w:pStyle w:val="TH"/>
      </w:pPr>
      <w:r w:rsidRPr="00A5463E">
        <w:t>Table 9.2.3.4-1: Reject Cause field coding</w:t>
      </w:r>
    </w:p>
    <w:p w14:paraId="356AE7B5" w14:textId="77777777" w:rsidR="00A5463E" w:rsidRPr="00A5463E" w:rsidRDefault="00A5463E" w:rsidP="00A5463E">
      <w:pPr>
        <w:pStyle w:val="PL"/>
        <w:keepNext/>
        <w:keepLines/>
        <w:jc w:val="center"/>
      </w:pPr>
      <w:bookmarkStart w:id="1730" w:name="_MCCTEMPBM_CRPT38000028___4"/>
      <w:r w:rsidRPr="00A5463E">
        <w:t>0                   1                   2                   3</w:t>
      </w:r>
    </w:p>
    <w:p w14:paraId="6147D99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1C72DFE7" w14:textId="77777777" w:rsidR="00A5463E" w:rsidRPr="00037BD2" w:rsidRDefault="00A5463E" w:rsidP="00A5463E">
      <w:pPr>
        <w:pStyle w:val="PL"/>
        <w:jc w:val="center"/>
        <w:rPr>
          <w:noProof w:val="0"/>
          <w:lang w:val="fr-FR"/>
        </w:rPr>
      </w:pPr>
      <w:r w:rsidRPr="00037BD2">
        <w:rPr>
          <w:noProof w:val="0"/>
          <w:lang w:val="fr-FR"/>
        </w:rPr>
        <w:t>+-+-+-+-+-+-+-+-+-+-+-+-+-+-+-+-+-+-+-+-+-+-+-+-+-+-+-+-+-+-+-+-+</w:t>
      </w:r>
    </w:p>
    <w:p w14:paraId="7E04724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BA164C4"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9A36BA0" w14:textId="77777777" w:rsidR="00A5463E" w:rsidRPr="00A5463E" w:rsidRDefault="00A5463E" w:rsidP="00A5463E">
      <w:pPr>
        <w:pStyle w:val="PL"/>
        <w:jc w:val="center"/>
      </w:pPr>
      <w:r w:rsidRPr="00A5463E">
        <w:t>+-+-+-+-+-+-+-+-+-+-+-+-+-+-+-+-+</w:t>
      </w:r>
      <w:r w:rsidRPr="00A5463E">
        <w:rPr>
          <w:noProof w:val="0"/>
        </w:rPr>
        <w:t>-+-+-+-+-+-+-+-+-+-+-+-+-+-+-+-</w:t>
      </w:r>
      <w:r w:rsidRPr="00A5463E">
        <w:t>+</w:t>
      </w:r>
    </w:p>
    <w:p w14:paraId="1D64AA5A"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9E7EE47" w14:textId="77777777" w:rsidR="00A5463E" w:rsidRPr="00A5463E" w:rsidRDefault="00A5463E" w:rsidP="00A5463E">
      <w:pPr>
        <w:pStyle w:val="PL"/>
        <w:jc w:val="center"/>
      </w:pPr>
      <w:r w:rsidRPr="00A5463E">
        <w:t xml:space="preserve">:                               </w:t>
      </w:r>
      <w:r w:rsidRPr="00A5463E">
        <w:rPr>
          <w:noProof w:val="0"/>
        </w:rPr>
        <w:t xml:space="preserve">                                </w:t>
      </w:r>
      <w:r w:rsidRPr="00A5463E">
        <w:t>|</w:t>
      </w:r>
    </w:p>
    <w:p w14:paraId="11ACDA62" w14:textId="77777777" w:rsidR="00A5463E" w:rsidRPr="00A5463E" w:rsidRDefault="00A5463E" w:rsidP="00A5463E">
      <w:pPr>
        <w:pStyle w:val="PL"/>
        <w:jc w:val="center"/>
        <w:rPr>
          <w:color w:val="000000"/>
          <w:lang w:eastAsia="ko-KR"/>
        </w:rPr>
      </w:pPr>
      <w:r w:rsidRPr="00A5463E">
        <w:rPr>
          <w:color w:val="000000"/>
        </w:rPr>
        <w:t>|                                       (Padding)               |</w:t>
      </w:r>
    </w:p>
    <w:p w14:paraId="2F42AB1C" w14:textId="77777777" w:rsidR="00A5463E" w:rsidRPr="00A5463E" w:rsidRDefault="00A5463E" w:rsidP="00A5463E">
      <w:pPr>
        <w:pStyle w:val="PL"/>
        <w:jc w:val="center"/>
        <w:rPr>
          <w:noProof w:val="0"/>
        </w:rPr>
      </w:pPr>
      <w:r w:rsidRPr="00A5463E">
        <w:rPr>
          <w:noProof w:val="0"/>
        </w:rPr>
        <w:t>+-+-+-+-+-+-+-+-+-+-+-+-+-+-+-+-+-+-+-+-+-+-+-+-+-+-+-+-+-+-+-+-+</w:t>
      </w:r>
    </w:p>
    <w:bookmarkEnd w:id="1730"/>
    <w:p w14:paraId="2BAB0BEB" w14:textId="77777777" w:rsidR="00A5463E" w:rsidRPr="00A5463E" w:rsidRDefault="00A5463E" w:rsidP="00A5463E"/>
    <w:p w14:paraId="5BF4F96E" w14:textId="77777777" w:rsidR="00A5463E" w:rsidRPr="00A5463E" w:rsidRDefault="00A5463E" w:rsidP="00A5463E">
      <w:r w:rsidRPr="00A5463E">
        <w:t>The &lt;Reject Cause field ID&gt; value is a binary value and is set according to table 9.2.3.1-1.</w:t>
      </w:r>
    </w:p>
    <w:p w14:paraId="6011E09A"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A5463E" w:rsidRDefault="00A5463E" w:rsidP="00A5463E">
      <w:r w:rsidRPr="00A5463E">
        <w:t xml:space="preserve">The &lt;Reject Cause&gt; value is a 16 bit binary value as defined in </w:t>
      </w:r>
      <w:r w:rsidR="00BA1F7C">
        <w:t>clause</w:t>
      </w:r>
      <w:r w:rsidRPr="00A5463E">
        <w:t xml:space="preserve"> 9.2.6.2 for Transmission Rejected message and as defined in </w:t>
      </w:r>
      <w:r w:rsidR="00BA1F7C">
        <w:t>clause</w:t>
      </w:r>
      <w:r w:rsidRPr="00A5463E">
        <w:t> 9.2.10.2 for Transmission Revoked message.</w:t>
      </w:r>
    </w:p>
    <w:p w14:paraId="10837F04" w14:textId="77777777" w:rsidR="00A5463E" w:rsidRPr="00A5463E" w:rsidRDefault="00A5463E" w:rsidP="00A5463E">
      <w:r w:rsidRPr="00A5463E">
        <w:lastRenderedPageBreak/>
        <w:t>The &lt;Reject Phrase&gt; value is a text string encoded the text string in the SDES item CNAME as specified in IETF RFC 3550 </w:t>
      </w:r>
      <w:r>
        <w:t>[3]</w:t>
      </w:r>
      <w:r w:rsidRPr="00A5463E">
        <w:t>.</w:t>
      </w:r>
    </w:p>
    <w:p w14:paraId="1FAC849D"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8682B71" w14:textId="77777777" w:rsidR="00A5463E" w:rsidRPr="00A5463E" w:rsidRDefault="00A5463E" w:rsidP="005347D8">
      <w:pPr>
        <w:pStyle w:val="Heading4"/>
      </w:pPr>
      <w:bookmarkStart w:id="1731" w:name="_Toc20208899"/>
      <w:bookmarkStart w:id="1732" w:name="_Toc36045010"/>
      <w:bookmarkStart w:id="1733" w:name="_Toc45216496"/>
      <w:bookmarkStart w:id="1734" w:name="_Toc99174267"/>
      <w:r w:rsidRPr="00A5463E">
        <w:t>9.2.3.5</w:t>
      </w:r>
      <w:r w:rsidRPr="00A5463E">
        <w:tab/>
      </w:r>
      <w:r w:rsidR="005347D8" w:rsidRPr="000B4518">
        <w:t>Queue Info field</w:t>
      </w:r>
      <w:bookmarkEnd w:id="1731"/>
      <w:bookmarkEnd w:id="1732"/>
      <w:bookmarkEnd w:id="1733"/>
      <w:bookmarkEnd w:id="1734"/>
    </w:p>
    <w:p w14:paraId="0F574E91"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236DD337" w14:textId="77777777" w:rsidR="005347D8" w:rsidRPr="000B4518" w:rsidRDefault="005347D8" w:rsidP="005347D8">
      <w:r w:rsidRPr="000B4518">
        <w:t>Table </w:t>
      </w:r>
      <w:r>
        <w:t>9</w:t>
      </w:r>
      <w:r w:rsidRPr="000B4518">
        <w:t>.2.3.5-1 describes the coding of the Queue Info field.</w:t>
      </w:r>
    </w:p>
    <w:p w14:paraId="474CA3D8" w14:textId="77777777" w:rsidR="005347D8" w:rsidRPr="000B4518" w:rsidRDefault="005347D8" w:rsidP="005347D8">
      <w:pPr>
        <w:pStyle w:val="TH"/>
      </w:pPr>
      <w:r w:rsidRPr="000B4518">
        <w:t>Table </w:t>
      </w:r>
      <w:r>
        <w:rPr>
          <w:lang w:val="en-US"/>
        </w:rPr>
        <w:t>9.</w:t>
      </w:r>
      <w:r w:rsidRPr="000B4518">
        <w:t>2.3.5-1: Queue Info field coding</w:t>
      </w:r>
    </w:p>
    <w:p w14:paraId="62367E84" w14:textId="77777777" w:rsidR="005347D8" w:rsidRPr="000B4518" w:rsidRDefault="005347D8" w:rsidP="005347D8">
      <w:pPr>
        <w:pStyle w:val="PL"/>
        <w:keepNext/>
        <w:keepLines/>
        <w:jc w:val="center"/>
      </w:pPr>
      <w:bookmarkStart w:id="1735" w:name="_MCCTEMPBM_CRPT38000029___4"/>
      <w:r w:rsidRPr="000B4518">
        <w:t>0                   1                   2                   3</w:t>
      </w:r>
    </w:p>
    <w:p w14:paraId="5FA0811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B863CB5" w14:textId="77777777" w:rsidR="005347D8" w:rsidRPr="006C48EC" w:rsidRDefault="005347D8" w:rsidP="005347D8">
      <w:pPr>
        <w:pStyle w:val="PL"/>
        <w:keepNext/>
        <w:keepLines/>
        <w:jc w:val="center"/>
        <w:rPr>
          <w:lang w:val="fr-FR"/>
        </w:rPr>
      </w:pPr>
      <w:r w:rsidRPr="006C48EC">
        <w:rPr>
          <w:lang w:val="fr-FR"/>
        </w:rPr>
        <w:t>+-+-+-+-+-+-+-+-+-+-+-+-+-+-+-+-+-+-+-+-+-+-+-+-+-+-+-+-+-+-+-+-+</w:t>
      </w:r>
    </w:p>
    <w:p w14:paraId="57D3B94E"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7078BF19" w14:textId="77777777" w:rsidR="005347D8" w:rsidRPr="000B4518" w:rsidRDefault="005347D8" w:rsidP="005347D8">
      <w:pPr>
        <w:pStyle w:val="PL"/>
        <w:keepNext/>
        <w:keepLines/>
        <w:jc w:val="center"/>
      </w:pPr>
      <w:r w:rsidRPr="000B4518">
        <w:t>|field ID       |length         |Info           | Level         |</w:t>
      </w:r>
    </w:p>
    <w:p w14:paraId="63481326" w14:textId="77777777" w:rsidR="005347D8" w:rsidRPr="000B4518" w:rsidRDefault="005347D8" w:rsidP="005347D8">
      <w:pPr>
        <w:pStyle w:val="PL"/>
        <w:keepNext/>
        <w:keepLines/>
        <w:jc w:val="center"/>
      </w:pPr>
      <w:r w:rsidRPr="000B4518">
        <w:t>+-+-+-+-+-+-+-+-+-+-+-+-+-+-+-+-+-+-+-+-+-+-+-+-+-+-+-+-+-+-+-+-+</w:t>
      </w:r>
    </w:p>
    <w:bookmarkEnd w:id="1735"/>
    <w:p w14:paraId="5F137663" w14:textId="77777777" w:rsidR="005347D8" w:rsidRPr="000B4518" w:rsidRDefault="005347D8" w:rsidP="005347D8">
      <w:pPr>
        <w:keepNext/>
        <w:keepLines/>
      </w:pPr>
    </w:p>
    <w:p w14:paraId="08B1AF2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23990FF6"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42060AF6"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7CDF5ADA" w14:textId="797AD19B" w:rsidR="005347D8" w:rsidRPr="000B4518" w:rsidRDefault="005347D8" w:rsidP="005347D8">
      <w:r w:rsidRPr="000B4518">
        <w:t>The &lt;Queue Priority Level&gt; value is coded as the &lt;</w:t>
      </w:r>
      <w:r>
        <w:t>Transmission</w:t>
      </w:r>
      <w:r w:rsidRPr="000B4518">
        <w:t xml:space="preserve"> Priority&gt; value in </w:t>
      </w:r>
      <w:r w:rsidR="00BA1F7C">
        <w:t>clause</w:t>
      </w:r>
      <w:r w:rsidRPr="000B4518">
        <w:t> </w:t>
      </w:r>
      <w:r>
        <w:t>9</w:t>
      </w:r>
      <w:r w:rsidRPr="000B4518">
        <w:t>.2.3.2.</w:t>
      </w:r>
    </w:p>
    <w:p w14:paraId="1FAD5515" w14:textId="77777777" w:rsidR="00A5463E" w:rsidRPr="00A5463E" w:rsidRDefault="00A5463E" w:rsidP="00A5463E">
      <w:pPr>
        <w:pStyle w:val="Heading4"/>
      </w:pPr>
      <w:bookmarkStart w:id="1736" w:name="_Toc20208900"/>
      <w:bookmarkStart w:id="1737" w:name="_Toc36045011"/>
      <w:bookmarkStart w:id="1738" w:name="_Toc45216497"/>
      <w:bookmarkStart w:id="1739" w:name="_Toc99174268"/>
      <w:r w:rsidRPr="00A5463E">
        <w:t>9.2.3.6</w:t>
      </w:r>
      <w:r w:rsidRPr="00A5463E">
        <w:tab/>
        <w:t>Granted Party's Identity field</w:t>
      </w:r>
      <w:bookmarkEnd w:id="1736"/>
      <w:bookmarkEnd w:id="1737"/>
      <w:bookmarkEnd w:id="1738"/>
      <w:bookmarkEnd w:id="1739"/>
    </w:p>
    <w:p w14:paraId="57A5D215" w14:textId="77777777" w:rsidR="00A5463E" w:rsidRPr="00A5463E" w:rsidRDefault="00A5463E" w:rsidP="00A5463E">
      <w:r w:rsidRPr="00A5463E">
        <w:t>The Granted Party's Identity field identifies the MCVideo user that is granted to send media.</w:t>
      </w:r>
    </w:p>
    <w:p w14:paraId="0F794619" w14:textId="77777777" w:rsidR="00A5463E" w:rsidRPr="00A5463E" w:rsidRDefault="00A5463E" w:rsidP="00A5463E">
      <w:r w:rsidRPr="00A5463E">
        <w:t>Table 9.2.3.6-1 describes the coding of the Granted Party's Identity field.</w:t>
      </w:r>
    </w:p>
    <w:p w14:paraId="3A82F816" w14:textId="77777777" w:rsidR="00A5463E" w:rsidRPr="00A5463E" w:rsidRDefault="00A5463E" w:rsidP="00A5463E">
      <w:pPr>
        <w:pStyle w:val="TH"/>
      </w:pPr>
      <w:r w:rsidRPr="00A5463E">
        <w:t>Table 9.2.3.6-1: Granted Party's Identity field coding</w:t>
      </w:r>
    </w:p>
    <w:p w14:paraId="4D743703" w14:textId="77777777" w:rsidR="00A5463E" w:rsidRPr="00A5463E" w:rsidRDefault="00A5463E" w:rsidP="00A5463E">
      <w:pPr>
        <w:pStyle w:val="PL"/>
        <w:keepNext/>
        <w:keepLines/>
        <w:jc w:val="center"/>
        <w:rPr>
          <w:noProof w:val="0"/>
        </w:rPr>
      </w:pPr>
      <w:bookmarkStart w:id="1740" w:name="_MCCTEMPBM_CRPT38000030___4"/>
      <w:r w:rsidRPr="00A5463E">
        <w:rPr>
          <w:noProof w:val="0"/>
        </w:rPr>
        <w:t>0                   1                   2                   3</w:t>
      </w:r>
    </w:p>
    <w:p w14:paraId="7E6F51D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FA2B611" w14:textId="77777777" w:rsidR="00A5463E" w:rsidRPr="00A5463E" w:rsidRDefault="00A5463E" w:rsidP="00A5463E">
      <w:pPr>
        <w:pStyle w:val="PL"/>
        <w:keepNext/>
        <w:keepLines/>
        <w:jc w:val="center"/>
        <w:rPr>
          <w:noProof w:val="0"/>
        </w:rPr>
      </w:pPr>
      <w:r w:rsidRPr="00A5463E">
        <w:rPr>
          <w:noProof w:val="0"/>
        </w:rPr>
        <w:t>+-+-+-+-+-+-+-+-+-+-+-+-+-+-+-+-+-+-+-+-+-+-+-+-+-+-+-+-+-+-+-+-+</w:t>
      </w:r>
    </w:p>
    <w:p w14:paraId="702F5675" w14:textId="77777777" w:rsidR="00A5463E" w:rsidRPr="00A5463E" w:rsidRDefault="00A5463E" w:rsidP="00A5463E">
      <w:pPr>
        <w:pStyle w:val="PL"/>
        <w:keepNext/>
        <w:keepLines/>
        <w:jc w:val="center"/>
        <w:rPr>
          <w:noProof w:val="0"/>
        </w:rPr>
      </w:pPr>
      <w:r w:rsidRPr="00A5463E">
        <w:rPr>
          <w:noProof w:val="0"/>
        </w:rPr>
        <w:t>|</w:t>
      </w:r>
      <w:r w:rsidRPr="00A5463E">
        <w:t>Granted Party's|Granted Party's</w:t>
      </w:r>
      <w:r w:rsidRPr="00A5463E">
        <w:rPr>
          <w:noProof w:val="0"/>
        </w:rPr>
        <w:t xml:space="preserve">| Granted Party's Identity </w:t>
      </w:r>
      <w:r w:rsidR="005347D8" w:rsidRPr="00A5463E">
        <w:rPr>
          <w:noProof w:val="0"/>
        </w:rPr>
        <w:t xml:space="preserve">    </w:t>
      </w:r>
      <w:r w:rsidR="005347D8">
        <w:rPr>
          <w:noProof w:val="0"/>
        </w:rPr>
        <w:t xml:space="preserve"> </w:t>
      </w:r>
      <w:r w:rsidRPr="00A5463E">
        <w:rPr>
          <w:noProof w:val="0"/>
        </w:rPr>
        <w:t>|</w:t>
      </w:r>
    </w:p>
    <w:p w14:paraId="6314ADC1" w14:textId="77777777" w:rsidR="00A5463E" w:rsidRPr="00A5463E" w:rsidRDefault="00A5463E" w:rsidP="00A5463E">
      <w:pPr>
        <w:pStyle w:val="PL"/>
        <w:keepNext/>
        <w:keepLines/>
        <w:jc w:val="center"/>
        <w:rPr>
          <w:noProof w:val="0"/>
        </w:rPr>
      </w:pPr>
      <w:r w:rsidRPr="00A5463E">
        <w:rPr>
          <w:noProof w:val="0"/>
        </w:rPr>
        <w:t>|</w:t>
      </w:r>
      <w:r w:rsidRPr="00A5463E">
        <w:t xml:space="preserve">Identity field |Identity </w:t>
      </w:r>
      <w:r w:rsidRPr="00A5463E">
        <w:rPr>
          <w:noProof w:val="0"/>
        </w:rPr>
        <w:t>length</w:t>
      </w:r>
      <w:r w:rsidRPr="00A5463E">
        <w:t>|                               :</w:t>
      </w:r>
    </w:p>
    <w:p w14:paraId="2B5AAAA5" w14:textId="77777777" w:rsidR="00A5463E" w:rsidRPr="00A5463E" w:rsidRDefault="00A5463E" w:rsidP="00A5463E">
      <w:pPr>
        <w:pStyle w:val="PL"/>
        <w:keepNext/>
        <w:keepLines/>
        <w:jc w:val="center"/>
        <w:rPr>
          <w:noProof w:val="0"/>
        </w:rPr>
      </w:pPr>
      <w:r w:rsidRPr="00A5463E">
        <w:rPr>
          <w:noProof w:val="0"/>
        </w:rPr>
        <w:t>|ID             |</w:t>
      </w:r>
      <w:r w:rsidR="005347D8" w:rsidRPr="00A5463E">
        <w:rPr>
          <w:noProof w:val="0"/>
        </w:rPr>
        <w:t xml:space="preserve">    </w:t>
      </w:r>
      <w:r w:rsidR="005347D8">
        <w:rPr>
          <w:noProof w:val="0"/>
        </w:rPr>
        <w:t xml:space="preserve"> </w:t>
      </w:r>
      <w:r w:rsidRPr="00A5463E">
        <w:rPr>
          <w:noProof w:val="0"/>
        </w:rPr>
        <w:t xml:space="preserve">          |                               :</w:t>
      </w:r>
    </w:p>
    <w:p w14:paraId="50513423" w14:textId="77777777" w:rsidR="00A5463E" w:rsidRPr="00A5463E" w:rsidRDefault="00A5463E" w:rsidP="00A5463E">
      <w:pPr>
        <w:pStyle w:val="PL"/>
        <w:keepNext/>
        <w:keepLines/>
        <w:jc w:val="center"/>
        <w:rPr>
          <w:noProof w:val="0"/>
        </w:rPr>
      </w:pPr>
      <w:r w:rsidRPr="00A5463E">
        <w:rPr>
          <w:noProof w:val="0"/>
        </w:rPr>
        <w:t>+-+-+-+-+-+-+-+-+-+-+-+-+-+-+-+-+                               :</w:t>
      </w:r>
    </w:p>
    <w:p w14:paraId="564A0565" w14:textId="77777777" w:rsidR="00A5463E" w:rsidRPr="00A5463E" w:rsidRDefault="00A5463E" w:rsidP="00A5463E">
      <w:pPr>
        <w:pStyle w:val="PL"/>
        <w:keepNext/>
        <w:keepLines/>
        <w:jc w:val="center"/>
        <w:rPr>
          <w:noProof w:val="0"/>
        </w:rPr>
      </w:pPr>
      <w:r w:rsidRPr="00A5463E">
        <w:rPr>
          <w:noProof w:val="0"/>
        </w:rPr>
        <w:t>:                                                               :</w:t>
      </w:r>
    </w:p>
    <w:p w14:paraId="70BDD5FF" w14:textId="77777777" w:rsidR="00A5463E" w:rsidRPr="00A5463E" w:rsidRDefault="00A5463E" w:rsidP="00A5463E">
      <w:pPr>
        <w:pStyle w:val="PL"/>
        <w:keepNext/>
        <w:keepLines/>
        <w:jc w:val="center"/>
        <w:rPr>
          <w:noProof w:val="0"/>
        </w:rPr>
      </w:pPr>
      <w:r w:rsidRPr="00A5463E">
        <w:rPr>
          <w:noProof w:val="0"/>
        </w:rPr>
        <w:t>+-+-+-+-+-+-+-+-+-+-+-+-+-+-+-+-+-+-+-+-+-+-+-+-+-+-+-+-+-+-+-+-+</w:t>
      </w:r>
    </w:p>
    <w:bookmarkEnd w:id="1740"/>
    <w:p w14:paraId="3DC77D77" w14:textId="77777777" w:rsidR="00A5463E" w:rsidRPr="00A5463E" w:rsidRDefault="00A5463E" w:rsidP="00A5463E"/>
    <w:p w14:paraId="29251260" w14:textId="77777777" w:rsidR="00A5463E" w:rsidRPr="00A5463E" w:rsidRDefault="00A5463E" w:rsidP="00A5463E">
      <w:r w:rsidRPr="00A5463E">
        <w:t>The &lt;Granted Party's Identity field ID&gt; value is a binary value and is set according to table 9.2.3.1-1.</w:t>
      </w:r>
    </w:p>
    <w:p w14:paraId="0E3EC60B" w14:textId="53954A70" w:rsidR="00A5463E" w:rsidRPr="00A5463E" w:rsidRDefault="00A5463E" w:rsidP="00A5463E">
      <w:r w:rsidRPr="00A5463E">
        <w:t xml:space="preserve">The &lt;Granted Party's Identity length&gt; value is coded as the &lt;User ID length&gt; value in </w:t>
      </w:r>
      <w:r w:rsidR="00BA1F7C">
        <w:t>clause</w:t>
      </w:r>
      <w:r w:rsidRPr="00A5463E">
        <w:t> 9.2.3.8.</w:t>
      </w:r>
    </w:p>
    <w:p w14:paraId="19404D52" w14:textId="6AC3E9F3" w:rsidR="00A5463E" w:rsidRPr="00A5463E" w:rsidRDefault="00A5463E" w:rsidP="00A5463E">
      <w:r w:rsidRPr="00A5463E">
        <w:t xml:space="preserve">The &lt;Granted Party's Identity&gt; value is coded as the &lt;User ID&gt; value in </w:t>
      </w:r>
      <w:r w:rsidR="00BA1F7C">
        <w:t>clause</w:t>
      </w:r>
      <w:r w:rsidRPr="00A5463E">
        <w:t> 9.2.3.8.</w:t>
      </w:r>
    </w:p>
    <w:p w14:paraId="52E2F48A"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7CC4359" w14:textId="77777777" w:rsidR="00A5463E" w:rsidRPr="00A5463E" w:rsidRDefault="00A5463E" w:rsidP="00A5463E">
      <w:pPr>
        <w:pStyle w:val="Heading4"/>
      </w:pPr>
      <w:bookmarkStart w:id="1741" w:name="_Toc20208901"/>
      <w:bookmarkStart w:id="1742" w:name="_Toc36045012"/>
      <w:bookmarkStart w:id="1743" w:name="_Toc45216498"/>
      <w:bookmarkStart w:id="1744" w:name="_Toc99174269"/>
      <w:r w:rsidRPr="00A5463E">
        <w:lastRenderedPageBreak/>
        <w:t>9.2.3.7</w:t>
      </w:r>
      <w:r w:rsidRPr="00A5463E">
        <w:tab/>
        <w:t>Permission to Request the Transmission field</w:t>
      </w:r>
      <w:bookmarkEnd w:id="1741"/>
      <w:bookmarkEnd w:id="1742"/>
      <w:bookmarkEnd w:id="1743"/>
      <w:bookmarkEnd w:id="1744"/>
    </w:p>
    <w:p w14:paraId="224098C8" w14:textId="77777777" w:rsidR="00A5463E" w:rsidRPr="00A5463E" w:rsidRDefault="00A5463E" w:rsidP="00A5463E">
      <w:r w:rsidRPr="00A5463E">
        <w:t>The Permission to Request the Transmission field indicates whether receiving parties are allowed to request the transmission or not.</w:t>
      </w:r>
    </w:p>
    <w:p w14:paraId="2331F644" w14:textId="77777777" w:rsidR="00A5463E" w:rsidRPr="00A5463E" w:rsidRDefault="00A5463E" w:rsidP="00A5463E">
      <w:r w:rsidRPr="00A5463E">
        <w:t>Table 9.2.3.7-1 describes the coding of the Permission to Request the Transmission field.</w:t>
      </w:r>
    </w:p>
    <w:p w14:paraId="4EC15EBA" w14:textId="77777777" w:rsidR="00A5463E" w:rsidRPr="00A5463E" w:rsidRDefault="00A5463E" w:rsidP="00A5463E">
      <w:pPr>
        <w:pStyle w:val="TH"/>
      </w:pPr>
      <w:r w:rsidRPr="00A5463E">
        <w:t>Table 9.2.3.7-1: Permission to Request the Transmission field coding</w:t>
      </w:r>
    </w:p>
    <w:p w14:paraId="6B5BDF1B" w14:textId="77777777" w:rsidR="00A5463E" w:rsidRPr="00A5463E" w:rsidRDefault="00A5463E" w:rsidP="00A5463E">
      <w:pPr>
        <w:pStyle w:val="PL"/>
        <w:keepNext/>
        <w:keepLines/>
        <w:jc w:val="center"/>
        <w:rPr>
          <w:noProof w:val="0"/>
        </w:rPr>
      </w:pPr>
      <w:bookmarkStart w:id="1745" w:name="_MCCTEMPBM_CRPT38000031___4"/>
      <w:r w:rsidRPr="00A5463E">
        <w:rPr>
          <w:noProof w:val="0"/>
        </w:rPr>
        <w:t>0                   1                   2                   3</w:t>
      </w:r>
    </w:p>
    <w:p w14:paraId="3E8B1156"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824D3E6" w14:textId="77777777" w:rsidR="00A5463E" w:rsidRPr="00A5463E" w:rsidRDefault="00A5463E" w:rsidP="00A5463E">
      <w:pPr>
        <w:pStyle w:val="PL"/>
        <w:keepNext/>
        <w:keepLines/>
        <w:jc w:val="center"/>
        <w:rPr>
          <w:noProof w:val="0"/>
        </w:rPr>
      </w:pPr>
      <w:r w:rsidRPr="00A5463E">
        <w:rPr>
          <w:noProof w:val="0"/>
        </w:rPr>
        <w:t>+-+-+-+-+-+-+-+-+-+-+-+-+-+-+-+-+-+-+-+-+-+-+-+-+-+-+-+-+-+-+-+-+</w:t>
      </w:r>
    </w:p>
    <w:p w14:paraId="37E21F95" w14:textId="77777777" w:rsidR="00A5463E" w:rsidRPr="00A5463E" w:rsidRDefault="00A5463E" w:rsidP="00A5463E">
      <w:pPr>
        <w:pStyle w:val="PL"/>
        <w:keepNext/>
        <w:keepLines/>
        <w:jc w:val="center"/>
        <w:rPr>
          <w:noProof w:val="0"/>
        </w:rPr>
      </w:pPr>
      <w:r w:rsidRPr="00A5463E">
        <w:rPr>
          <w:noProof w:val="0"/>
        </w:rPr>
        <w:t>|Permission to  |Permission to  | Permission to Request         |</w:t>
      </w:r>
    </w:p>
    <w:p w14:paraId="78E268DF" w14:textId="77777777" w:rsidR="00A5463E" w:rsidRPr="00A5463E" w:rsidRDefault="00A5463E" w:rsidP="00A5463E">
      <w:pPr>
        <w:pStyle w:val="PL"/>
        <w:keepNext/>
        <w:keepLines/>
        <w:jc w:val="center"/>
        <w:rPr>
          <w:noProof w:val="0"/>
        </w:rPr>
      </w:pPr>
      <w:r w:rsidRPr="00A5463E">
        <w:rPr>
          <w:noProof w:val="0"/>
        </w:rPr>
        <w:t>|Request the    |Request the    | the Transmission value               |</w:t>
      </w:r>
    </w:p>
    <w:p w14:paraId="20DE39BC" w14:textId="77777777" w:rsidR="00A5463E" w:rsidRPr="00A5463E" w:rsidRDefault="00A5463E" w:rsidP="00A5463E">
      <w:pPr>
        <w:pStyle w:val="PL"/>
        <w:keepNext/>
        <w:keepLines/>
        <w:jc w:val="center"/>
        <w:rPr>
          <w:noProof w:val="0"/>
        </w:rPr>
      </w:pPr>
      <w:r w:rsidRPr="00A5463E">
        <w:rPr>
          <w:noProof w:val="0"/>
        </w:rPr>
        <w:t>|Transmission field ID |Transmission length   |                               |</w:t>
      </w:r>
    </w:p>
    <w:p w14:paraId="0859AB8E" w14:textId="77777777" w:rsidR="00A5463E" w:rsidRPr="00A5463E" w:rsidRDefault="00A5463E" w:rsidP="00A5463E">
      <w:pPr>
        <w:pStyle w:val="PL"/>
        <w:keepNext/>
        <w:keepLines/>
        <w:jc w:val="center"/>
        <w:rPr>
          <w:noProof w:val="0"/>
        </w:rPr>
      </w:pPr>
      <w:r w:rsidRPr="00A5463E">
        <w:rPr>
          <w:noProof w:val="0"/>
        </w:rPr>
        <w:t>|               |value          |                               |</w:t>
      </w:r>
    </w:p>
    <w:p w14:paraId="73171A49" w14:textId="77777777" w:rsidR="00A5463E" w:rsidRPr="00A5463E" w:rsidRDefault="00A5463E" w:rsidP="00A5463E">
      <w:pPr>
        <w:pStyle w:val="PL"/>
        <w:keepNext/>
        <w:keepLines/>
        <w:jc w:val="center"/>
        <w:rPr>
          <w:noProof w:val="0"/>
        </w:rPr>
      </w:pPr>
      <w:r w:rsidRPr="00A5463E">
        <w:rPr>
          <w:noProof w:val="0"/>
        </w:rPr>
        <w:t>+-+-+-+-+-+-+-+-+-+-+-+-+-+-+-+-+-+-+-+-+-+-+-+-+-+-+-+-+-+-+-+-+</w:t>
      </w:r>
    </w:p>
    <w:bookmarkEnd w:id="1745"/>
    <w:p w14:paraId="58584918" w14:textId="77777777" w:rsidR="00A5463E" w:rsidRPr="00A5463E" w:rsidRDefault="00A5463E" w:rsidP="00A5463E"/>
    <w:p w14:paraId="4DF9112F" w14:textId="77777777" w:rsidR="00A5463E" w:rsidRPr="00A5463E" w:rsidRDefault="00A5463E" w:rsidP="00A5463E">
      <w:r w:rsidRPr="00A5463E">
        <w:t>The &lt;Permission to Request the Transmission field ID&gt; value is a binary value and is set according to table 9.2.3.1-1.</w:t>
      </w:r>
    </w:p>
    <w:p w14:paraId="67150E64"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DD5F5C2" w14:textId="77777777" w:rsidR="00A5463E" w:rsidRPr="00A5463E" w:rsidRDefault="00A5463E" w:rsidP="00A5463E">
      <w:r w:rsidRPr="00A5463E">
        <w:t>The &lt;Permission to Request the Transmission&gt; value is binary and coded as follows:</w:t>
      </w:r>
    </w:p>
    <w:p w14:paraId="0441EEBE" w14:textId="77777777" w:rsidR="00A5463E" w:rsidRPr="00A5463E" w:rsidRDefault="00A5463E" w:rsidP="00A5463E">
      <w:pPr>
        <w:pStyle w:val="B1"/>
      </w:pPr>
      <w:r w:rsidRPr="00A5463E">
        <w:t>0</w:t>
      </w:r>
      <w:r w:rsidRPr="00A5463E">
        <w:tab/>
        <w:t>The receiver is not permitted to request transmission.</w:t>
      </w:r>
    </w:p>
    <w:p w14:paraId="7070ABA3" w14:textId="77777777" w:rsidR="00A5463E" w:rsidRPr="00A5463E" w:rsidRDefault="00A5463E" w:rsidP="00A5463E">
      <w:pPr>
        <w:pStyle w:val="B1"/>
      </w:pPr>
      <w:r w:rsidRPr="00A5463E">
        <w:t>1</w:t>
      </w:r>
      <w:r w:rsidRPr="00A5463E">
        <w:tab/>
        <w:t>The receiver is permitted to request transmission.</w:t>
      </w:r>
    </w:p>
    <w:p w14:paraId="2D758A65" w14:textId="77777777" w:rsidR="00A5463E" w:rsidRPr="00A5463E" w:rsidRDefault="00A5463E" w:rsidP="00A5463E">
      <w:pPr>
        <w:pStyle w:val="Heading4"/>
      </w:pPr>
      <w:bookmarkStart w:id="1746" w:name="_Toc20208902"/>
      <w:bookmarkStart w:id="1747" w:name="_Toc36045013"/>
      <w:bookmarkStart w:id="1748" w:name="_Toc45216499"/>
      <w:bookmarkStart w:id="1749" w:name="_Toc99174270"/>
      <w:r w:rsidRPr="00A5463E">
        <w:t>9.2.3.8</w:t>
      </w:r>
      <w:r w:rsidRPr="00A5463E">
        <w:tab/>
        <w:t>User ID field</w:t>
      </w:r>
      <w:bookmarkEnd w:id="1746"/>
      <w:bookmarkEnd w:id="1747"/>
      <w:bookmarkEnd w:id="1748"/>
      <w:bookmarkEnd w:id="1749"/>
    </w:p>
    <w:p w14:paraId="114B1A0A" w14:textId="77777777" w:rsidR="00A5463E" w:rsidRPr="00A5463E" w:rsidRDefault="00A5463E" w:rsidP="00A5463E">
      <w:r w:rsidRPr="00A5463E">
        <w:t>The User ID field contains the MCVideo ID of an MCVideo user.</w:t>
      </w:r>
    </w:p>
    <w:p w14:paraId="0932A0D7" w14:textId="77777777" w:rsidR="00A5463E" w:rsidRPr="00A5463E" w:rsidRDefault="00A5463E" w:rsidP="00A5463E">
      <w:r w:rsidRPr="00A5463E">
        <w:t>Table 9.2.3.8-1 describes the coding of the User ID field.</w:t>
      </w:r>
    </w:p>
    <w:p w14:paraId="76511C36" w14:textId="77777777" w:rsidR="00A5463E" w:rsidRPr="00A5463E" w:rsidRDefault="00A5463E" w:rsidP="00A5463E">
      <w:pPr>
        <w:pStyle w:val="TH"/>
      </w:pPr>
      <w:r w:rsidRPr="00A5463E">
        <w:t>Table 9.2.3.8-1: User ID field coding</w:t>
      </w:r>
    </w:p>
    <w:p w14:paraId="20B44818" w14:textId="77777777" w:rsidR="00A5463E" w:rsidRPr="00A5463E" w:rsidRDefault="00A5463E" w:rsidP="00A5463E">
      <w:pPr>
        <w:pStyle w:val="PL"/>
        <w:keepNext/>
        <w:keepLines/>
        <w:jc w:val="center"/>
        <w:rPr>
          <w:noProof w:val="0"/>
        </w:rPr>
      </w:pPr>
      <w:bookmarkStart w:id="1750" w:name="_MCCTEMPBM_CRPT38000032___4"/>
      <w:r w:rsidRPr="00A5463E">
        <w:rPr>
          <w:noProof w:val="0"/>
        </w:rPr>
        <w:t>0                   1                   2                   3</w:t>
      </w:r>
    </w:p>
    <w:p w14:paraId="3F3E7997" w14:textId="77777777" w:rsidR="00A5463E" w:rsidRPr="00A5463E" w:rsidRDefault="00A5463E" w:rsidP="00A5463E">
      <w:pPr>
        <w:pStyle w:val="PL"/>
        <w:keepNext/>
        <w:keepLines/>
        <w:jc w:val="center"/>
        <w:rPr>
          <w:noProof w:val="0"/>
          <w:lang w:val="nb-NO"/>
        </w:rPr>
      </w:pPr>
      <w:r w:rsidRPr="00A5463E">
        <w:rPr>
          <w:noProof w:val="0"/>
          <w:lang w:val="nb-NO"/>
        </w:rPr>
        <w:t>0 1 2 3 4 5 6 7 8 9 0 1 2 3 4 5 6 7 8 9 0 1 2 3 4 5 6 7 8 9 0 1</w:t>
      </w:r>
    </w:p>
    <w:p w14:paraId="5ACB6A86" w14:textId="77777777" w:rsidR="00A5463E" w:rsidRPr="00A5463E" w:rsidRDefault="00A5463E" w:rsidP="00A5463E">
      <w:pPr>
        <w:pStyle w:val="PL"/>
        <w:keepNext/>
        <w:keepLines/>
        <w:jc w:val="center"/>
        <w:rPr>
          <w:noProof w:val="0"/>
          <w:lang w:val="nb-NO"/>
        </w:rPr>
      </w:pPr>
      <w:r w:rsidRPr="00A5463E">
        <w:rPr>
          <w:noProof w:val="0"/>
          <w:lang w:val="nb-NO"/>
        </w:rPr>
        <w:t>+-+-+-+-+-+-+-+-+-+-+-+-+-+-+-+-+-+-+-+-+-+-+-+-+-+-+-+-+-+-+-+-+</w:t>
      </w:r>
    </w:p>
    <w:p w14:paraId="48C27A42"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67D91F2C"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F8DDC17" w14:textId="77777777" w:rsidR="00A5463E" w:rsidRPr="00A5463E" w:rsidRDefault="00A5463E" w:rsidP="00A5463E">
      <w:pPr>
        <w:pStyle w:val="PL"/>
        <w:jc w:val="center"/>
        <w:rPr>
          <w:color w:val="000000"/>
        </w:rPr>
      </w:pPr>
      <w:r w:rsidRPr="00A5463E">
        <w:rPr>
          <w:color w:val="000000"/>
        </w:rPr>
        <w:t>+-+-+-+-+-+-+-+-+-+-+-+-+-+-+-+-+                               :</w:t>
      </w:r>
    </w:p>
    <w:p w14:paraId="5041108F" w14:textId="77777777" w:rsidR="00A5463E" w:rsidRPr="00A5463E" w:rsidRDefault="00A5463E" w:rsidP="00A5463E">
      <w:pPr>
        <w:pStyle w:val="PL"/>
        <w:jc w:val="center"/>
        <w:rPr>
          <w:color w:val="000000"/>
        </w:rPr>
      </w:pPr>
      <w:r w:rsidRPr="00A5463E">
        <w:rPr>
          <w:color w:val="000000"/>
        </w:rPr>
        <w:t>:                                                               :</w:t>
      </w:r>
    </w:p>
    <w:p w14:paraId="6B250C3F" w14:textId="77777777" w:rsidR="00A5463E" w:rsidRPr="00A5463E" w:rsidRDefault="00A5463E" w:rsidP="00A5463E">
      <w:pPr>
        <w:pStyle w:val="PL"/>
        <w:keepNext/>
        <w:keepLines/>
        <w:jc w:val="center"/>
      </w:pPr>
      <w:r w:rsidRPr="00A5463E">
        <w:t xml:space="preserve">:                               </w:t>
      </w:r>
      <w:r w:rsidRPr="00A5463E">
        <w:rPr>
          <w:noProof w:val="0"/>
        </w:rPr>
        <w:t xml:space="preserve">                                </w:t>
      </w:r>
      <w:r w:rsidRPr="00A5463E">
        <w:t>|</w:t>
      </w:r>
    </w:p>
    <w:p w14:paraId="0753C5FA" w14:textId="77777777" w:rsidR="00A5463E" w:rsidRPr="00A5463E" w:rsidRDefault="00A5463E" w:rsidP="00A5463E">
      <w:pPr>
        <w:pStyle w:val="PL"/>
        <w:jc w:val="center"/>
        <w:rPr>
          <w:color w:val="000000"/>
          <w:lang w:eastAsia="ko-KR"/>
        </w:rPr>
      </w:pPr>
      <w:r w:rsidRPr="00A5463E">
        <w:rPr>
          <w:color w:val="000000"/>
        </w:rPr>
        <w:t>|                                        Padding                |</w:t>
      </w:r>
    </w:p>
    <w:p w14:paraId="33DEA950" w14:textId="77777777" w:rsidR="00A5463E" w:rsidRPr="00A5463E" w:rsidRDefault="00A5463E" w:rsidP="00A5463E">
      <w:pPr>
        <w:pStyle w:val="PL"/>
        <w:keepNext/>
        <w:keepLines/>
        <w:jc w:val="center"/>
        <w:rPr>
          <w:noProof w:val="0"/>
        </w:rPr>
      </w:pPr>
      <w:r w:rsidRPr="00A5463E">
        <w:rPr>
          <w:noProof w:val="0"/>
        </w:rPr>
        <w:t>+-+-+-+-+-+-+-+-+-+-+-+-+-+-+-+-+-+-+-+-+-+-+-+-+-+-+-+-+-+-+-+-+</w:t>
      </w:r>
    </w:p>
    <w:bookmarkEnd w:id="1750"/>
    <w:p w14:paraId="00124353" w14:textId="77777777" w:rsidR="00A5463E" w:rsidRPr="00A5463E" w:rsidRDefault="00A5463E" w:rsidP="00A5463E"/>
    <w:p w14:paraId="57AD71C9" w14:textId="77777777" w:rsidR="00A5463E" w:rsidRPr="00A5463E" w:rsidRDefault="00A5463E" w:rsidP="00A5463E">
      <w:r w:rsidRPr="00A5463E">
        <w:t>The &lt;User ID field ID&gt; value is a binary value and is set according to table 9.2.3.1-1.</w:t>
      </w:r>
    </w:p>
    <w:p w14:paraId="33F3136C" w14:textId="77777777" w:rsidR="00A5463E" w:rsidRPr="00A5463E" w:rsidRDefault="00A5463E" w:rsidP="00A5463E">
      <w:r w:rsidRPr="00A5463E">
        <w:t>The &lt;User ID length&gt; value is a binary value and includes the value indicating the length in octets of the &lt;User ID&gt; value item except padding.</w:t>
      </w:r>
    </w:p>
    <w:p w14:paraId="0F3CF0D3" w14:textId="77777777" w:rsidR="00A5463E" w:rsidRPr="00A5463E" w:rsidRDefault="00A5463E" w:rsidP="00A5463E">
      <w:r w:rsidRPr="00A5463E">
        <w:t>The &lt;User ID&gt; value is coded as described in table 9.2.3.8-2.</w:t>
      </w:r>
    </w:p>
    <w:p w14:paraId="2FEF9948" w14:textId="77777777" w:rsidR="00A5463E" w:rsidRPr="00A5463E" w:rsidRDefault="00A5463E" w:rsidP="00A5463E">
      <w:pPr>
        <w:pStyle w:val="TH"/>
      </w:pPr>
      <w:r w:rsidRPr="00A5463E">
        <w:t>Table 9.2.3.8-2: ABNF syntax of string values of the &lt;User ID&gt; value</w:t>
      </w:r>
    </w:p>
    <w:p w14:paraId="15D835B4"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2290E600" w14:textId="77777777" w:rsidR="00A5463E" w:rsidRPr="00A5463E" w:rsidRDefault="00A5463E" w:rsidP="00A5463E"/>
    <w:p w14:paraId="2BD45CE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CC7AA" w14:textId="77777777" w:rsidR="00A5463E" w:rsidRPr="00A5463E" w:rsidRDefault="00A5463E" w:rsidP="00A5463E">
      <w:pPr>
        <w:pStyle w:val="Heading4"/>
      </w:pPr>
      <w:bookmarkStart w:id="1751" w:name="_Toc20208903"/>
      <w:bookmarkStart w:id="1752" w:name="_Toc36045014"/>
      <w:bookmarkStart w:id="1753" w:name="_Toc45216500"/>
      <w:bookmarkStart w:id="1754" w:name="_Toc99174271"/>
      <w:r w:rsidRPr="00A5463E">
        <w:lastRenderedPageBreak/>
        <w:t>9.2.3.9</w:t>
      </w:r>
      <w:r w:rsidRPr="00A5463E">
        <w:tab/>
        <w:t>Message Sequence Number field</w:t>
      </w:r>
      <w:bookmarkEnd w:id="1751"/>
      <w:bookmarkEnd w:id="1752"/>
      <w:bookmarkEnd w:id="1753"/>
      <w:bookmarkEnd w:id="1754"/>
    </w:p>
    <w:p w14:paraId="58846BA5" w14:textId="77777777" w:rsidR="00A5463E" w:rsidRPr="00A5463E" w:rsidRDefault="00A5463E" w:rsidP="00A5463E">
      <w:r w:rsidRPr="00A5463E">
        <w:t>The Message Sequence Number field is used to bind a number of Transmission Arbitration Taken or bind a number of Transmission Idle messages together.</w:t>
      </w:r>
    </w:p>
    <w:p w14:paraId="6B227D31" w14:textId="77777777" w:rsidR="00A5463E" w:rsidRPr="00A5463E" w:rsidRDefault="00A5463E" w:rsidP="00A5463E">
      <w:r w:rsidRPr="00A5463E">
        <w:t>Table 9.2.3.9-1 describes the coding of the Message Sequence Number field.</w:t>
      </w:r>
    </w:p>
    <w:p w14:paraId="2529C25B" w14:textId="77777777" w:rsidR="00A5463E" w:rsidRPr="00A5463E" w:rsidRDefault="00A5463E" w:rsidP="00A5463E">
      <w:pPr>
        <w:pStyle w:val="TH"/>
      </w:pPr>
      <w:r w:rsidRPr="00A5463E">
        <w:t>Table 9.2.3.9-1: Message Sequence Number field coding</w:t>
      </w:r>
    </w:p>
    <w:p w14:paraId="4E11D2C8" w14:textId="77777777" w:rsidR="00A5463E" w:rsidRPr="00A5463E" w:rsidRDefault="00A5463E" w:rsidP="00A5463E">
      <w:pPr>
        <w:pStyle w:val="PL"/>
        <w:keepNext/>
        <w:keepLines/>
        <w:jc w:val="center"/>
      </w:pPr>
      <w:bookmarkStart w:id="1755" w:name="_MCCTEMPBM_CRPT38000033___4"/>
      <w:r w:rsidRPr="00A5463E">
        <w:t>0                   1                   2                   3</w:t>
      </w:r>
    </w:p>
    <w:p w14:paraId="1CD02590" w14:textId="77777777" w:rsidR="00A5463E" w:rsidRPr="00A5463E" w:rsidRDefault="00A5463E" w:rsidP="00A5463E">
      <w:pPr>
        <w:pStyle w:val="PL"/>
        <w:keepNext/>
        <w:keepLines/>
        <w:jc w:val="center"/>
      </w:pPr>
      <w:r w:rsidRPr="00A5463E">
        <w:t>0 1 2 3 4 5 6 7 8 9 0 1 2 3 4 5 6 7 8 9 0 1 2 3 4 5 6 7 8 9 0 1</w:t>
      </w:r>
    </w:p>
    <w:p w14:paraId="783DD628" w14:textId="77777777" w:rsidR="00A5463E" w:rsidRPr="00A5463E" w:rsidRDefault="00A5463E" w:rsidP="00A5463E">
      <w:pPr>
        <w:pStyle w:val="PL"/>
        <w:keepNext/>
        <w:keepLines/>
        <w:jc w:val="center"/>
      </w:pPr>
      <w:r w:rsidRPr="00A5463E">
        <w:t>+-+-+-+-+-+-+-+-+-+-+-+-+-+-+-+-+-+-+-+-+-+-+-+-+-+-+-+-+-+-+-+-+</w:t>
      </w:r>
    </w:p>
    <w:p w14:paraId="774DBC5B" w14:textId="77777777" w:rsidR="00A5463E" w:rsidRPr="00A5463E" w:rsidRDefault="00A5463E" w:rsidP="00A5463E">
      <w:pPr>
        <w:pStyle w:val="PL"/>
        <w:keepNext/>
        <w:keepLines/>
        <w:jc w:val="center"/>
      </w:pPr>
      <w:r w:rsidRPr="00A5463E">
        <w:t>|Message        |Message        |Message Sequence Number value  |</w:t>
      </w:r>
    </w:p>
    <w:p w14:paraId="7C3FEAC3" w14:textId="77777777" w:rsidR="00A5463E" w:rsidRPr="00A5463E" w:rsidRDefault="00A5463E" w:rsidP="00A5463E">
      <w:pPr>
        <w:pStyle w:val="PL"/>
        <w:keepNext/>
        <w:keepLines/>
        <w:jc w:val="center"/>
      </w:pPr>
      <w:r w:rsidRPr="00A5463E">
        <w:t>|Sequence Number|Sequence Number|                               |</w:t>
      </w:r>
    </w:p>
    <w:p w14:paraId="3B1E36D9" w14:textId="77777777" w:rsidR="00A5463E" w:rsidRPr="00A5463E" w:rsidRDefault="00A5463E" w:rsidP="00A5463E">
      <w:pPr>
        <w:pStyle w:val="PL"/>
        <w:keepNext/>
        <w:keepLines/>
        <w:jc w:val="center"/>
      </w:pPr>
      <w:r w:rsidRPr="00A5463E">
        <w:t>|field ID value |length value   |                               |</w:t>
      </w:r>
    </w:p>
    <w:p w14:paraId="112AEDFD" w14:textId="77777777" w:rsidR="00A5463E" w:rsidRPr="00A5463E" w:rsidRDefault="00A5463E" w:rsidP="00A5463E">
      <w:pPr>
        <w:pStyle w:val="PL"/>
        <w:keepNext/>
        <w:keepLines/>
        <w:jc w:val="center"/>
      </w:pPr>
      <w:r w:rsidRPr="00A5463E">
        <w:t>+-+-+-+-+-+-+-+-+-+-+-+-+-+-+-+-+-+-+-+-+-+-+-+-+-+-+-+-+-+-+-+-+</w:t>
      </w:r>
    </w:p>
    <w:bookmarkEnd w:id="1755"/>
    <w:p w14:paraId="36F8BD81" w14:textId="77777777" w:rsidR="00A5463E" w:rsidRPr="00A5463E" w:rsidRDefault="00A5463E" w:rsidP="00A5463E"/>
    <w:p w14:paraId="7F8AD959" w14:textId="77777777" w:rsidR="00A5463E" w:rsidRPr="00A5463E" w:rsidRDefault="00A5463E" w:rsidP="00A5463E">
      <w:r w:rsidRPr="00A5463E">
        <w:t>The &lt;Message Sequence Number field ID&gt; value is a binary value and is set according to table 9.2.3.1-1.</w:t>
      </w:r>
    </w:p>
    <w:p w14:paraId="0CC12339"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6870E6CB"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5463E" w:rsidRDefault="00A5463E" w:rsidP="00A5463E">
      <w:pPr>
        <w:pStyle w:val="Heading4"/>
      </w:pPr>
      <w:bookmarkStart w:id="1756" w:name="_Toc20208904"/>
      <w:bookmarkStart w:id="1757" w:name="_Toc36045015"/>
      <w:bookmarkStart w:id="1758" w:name="_Toc45216501"/>
      <w:bookmarkStart w:id="1759" w:name="_Toc99174272"/>
      <w:r w:rsidRPr="00A5463E">
        <w:t>9.2.3.10</w:t>
      </w:r>
      <w:r w:rsidRPr="00A5463E">
        <w:tab/>
        <w:t>Message Type field</w:t>
      </w:r>
      <w:bookmarkEnd w:id="1756"/>
      <w:bookmarkEnd w:id="1757"/>
      <w:bookmarkEnd w:id="1758"/>
      <w:bookmarkEnd w:id="1759"/>
    </w:p>
    <w:p w14:paraId="5FCA56C4"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706F9696" w14:textId="77777777" w:rsidR="00A5463E" w:rsidRPr="00A5463E" w:rsidRDefault="00A5463E" w:rsidP="00A5463E">
      <w:r w:rsidRPr="00A5463E">
        <w:t>Table 9.2.3.10-1 describes the coding of the Message Type field.</w:t>
      </w:r>
    </w:p>
    <w:p w14:paraId="03F0DC3A" w14:textId="77777777" w:rsidR="00A5463E" w:rsidRPr="00A5463E" w:rsidRDefault="00A5463E" w:rsidP="00A5463E">
      <w:pPr>
        <w:pStyle w:val="TH"/>
      </w:pPr>
      <w:r w:rsidRPr="00A5463E">
        <w:t>Table 9.2.3.10-1: Message Type field coding</w:t>
      </w:r>
    </w:p>
    <w:p w14:paraId="4A3D478E" w14:textId="77777777" w:rsidR="00A5463E" w:rsidRPr="00A5463E" w:rsidRDefault="00A5463E" w:rsidP="00A5463E">
      <w:pPr>
        <w:pStyle w:val="PL"/>
        <w:keepNext/>
        <w:keepLines/>
        <w:jc w:val="center"/>
      </w:pPr>
      <w:bookmarkStart w:id="1760" w:name="_MCCTEMPBM_CRPT38000034___4"/>
      <w:r w:rsidRPr="00A5463E">
        <w:t>0                   1                   2                   3</w:t>
      </w:r>
    </w:p>
    <w:p w14:paraId="2BEEEC0D" w14:textId="77777777" w:rsidR="00A5463E" w:rsidRPr="00A5463E" w:rsidRDefault="00A5463E" w:rsidP="00A5463E">
      <w:pPr>
        <w:pStyle w:val="PL"/>
        <w:keepNext/>
        <w:keepLines/>
        <w:jc w:val="center"/>
      </w:pPr>
      <w:r w:rsidRPr="00A5463E">
        <w:t>0 1 2 3 4 5 6 7 8 9 0 1 2 3 4 5 6 7 8 9 0 1 2 3 4 5 6 7 8 9 0 1</w:t>
      </w:r>
    </w:p>
    <w:p w14:paraId="07E283EB" w14:textId="77777777" w:rsidR="00A5463E" w:rsidRPr="00A5463E" w:rsidRDefault="00A5463E" w:rsidP="00A5463E">
      <w:pPr>
        <w:pStyle w:val="PL"/>
        <w:keepNext/>
        <w:keepLines/>
        <w:jc w:val="center"/>
        <w:rPr>
          <w:noProof w:val="0"/>
        </w:rPr>
      </w:pPr>
      <w:r w:rsidRPr="00A5463E">
        <w:rPr>
          <w:noProof w:val="0"/>
        </w:rPr>
        <w:t>+-+-+-+-+-+-+-+-+-+-+-+-+-+-+-+-+-+-+-+-+-+-+-+-+-+-+-+-+-+-+-+-+</w:t>
      </w:r>
    </w:p>
    <w:p w14:paraId="17EB960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43E670B7"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7A7EF9D6" w14:textId="77777777" w:rsidR="00A5463E" w:rsidRPr="00A5463E" w:rsidRDefault="00A5463E" w:rsidP="00A5463E">
      <w:pPr>
        <w:pStyle w:val="PL"/>
        <w:jc w:val="center"/>
      </w:pPr>
      <w:r w:rsidRPr="00A5463E">
        <w:t>+-+-+-+-+-+-+-+-+-+-+-+-+-+-+-+-+</w:t>
      </w:r>
      <w:r w:rsidRPr="00A5463E">
        <w:rPr>
          <w:noProof w:val="0"/>
        </w:rPr>
        <w:t>-+-+-+-+-+-+-+-+-+-+-+-+-+-+-+-</w:t>
      </w:r>
      <w:r w:rsidRPr="00A5463E">
        <w:t>+</w:t>
      </w:r>
    </w:p>
    <w:bookmarkEnd w:id="1760"/>
    <w:p w14:paraId="74439361" w14:textId="77777777" w:rsidR="00A5463E" w:rsidRPr="00A5463E" w:rsidRDefault="00A5463E" w:rsidP="00A5463E"/>
    <w:p w14:paraId="5F79EE31" w14:textId="77777777" w:rsidR="00A5463E" w:rsidRPr="00A5463E" w:rsidRDefault="00A5463E" w:rsidP="00A5463E">
      <w:r w:rsidRPr="00A5463E">
        <w:t>The &lt;Message Type field ID&gt; value is a binary value and is set according to table 9.2.3.1-1.</w:t>
      </w:r>
    </w:p>
    <w:p w14:paraId="63B3B4AD" w14:textId="77777777" w:rsidR="00A5463E" w:rsidRPr="00A5463E" w:rsidRDefault="00A5463E" w:rsidP="00A5463E">
      <w:r w:rsidRPr="00A5463E">
        <w:t>The &lt;Message Type Length&gt; value is a binary value and has the value '2'.</w:t>
      </w:r>
    </w:p>
    <w:p w14:paraId="002739C0"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preceeded by "000"</w:t>
      </w:r>
      <w:r w:rsidRPr="00A5463E">
        <w:t>.</w:t>
      </w:r>
    </w:p>
    <w:p w14:paraId="7BDF399D" w14:textId="77777777" w:rsidR="00A5463E" w:rsidRPr="00A5463E" w:rsidRDefault="00A5463E" w:rsidP="00A5463E">
      <w:r w:rsidRPr="00A5463E">
        <w:t>The spare bits are set to zero.</w:t>
      </w:r>
    </w:p>
    <w:p w14:paraId="3DB22516" w14:textId="77777777" w:rsidR="00A5463E" w:rsidRPr="00A5463E" w:rsidRDefault="00A5463E" w:rsidP="00A5463E">
      <w:pPr>
        <w:pStyle w:val="Heading4"/>
      </w:pPr>
      <w:bookmarkStart w:id="1761" w:name="_Toc20208905"/>
      <w:bookmarkStart w:id="1762" w:name="_Toc36045016"/>
      <w:bookmarkStart w:id="1763" w:name="_Toc45216502"/>
      <w:bookmarkStart w:id="1764" w:name="_Toc99174273"/>
      <w:r w:rsidRPr="00A5463E">
        <w:t>9.2.3.11</w:t>
      </w:r>
      <w:r w:rsidRPr="00A5463E">
        <w:tab/>
        <w:t>Transmission Indicator field</w:t>
      </w:r>
      <w:bookmarkEnd w:id="1761"/>
      <w:bookmarkEnd w:id="1762"/>
      <w:bookmarkEnd w:id="1763"/>
      <w:bookmarkEnd w:id="1764"/>
    </w:p>
    <w:p w14:paraId="7645982D"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66EBF8B9" w14:textId="77777777" w:rsidR="00A5463E" w:rsidRPr="00A5463E" w:rsidRDefault="00A5463E" w:rsidP="00A5463E">
      <w:r w:rsidRPr="00A5463E">
        <w:t>Table 9.2.3.11-1 describes the coding of the Transmission Indicator field.</w:t>
      </w:r>
    </w:p>
    <w:p w14:paraId="05B1AD26" w14:textId="77777777" w:rsidR="00A5463E" w:rsidRPr="00A5463E" w:rsidRDefault="00A5463E" w:rsidP="00A5463E">
      <w:pPr>
        <w:pStyle w:val="TH"/>
      </w:pPr>
      <w:r w:rsidRPr="00A5463E">
        <w:t>Table 9.2.3.11-1: Transmission Indicator field coding</w:t>
      </w:r>
    </w:p>
    <w:p w14:paraId="0C4C396A" w14:textId="77777777" w:rsidR="00A5463E" w:rsidRPr="00A5463E" w:rsidRDefault="00A5463E" w:rsidP="00A5463E">
      <w:pPr>
        <w:pStyle w:val="PL"/>
        <w:keepNext/>
        <w:keepLines/>
        <w:jc w:val="center"/>
      </w:pPr>
      <w:bookmarkStart w:id="1765" w:name="_MCCTEMPBM_CRPT38000035___4"/>
      <w:r w:rsidRPr="00A5463E">
        <w:t>0                   1                   2                   3</w:t>
      </w:r>
    </w:p>
    <w:p w14:paraId="63434A3C" w14:textId="77777777" w:rsidR="00A5463E" w:rsidRPr="00A5463E" w:rsidRDefault="00A5463E" w:rsidP="00A5463E">
      <w:pPr>
        <w:pStyle w:val="PL"/>
        <w:keepNext/>
        <w:keepLines/>
        <w:jc w:val="center"/>
      </w:pPr>
      <w:r w:rsidRPr="00A5463E">
        <w:t>0 1 2 3 4 5 6 7 8 9 0 1 2 3 4 5 6 7 8 9 0 1 2 3 4 5 6 7 8 9 0 1</w:t>
      </w:r>
    </w:p>
    <w:p w14:paraId="2783B884" w14:textId="77777777" w:rsidR="00A5463E" w:rsidRPr="00A5463E" w:rsidRDefault="00A5463E" w:rsidP="00A5463E">
      <w:pPr>
        <w:pStyle w:val="PL"/>
        <w:keepNext/>
        <w:keepLines/>
        <w:jc w:val="center"/>
        <w:rPr>
          <w:noProof w:val="0"/>
        </w:rPr>
      </w:pPr>
      <w:r w:rsidRPr="00A5463E">
        <w:rPr>
          <w:noProof w:val="0"/>
        </w:rPr>
        <w:t>+-+-+-+-+-+-+-+-+-+-+-+-+-+-+-+-+-+-+-+-+-+-+-+-+-+-+-+-+-+-+-+-+</w:t>
      </w:r>
    </w:p>
    <w:p w14:paraId="034A55D5"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55CB707E" w14:textId="77777777" w:rsidR="00A5463E" w:rsidRPr="00A5463E" w:rsidRDefault="00A5463E" w:rsidP="00A5463E">
      <w:pPr>
        <w:pStyle w:val="PL"/>
        <w:jc w:val="center"/>
        <w:rPr>
          <w:color w:val="000000"/>
        </w:rPr>
      </w:pPr>
      <w:r w:rsidRPr="00A5463E">
        <w:rPr>
          <w:color w:val="000000"/>
        </w:rPr>
        <w:t>|Indicator      |Indicator      |                               |</w:t>
      </w:r>
    </w:p>
    <w:p w14:paraId="78A780BE" w14:textId="77777777" w:rsidR="00A5463E" w:rsidRPr="00A5463E" w:rsidRDefault="00A5463E" w:rsidP="00A5463E">
      <w:pPr>
        <w:pStyle w:val="PL"/>
        <w:jc w:val="center"/>
        <w:rPr>
          <w:color w:val="000000"/>
        </w:rPr>
      </w:pPr>
      <w:r w:rsidRPr="00A5463E">
        <w:rPr>
          <w:color w:val="000000"/>
        </w:rPr>
        <w:t>|field ID value |Length value   |                               |</w:t>
      </w:r>
    </w:p>
    <w:p w14:paraId="4D02EA3D" w14:textId="77777777" w:rsidR="00A5463E" w:rsidRPr="00A5463E" w:rsidRDefault="00A5463E" w:rsidP="00A5463E">
      <w:pPr>
        <w:pStyle w:val="PL"/>
        <w:keepNext/>
        <w:keepLines/>
        <w:jc w:val="center"/>
      </w:pPr>
      <w:r w:rsidRPr="00A5463E">
        <w:t>+-+-+-+-+-+-+-+-+-+-+-+-+-+-+-+-+</w:t>
      </w:r>
      <w:r w:rsidRPr="00A5463E">
        <w:rPr>
          <w:noProof w:val="0"/>
        </w:rPr>
        <w:t>-+-+-+-+-+-+-+-+-+-+-+-+-+-+-+-</w:t>
      </w:r>
      <w:r w:rsidRPr="00A5463E">
        <w:t>+</w:t>
      </w:r>
    </w:p>
    <w:bookmarkEnd w:id="1765"/>
    <w:p w14:paraId="03E111B0" w14:textId="77777777" w:rsidR="00A5463E" w:rsidRPr="00A5463E" w:rsidRDefault="00A5463E" w:rsidP="00A5463E"/>
    <w:p w14:paraId="6C703326" w14:textId="77777777" w:rsidR="00A5463E" w:rsidRPr="00A5463E" w:rsidRDefault="00A5463E" w:rsidP="00A5463E">
      <w:r w:rsidRPr="00A5463E">
        <w:lastRenderedPageBreak/>
        <w:t>The &lt;Transmission Indicator field ID&gt; value is a binary value and is set according to table 9.2.3.1-1.</w:t>
      </w:r>
    </w:p>
    <w:p w14:paraId="27672B12" w14:textId="77777777" w:rsidR="00A5463E" w:rsidRPr="00A5463E" w:rsidRDefault="00A5463E" w:rsidP="00A5463E">
      <w:r w:rsidRPr="00A5463E">
        <w:t>The &lt;Transmission Indicator Length&gt; value is a binary value and has the value '2'.</w:t>
      </w:r>
    </w:p>
    <w:p w14:paraId="3BEC2B87" w14:textId="77777777" w:rsidR="00A5463E" w:rsidRPr="00A5463E" w:rsidRDefault="00A5463E" w:rsidP="00A5463E">
      <w:r w:rsidRPr="00A5463E">
        <w:t>The &lt;Transmission Indicator&gt; value is a 16 bit bit-map named as shown in table 9.2.3.11-2:</w:t>
      </w:r>
    </w:p>
    <w:p w14:paraId="6E4EB9A6" w14:textId="77777777" w:rsidR="00A5463E" w:rsidRPr="00A5463E" w:rsidRDefault="00A5463E" w:rsidP="00A5463E">
      <w:pPr>
        <w:pStyle w:val="TH"/>
      </w:pPr>
      <w:r w:rsidRPr="00A5463E">
        <w:t>Table 9.2.3.11-2: Transmission Indicator bit marking</w:t>
      </w:r>
    </w:p>
    <w:p w14:paraId="5D350CD0" w14:textId="77777777" w:rsidR="00A5463E" w:rsidRPr="00A5463E" w:rsidRDefault="00A5463E" w:rsidP="00A5463E">
      <w:pPr>
        <w:pStyle w:val="PL"/>
      </w:pPr>
      <w:r w:rsidRPr="00A5463E">
        <w:t>+</w:t>
      </w:r>
      <w:r w:rsidRPr="00A5463E">
        <w:rPr>
          <w:noProof w:val="0"/>
        </w:rPr>
        <w:t>-+-+-+-+-+-+-+-+-+-+-+-+-+-+-+-</w:t>
      </w:r>
      <w:r w:rsidRPr="00A5463E">
        <w:t>+</w:t>
      </w:r>
    </w:p>
    <w:p w14:paraId="57397CF9" w14:textId="77777777" w:rsidR="00A5463E" w:rsidRPr="00A5463E" w:rsidRDefault="00A5463E" w:rsidP="00A5463E">
      <w:pPr>
        <w:pStyle w:val="PL"/>
      </w:pPr>
      <w:r w:rsidRPr="00A5463E">
        <w:t>|A|B|C|D|E|F|G|H|I|J|K|L|M|N|O|P|</w:t>
      </w:r>
    </w:p>
    <w:p w14:paraId="537C4E7F" w14:textId="77777777" w:rsidR="00A5463E" w:rsidRPr="00A5463E" w:rsidRDefault="00A5463E" w:rsidP="00A5463E">
      <w:pPr>
        <w:pStyle w:val="PL"/>
      </w:pPr>
      <w:r w:rsidRPr="00A5463E">
        <w:t>+</w:t>
      </w:r>
      <w:r w:rsidRPr="00A5463E">
        <w:rPr>
          <w:noProof w:val="0"/>
        </w:rPr>
        <w:t>-+-+-+-+-+-+-+-+-+-+-+-+-+-+-+-</w:t>
      </w:r>
      <w:r w:rsidRPr="00A5463E">
        <w:t>+</w:t>
      </w:r>
    </w:p>
    <w:p w14:paraId="62DC4982" w14:textId="77777777" w:rsidR="00A5463E" w:rsidRPr="00A5463E" w:rsidRDefault="00A5463E" w:rsidP="00A5463E"/>
    <w:p w14:paraId="37FCE53B" w14:textId="77777777" w:rsidR="00A5463E" w:rsidRPr="00A5463E" w:rsidRDefault="00A5463E" w:rsidP="00A5463E">
      <w:r w:rsidRPr="00A5463E">
        <w:t>When set to 1, the bit has the following meaning:</w:t>
      </w:r>
    </w:p>
    <w:p w14:paraId="7BF2DC93" w14:textId="77777777" w:rsidR="00A5463E" w:rsidRPr="00A5463E" w:rsidRDefault="00A5463E" w:rsidP="00A5463E">
      <w:pPr>
        <w:pStyle w:val="B1"/>
      </w:pPr>
      <w:r w:rsidRPr="00A5463E">
        <w:t>A</w:t>
      </w:r>
      <w:r w:rsidRPr="00A5463E">
        <w:tab/>
        <w:t>=</w:t>
      </w:r>
      <w:r w:rsidRPr="00A5463E">
        <w:tab/>
        <w:t>Normal call</w:t>
      </w:r>
    </w:p>
    <w:p w14:paraId="2F04F2EF" w14:textId="77777777" w:rsidR="00A5463E" w:rsidRPr="00A5463E" w:rsidRDefault="00A5463E" w:rsidP="00A5463E">
      <w:pPr>
        <w:pStyle w:val="B1"/>
      </w:pPr>
      <w:r w:rsidRPr="00A5463E">
        <w:t>B</w:t>
      </w:r>
      <w:r w:rsidRPr="00A5463E">
        <w:tab/>
        <w:t>=</w:t>
      </w:r>
      <w:r w:rsidRPr="00A5463E">
        <w:tab/>
        <w:t>Broadcast group call</w:t>
      </w:r>
    </w:p>
    <w:p w14:paraId="6BE8744B" w14:textId="77777777" w:rsidR="00A5463E" w:rsidRPr="00A5463E" w:rsidRDefault="00A5463E" w:rsidP="00A5463E">
      <w:pPr>
        <w:pStyle w:val="B1"/>
      </w:pPr>
      <w:r w:rsidRPr="00A5463E">
        <w:t>C</w:t>
      </w:r>
      <w:r w:rsidRPr="00A5463E">
        <w:tab/>
        <w:t>=</w:t>
      </w:r>
      <w:r w:rsidRPr="00A5463E">
        <w:tab/>
        <w:t>System call</w:t>
      </w:r>
    </w:p>
    <w:p w14:paraId="4FC2474C" w14:textId="77777777" w:rsidR="00A5463E" w:rsidRPr="00A5463E" w:rsidRDefault="00A5463E" w:rsidP="00A5463E">
      <w:pPr>
        <w:pStyle w:val="B1"/>
      </w:pPr>
      <w:r w:rsidRPr="00A5463E">
        <w:t>D</w:t>
      </w:r>
      <w:r w:rsidRPr="00A5463E">
        <w:tab/>
        <w:t>=</w:t>
      </w:r>
      <w:r w:rsidRPr="00A5463E">
        <w:tab/>
        <w:t>Emergency call</w:t>
      </w:r>
    </w:p>
    <w:p w14:paraId="6B3617BB" w14:textId="77777777" w:rsidR="00A5463E" w:rsidRPr="00A5463E" w:rsidRDefault="00A5463E" w:rsidP="00A5463E">
      <w:pPr>
        <w:pStyle w:val="B1"/>
      </w:pPr>
      <w:r w:rsidRPr="00A5463E">
        <w:t>E</w:t>
      </w:r>
      <w:r w:rsidRPr="00A5463E">
        <w:tab/>
        <w:t>=</w:t>
      </w:r>
      <w:r w:rsidRPr="00A5463E">
        <w:tab/>
        <w:t>Imminent peril call</w:t>
      </w:r>
    </w:p>
    <w:p w14:paraId="15395B12"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5463E" w:rsidRDefault="00A5463E" w:rsidP="00A5463E">
      <w:pPr>
        <w:rPr>
          <w:lang w:eastAsia="x-none"/>
        </w:rPr>
      </w:pPr>
      <w:r w:rsidRPr="00A5463E">
        <w:rPr>
          <w:lang w:eastAsia="x-none"/>
        </w:rPr>
        <w:t>Bits F to P are reserved for future use and are set to 0.</w:t>
      </w:r>
    </w:p>
    <w:p w14:paraId="2073E6F4"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0B4518" w:rsidRDefault="005347D8" w:rsidP="005347D8">
      <w:pPr>
        <w:pStyle w:val="Heading4"/>
      </w:pPr>
      <w:bookmarkStart w:id="1766" w:name="_Toc20208906"/>
      <w:bookmarkStart w:id="1767" w:name="_Toc36045017"/>
      <w:bookmarkStart w:id="1768" w:name="_Toc45216503"/>
      <w:bookmarkStart w:id="1769" w:name="_Toc99174274"/>
      <w:r>
        <w:rPr>
          <w:lang w:val="en-US"/>
        </w:rPr>
        <w:t>9</w:t>
      </w:r>
      <w:r w:rsidRPr="000B4518">
        <w:t>.2.3.12</w:t>
      </w:r>
      <w:r w:rsidRPr="000B4518">
        <w:tab/>
        <w:t>Source field</w:t>
      </w:r>
      <w:bookmarkEnd w:id="1766"/>
      <w:bookmarkEnd w:id="1767"/>
      <w:bookmarkEnd w:id="1768"/>
      <w:bookmarkEnd w:id="1769"/>
    </w:p>
    <w:p w14:paraId="75D62CC9" w14:textId="77777777" w:rsidR="005347D8" w:rsidRPr="000B4518" w:rsidRDefault="005347D8" w:rsidP="005347D8">
      <w:r w:rsidRPr="000B4518">
        <w:t>The Source field contains the source of the message.</w:t>
      </w:r>
    </w:p>
    <w:p w14:paraId="348119B9" w14:textId="77777777" w:rsidR="005347D8" w:rsidRPr="000B4518" w:rsidRDefault="005347D8" w:rsidP="005347D8">
      <w:r>
        <w:t>Table 9</w:t>
      </w:r>
      <w:r w:rsidRPr="000B4518">
        <w:t>.2.3.12-1 describes the coding of the Source field.</w:t>
      </w:r>
    </w:p>
    <w:p w14:paraId="57C4AE0A" w14:textId="77777777" w:rsidR="005347D8" w:rsidRPr="000B4518" w:rsidRDefault="005347D8" w:rsidP="005347D8">
      <w:pPr>
        <w:pStyle w:val="TH"/>
      </w:pPr>
      <w:r w:rsidRPr="000B4518">
        <w:t>Table </w:t>
      </w:r>
      <w:r>
        <w:rPr>
          <w:lang w:val="en-US"/>
        </w:rPr>
        <w:t>9</w:t>
      </w:r>
      <w:r w:rsidRPr="000B4518">
        <w:t>.2.3.12-1: Source field coding</w:t>
      </w:r>
    </w:p>
    <w:p w14:paraId="2F559BB0" w14:textId="77777777" w:rsidR="005347D8" w:rsidRPr="000B4518" w:rsidRDefault="005347D8" w:rsidP="005347D8">
      <w:pPr>
        <w:pStyle w:val="PL"/>
        <w:keepNext/>
        <w:keepLines/>
        <w:jc w:val="center"/>
      </w:pPr>
      <w:bookmarkStart w:id="1770" w:name="_MCCTEMPBM_CRPT38000036___4"/>
      <w:r w:rsidRPr="000B4518">
        <w:t>0                   1                   2                   3</w:t>
      </w:r>
    </w:p>
    <w:p w14:paraId="0242718E" w14:textId="77777777" w:rsidR="005347D8" w:rsidRPr="000B4518" w:rsidRDefault="005347D8" w:rsidP="005347D8">
      <w:pPr>
        <w:pStyle w:val="PL"/>
        <w:keepNext/>
        <w:keepLines/>
        <w:jc w:val="center"/>
      </w:pPr>
      <w:r w:rsidRPr="000B4518">
        <w:t>0 1 2 3 4 5 6 7 8 9 0 1 2 3 4 5 6 7 8 9 0 1 2 3 4 5 6 7 8 9 0 1</w:t>
      </w:r>
    </w:p>
    <w:p w14:paraId="4A0AF40E" w14:textId="77777777" w:rsidR="005347D8" w:rsidRPr="000B4518" w:rsidRDefault="005347D8" w:rsidP="005347D8">
      <w:pPr>
        <w:pStyle w:val="PL"/>
        <w:keepNext/>
        <w:keepLines/>
        <w:jc w:val="center"/>
        <w:rPr>
          <w:noProof w:val="0"/>
        </w:rPr>
      </w:pPr>
      <w:r w:rsidRPr="000B4518">
        <w:rPr>
          <w:noProof w:val="0"/>
        </w:rPr>
        <w:t>+-+-+-+-+-+-+-+-+-+-+-+-+-+-+-+-+-+-+-+-+-+-+-+-+-+-+-+-+-+-+-+-+</w:t>
      </w:r>
    </w:p>
    <w:p w14:paraId="2141A205"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6DF157A1" w14:textId="77777777" w:rsidR="005347D8" w:rsidRPr="000B4518" w:rsidRDefault="005347D8" w:rsidP="005347D8">
      <w:pPr>
        <w:pStyle w:val="PL"/>
        <w:jc w:val="center"/>
      </w:pPr>
      <w:r w:rsidRPr="000B4518">
        <w:t>|field ID       |length         |                               |</w:t>
      </w:r>
    </w:p>
    <w:p w14:paraId="5EBBB612" w14:textId="77777777" w:rsidR="005347D8" w:rsidRPr="0012300F" w:rsidRDefault="005347D8" w:rsidP="005347D8">
      <w:pPr>
        <w:pStyle w:val="PL"/>
        <w:jc w:val="center"/>
      </w:pPr>
      <w:r w:rsidRPr="000B4518">
        <w:t>+-+-+-+-+-+-+-+-+-+-+-+-+-+-+-+-+</w:t>
      </w:r>
      <w:r w:rsidRPr="000B4518">
        <w:rPr>
          <w:noProof w:val="0"/>
        </w:rPr>
        <w:t>-+-+-+-+-+-+-+-+-+-+-+-+-+-+-+-</w:t>
      </w:r>
      <w:r w:rsidRPr="0012300F">
        <w:t>+</w:t>
      </w:r>
    </w:p>
    <w:bookmarkEnd w:id="1770"/>
    <w:p w14:paraId="6244B0AC" w14:textId="77777777" w:rsidR="005347D8" w:rsidRPr="000B4518" w:rsidRDefault="005347D8" w:rsidP="005347D8"/>
    <w:p w14:paraId="003A920D"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6201AED9"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9DA887" w14:textId="77777777" w:rsidR="005347D8" w:rsidRPr="000B4518" w:rsidRDefault="005347D8" w:rsidP="005347D8">
      <w:r w:rsidRPr="000B4518">
        <w:t>The &lt;</w:t>
      </w:r>
      <w:r w:rsidRPr="000C3959">
        <w:t>Source</w:t>
      </w:r>
      <w:r w:rsidRPr="000B4518">
        <w:t>&gt; value is a 16 bit binary value where:</w:t>
      </w:r>
    </w:p>
    <w:p w14:paraId="3C572846"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6B0C830"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6FCD39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5C4D64E0"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2023C150" w14:textId="77777777" w:rsidR="005347D8" w:rsidRPr="000B4518" w:rsidRDefault="005347D8" w:rsidP="005347D8">
      <w:r w:rsidRPr="000B4518">
        <w:t>All other values are reserved for future use.</w:t>
      </w:r>
    </w:p>
    <w:p w14:paraId="16BBEF09" w14:textId="77777777" w:rsidR="005347D8" w:rsidRPr="000B4518" w:rsidRDefault="005347D8" w:rsidP="005347D8">
      <w:pPr>
        <w:pStyle w:val="Heading4"/>
      </w:pPr>
      <w:bookmarkStart w:id="1771" w:name="_Toc20208907"/>
      <w:bookmarkStart w:id="1772" w:name="_Toc36045018"/>
      <w:bookmarkStart w:id="1773" w:name="_Toc45216504"/>
      <w:bookmarkStart w:id="1774" w:name="_Toc99174275"/>
      <w:r>
        <w:rPr>
          <w:lang w:val="en-US"/>
        </w:rPr>
        <w:lastRenderedPageBreak/>
        <w:t>9</w:t>
      </w:r>
      <w:r w:rsidRPr="000B4518">
        <w:t>.2.3.13</w:t>
      </w:r>
      <w:r w:rsidRPr="000B4518">
        <w:tab/>
        <w:t>Track Info field</w:t>
      </w:r>
      <w:bookmarkEnd w:id="1771"/>
      <w:bookmarkEnd w:id="1772"/>
      <w:bookmarkEnd w:id="1773"/>
      <w:bookmarkEnd w:id="1774"/>
    </w:p>
    <w:p w14:paraId="42CDDEFF"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6EF0B559" w14:textId="77777777" w:rsidR="005347D8" w:rsidRPr="000B4518" w:rsidRDefault="005347D8" w:rsidP="005347D8">
      <w:r w:rsidRPr="000B4518">
        <w:t>Table </w:t>
      </w:r>
      <w:r>
        <w:t>9</w:t>
      </w:r>
      <w:r w:rsidRPr="000B4518">
        <w:t>.2.3.13-1 describes the coding of the Track Info field.</w:t>
      </w:r>
    </w:p>
    <w:p w14:paraId="236A19EF" w14:textId="77777777" w:rsidR="005347D8" w:rsidRPr="000B4518" w:rsidRDefault="005347D8" w:rsidP="005347D8">
      <w:pPr>
        <w:pStyle w:val="TH"/>
      </w:pPr>
      <w:r w:rsidRPr="000B4518">
        <w:t>Table </w:t>
      </w:r>
      <w:r>
        <w:rPr>
          <w:lang w:val="en-US"/>
        </w:rPr>
        <w:t>9</w:t>
      </w:r>
      <w:r w:rsidRPr="000B4518">
        <w:t>.2.3.13-1: Track Info field coding</w:t>
      </w:r>
    </w:p>
    <w:p w14:paraId="3871B061" w14:textId="77777777" w:rsidR="005347D8" w:rsidRPr="000B4518" w:rsidRDefault="005347D8" w:rsidP="005347D8">
      <w:pPr>
        <w:pStyle w:val="PL"/>
        <w:keepNext/>
        <w:keepLines/>
        <w:jc w:val="center"/>
      </w:pPr>
      <w:bookmarkStart w:id="1775" w:name="_MCCTEMPBM_CRPT38000037___4"/>
      <w:r w:rsidRPr="000B4518">
        <w:t>0                   1                   2                   3</w:t>
      </w:r>
    </w:p>
    <w:p w14:paraId="7C8848CF" w14:textId="77777777" w:rsidR="005347D8" w:rsidRPr="000B4518" w:rsidRDefault="005347D8" w:rsidP="005347D8">
      <w:pPr>
        <w:pStyle w:val="PL"/>
        <w:keepNext/>
        <w:keepLines/>
        <w:jc w:val="center"/>
      </w:pPr>
      <w:r w:rsidRPr="000B4518">
        <w:t>0 1 2 3 4 5 6 7 8 9 0 1 2 3 4 5 6 7 8 9 0 1 2 3 4 5 6 7 8 9 0 1</w:t>
      </w:r>
    </w:p>
    <w:p w14:paraId="135E29A8" w14:textId="77777777" w:rsidR="005347D8" w:rsidRPr="000B4518" w:rsidRDefault="005347D8" w:rsidP="005347D8">
      <w:pPr>
        <w:pStyle w:val="PL"/>
        <w:keepNext/>
        <w:keepLines/>
        <w:jc w:val="center"/>
        <w:rPr>
          <w:noProof w:val="0"/>
        </w:rPr>
      </w:pPr>
      <w:r w:rsidRPr="000B4518">
        <w:rPr>
          <w:noProof w:val="0"/>
        </w:rPr>
        <w:t>+-+-+-+-+-+-+-+-+-+-+-+-+-+-+-+-+-+-+-+-+-+-+-+-+-+-+-+-+-+-+-+-+</w:t>
      </w:r>
    </w:p>
    <w:p w14:paraId="1E70E0A2"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6B666F15"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3C0565D" w14:textId="77777777" w:rsidR="005347D8" w:rsidRPr="0012300F" w:rsidRDefault="005347D8" w:rsidP="005347D8">
      <w:pPr>
        <w:pStyle w:val="PL"/>
        <w:keepNext/>
        <w:keepLines/>
        <w:jc w:val="center"/>
      </w:pPr>
      <w:r w:rsidRPr="0012300F">
        <w:t>+-+-+-+-+-+-+-+-+-+-+-+-+-+-+-+-+</w:t>
      </w:r>
      <w:r w:rsidRPr="000B4518">
        <w:rPr>
          <w:noProof w:val="0"/>
        </w:rPr>
        <w:t>-+-+-+-+-+-+-+-+-+-+-+-+-+-+-+-</w:t>
      </w:r>
      <w:r w:rsidRPr="0012300F">
        <w:t>+</w:t>
      </w:r>
    </w:p>
    <w:p w14:paraId="14BE109E"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5A904747" w14:textId="77777777" w:rsidR="005347D8" w:rsidRPr="000B4518" w:rsidRDefault="005347D8" w:rsidP="005347D8">
      <w:pPr>
        <w:pStyle w:val="PL"/>
        <w:jc w:val="center"/>
        <w:rPr>
          <w:color w:val="000000"/>
        </w:rPr>
      </w:pPr>
      <w:r w:rsidRPr="000B4518">
        <w:rPr>
          <w:color w:val="000000"/>
        </w:rPr>
        <w:t>:                                                               :</w:t>
      </w:r>
    </w:p>
    <w:p w14:paraId="6C0B4C60" w14:textId="77777777" w:rsidR="005347D8" w:rsidRPr="0012300F" w:rsidRDefault="005347D8" w:rsidP="005347D8">
      <w:pPr>
        <w:pStyle w:val="PL"/>
        <w:keepNext/>
        <w:keepLines/>
        <w:jc w:val="center"/>
      </w:pPr>
      <w:r w:rsidRPr="0012300F">
        <w:t>+-+-+-+-+-+-+-+-+-+-+-+-+-+-+-+-+</w:t>
      </w:r>
      <w:r w:rsidRPr="000B4518">
        <w:rPr>
          <w:noProof w:val="0"/>
        </w:rPr>
        <w:t>-+-+-+-+-+-+-+-+-+-+-+-+-+-+-+-</w:t>
      </w:r>
      <w:r w:rsidRPr="0012300F">
        <w:t>+</w:t>
      </w:r>
    </w:p>
    <w:p w14:paraId="087DFA10"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63EEDC9A" w14:textId="77777777" w:rsidR="005347D8" w:rsidRPr="000B4518" w:rsidRDefault="005347D8" w:rsidP="005347D8">
      <w:pPr>
        <w:pStyle w:val="PL"/>
        <w:jc w:val="center"/>
        <w:rPr>
          <w:color w:val="000000"/>
        </w:rPr>
      </w:pPr>
      <w:r w:rsidRPr="000B4518">
        <w:rPr>
          <w:color w:val="000000"/>
        </w:rPr>
        <w:t>:                               |                               :</w:t>
      </w:r>
    </w:p>
    <w:p w14:paraId="5D91E0E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06DD968" w14:textId="77777777" w:rsidR="005347D8" w:rsidRPr="0012300F" w:rsidRDefault="005347D8" w:rsidP="005347D8">
      <w:pPr>
        <w:pStyle w:val="PL"/>
        <w:keepNext/>
        <w:keepLines/>
        <w:jc w:val="center"/>
      </w:pPr>
      <w:r w:rsidRPr="0012300F">
        <w:t>+-+-+-+-+-+-+-+-+-+-+-+-+-+-+-+-+</w:t>
      </w:r>
      <w:r w:rsidRPr="000B4518">
        <w:rPr>
          <w:noProof w:val="0"/>
        </w:rPr>
        <w:t>-+-+-+-+-+-+-+-+-+-+-+-+-+-+-+-</w:t>
      </w:r>
      <w:r w:rsidRPr="0012300F">
        <w:t>+</w:t>
      </w:r>
    </w:p>
    <w:bookmarkEnd w:id="1775"/>
    <w:p w14:paraId="513A3C4D" w14:textId="77777777" w:rsidR="005347D8" w:rsidRPr="000B4518" w:rsidRDefault="005347D8" w:rsidP="005347D8">
      <w:pPr>
        <w:keepNext/>
        <w:keepLines/>
      </w:pPr>
    </w:p>
    <w:p w14:paraId="422847CA"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1E56E6DA"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06E30434" w14:textId="77777777" w:rsidR="005347D8" w:rsidRPr="000B4518" w:rsidRDefault="005347D8" w:rsidP="005347D8">
      <w:r w:rsidRPr="000B4518">
        <w:t>The &lt;</w:t>
      </w:r>
      <w:r w:rsidRPr="000C3959">
        <w:t>Queueing Capability</w:t>
      </w:r>
      <w:r w:rsidRPr="000B4518">
        <w:t>&gt; value is an 8 bit binary value where:</w:t>
      </w:r>
    </w:p>
    <w:p w14:paraId="4E24EB8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796D3D9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EE09AA0" w14:textId="77777777" w:rsidR="005347D8" w:rsidRPr="000B4518" w:rsidRDefault="005347D8" w:rsidP="005347D8">
      <w:r w:rsidRPr="000B4518">
        <w:t>All other values are reserved for future use.</w:t>
      </w:r>
    </w:p>
    <w:p w14:paraId="3998E523" w14:textId="77777777" w:rsidR="005347D8" w:rsidRPr="000B4518" w:rsidRDefault="005347D8" w:rsidP="005347D8">
      <w:r w:rsidRPr="000B4518">
        <w:t>The &lt;Participant Type Length&gt; value is 8 bit binary value set to the length of the &lt;Participant Type&gt; value.</w:t>
      </w:r>
    </w:p>
    <w:p w14:paraId="399B30AE"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11A74932"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9AFCFAA"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48BE980E" w14:textId="77777777" w:rsidR="005347D8" w:rsidRPr="006C48EC" w:rsidRDefault="005347D8" w:rsidP="005347D8">
      <w:pPr>
        <w:rPr>
          <w:lang w:val="fr-FR"/>
        </w:rPr>
      </w:pPr>
    </w:p>
    <w:p w14:paraId="52DC2F1F"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64089086"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379D63D5"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2C0BC596"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5AA7D1D9" w14:textId="77777777" w:rsidR="005347D8" w:rsidRPr="000B4518" w:rsidRDefault="005347D8" w:rsidP="005347D8">
      <w:pPr>
        <w:pStyle w:val="Heading4"/>
      </w:pPr>
      <w:bookmarkStart w:id="1776" w:name="_Toc20208908"/>
      <w:bookmarkStart w:id="1777" w:name="_Toc36045019"/>
      <w:bookmarkStart w:id="1778" w:name="_Toc45216505"/>
      <w:bookmarkStart w:id="1779" w:name="_Toc99174276"/>
      <w:r>
        <w:rPr>
          <w:lang w:val="en-US"/>
        </w:rPr>
        <w:t>9</w:t>
      </w:r>
      <w:r w:rsidRPr="000B4518">
        <w:t>.2.3.1</w:t>
      </w:r>
      <w:r>
        <w:rPr>
          <w:lang w:val="en-US"/>
        </w:rPr>
        <w:t>4</w:t>
      </w:r>
      <w:r w:rsidRPr="000B4518">
        <w:tab/>
        <w:t>Queued User ID field</w:t>
      </w:r>
      <w:bookmarkEnd w:id="1776"/>
      <w:bookmarkEnd w:id="1777"/>
      <w:bookmarkEnd w:id="1778"/>
      <w:bookmarkEnd w:id="1779"/>
    </w:p>
    <w:p w14:paraId="732A612C"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3BDED20A" w14:textId="77777777" w:rsidR="005347D8" w:rsidRPr="000B4518" w:rsidRDefault="005347D8" w:rsidP="005347D8">
      <w:r w:rsidRPr="000B4518">
        <w:t>Table </w:t>
      </w:r>
      <w:r>
        <w:t>9</w:t>
      </w:r>
      <w:r w:rsidRPr="000B4518">
        <w:t>.2.3.1</w:t>
      </w:r>
      <w:r>
        <w:t>4</w:t>
      </w:r>
      <w:r w:rsidRPr="000B4518">
        <w:t>-1 describes the coding of the Queued User ID field.</w:t>
      </w:r>
    </w:p>
    <w:p w14:paraId="6E2CA99D" w14:textId="77777777" w:rsidR="005347D8" w:rsidRPr="000B4518" w:rsidRDefault="005347D8" w:rsidP="005347D8">
      <w:pPr>
        <w:pStyle w:val="TH"/>
      </w:pPr>
      <w:r w:rsidRPr="000B4518">
        <w:lastRenderedPageBreak/>
        <w:t>Table </w:t>
      </w:r>
      <w:r>
        <w:rPr>
          <w:lang w:val="en-US"/>
        </w:rPr>
        <w:t>9</w:t>
      </w:r>
      <w:r w:rsidRPr="000B4518">
        <w:t>.2.3.1</w:t>
      </w:r>
      <w:r>
        <w:rPr>
          <w:lang w:val="en-US"/>
        </w:rPr>
        <w:t>4</w:t>
      </w:r>
      <w:r w:rsidRPr="000B4518">
        <w:t>-1: Queued User ID field coding</w:t>
      </w:r>
    </w:p>
    <w:p w14:paraId="4273E006" w14:textId="77777777" w:rsidR="005347D8" w:rsidRPr="000B4518" w:rsidRDefault="005347D8" w:rsidP="005347D8">
      <w:pPr>
        <w:pStyle w:val="PL"/>
        <w:keepNext/>
        <w:keepLines/>
        <w:jc w:val="center"/>
      </w:pPr>
      <w:bookmarkStart w:id="1780" w:name="_MCCTEMPBM_CRPT38000038___4"/>
      <w:r w:rsidRPr="000B4518">
        <w:t>0                   1                   2                   3</w:t>
      </w:r>
    </w:p>
    <w:p w14:paraId="726626E9" w14:textId="77777777" w:rsidR="005347D8" w:rsidRPr="000B4518" w:rsidRDefault="005347D8" w:rsidP="005347D8">
      <w:pPr>
        <w:pStyle w:val="PL"/>
        <w:keepNext/>
        <w:keepLines/>
        <w:jc w:val="center"/>
      </w:pPr>
      <w:r w:rsidRPr="000B4518">
        <w:t>0 1 2 3 4 5 6 7 8 9 0 1 2 3 4 5 6 7 8 9 0 1 2 3 4 5 6 7 8 9 0 1</w:t>
      </w:r>
    </w:p>
    <w:p w14:paraId="53EFA597" w14:textId="77777777" w:rsidR="005347D8" w:rsidRPr="000B4518" w:rsidRDefault="005347D8" w:rsidP="005347D8">
      <w:pPr>
        <w:pStyle w:val="PL"/>
        <w:keepNext/>
        <w:keepLines/>
        <w:jc w:val="center"/>
        <w:rPr>
          <w:noProof w:val="0"/>
        </w:rPr>
      </w:pPr>
      <w:r w:rsidRPr="000B4518">
        <w:rPr>
          <w:noProof w:val="0"/>
        </w:rPr>
        <w:t>+-+-+-+-+-+-+-+-+-+-+-+-+-+-+-+-+-+-+-+-+-+-+-+-+-+-+-+-+-+-+-+-+</w:t>
      </w:r>
    </w:p>
    <w:p w14:paraId="2BB06FE4"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2AC1561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610AF82" w14:textId="77777777" w:rsidR="005347D8" w:rsidRPr="000B4518" w:rsidRDefault="005347D8" w:rsidP="005347D8">
      <w:pPr>
        <w:pStyle w:val="PL"/>
        <w:jc w:val="center"/>
        <w:rPr>
          <w:color w:val="000000"/>
        </w:rPr>
      </w:pPr>
      <w:r w:rsidRPr="000B4518">
        <w:rPr>
          <w:color w:val="000000"/>
        </w:rPr>
        <w:t>+-+-+-+-+-+-+-+-+-+-+-+-+-+-+-+-+                               :</w:t>
      </w:r>
    </w:p>
    <w:p w14:paraId="5929F16E" w14:textId="77777777" w:rsidR="005347D8" w:rsidRPr="000B4518" w:rsidRDefault="005347D8" w:rsidP="005347D8">
      <w:pPr>
        <w:pStyle w:val="PL"/>
        <w:jc w:val="center"/>
        <w:rPr>
          <w:color w:val="000000"/>
          <w:lang w:eastAsia="ko-KR"/>
        </w:rPr>
      </w:pPr>
      <w:r w:rsidRPr="000B4518">
        <w:rPr>
          <w:color w:val="000000"/>
        </w:rPr>
        <w:t>:                                                               :</w:t>
      </w:r>
    </w:p>
    <w:p w14:paraId="391FF5AF" w14:textId="77777777" w:rsidR="005347D8" w:rsidRPr="000B4518" w:rsidRDefault="005347D8" w:rsidP="005347D8">
      <w:pPr>
        <w:pStyle w:val="PL"/>
        <w:keepNext/>
        <w:keepLines/>
        <w:jc w:val="center"/>
        <w:rPr>
          <w:noProof w:val="0"/>
        </w:rPr>
      </w:pPr>
      <w:r w:rsidRPr="000B4518">
        <w:rPr>
          <w:noProof w:val="0"/>
        </w:rPr>
        <w:t>+-+-+-+-+-+-+-+-+-+-+-+-+-+-+-+-+-+-+-+-+-+-+-+-+-+-+-+-+-+-+-+-+</w:t>
      </w:r>
    </w:p>
    <w:bookmarkEnd w:id="1780"/>
    <w:p w14:paraId="1A21038F" w14:textId="77777777" w:rsidR="005347D8" w:rsidRPr="000B4518" w:rsidRDefault="005347D8" w:rsidP="005347D8"/>
    <w:p w14:paraId="7F923546"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2712C4B4" w14:textId="201E6DED"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 xml:space="preserve">coded as the &lt;User ID length&gt; value in </w:t>
      </w:r>
      <w:r w:rsidR="00BA1F7C">
        <w:t>clause</w:t>
      </w:r>
      <w:r w:rsidRPr="000B4518">
        <w:t> </w:t>
      </w:r>
      <w:r>
        <w:t>9</w:t>
      </w:r>
      <w:r w:rsidRPr="000B4518">
        <w:t>.2.3.</w:t>
      </w:r>
      <w:r>
        <w:t>8</w:t>
      </w:r>
      <w:r w:rsidRPr="000C3959">
        <w:t>.</w:t>
      </w:r>
    </w:p>
    <w:p w14:paraId="1610F40D" w14:textId="27EAC985" w:rsidR="005347D8" w:rsidRPr="000B4518" w:rsidRDefault="005347D8" w:rsidP="005347D8">
      <w:r w:rsidRPr="000B4518">
        <w:t>The &lt;</w:t>
      </w:r>
      <w:r w:rsidRPr="000C3959">
        <w:t>Queued User ID</w:t>
      </w:r>
      <w:r w:rsidRPr="000B4518">
        <w:t>&gt; value is coded as th</w:t>
      </w:r>
      <w:r>
        <w:t xml:space="preserve">e &lt;User ID&gt; value in </w:t>
      </w:r>
      <w:r w:rsidR="00BA1F7C">
        <w:t>clause</w:t>
      </w:r>
      <w:r>
        <w:t> 9</w:t>
      </w:r>
      <w:r w:rsidRPr="000B4518">
        <w:t>.2.3.</w:t>
      </w:r>
      <w:r>
        <w:t>8</w:t>
      </w:r>
      <w:r w:rsidRPr="000B4518">
        <w:t>.</w:t>
      </w:r>
    </w:p>
    <w:p w14:paraId="236F5537"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0124E531" w14:textId="77777777" w:rsidR="005347D8" w:rsidRPr="000B4518" w:rsidRDefault="005347D8" w:rsidP="005347D8">
      <w:pPr>
        <w:pStyle w:val="Heading4"/>
      </w:pPr>
      <w:bookmarkStart w:id="1781" w:name="_Toc20208909"/>
      <w:bookmarkStart w:id="1782" w:name="_Toc36045020"/>
      <w:bookmarkStart w:id="1783" w:name="_Toc45216506"/>
      <w:bookmarkStart w:id="1784" w:name="_Toc99174277"/>
      <w:r>
        <w:rPr>
          <w:lang w:val="en-US"/>
        </w:rPr>
        <w:t>9</w:t>
      </w:r>
      <w:r w:rsidRPr="000B4518">
        <w:t>.2.3.</w:t>
      </w:r>
      <w:r>
        <w:rPr>
          <w:lang w:val="en-US"/>
        </w:rPr>
        <w:t>15</w:t>
      </w:r>
      <w:r w:rsidRPr="000B4518">
        <w:tab/>
        <w:t>Queue Size field</w:t>
      </w:r>
      <w:bookmarkEnd w:id="1781"/>
      <w:bookmarkEnd w:id="1782"/>
      <w:bookmarkEnd w:id="1783"/>
      <w:bookmarkEnd w:id="1784"/>
    </w:p>
    <w:p w14:paraId="7F7943D7"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6A2C946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4B461E31"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5C01116B" w14:textId="77777777" w:rsidR="005347D8" w:rsidRPr="000B4518" w:rsidRDefault="005347D8" w:rsidP="005347D8">
      <w:pPr>
        <w:pStyle w:val="PL"/>
        <w:keepNext/>
        <w:keepLines/>
        <w:jc w:val="center"/>
      </w:pPr>
      <w:bookmarkStart w:id="1785" w:name="_MCCTEMPBM_CRPT38000039___4"/>
      <w:r w:rsidRPr="000B4518">
        <w:t>0                   1                   2                   3</w:t>
      </w:r>
    </w:p>
    <w:p w14:paraId="30062AFC" w14:textId="77777777" w:rsidR="005347D8" w:rsidRPr="000B4518" w:rsidRDefault="005347D8" w:rsidP="005347D8">
      <w:pPr>
        <w:pStyle w:val="PL"/>
        <w:keepNext/>
        <w:keepLines/>
        <w:jc w:val="center"/>
      </w:pPr>
      <w:r w:rsidRPr="000B4518">
        <w:t>0 1 2 3 4 5 6 7 8 9 0 1 2 3 4 5 6 7 8 9 0 1 2 3 4 5 6 7 8 9 0 1</w:t>
      </w:r>
    </w:p>
    <w:p w14:paraId="77ABDBB6" w14:textId="77777777" w:rsidR="005347D8" w:rsidRPr="000B4518" w:rsidRDefault="005347D8" w:rsidP="005347D8">
      <w:pPr>
        <w:pStyle w:val="PL"/>
        <w:keepNext/>
        <w:keepLines/>
        <w:jc w:val="center"/>
      </w:pPr>
      <w:r w:rsidRPr="000B4518">
        <w:t>+-+-+-+-+-+-+-+-+-+-+-+-+-+-+-+-+-+-+-+-+-+-+-+-+-+-+-+-+-+-+-+-+</w:t>
      </w:r>
    </w:p>
    <w:p w14:paraId="1718D0FA" w14:textId="77777777" w:rsidR="005347D8" w:rsidRPr="000B4518" w:rsidRDefault="005347D8" w:rsidP="005347D8">
      <w:pPr>
        <w:pStyle w:val="PL"/>
        <w:keepNext/>
        <w:keepLines/>
        <w:jc w:val="center"/>
      </w:pPr>
      <w:r w:rsidRPr="000B4518">
        <w:t>|Queue Size     |Queue Size     |Queue Size                     |</w:t>
      </w:r>
    </w:p>
    <w:p w14:paraId="2E15C40A" w14:textId="77777777" w:rsidR="005347D8" w:rsidRPr="000B4518" w:rsidRDefault="005347D8" w:rsidP="005347D8">
      <w:pPr>
        <w:pStyle w:val="PL"/>
        <w:keepNext/>
        <w:keepLines/>
        <w:jc w:val="center"/>
      </w:pPr>
      <w:r w:rsidRPr="000B4518">
        <w:t>|field ID       |length         |                               |</w:t>
      </w:r>
    </w:p>
    <w:p w14:paraId="140E7679" w14:textId="77777777" w:rsidR="005347D8" w:rsidRPr="000B4518" w:rsidRDefault="005347D8" w:rsidP="005347D8">
      <w:pPr>
        <w:pStyle w:val="PL"/>
        <w:keepNext/>
        <w:keepLines/>
        <w:jc w:val="center"/>
      </w:pPr>
      <w:r w:rsidRPr="000B4518">
        <w:t>+-+-+-+-+-+-+-+-+-+-+-+-+-+-+-+-+-+-+-+-+-+-+-+-+-+-+-+-+-+-+-+-+</w:t>
      </w:r>
    </w:p>
    <w:bookmarkEnd w:id="1785"/>
    <w:p w14:paraId="09E3B456" w14:textId="77777777" w:rsidR="005347D8" w:rsidRDefault="005347D8" w:rsidP="005347D8"/>
    <w:p w14:paraId="7F89F971"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6B3358B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2BDF3747" w14:textId="77777777" w:rsidR="005347D8" w:rsidRPr="000B4518" w:rsidRDefault="005347D8" w:rsidP="005347D8">
      <w:r w:rsidRPr="000B4518">
        <w:t xml:space="preserve">The &lt;Queue Size&gt; value is a </w:t>
      </w:r>
      <w:r>
        <w:t xml:space="preserve">16 bit </w:t>
      </w:r>
      <w:r w:rsidRPr="000B4518">
        <w:t>binary value.</w:t>
      </w:r>
    </w:p>
    <w:p w14:paraId="2D586DB2" w14:textId="77777777" w:rsidR="005347D8" w:rsidRDefault="005347D8" w:rsidP="005347D8">
      <w:pPr>
        <w:pStyle w:val="Heading4"/>
      </w:pPr>
      <w:bookmarkStart w:id="1786" w:name="_Toc20208910"/>
      <w:bookmarkStart w:id="1787" w:name="_Toc36045021"/>
      <w:bookmarkStart w:id="1788" w:name="_Toc45216507"/>
      <w:bookmarkStart w:id="1789" w:name="_Toc99174278"/>
      <w:r>
        <w:rPr>
          <w:lang w:val="en-US"/>
        </w:rPr>
        <w:t>9</w:t>
      </w:r>
      <w:r>
        <w:t>.2.3.16</w:t>
      </w:r>
      <w:r>
        <w:tab/>
        <w:t>SSRC field</w:t>
      </w:r>
      <w:bookmarkEnd w:id="1786"/>
      <w:bookmarkEnd w:id="1787"/>
      <w:bookmarkEnd w:id="1788"/>
      <w:bookmarkEnd w:id="1789"/>
    </w:p>
    <w:p w14:paraId="34750368" w14:textId="772097F1"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w:t>
      </w:r>
      <w:r w:rsidR="00BA1F7C">
        <w:t>clause</w:t>
      </w:r>
      <w:r>
        <w:t xml:space="preserve"> specifies an SSRC field including a Field ID and a length value. </w:t>
      </w:r>
    </w:p>
    <w:p w14:paraId="08107A09"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7B266928" w14:textId="77777777" w:rsidR="005347D8" w:rsidRPr="000B4518" w:rsidRDefault="005347D8" w:rsidP="005347D8">
      <w:pPr>
        <w:pStyle w:val="PL"/>
        <w:keepNext/>
        <w:keepLines/>
        <w:jc w:val="center"/>
      </w:pPr>
      <w:bookmarkStart w:id="1790" w:name="_MCCTEMPBM_CRPT38000040___4"/>
      <w:r w:rsidRPr="000B4518">
        <w:t>0                   1                   2                   3</w:t>
      </w:r>
    </w:p>
    <w:p w14:paraId="0B9D2516" w14:textId="77777777" w:rsidR="005347D8" w:rsidRPr="000B4518" w:rsidRDefault="005347D8" w:rsidP="005347D8">
      <w:pPr>
        <w:pStyle w:val="PL"/>
        <w:keepNext/>
        <w:keepLines/>
        <w:jc w:val="center"/>
      </w:pPr>
      <w:r w:rsidRPr="000B4518">
        <w:t>0 1 2 3 4 5 6 7 8 9 0 1 2 3 4 5 6 7 8 9 0 1 2 3 4 5 6 7 8 9 0 1</w:t>
      </w:r>
    </w:p>
    <w:p w14:paraId="26A472B8" w14:textId="77777777" w:rsidR="005347D8" w:rsidRPr="000B4518" w:rsidRDefault="005347D8" w:rsidP="005347D8">
      <w:pPr>
        <w:pStyle w:val="PL"/>
        <w:keepNext/>
        <w:keepLines/>
        <w:jc w:val="center"/>
        <w:rPr>
          <w:noProof w:val="0"/>
        </w:rPr>
      </w:pPr>
      <w:r w:rsidRPr="000B4518">
        <w:rPr>
          <w:noProof w:val="0"/>
        </w:rPr>
        <w:t>+-+-+-+-+-+-+-+-+-+-+-+-+-+-+-+-+-+-+-+-+-+-+-+-+-+-+-+-+-+-+-+-+</w:t>
      </w:r>
    </w:p>
    <w:p w14:paraId="0DD1B964"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41C1DBD0"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451A9407" w14:textId="77777777" w:rsidR="005347D8" w:rsidRDefault="005347D8" w:rsidP="005347D8">
      <w:pPr>
        <w:pStyle w:val="PL"/>
        <w:jc w:val="center"/>
        <w:rPr>
          <w:color w:val="000000"/>
        </w:rPr>
      </w:pPr>
      <w:r>
        <w:rPr>
          <w:color w:val="000000"/>
        </w:rPr>
        <w:t>+-+-+-+-+-+-+-+-+-+-+-+-+-+-+-+-+-+-+-+-+-+-+-+-+-+-+-+-+-+-+-+-+</w:t>
      </w:r>
    </w:p>
    <w:p w14:paraId="27ADA5BD"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4BBC0B4B" w14:textId="77777777" w:rsidR="005347D8" w:rsidRPr="000B4518" w:rsidRDefault="005347D8" w:rsidP="005347D8">
      <w:pPr>
        <w:pStyle w:val="PL"/>
        <w:jc w:val="center"/>
        <w:rPr>
          <w:color w:val="000000"/>
        </w:rPr>
      </w:pPr>
      <w:r>
        <w:rPr>
          <w:color w:val="000000"/>
        </w:rPr>
        <w:t>|                                                               |</w:t>
      </w:r>
    </w:p>
    <w:p w14:paraId="080A089A" w14:textId="77777777" w:rsidR="005347D8" w:rsidRPr="0012300F" w:rsidRDefault="005347D8" w:rsidP="005347D8">
      <w:pPr>
        <w:pStyle w:val="PL"/>
        <w:keepNext/>
        <w:keepLines/>
        <w:jc w:val="center"/>
      </w:pPr>
      <w:r w:rsidRPr="0012300F">
        <w:t>+-+-+-+-+-+-+-+-+-+-+-+-+-+-+-+-+</w:t>
      </w:r>
      <w:r w:rsidRPr="000B4518">
        <w:rPr>
          <w:noProof w:val="0"/>
        </w:rPr>
        <w:t>-+-+-+-+-+-+-+-+-+-+-+-+-+-+-+-</w:t>
      </w:r>
      <w:r w:rsidRPr="0012300F">
        <w:t>+</w:t>
      </w:r>
    </w:p>
    <w:bookmarkEnd w:id="1790"/>
    <w:p w14:paraId="03F8B2F2" w14:textId="77777777" w:rsidR="005347D8" w:rsidRDefault="005347D8" w:rsidP="005347D8">
      <w:pPr>
        <w:rPr>
          <w:lang w:eastAsia="x-none"/>
        </w:rPr>
      </w:pPr>
    </w:p>
    <w:p w14:paraId="76F5ADD3" w14:textId="77777777" w:rsidR="005347D8" w:rsidRDefault="005347D8" w:rsidP="005347D8">
      <w:pPr>
        <w:rPr>
          <w:lang w:eastAsia="x-none"/>
        </w:rPr>
      </w:pPr>
      <w:r>
        <w:rPr>
          <w:lang w:eastAsia="x-none"/>
        </w:rPr>
        <w:t>The &lt;SSRC field ID&gt; value is a binary value and is set according to table 9.2.3.1-1.</w:t>
      </w:r>
    </w:p>
    <w:p w14:paraId="4A1A7588" w14:textId="77777777" w:rsidR="005347D8" w:rsidRDefault="005347D8" w:rsidP="005347D8">
      <w:pPr>
        <w:rPr>
          <w:lang w:eastAsia="x-none"/>
        </w:rPr>
      </w:pPr>
      <w:r>
        <w:rPr>
          <w:lang w:eastAsia="x-none"/>
        </w:rPr>
        <w:t>The &lt;SSRC length&gt; value is a binary value and has the value '6'.</w:t>
      </w:r>
    </w:p>
    <w:p w14:paraId="741BC23D"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67F78436" w14:textId="77777777" w:rsidR="005347D8" w:rsidRDefault="005347D8" w:rsidP="005347D8">
      <w:pPr>
        <w:rPr>
          <w:lang w:eastAsia="x-none"/>
        </w:rPr>
      </w:pPr>
      <w:r>
        <w:rPr>
          <w:lang w:eastAsia="x-none"/>
        </w:rPr>
        <w:t>The spare bits are set to zero.</w:t>
      </w:r>
    </w:p>
    <w:p w14:paraId="1D97F4BE" w14:textId="77777777" w:rsidR="008B7004" w:rsidRDefault="008B7004" w:rsidP="008B7004">
      <w:pPr>
        <w:pStyle w:val="Heading4"/>
        <w:ind w:left="0" w:firstLine="0"/>
        <w:rPr>
          <w:noProof/>
        </w:rPr>
      </w:pPr>
      <w:bookmarkStart w:id="1791" w:name="_Toc20208911"/>
      <w:bookmarkStart w:id="1792" w:name="_Toc36045022"/>
      <w:bookmarkStart w:id="1793" w:name="_Toc45216508"/>
      <w:bookmarkStart w:id="1794" w:name="_Toc99174279"/>
      <w:r>
        <w:rPr>
          <w:noProof/>
        </w:rPr>
        <w:lastRenderedPageBreak/>
        <w:t>9.2.3.17</w:t>
      </w:r>
      <w:r>
        <w:rPr>
          <w:noProof/>
        </w:rPr>
        <w:tab/>
        <w:t>Result</w:t>
      </w:r>
      <w:bookmarkEnd w:id="1791"/>
      <w:bookmarkEnd w:id="1792"/>
      <w:bookmarkEnd w:id="1793"/>
      <w:bookmarkEnd w:id="1794"/>
    </w:p>
    <w:p w14:paraId="6994F0CB" w14:textId="77777777" w:rsidR="008B7004" w:rsidRPr="00A5463E" w:rsidRDefault="008B7004" w:rsidP="008B7004">
      <w:r w:rsidRPr="00A5463E">
        <w:t xml:space="preserve">The </w:t>
      </w:r>
      <w:r>
        <w:t>Result field conveys the result of the operation (e.g. success, failure).</w:t>
      </w:r>
    </w:p>
    <w:p w14:paraId="11E6786F" w14:textId="77777777" w:rsidR="008B7004" w:rsidRPr="00A5463E" w:rsidRDefault="008B7004" w:rsidP="008B7004">
      <w:r>
        <w:t>Table 9.2.3.17</w:t>
      </w:r>
      <w:r w:rsidRPr="00A5463E">
        <w:t xml:space="preserve">-1 describes the coding of the </w:t>
      </w:r>
      <w:r>
        <w:t>Result</w:t>
      </w:r>
      <w:r w:rsidRPr="00A5463E">
        <w:t xml:space="preserve"> field.</w:t>
      </w:r>
    </w:p>
    <w:p w14:paraId="51A70840"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0FF4557F" w14:textId="77777777" w:rsidR="008B7004" w:rsidRPr="00A5463E" w:rsidRDefault="008B7004" w:rsidP="008B7004">
      <w:pPr>
        <w:pStyle w:val="PL"/>
        <w:jc w:val="center"/>
        <w:rPr>
          <w:noProof w:val="0"/>
        </w:rPr>
      </w:pPr>
      <w:bookmarkStart w:id="1795" w:name="_MCCTEMPBM_CRPT38000041___4"/>
      <w:r w:rsidRPr="00A5463E">
        <w:rPr>
          <w:noProof w:val="0"/>
        </w:rPr>
        <w:t>0                   1                   2                   3</w:t>
      </w:r>
    </w:p>
    <w:p w14:paraId="2B809F3D" w14:textId="77777777" w:rsidR="008B7004" w:rsidRPr="00A5463E" w:rsidRDefault="008B7004" w:rsidP="008B7004">
      <w:pPr>
        <w:pStyle w:val="PL"/>
        <w:jc w:val="center"/>
        <w:rPr>
          <w:noProof w:val="0"/>
        </w:rPr>
      </w:pPr>
      <w:r w:rsidRPr="00A5463E">
        <w:rPr>
          <w:noProof w:val="0"/>
        </w:rPr>
        <w:t>0 1 2 3 4 5 6 7 8 9 0 1 2 3 4 5 6 7 8 9 0 1 2 3 4 5 6 7 8 9 0 1</w:t>
      </w:r>
    </w:p>
    <w:p w14:paraId="0069A02F" w14:textId="77777777" w:rsidR="008B7004" w:rsidRPr="00A5463E" w:rsidRDefault="008B7004" w:rsidP="008B7004">
      <w:pPr>
        <w:pStyle w:val="PL"/>
        <w:jc w:val="center"/>
        <w:rPr>
          <w:noProof w:val="0"/>
        </w:rPr>
      </w:pPr>
      <w:r w:rsidRPr="00A5463E">
        <w:rPr>
          <w:noProof w:val="0"/>
        </w:rPr>
        <w:t>+-+-+-+-+-+-+-+-+-+-+-+-+-+-+-+-+-+-+-+-+-+-+-+-+-+-+-+-+-+-+-+-+</w:t>
      </w:r>
    </w:p>
    <w:p w14:paraId="6F32E750"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0EE0E9C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6574D63F" w14:textId="77777777" w:rsidR="008B7004" w:rsidRPr="00A5463E" w:rsidRDefault="008B7004" w:rsidP="008B7004">
      <w:pPr>
        <w:pStyle w:val="PL"/>
        <w:jc w:val="center"/>
      </w:pPr>
      <w:r w:rsidRPr="00A5463E">
        <w:t>+-+-+-+-+-+-+-+-+-+-+-+-+-+-+-+-+-+-+-+-+-+-+-+-+-+-+-+-+-+-+-+-+</w:t>
      </w:r>
    </w:p>
    <w:bookmarkEnd w:id="1795"/>
    <w:p w14:paraId="4E4C2B1E" w14:textId="77777777" w:rsidR="008B7004" w:rsidRPr="00A5463E" w:rsidRDefault="008B7004" w:rsidP="008B7004"/>
    <w:p w14:paraId="5B1EFDE1" w14:textId="77777777" w:rsidR="008B7004" w:rsidRPr="00A5463E" w:rsidRDefault="008B7004" w:rsidP="008B7004">
      <w:r w:rsidRPr="00A5463E">
        <w:t>The &lt;</w:t>
      </w:r>
      <w:r>
        <w:t>Result</w:t>
      </w:r>
      <w:r w:rsidRPr="00A5463E">
        <w:t xml:space="preserve"> field ID&gt; value is a binary value and is set according to table 9.2.3.1-1.</w:t>
      </w:r>
    </w:p>
    <w:p w14:paraId="4EFE94B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179C844E"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6A8C6AEB"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27EE974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72D894F" w14:textId="77777777" w:rsidR="008B7004" w:rsidRPr="00A5463E" w:rsidRDefault="008B7004" w:rsidP="008B7004">
      <w:pPr>
        <w:pStyle w:val="Heading4"/>
      </w:pPr>
      <w:bookmarkStart w:id="1796" w:name="_Toc20208912"/>
      <w:bookmarkStart w:id="1797" w:name="_Toc36045023"/>
      <w:bookmarkStart w:id="1798" w:name="_Toc45216509"/>
      <w:bookmarkStart w:id="1799" w:name="_Toc99174280"/>
      <w:r>
        <w:t>9.2.3.18</w:t>
      </w:r>
      <w:r w:rsidRPr="00A5463E">
        <w:tab/>
        <w:t xml:space="preserve">Message </w:t>
      </w:r>
      <w:r>
        <w:t>Name</w:t>
      </w:r>
      <w:r w:rsidRPr="00A5463E">
        <w:t xml:space="preserve"> field</w:t>
      </w:r>
      <w:bookmarkEnd w:id="1796"/>
      <w:bookmarkEnd w:id="1797"/>
      <w:bookmarkEnd w:id="1798"/>
      <w:bookmarkEnd w:id="1799"/>
    </w:p>
    <w:p w14:paraId="78F9565D"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1073369C" w14:textId="77777777" w:rsidR="008B7004" w:rsidRPr="00A5463E" w:rsidRDefault="008B7004" w:rsidP="008B7004">
      <w:r>
        <w:t>Table 9.2.3.18</w:t>
      </w:r>
      <w:r w:rsidRPr="00A5463E">
        <w:t xml:space="preserve">-1 describes the coding of the Message </w:t>
      </w:r>
      <w:r>
        <w:t>Name</w:t>
      </w:r>
      <w:r w:rsidRPr="00A5463E">
        <w:t xml:space="preserve"> field.</w:t>
      </w:r>
    </w:p>
    <w:p w14:paraId="2F02A5DC" w14:textId="77777777" w:rsidR="008B7004" w:rsidRPr="00A5463E" w:rsidRDefault="008B7004" w:rsidP="008B7004">
      <w:pPr>
        <w:pStyle w:val="TH"/>
      </w:pPr>
      <w:r>
        <w:t>Table 9.2.3.18</w:t>
      </w:r>
      <w:r w:rsidRPr="00A5463E">
        <w:t xml:space="preserve">-1: Message </w:t>
      </w:r>
      <w:r>
        <w:t>Name</w:t>
      </w:r>
      <w:r w:rsidRPr="00A5463E">
        <w:t xml:space="preserve"> field coding</w:t>
      </w:r>
    </w:p>
    <w:p w14:paraId="13A1C2B0" w14:textId="77777777" w:rsidR="008B7004" w:rsidRPr="00A5463E" w:rsidRDefault="008B7004" w:rsidP="008B7004">
      <w:pPr>
        <w:pStyle w:val="PL"/>
        <w:keepNext/>
        <w:keepLines/>
        <w:jc w:val="center"/>
      </w:pPr>
      <w:bookmarkStart w:id="1800" w:name="_MCCTEMPBM_CRPT38000042___4"/>
      <w:r w:rsidRPr="00A5463E">
        <w:t>0                   1                   2                   3</w:t>
      </w:r>
    </w:p>
    <w:p w14:paraId="3FB6A4A4" w14:textId="77777777" w:rsidR="008B7004" w:rsidRPr="00A5463E" w:rsidRDefault="008B7004" w:rsidP="008B7004">
      <w:pPr>
        <w:pStyle w:val="PL"/>
        <w:keepNext/>
        <w:keepLines/>
        <w:jc w:val="center"/>
      </w:pPr>
      <w:r w:rsidRPr="00A5463E">
        <w:t>0 1 2 3 4 5 6 7 8 9 0 1 2 3 4 5 6 7 8 9 0 1 2 3 4 5 6 7 8 9 0 1</w:t>
      </w:r>
    </w:p>
    <w:p w14:paraId="5CD70516" w14:textId="77777777" w:rsidR="008B7004" w:rsidRPr="00A5463E" w:rsidRDefault="008B7004" w:rsidP="008B7004">
      <w:pPr>
        <w:pStyle w:val="PL"/>
        <w:keepNext/>
        <w:keepLines/>
        <w:jc w:val="center"/>
        <w:rPr>
          <w:noProof w:val="0"/>
        </w:rPr>
      </w:pPr>
      <w:r w:rsidRPr="00A5463E">
        <w:rPr>
          <w:noProof w:val="0"/>
        </w:rPr>
        <w:t>+-+-+-+-+-+-+-+-+-+-+-+-+-+-+-+-+-+-+-+-+-+-+-+-+-+-+-+-+-+-+-+-+</w:t>
      </w:r>
    </w:p>
    <w:p w14:paraId="3FEB1135"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37FFED87"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048349F" w14:textId="77777777" w:rsidR="008B7004" w:rsidRPr="00A5463E" w:rsidRDefault="008B7004" w:rsidP="008B7004">
      <w:pPr>
        <w:pStyle w:val="PL"/>
        <w:jc w:val="center"/>
      </w:pPr>
      <w:r w:rsidRPr="00A5463E">
        <w:t>+-+-+-+-+-+-+-+-+-+-+-+-+-+-+-+-+</w:t>
      </w:r>
      <w:r w:rsidRPr="00A5463E">
        <w:rPr>
          <w:noProof w:val="0"/>
        </w:rPr>
        <w:t>-+-+-+-+-+-+-+-+-+-+-+-+-+-+-+-</w:t>
      </w:r>
      <w:r w:rsidRPr="00A5463E">
        <w:t>+</w:t>
      </w:r>
    </w:p>
    <w:p w14:paraId="1D17BD23"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32BFA77B" w14:textId="77777777" w:rsidR="008B7004" w:rsidRPr="00A5463E" w:rsidRDefault="008B7004" w:rsidP="008B7004">
      <w:pPr>
        <w:pStyle w:val="PL"/>
        <w:jc w:val="center"/>
      </w:pPr>
      <w:r w:rsidRPr="00A5463E">
        <w:t>+-+-+-+-+-+-+-+-+-+-+-+-+-+-+-+-+</w:t>
      </w:r>
      <w:r w:rsidRPr="00A5463E">
        <w:rPr>
          <w:noProof w:val="0"/>
        </w:rPr>
        <w:t>-+-+-+-+-+-+-+-+-+-+-+-+-+-+-+-</w:t>
      </w:r>
      <w:r w:rsidRPr="00A5463E">
        <w:t>+</w:t>
      </w:r>
    </w:p>
    <w:bookmarkEnd w:id="1800"/>
    <w:p w14:paraId="7D88E342" w14:textId="77777777" w:rsidR="008B7004" w:rsidRPr="00A5463E" w:rsidRDefault="008B7004" w:rsidP="008B7004"/>
    <w:p w14:paraId="0783696B" w14:textId="77777777" w:rsidR="008B7004" w:rsidRPr="00A5463E" w:rsidRDefault="008B7004" w:rsidP="008B7004">
      <w:r>
        <w:t>The &lt;Message Name</w:t>
      </w:r>
      <w:r w:rsidRPr="00A5463E">
        <w:t xml:space="preserve"> field ID&gt; value is a binary value and is set according to table 9.2.3.1-1.</w:t>
      </w:r>
    </w:p>
    <w:p w14:paraId="576FECE2" w14:textId="77777777" w:rsidR="008B7004" w:rsidRPr="00A5463E" w:rsidRDefault="008B7004" w:rsidP="008B7004">
      <w:r>
        <w:t>The &lt;Message Name</w:t>
      </w:r>
      <w:r w:rsidRPr="00A5463E">
        <w:t xml:space="preserve"> Length&gt; value is a binary value and has the value '</w:t>
      </w:r>
      <w:r>
        <w:t>6</w:t>
      </w:r>
      <w:r w:rsidRPr="00A5463E">
        <w:t>'.</w:t>
      </w:r>
    </w:p>
    <w:p w14:paraId="7BDF9116" w14:textId="77777777" w:rsidR="008B7004" w:rsidRPr="00A5463E" w:rsidRDefault="008B7004" w:rsidP="008B7004">
      <w:r>
        <w:t>The &lt;Message Name</w:t>
      </w:r>
      <w:r w:rsidRPr="00A5463E">
        <w:t xml:space="preserve">&gt; value is as coded </w:t>
      </w:r>
      <w:r>
        <w:t>as the ascii name field in t</w:t>
      </w:r>
      <w:r w:rsidRPr="00A5463E">
        <w:t>able 9.1.2-1.</w:t>
      </w:r>
    </w:p>
    <w:p w14:paraId="4ACDE3EA" w14:textId="77777777" w:rsidR="008B7004" w:rsidRPr="00A5463E" w:rsidRDefault="008B7004" w:rsidP="008B7004">
      <w:r w:rsidRPr="00A5463E">
        <w:t>The spare bits are set to zero.</w:t>
      </w:r>
    </w:p>
    <w:p w14:paraId="57AD69A3" w14:textId="77777777" w:rsidR="00062123" w:rsidRPr="00A5463E" w:rsidRDefault="00062123" w:rsidP="00062123">
      <w:pPr>
        <w:pStyle w:val="Heading4"/>
      </w:pPr>
      <w:bookmarkStart w:id="1801" w:name="_Toc20208913"/>
      <w:bookmarkStart w:id="1802" w:name="_Toc36045024"/>
      <w:bookmarkStart w:id="1803" w:name="_Toc45216510"/>
      <w:bookmarkStart w:id="1804" w:name="_Toc99174281"/>
      <w:r>
        <w:t>9.2.3.19</w:t>
      </w:r>
      <w:r w:rsidRPr="00A5463E">
        <w:tab/>
      </w:r>
      <w:r>
        <w:t xml:space="preserve">Reception </w:t>
      </w:r>
      <w:r w:rsidRPr="00A5463E">
        <w:t>Priority field</w:t>
      </w:r>
      <w:bookmarkEnd w:id="1801"/>
      <w:bookmarkEnd w:id="1802"/>
      <w:bookmarkEnd w:id="1803"/>
      <w:bookmarkEnd w:id="1804"/>
    </w:p>
    <w:p w14:paraId="32BA860E" w14:textId="08B9C658"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 xml:space="preserve">transmission control server as specified in </w:t>
      </w:r>
      <w:r w:rsidR="00BA1F7C">
        <w:t>clause</w:t>
      </w:r>
      <w:r w:rsidRPr="00A5463E">
        <w:t> 14.</w:t>
      </w:r>
    </w:p>
    <w:p w14:paraId="38B599E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9DD41EE"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2836FE3C" w14:textId="77777777" w:rsidR="00062123" w:rsidRPr="00A5463E" w:rsidRDefault="00062123" w:rsidP="00062123">
      <w:pPr>
        <w:pStyle w:val="PL"/>
        <w:jc w:val="center"/>
        <w:rPr>
          <w:noProof w:val="0"/>
        </w:rPr>
      </w:pPr>
      <w:bookmarkStart w:id="1805" w:name="_MCCTEMPBM_CRPT38000043___4"/>
      <w:r w:rsidRPr="00A5463E">
        <w:rPr>
          <w:noProof w:val="0"/>
        </w:rPr>
        <w:t>0                   1                   2                   3</w:t>
      </w:r>
    </w:p>
    <w:p w14:paraId="60C4152B" w14:textId="77777777" w:rsidR="00062123" w:rsidRPr="00A5463E" w:rsidRDefault="00062123" w:rsidP="00062123">
      <w:pPr>
        <w:pStyle w:val="PL"/>
        <w:jc w:val="center"/>
        <w:rPr>
          <w:noProof w:val="0"/>
        </w:rPr>
      </w:pPr>
      <w:r w:rsidRPr="00A5463E">
        <w:rPr>
          <w:noProof w:val="0"/>
        </w:rPr>
        <w:t>0 1 2 3 4 5 6 7 8 9 0 1 2 3 4 5 6 7 8 9 0 1 2 3 4 5 6 7 8 9 0 1</w:t>
      </w:r>
    </w:p>
    <w:p w14:paraId="5D6CF680" w14:textId="77777777" w:rsidR="00062123" w:rsidRPr="00A5463E" w:rsidRDefault="00062123" w:rsidP="00062123">
      <w:pPr>
        <w:pStyle w:val="PL"/>
        <w:jc w:val="center"/>
        <w:rPr>
          <w:noProof w:val="0"/>
        </w:rPr>
      </w:pPr>
      <w:r w:rsidRPr="00A5463E">
        <w:rPr>
          <w:noProof w:val="0"/>
        </w:rPr>
        <w:t>+-+-+-+-+-+-+-+-+-+-+-+-+-+-+-+-+-+-+-+-+-+-+-+-+-+-+-+-+-+-+-+-+</w:t>
      </w:r>
    </w:p>
    <w:p w14:paraId="38396B36"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DD2C0E0" w14:textId="77777777" w:rsidR="00062123" w:rsidRPr="00A5463E" w:rsidRDefault="00062123" w:rsidP="00062123">
      <w:pPr>
        <w:pStyle w:val="PL"/>
        <w:jc w:val="center"/>
      </w:pPr>
      <w:r w:rsidRPr="00A5463E">
        <w:lastRenderedPageBreak/>
        <w:t>|Priority       |Priority       |Priority       |               |</w:t>
      </w:r>
    </w:p>
    <w:p w14:paraId="693E0513" w14:textId="77777777" w:rsidR="00062123" w:rsidRPr="00A5463E" w:rsidRDefault="00062123" w:rsidP="00062123">
      <w:pPr>
        <w:pStyle w:val="PL"/>
        <w:jc w:val="center"/>
      </w:pPr>
      <w:r w:rsidRPr="00A5463E">
        <w:t>|field ID value |Length value   |value          |               |</w:t>
      </w:r>
    </w:p>
    <w:p w14:paraId="0B55907C" w14:textId="77777777" w:rsidR="00062123" w:rsidRPr="00A5463E" w:rsidRDefault="00062123" w:rsidP="00062123">
      <w:pPr>
        <w:pStyle w:val="PL"/>
        <w:jc w:val="center"/>
      </w:pPr>
      <w:r w:rsidRPr="00A5463E">
        <w:t>+-+-+-+-+-+-+-+-+-+-+-+-+-+-+-+-+-+-+-+-+-+-+-+-+-+-+-+-+-+-+-+-+</w:t>
      </w:r>
    </w:p>
    <w:bookmarkEnd w:id="1805"/>
    <w:p w14:paraId="6C948BB5" w14:textId="77777777" w:rsidR="00062123" w:rsidRPr="00A5463E" w:rsidRDefault="00062123" w:rsidP="00062123"/>
    <w:p w14:paraId="19C09478"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0C0C80DC"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56B8336A"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73994BE3" w14:textId="77777777" w:rsidR="00062123" w:rsidRPr="00617507" w:rsidRDefault="00062123" w:rsidP="00062123">
      <w:pPr>
        <w:rPr>
          <w:noProof/>
        </w:rPr>
      </w:pPr>
      <w:r w:rsidRPr="00A5463E">
        <w:t>The spare bits are set to zero.</w:t>
      </w:r>
    </w:p>
    <w:p w14:paraId="5B013042" w14:textId="77777777" w:rsidR="00D33CAD" w:rsidRPr="000B4518" w:rsidRDefault="00D33CAD" w:rsidP="00D33CAD">
      <w:pPr>
        <w:pStyle w:val="Heading4"/>
      </w:pPr>
      <w:bookmarkStart w:id="1806" w:name="_Toc20208914"/>
      <w:bookmarkStart w:id="1807" w:name="_Toc36045025"/>
      <w:bookmarkStart w:id="1808" w:name="_Toc45216511"/>
      <w:bookmarkStart w:id="1809" w:name="_Toc99174282"/>
      <w:r>
        <w:t>9.2.3.</w:t>
      </w:r>
      <w:r w:rsidRPr="009559DD">
        <w:rPr>
          <w:lang w:val="en-GB"/>
        </w:rPr>
        <w:t>20</w:t>
      </w:r>
      <w:r w:rsidRPr="000B4518">
        <w:tab/>
        <w:t>MC</w:t>
      </w:r>
      <w:r>
        <w:t>Video</w:t>
      </w:r>
      <w:r w:rsidRPr="000B4518">
        <w:t xml:space="preserve"> Group Identity field</w:t>
      </w:r>
      <w:bookmarkEnd w:id="1806"/>
      <w:bookmarkEnd w:id="1807"/>
      <w:bookmarkEnd w:id="1808"/>
      <w:bookmarkEnd w:id="1809"/>
    </w:p>
    <w:p w14:paraId="57A54A4A"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7B1FCB73"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0DCD016D" w14:textId="77777777" w:rsidR="00D33CAD" w:rsidRPr="000B4518" w:rsidRDefault="00D33CAD" w:rsidP="00D33CAD">
      <w:pPr>
        <w:pStyle w:val="TH"/>
      </w:pPr>
      <w:r w:rsidRPr="000B4518">
        <w:t>Table </w:t>
      </w:r>
      <w:r>
        <w:t>9.2</w:t>
      </w:r>
      <w:r w:rsidRPr="000B4518">
        <w:t>.3.</w:t>
      </w:r>
      <w:r w:rsidRPr="00D33CAD">
        <w:rPr>
          <w:lang w:val="en-GB"/>
        </w:rPr>
        <w:t>20</w:t>
      </w:r>
      <w:r w:rsidRPr="000B4518">
        <w:t>-1: MC</w:t>
      </w:r>
      <w:r>
        <w:t>Video</w:t>
      </w:r>
      <w:r w:rsidRPr="000B4518">
        <w:t xml:space="preserve"> Group Identity field coding</w:t>
      </w:r>
    </w:p>
    <w:p w14:paraId="0CBC75D0" w14:textId="77777777" w:rsidR="00D33CAD" w:rsidRPr="000B4518" w:rsidRDefault="00D33CAD" w:rsidP="00D33CAD">
      <w:pPr>
        <w:pStyle w:val="PL"/>
        <w:keepNext/>
        <w:keepLines/>
        <w:jc w:val="center"/>
        <w:rPr>
          <w:noProof w:val="0"/>
        </w:rPr>
      </w:pPr>
      <w:bookmarkStart w:id="1810" w:name="_MCCTEMPBM_CRPT38000044___4"/>
      <w:r w:rsidRPr="000B4518">
        <w:rPr>
          <w:noProof w:val="0"/>
        </w:rPr>
        <w:t>0                   1                   2                   3</w:t>
      </w:r>
    </w:p>
    <w:p w14:paraId="35005D6B" w14:textId="77777777" w:rsidR="00D33CAD" w:rsidRPr="000B4518" w:rsidRDefault="00D33CAD" w:rsidP="00D33CAD">
      <w:pPr>
        <w:pStyle w:val="PL"/>
        <w:keepNext/>
        <w:keepLines/>
        <w:jc w:val="center"/>
        <w:rPr>
          <w:noProof w:val="0"/>
        </w:rPr>
      </w:pPr>
      <w:r w:rsidRPr="000B4518">
        <w:rPr>
          <w:noProof w:val="0"/>
        </w:rPr>
        <w:t>0 1 2 3 4 5 6 7 8 9 0 1 2 3 4 5 6 7 8 9 0 1 2 3 4 5 6 7 8 9 0 1</w:t>
      </w:r>
    </w:p>
    <w:p w14:paraId="6A0C95D4" w14:textId="77777777" w:rsidR="00D33CAD" w:rsidRPr="000B4518" w:rsidRDefault="00D33CAD" w:rsidP="00D33CAD">
      <w:pPr>
        <w:pStyle w:val="PL"/>
        <w:keepNext/>
        <w:keepLines/>
        <w:jc w:val="center"/>
        <w:rPr>
          <w:noProof w:val="0"/>
        </w:rPr>
      </w:pPr>
      <w:r w:rsidRPr="000B4518">
        <w:rPr>
          <w:noProof w:val="0"/>
        </w:rPr>
        <w:t>+-+-+-+-+-+-+-+-+-+-+-+-+-+-+-+-+-+-+-+-+-+-+-+-+-+-+-+-+-+-+-+-+</w:t>
      </w:r>
    </w:p>
    <w:p w14:paraId="7FDCDC8C"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5705F4B3" w14:textId="77777777" w:rsidR="00D33CAD" w:rsidRPr="000B4518" w:rsidRDefault="00D33CAD" w:rsidP="00D33CAD">
      <w:pPr>
        <w:pStyle w:val="PL"/>
        <w:keepNext/>
        <w:keepLines/>
        <w:jc w:val="center"/>
      </w:pPr>
      <w:r w:rsidRPr="000B4518">
        <w:t>|identity field |identity field |                               |</w:t>
      </w:r>
    </w:p>
    <w:p w14:paraId="1A894B06"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200FF069" w14:textId="77777777" w:rsidR="00D33CAD" w:rsidRPr="000B4518" w:rsidRDefault="00D33CAD" w:rsidP="00D33CAD">
      <w:pPr>
        <w:pStyle w:val="PL"/>
        <w:keepNext/>
        <w:keepLines/>
        <w:jc w:val="center"/>
      </w:pPr>
      <w:r w:rsidRPr="000B4518">
        <w:t>+-+-+-+-+-+-+-+-+-+-+-+-+-+-+-+-+                               :</w:t>
      </w:r>
    </w:p>
    <w:p w14:paraId="1E86ADB6" w14:textId="77777777" w:rsidR="00D33CAD" w:rsidRPr="000B4518" w:rsidRDefault="00D33CAD" w:rsidP="00D33CAD">
      <w:pPr>
        <w:pStyle w:val="PL"/>
        <w:keepNext/>
        <w:keepLines/>
        <w:jc w:val="center"/>
      </w:pPr>
      <w:r w:rsidRPr="000B4518">
        <w:t>:                                            (Padding)          :</w:t>
      </w:r>
    </w:p>
    <w:p w14:paraId="2FC2D01F" w14:textId="77777777" w:rsidR="00D33CAD" w:rsidRPr="000B4518" w:rsidRDefault="00D33CAD" w:rsidP="00D33CAD">
      <w:pPr>
        <w:pStyle w:val="PL"/>
        <w:keepNext/>
        <w:keepLines/>
        <w:jc w:val="center"/>
      </w:pPr>
      <w:r w:rsidRPr="000B4518">
        <w:t>+-+-+-+-+-+-+-+-+-+-+-+-+-+-+-+-+-+-+-+-+-+-+-+-+-+-+-+-+-+-+-+-+</w:t>
      </w:r>
    </w:p>
    <w:bookmarkEnd w:id="1810"/>
    <w:p w14:paraId="5FB70728" w14:textId="77777777" w:rsidR="00D33CAD" w:rsidRPr="000B4518" w:rsidRDefault="00D33CAD" w:rsidP="00D33CAD">
      <w:pPr>
        <w:rPr>
          <w:lang w:eastAsia="x-none"/>
        </w:rPr>
      </w:pPr>
    </w:p>
    <w:p w14:paraId="0B9A77D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3FF3C1E1"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0561A19E"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0D81EBD0" w14:textId="77777777" w:rsidR="00D33CAD" w:rsidRPr="000B4518" w:rsidRDefault="00D33CAD" w:rsidP="00D33CAD">
      <w:pPr>
        <w:pStyle w:val="TH"/>
      </w:pPr>
      <w:r w:rsidRPr="000B4518">
        <w:t>Table </w:t>
      </w:r>
      <w:r>
        <w:t>9.2</w:t>
      </w:r>
      <w:r w:rsidRPr="000B4518">
        <w:t>.3.</w:t>
      </w:r>
      <w:r w:rsidRPr="00D33CAD">
        <w:rPr>
          <w:lang w:val="en-GB"/>
        </w:rPr>
        <w:t>20</w:t>
      </w:r>
      <w:r w:rsidRPr="000B4518">
        <w:t>-2: ABNF syntax of string values of the &lt;MC</w:t>
      </w:r>
      <w:r>
        <w:t>Video</w:t>
      </w:r>
      <w:r w:rsidRPr="000B4518">
        <w:t xml:space="preserve"> Group Identity&gt; value </w:t>
      </w:r>
    </w:p>
    <w:p w14:paraId="4C4053FE"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5AE31169" w14:textId="77777777" w:rsidR="00D33CAD" w:rsidRPr="000B4518" w:rsidRDefault="00D33CAD" w:rsidP="00D33CAD"/>
    <w:p w14:paraId="541FD6B0"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47C0D34" w14:textId="77777777" w:rsidR="007C0B75" w:rsidRPr="005C6B66" w:rsidRDefault="007C0B75" w:rsidP="007C0B75">
      <w:pPr>
        <w:pStyle w:val="Heading4"/>
        <w:rPr>
          <w:lang w:val="en-US"/>
        </w:rPr>
      </w:pPr>
      <w:bookmarkStart w:id="1811" w:name="_Toc20208915"/>
      <w:bookmarkStart w:id="1812" w:name="_Toc36045026"/>
      <w:bookmarkStart w:id="1813" w:name="_Toc45216512"/>
      <w:bookmarkStart w:id="1814" w:name="_Toc99174283"/>
      <w:r>
        <w:t>9.2.3.21</w:t>
      </w:r>
      <w:r w:rsidRPr="000B4518">
        <w:tab/>
      </w:r>
      <w:r>
        <w:rPr>
          <w:lang w:val="en-US"/>
        </w:rPr>
        <w:t>Functional Alias</w:t>
      </w:r>
      <w:r w:rsidRPr="000B4518">
        <w:t xml:space="preserve"> field</w:t>
      </w:r>
      <w:bookmarkEnd w:id="1814"/>
    </w:p>
    <w:p w14:paraId="061379FB" w14:textId="77777777" w:rsidR="007C0B75" w:rsidRDefault="007C0B75" w:rsidP="007C0B75">
      <w:pPr>
        <w:autoSpaceDE w:val="0"/>
        <w:autoSpaceDN w:val="0"/>
        <w:adjustRightInd w:val="0"/>
        <w:spacing w:after="0"/>
        <w:rPr>
          <w:lang w:val="en-US" w:eastAsia="fr-FR"/>
        </w:rPr>
      </w:pPr>
      <w:r>
        <w:rPr>
          <w:lang w:val="en-US" w:eastAsia="fr-FR"/>
        </w:rPr>
        <w:t>The Functional Alias field identifies the Functional Alias that the MCVideo user has chosen to use.</w:t>
      </w:r>
    </w:p>
    <w:p w14:paraId="343B4FDA" w14:textId="77777777" w:rsidR="007C0B75" w:rsidRDefault="007C0B75" w:rsidP="007C0B75">
      <w:pPr>
        <w:pStyle w:val="TH"/>
      </w:pPr>
    </w:p>
    <w:p w14:paraId="6273247A" w14:textId="77777777" w:rsidR="007C0B75" w:rsidRPr="00A5463E" w:rsidRDefault="007C0B75" w:rsidP="007C0B75">
      <w:pPr>
        <w:pStyle w:val="TH"/>
      </w:pPr>
      <w:r w:rsidRPr="00A5463E">
        <w:t xml:space="preserve">Table 9.2.3.3-1: </w:t>
      </w:r>
      <w:r>
        <w:rPr>
          <w:lang w:val="en-US"/>
        </w:rPr>
        <w:t>Functional Alias ID field</w:t>
      </w:r>
      <w:r w:rsidRPr="00A5463E">
        <w:t xml:space="preserve"> coding</w:t>
      </w:r>
    </w:p>
    <w:p w14:paraId="764B44B1" w14:textId="77777777" w:rsidR="007C0B75" w:rsidRDefault="007C0B75" w:rsidP="007C0B75">
      <w:pPr>
        <w:spacing w:after="0"/>
        <w:ind w:left="1440"/>
        <w:rPr>
          <w:rFonts w:ascii="Courier New" w:hAnsi="Courier New" w:cs="Courier New"/>
          <w:sz w:val="18"/>
          <w:szCs w:val="18"/>
        </w:rPr>
      </w:pPr>
      <w:bookmarkStart w:id="1815" w:name="_PERM_MCCTEMPBM_CRPT38000045___2"/>
    </w:p>
    <w:p w14:paraId="40973B7A"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w:t>
      </w:r>
    </w:p>
    <w:p w14:paraId="04D196D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0 1 2 3 4 5 6 7 8 9 0 1 2 3 4 5 6 7 8 9 0 1 2 3 4 5 6 7 8 9 0 1</w:t>
      </w:r>
    </w:p>
    <w:p w14:paraId="779519B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2E093AC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Functional    |Functional     |    Functional Alias           |</w:t>
      </w:r>
    </w:p>
    <w:p w14:paraId="331FE8E3"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lastRenderedPageBreak/>
        <w:t xml:space="preserve">|Alias field    |Alias length   |    </w:t>
      </w:r>
      <w:r>
        <w:rPr>
          <w:rFonts w:ascii="Courier New" w:hAnsi="Courier New" w:cs="Courier New"/>
          <w:sz w:val="18"/>
          <w:szCs w:val="18"/>
        </w:rPr>
        <w:t>value</w:t>
      </w:r>
      <w:r w:rsidRPr="00CD2C2D">
        <w:rPr>
          <w:rFonts w:ascii="Courier New" w:hAnsi="Courier New" w:cs="Courier New"/>
          <w:sz w:val="18"/>
          <w:szCs w:val="18"/>
        </w:rPr>
        <w:t xml:space="preserve">                      :</w:t>
      </w:r>
    </w:p>
    <w:p w14:paraId="6A362015"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|ID </w:t>
      </w:r>
      <w:r>
        <w:rPr>
          <w:rFonts w:ascii="Courier New" w:hAnsi="Courier New" w:cs="Courier New"/>
          <w:sz w:val="18"/>
          <w:szCs w:val="18"/>
        </w:rPr>
        <w:t>value</w:t>
      </w:r>
      <w:r w:rsidRPr="00CD2C2D">
        <w:rPr>
          <w:rFonts w:ascii="Courier New" w:hAnsi="Courier New" w:cs="Courier New"/>
          <w:sz w:val="18"/>
          <w:szCs w:val="18"/>
        </w:rPr>
        <w:t xml:space="preserve">       |</w:t>
      </w:r>
      <w:r>
        <w:rPr>
          <w:rFonts w:ascii="Courier New" w:hAnsi="Courier New" w:cs="Courier New"/>
          <w:sz w:val="18"/>
          <w:szCs w:val="18"/>
        </w:rPr>
        <w:t>value</w:t>
      </w:r>
      <w:r w:rsidRPr="00CD2C2D">
        <w:rPr>
          <w:rFonts w:ascii="Courier New" w:hAnsi="Courier New" w:cs="Courier New"/>
          <w:sz w:val="18"/>
          <w:szCs w:val="18"/>
        </w:rPr>
        <w:t xml:space="preserve">         |                               :</w:t>
      </w:r>
    </w:p>
    <w:p w14:paraId="3979BABE"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0DFDE13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5FB4EA4B"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bookmarkEnd w:id="1815"/>
    <w:p w14:paraId="3A8D22C0" w14:textId="77777777" w:rsidR="007C0B75" w:rsidRDefault="007C0B75" w:rsidP="007C0B75">
      <w:pPr>
        <w:pStyle w:val="TH"/>
      </w:pPr>
    </w:p>
    <w:p w14:paraId="537B01FB" w14:textId="77777777" w:rsidR="007C0B75" w:rsidRPr="00F1179F" w:rsidRDefault="007C0B75" w:rsidP="007C0B75">
      <w:r w:rsidRPr="00F1179F">
        <w:t xml:space="preserve">The &lt;Functional Alias field ID&gt; value is a binary value and is set according to table </w:t>
      </w:r>
      <w:r w:rsidRPr="00FD2136">
        <w:t>9.2.3.1-1</w:t>
      </w:r>
      <w:r w:rsidRPr="00F1179F">
        <w:t>.</w:t>
      </w:r>
    </w:p>
    <w:p w14:paraId="3107D90B" w14:textId="77777777" w:rsidR="007C0B75" w:rsidRPr="00F1179F" w:rsidRDefault="007C0B75" w:rsidP="007C0B75">
      <w:r w:rsidRPr="00F1179F">
        <w:t>The &lt;Functional Alias length&gt; value is a binary value and includes the value indicating the length in octets of the</w:t>
      </w:r>
    </w:p>
    <w:p w14:paraId="151E5331" w14:textId="77777777" w:rsidR="007C0B75" w:rsidRPr="00F1179F" w:rsidRDefault="007C0B75" w:rsidP="007C0B75">
      <w:r w:rsidRPr="00F1179F">
        <w:t>&lt;Functional Alias field ID&gt; value item</w:t>
      </w:r>
      <w:r>
        <w:t>,</w:t>
      </w:r>
      <w:r w:rsidRPr="00F1179F">
        <w:t xml:space="preserve"> except padding.</w:t>
      </w:r>
    </w:p>
    <w:p w14:paraId="476A2A42" w14:textId="77777777" w:rsidR="007C0B75" w:rsidRDefault="007C0B75" w:rsidP="007C0B75">
      <w:r w:rsidRPr="00F1179F">
        <w:t>The &lt;Functional Alias&gt; value is coded as described in table 8.2.3.19-2.</w:t>
      </w:r>
    </w:p>
    <w:p w14:paraId="4EE40D4D" w14:textId="77777777" w:rsidR="007C0B75" w:rsidRPr="00F1179F" w:rsidRDefault="007C0B75" w:rsidP="007C0B75"/>
    <w:p w14:paraId="1DDF2F52" w14:textId="77777777" w:rsidR="007C0B75" w:rsidRDefault="007C0B75" w:rsidP="008E6C87">
      <w:pPr>
        <w:pStyle w:val="TH"/>
        <w:rPr>
          <w:lang w:eastAsia="fr-FR"/>
        </w:rPr>
      </w:pPr>
      <w:r w:rsidRPr="008E6C87">
        <w:t>Table 9.2.3.3-2: ABNF syntax of string values of the &lt;Functional Alias&gt; value</w:t>
      </w:r>
    </w:p>
    <w:p w14:paraId="1627294B" w14:textId="77777777" w:rsidR="007C0B75" w:rsidRPr="008E6C87" w:rsidRDefault="007C0B75" w:rsidP="008E6C87"/>
    <w:p w14:paraId="7767E72D" w14:textId="77777777" w:rsidR="007C0B75" w:rsidRPr="00F1179F" w:rsidRDefault="007C0B75" w:rsidP="007C0B75">
      <w:pPr>
        <w:pStyle w:val="PL"/>
        <w:pBdr>
          <w:top w:val="single" w:sz="4" w:space="1" w:color="auto"/>
          <w:left w:val="single" w:sz="4" w:space="4" w:color="auto"/>
          <w:bottom w:val="single" w:sz="4" w:space="1" w:color="auto"/>
          <w:right w:val="single" w:sz="4" w:space="4" w:color="auto"/>
        </w:pBdr>
        <w:rPr>
          <w:lang w:val="en-US"/>
        </w:rPr>
      </w:pPr>
      <w:r>
        <w:t>Functional Alias</w:t>
      </w:r>
      <w:r w:rsidRPr="00A5463E">
        <w:t xml:space="preserve"> = URI</w:t>
      </w:r>
    </w:p>
    <w:p w14:paraId="681CADBE" w14:textId="77777777" w:rsidR="007C0B75" w:rsidRPr="008E6C87" w:rsidRDefault="007C0B75" w:rsidP="008E6C87"/>
    <w:p w14:paraId="2F4250BB" w14:textId="77777777" w:rsidR="007C0B75" w:rsidRDefault="007C0B75" w:rsidP="007C0B75">
      <w:pPr>
        <w:autoSpaceDE w:val="0"/>
        <w:autoSpaceDN w:val="0"/>
        <w:adjustRightInd w:val="0"/>
        <w:spacing w:after="0"/>
        <w:rPr>
          <w:lang w:val="en-US" w:eastAsia="fr-FR"/>
        </w:rPr>
      </w:pPr>
      <w:r>
        <w:rPr>
          <w:lang w:val="en-US" w:eastAsia="fr-FR"/>
        </w:rPr>
        <w:t>If the length of the &lt;Functional Alias&gt; value is not (2 + multiple of 4) bytes &lt;Functional Alias field&gt; value shall be</w:t>
      </w:r>
    </w:p>
    <w:p w14:paraId="58EC4684" w14:textId="77777777" w:rsidR="00552EFD" w:rsidRDefault="007C0B75" w:rsidP="00552EFD">
      <w:pPr>
        <w:rPr>
          <w:lang w:val="en-US" w:eastAsia="fr-FR"/>
        </w:rPr>
      </w:pPr>
      <w:r>
        <w:rPr>
          <w:lang w:val="en-US" w:eastAsia="fr-FR"/>
        </w:rPr>
        <w:t>padded to (2 + multiple of 4) bytes. The value of the padding bytes is set to zero. The padding bytes are ignored by the receiver.</w:t>
      </w:r>
    </w:p>
    <w:p w14:paraId="084DDE08" w14:textId="77777777" w:rsidR="00552EFD" w:rsidRPr="00A5463E" w:rsidRDefault="00552EFD" w:rsidP="00552EFD">
      <w:pPr>
        <w:pStyle w:val="Heading4"/>
      </w:pPr>
      <w:bookmarkStart w:id="1816" w:name="_Toc99174284"/>
      <w:r w:rsidRPr="00A5463E">
        <w:t>9.2.3.</w:t>
      </w:r>
      <w:r>
        <w:t>22</w:t>
      </w:r>
      <w:r w:rsidRPr="00A5463E">
        <w:tab/>
      </w:r>
      <w:r w:rsidRPr="001879C2">
        <w:t>Reception Mode</w:t>
      </w:r>
      <w:r>
        <w:t xml:space="preserve"> Field</w:t>
      </w:r>
      <w:bookmarkEnd w:id="1816"/>
    </w:p>
    <w:p w14:paraId="2E4BA017" w14:textId="77777777" w:rsidR="00552EFD" w:rsidRPr="00A5463E" w:rsidRDefault="00552EFD" w:rsidP="00552EFD">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26495B43" w14:textId="77777777" w:rsidR="00552EFD" w:rsidRPr="00A5463E" w:rsidRDefault="00552EFD" w:rsidP="00552EFD">
      <w:r w:rsidRPr="00A5463E">
        <w:t>Table 9.2.3.</w:t>
      </w:r>
      <w:r>
        <w:t>22</w:t>
      </w:r>
      <w:r w:rsidRPr="00A5463E">
        <w:t>-1 describes the coding of the Permission to Request the Transmission field.</w:t>
      </w:r>
    </w:p>
    <w:p w14:paraId="673EE910" w14:textId="77777777" w:rsidR="00552EFD" w:rsidRDefault="00552EFD" w:rsidP="00552EFD">
      <w:pPr>
        <w:pStyle w:val="TH"/>
      </w:pPr>
      <w:r w:rsidRPr="00A5463E">
        <w:t>Table 9.2.3.</w:t>
      </w:r>
      <w:r>
        <w:t>22</w:t>
      </w:r>
      <w:r w:rsidRPr="00A5463E">
        <w:t xml:space="preserve">-1: </w:t>
      </w:r>
      <w:r>
        <w:t>Reception Mode</w:t>
      </w:r>
      <w:r w:rsidRPr="00A5463E">
        <w:t xml:space="preserve"> field coding</w:t>
      </w:r>
    </w:p>
    <w:p w14:paraId="737FEED7" w14:textId="77777777" w:rsidR="00552EFD" w:rsidRPr="00A5463E" w:rsidRDefault="00552EFD" w:rsidP="00552EFD">
      <w:pPr>
        <w:pStyle w:val="PL"/>
        <w:keepNext/>
        <w:keepLines/>
        <w:jc w:val="center"/>
      </w:pPr>
      <w:bookmarkStart w:id="1817" w:name="_MCCTEMPBM_CRPT38000049___4"/>
      <w:r w:rsidRPr="00A5463E">
        <w:t>0                   1                   2                   3</w:t>
      </w:r>
    </w:p>
    <w:p w14:paraId="0DFA9AC1" w14:textId="77777777" w:rsidR="00552EFD" w:rsidRPr="00A5463E" w:rsidRDefault="00552EFD" w:rsidP="00552EFD">
      <w:pPr>
        <w:pStyle w:val="PL"/>
        <w:keepNext/>
        <w:keepLines/>
        <w:jc w:val="center"/>
      </w:pPr>
      <w:r w:rsidRPr="00A5463E">
        <w:t>0 1 2 3 4 5 6 7 8 9 0 1 2 3 4 5 6 7 8 9 0 1 2 3 4 5 6 7 8 9 0 1</w:t>
      </w:r>
    </w:p>
    <w:p w14:paraId="620FA046" w14:textId="77777777" w:rsidR="00552EFD" w:rsidRPr="00A5463E" w:rsidRDefault="00552EFD" w:rsidP="00552EFD">
      <w:pPr>
        <w:pStyle w:val="PL"/>
        <w:keepNext/>
        <w:keepLines/>
        <w:jc w:val="center"/>
        <w:rPr>
          <w:noProof w:val="0"/>
        </w:rPr>
      </w:pPr>
      <w:r w:rsidRPr="00A5463E">
        <w:rPr>
          <w:noProof w:val="0"/>
        </w:rPr>
        <w:t>+-+-+-+-+-+-+-+-+-+-+-+-+-+-+-+-+-+-+-+-+-+-+-+-+-+-+-+-+-+-+-+-+</w:t>
      </w:r>
    </w:p>
    <w:p w14:paraId="0C84862F" w14:textId="77777777" w:rsidR="00552EFD" w:rsidRPr="00A5463E" w:rsidRDefault="00552EFD" w:rsidP="00552EFD">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531C6A00" w14:textId="77777777" w:rsidR="00552EFD" w:rsidRPr="00A5463E" w:rsidRDefault="00552EFD" w:rsidP="00552EFD">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041B734C" w14:textId="77777777" w:rsidR="00552EFD" w:rsidRPr="00A5463E" w:rsidRDefault="00552EFD" w:rsidP="00552EFD">
      <w:pPr>
        <w:pStyle w:val="PL"/>
        <w:jc w:val="center"/>
        <w:rPr>
          <w:color w:val="000000"/>
        </w:rPr>
      </w:pPr>
      <w:r w:rsidRPr="00A5463E">
        <w:rPr>
          <w:color w:val="000000"/>
        </w:rPr>
        <w:t>|field ID value |Length value   |                               |</w:t>
      </w:r>
    </w:p>
    <w:p w14:paraId="2C22D04D" w14:textId="77777777" w:rsidR="00552EFD" w:rsidRDefault="00552EFD" w:rsidP="00552EFD">
      <w:pPr>
        <w:pStyle w:val="PL"/>
        <w:keepNext/>
        <w:keepLines/>
        <w:jc w:val="center"/>
      </w:pPr>
      <w:r w:rsidRPr="00A5463E">
        <w:t>+-+-+-+-+-+-+-+-+-+-+-+-+-+-+-+-+</w:t>
      </w:r>
      <w:r w:rsidRPr="00A5463E">
        <w:rPr>
          <w:noProof w:val="0"/>
        </w:rPr>
        <w:t>-+-+-+-+-+-+-+-+-+-+-+-+-+-+-+-</w:t>
      </w:r>
      <w:r w:rsidRPr="00A5463E">
        <w:t>+</w:t>
      </w:r>
    </w:p>
    <w:p w14:paraId="4E9DDB76" w14:textId="77777777" w:rsidR="00552EFD" w:rsidRDefault="00552EFD" w:rsidP="00552EFD">
      <w:pPr>
        <w:pStyle w:val="PL"/>
        <w:keepNext/>
        <w:keepLines/>
        <w:jc w:val="center"/>
      </w:pPr>
    </w:p>
    <w:p w14:paraId="18F90E45" w14:textId="77777777" w:rsidR="00552EFD" w:rsidRPr="00A5463E" w:rsidRDefault="00552EFD" w:rsidP="00552EFD">
      <w:pPr>
        <w:pStyle w:val="PL"/>
        <w:keepNext/>
        <w:keepLines/>
        <w:jc w:val="center"/>
      </w:pPr>
    </w:p>
    <w:bookmarkEnd w:id="1817"/>
    <w:p w14:paraId="25A51CB9" w14:textId="77777777" w:rsidR="00552EFD" w:rsidRPr="00A5463E" w:rsidRDefault="00552EFD" w:rsidP="00552EFD">
      <w:r w:rsidRPr="00A5463E">
        <w:t>The &lt;</w:t>
      </w:r>
      <w:r>
        <w:t>Reception Mode</w:t>
      </w:r>
      <w:r w:rsidRPr="00A5463E">
        <w:t xml:space="preserve"> field ID&gt; value is a binary value and is set according to table 9.2.3.1-1.</w:t>
      </w:r>
    </w:p>
    <w:p w14:paraId="4A4BACC3" w14:textId="77777777" w:rsidR="00552EFD" w:rsidRPr="00A5463E" w:rsidRDefault="00552EFD" w:rsidP="00552EFD">
      <w:r w:rsidRPr="00A5463E">
        <w:t>The &lt;</w:t>
      </w:r>
      <w:r>
        <w:t>Reception Mode Length</w:t>
      </w:r>
      <w:r w:rsidRPr="00A5463E">
        <w:t>&gt; value is a binary value and has the value '2' indicating the total length in octets of the &lt;</w:t>
      </w:r>
      <w:r>
        <w:t>Reception Mode</w:t>
      </w:r>
      <w:r w:rsidRPr="00A5463E">
        <w:t>&gt; value item.</w:t>
      </w:r>
    </w:p>
    <w:p w14:paraId="542FA096" w14:textId="77777777" w:rsidR="00552EFD" w:rsidRPr="00A5463E" w:rsidRDefault="00552EFD" w:rsidP="00552EFD">
      <w:r w:rsidRPr="00A5463E">
        <w:t>The &lt;</w:t>
      </w:r>
      <w:r w:rsidRPr="00CC3BD0">
        <w:t xml:space="preserve"> </w:t>
      </w:r>
      <w:r>
        <w:t>Reception Mode</w:t>
      </w:r>
      <w:r w:rsidRPr="00A5463E">
        <w:t xml:space="preserve"> &gt; value is binary and coded as follows:</w:t>
      </w:r>
    </w:p>
    <w:p w14:paraId="42307BF9" w14:textId="77777777" w:rsidR="00552EFD" w:rsidRPr="00A5463E" w:rsidRDefault="00552EFD" w:rsidP="00552EFD">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5910E55C" w14:textId="77777777" w:rsidR="00552EFD" w:rsidRPr="00A5463E" w:rsidRDefault="00552EFD" w:rsidP="00552EFD">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1E1FCF55" w14:textId="0862FF64" w:rsidR="00A5463E" w:rsidRPr="00A5463E" w:rsidRDefault="00A5463E" w:rsidP="00A5463E">
      <w:pPr>
        <w:pStyle w:val="Heading3"/>
      </w:pPr>
      <w:bookmarkStart w:id="1818" w:name="_Toc99174285"/>
      <w:r w:rsidRPr="00A5463E">
        <w:t>9.2.4</w:t>
      </w:r>
      <w:r w:rsidRPr="00A5463E">
        <w:tab/>
        <w:t>Transmission Request message</w:t>
      </w:r>
      <w:bookmarkEnd w:id="1811"/>
      <w:bookmarkEnd w:id="1812"/>
      <w:bookmarkEnd w:id="1813"/>
      <w:bookmarkEnd w:id="1818"/>
    </w:p>
    <w:p w14:paraId="4561A89A" w14:textId="77777777" w:rsidR="00A5463E" w:rsidRPr="00A5463E" w:rsidRDefault="00A5463E" w:rsidP="00A5463E">
      <w:r w:rsidRPr="00A5463E">
        <w:t xml:space="preserve">The Transmission Request message is a request from a transmission participant to get permission to send media. </w:t>
      </w:r>
    </w:p>
    <w:p w14:paraId="4E8DE2AD" w14:textId="77777777" w:rsidR="00A5463E" w:rsidRPr="00A5463E" w:rsidRDefault="00A5463E" w:rsidP="00A5463E">
      <w:r w:rsidRPr="00A5463E">
        <w:t>Table 9.2.4-1 shows the content of the Transmission Request message.</w:t>
      </w:r>
    </w:p>
    <w:p w14:paraId="343DF2AC" w14:textId="77777777" w:rsidR="00A5463E" w:rsidRPr="00A5463E" w:rsidRDefault="00A5463E" w:rsidP="00A5463E">
      <w:pPr>
        <w:pStyle w:val="TH"/>
      </w:pPr>
      <w:r w:rsidRPr="00A5463E">
        <w:lastRenderedPageBreak/>
        <w:t>Table 9.2.4-1: Transmission Request message</w:t>
      </w:r>
    </w:p>
    <w:p w14:paraId="47937292" w14:textId="77777777" w:rsidR="00A5463E" w:rsidRPr="00A5463E" w:rsidRDefault="00A5463E" w:rsidP="00A5463E">
      <w:pPr>
        <w:pStyle w:val="PL"/>
        <w:keepNext/>
        <w:keepLines/>
        <w:jc w:val="center"/>
        <w:rPr>
          <w:noProof w:val="0"/>
        </w:rPr>
      </w:pPr>
      <w:bookmarkStart w:id="1819" w:name="_MCCTEMPBM_CRPT38000050___4"/>
      <w:r w:rsidRPr="00A5463E">
        <w:rPr>
          <w:noProof w:val="0"/>
        </w:rPr>
        <w:t>0                   1                   2                   3</w:t>
      </w:r>
    </w:p>
    <w:p w14:paraId="7E9F2CD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B874FB4" w14:textId="77777777" w:rsidR="00A5463E" w:rsidRPr="00A5463E" w:rsidRDefault="00A5463E" w:rsidP="00A5463E">
      <w:pPr>
        <w:pStyle w:val="PL"/>
        <w:keepNext/>
        <w:keepLines/>
        <w:jc w:val="center"/>
        <w:rPr>
          <w:noProof w:val="0"/>
        </w:rPr>
      </w:pPr>
      <w:r w:rsidRPr="00A5463E">
        <w:rPr>
          <w:noProof w:val="0"/>
        </w:rPr>
        <w:t>+-+-+-+-+-+-+-+-+-+-+-+-+-+-+-+-+-+-+-+-+-+-+-+-+-+-+-+-+-+-+-+-+</w:t>
      </w:r>
    </w:p>
    <w:p w14:paraId="510976F2" w14:textId="77777777" w:rsidR="00A5463E" w:rsidRPr="00A5463E" w:rsidRDefault="00A5463E" w:rsidP="00A5463E">
      <w:pPr>
        <w:pStyle w:val="PL"/>
        <w:keepNext/>
        <w:keepLines/>
        <w:jc w:val="center"/>
        <w:rPr>
          <w:noProof w:val="0"/>
        </w:rPr>
      </w:pPr>
      <w:r w:rsidRPr="00A5463E">
        <w:rPr>
          <w:noProof w:val="0"/>
        </w:rPr>
        <w:t>|V=2|P| Subtype |   PT=APP=204  |          length               |</w:t>
      </w:r>
    </w:p>
    <w:p w14:paraId="7324F17C" w14:textId="77777777" w:rsidR="00A5463E" w:rsidRPr="00A5463E" w:rsidRDefault="00A5463E" w:rsidP="00A5463E">
      <w:pPr>
        <w:pStyle w:val="PL"/>
        <w:keepNext/>
        <w:keepLines/>
        <w:jc w:val="center"/>
        <w:rPr>
          <w:noProof w:val="0"/>
        </w:rPr>
      </w:pPr>
      <w:r w:rsidRPr="00A5463E">
        <w:rPr>
          <w:noProof w:val="0"/>
        </w:rPr>
        <w:t>+-+-+-+-+-+-+-+-+-+-+-+-+-+-+-+-+-+-+-+-+-+-+-+-+-+-+-+-+-+-+-+-+</w:t>
      </w:r>
    </w:p>
    <w:p w14:paraId="6B511E80" w14:textId="77777777" w:rsidR="00A5463E" w:rsidRPr="00A5463E" w:rsidRDefault="00A5463E" w:rsidP="00A5463E">
      <w:pPr>
        <w:pStyle w:val="PL"/>
        <w:keepNext/>
        <w:keepLines/>
        <w:jc w:val="center"/>
        <w:rPr>
          <w:noProof w:val="0"/>
        </w:rPr>
      </w:pPr>
      <w:r w:rsidRPr="00A5463E">
        <w:rPr>
          <w:noProof w:val="0"/>
        </w:rPr>
        <w:t>|  SSRC of participant sending the Transmission Request message |</w:t>
      </w:r>
    </w:p>
    <w:p w14:paraId="220C0977" w14:textId="77777777" w:rsidR="00A5463E" w:rsidRPr="00A5463E" w:rsidRDefault="00A5463E" w:rsidP="00A5463E">
      <w:pPr>
        <w:pStyle w:val="PL"/>
        <w:keepNext/>
        <w:keepLines/>
        <w:jc w:val="center"/>
        <w:rPr>
          <w:noProof w:val="0"/>
        </w:rPr>
      </w:pPr>
      <w:r w:rsidRPr="00A5463E">
        <w:rPr>
          <w:noProof w:val="0"/>
        </w:rPr>
        <w:t>+-+-+-+-+-+-+-+-+-+-+-+-+-+-+-+-+-+-+-+-+-+-+-+-+-+-+-+-+-+-+-+-+</w:t>
      </w:r>
    </w:p>
    <w:p w14:paraId="42D3E28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55A68679" w14:textId="77777777" w:rsidR="00A5463E" w:rsidRPr="00A5463E" w:rsidRDefault="00A5463E" w:rsidP="00A5463E">
      <w:pPr>
        <w:pStyle w:val="PL"/>
        <w:keepNext/>
        <w:keepLines/>
        <w:jc w:val="center"/>
        <w:rPr>
          <w:noProof w:val="0"/>
        </w:rPr>
      </w:pPr>
      <w:r w:rsidRPr="00A5463E">
        <w:rPr>
          <w:noProof w:val="0"/>
        </w:rPr>
        <w:t>+-+-+-+-+-+-+-+-+-+-+-+-+-+-+-+-+-+-+-+-+-+-+-+-+-+-+-+-+-+-+-+-+</w:t>
      </w:r>
    </w:p>
    <w:p w14:paraId="7081AE97" w14:textId="77777777" w:rsidR="00A5463E" w:rsidRPr="00A5463E" w:rsidRDefault="00A5463E" w:rsidP="00A5463E">
      <w:pPr>
        <w:pStyle w:val="PL"/>
        <w:keepNext/>
        <w:keepLines/>
        <w:jc w:val="center"/>
        <w:rPr>
          <w:noProof w:val="0"/>
        </w:rPr>
      </w:pPr>
      <w:r w:rsidRPr="00A5463E">
        <w:rPr>
          <w:noProof w:val="0"/>
        </w:rPr>
        <w:t>|                Transmission Priority field                    |</w:t>
      </w:r>
    </w:p>
    <w:p w14:paraId="3A13C081" w14:textId="77777777" w:rsidR="00A5463E" w:rsidRPr="00A5463E" w:rsidRDefault="00A5463E" w:rsidP="00A5463E">
      <w:pPr>
        <w:pStyle w:val="PL"/>
        <w:keepNext/>
        <w:keepLines/>
        <w:jc w:val="center"/>
        <w:rPr>
          <w:noProof w:val="0"/>
        </w:rPr>
      </w:pPr>
      <w:r w:rsidRPr="00A5463E">
        <w:rPr>
          <w:noProof w:val="0"/>
        </w:rPr>
        <w:t>+-+-+-+-+-+-+-+-+-+-+-+-+-+-+-+-+-+-+-+-+-+-+-+-+-+-+-+-+-+-+-+-+</w:t>
      </w:r>
    </w:p>
    <w:p w14:paraId="22CCF333" w14:textId="77777777" w:rsidR="00A5463E" w:rsidRPr="00A5463E" w:rsidRDefault="00A5463E" w:rsidP="00A5463E">
      <w:pPr>
        <w:pStyle w:val="PL"/>
        <w:keepNext/>
        <w:keepLines/>
        <w:jc w:val="center"/>
        <w:rPr>
          <w:noProof w:val="0"/>
        </w:rPr>
      </w:pPr>
      <w:r w:rsidRPr="00A5463E">
        <w:rPr>
          <w:noProof w:val="0"/>
        </w:rPr>
        <w:t>:                       User ID field                           :</w:t>
      </w:r>
    </w:p>
    <w:p w14:paraId="2B9AB94E" w14:textId="77777777" w:rsidR="00A5463E" w:rsidRPr="00A5463E" w:rsidRDefault="00A5463E" w:rsidP="00A5463E">
      <w:pPr>
        <w:pStyle w:val="PL"/>
        <w:keepNext/>
        <w:keepLines/>
        <w:jc w:val="center"/>
        <w:rPr>
          <w:noProof w:val="0"/>
        </w:rPr>
      </w:pPr>
      <w:r w:rsidRPr="00A5463E">
        <w:rPr>
          <w:noProof w:val="0"/>
        </w:rPr>
        <w:t>+-+-+-+-+-+-+-+-+-+-+-+-+-+-+-+-+-+-+-+-+-+-+-+-+-+-+-+-+-+-+-+-+</w:t>
      </w:r>
    </w:p>
    <w:p w14:paraId="69C3ADA4" w14:textId="77777777" w:rsidR="00A5463E" w:rsidRPr="00A5463E" w:rsidRDefault="00A5463E" w:rsidP="00A5463E">
      <w:pPr>
        <w:pStyle w:val="PL"/>
        <w:keepNext/>
        <w:keepLines/>
        <w:jc w:val="center"/>
        <w:rPr>
          <w:noProof w:val="0"/>
        </w:rPr>
      </w:pPr>
      <w:r w:rsidRPr="00A5463E">
        <w:rPr>
          <w:noProof w:val="0"/>
        </w:rPr>
        <w:t>|                Transmission Indicator field                   |</w:t>
      </w:r>
    </w:p>
    <w:p w14:paraId="12E95149" w14:textId="77777777" w:rsidR="00A5463E" w:rsidRPr="00A5463E" w:rsidRDefault="00A5463E" w:rsidP="00A5463E">
      <w:pPr>
        <w:pStyle w:val="PL"/>
        <w:keepNext/>
        <w:keepLines/>
        <w:jc w:val="center"/>
        <w:rPr>
          <w:noProof w:val="0"/>
        </w:rPr>
      </w:pPr>
      <w:r w:rsidRPr="00A5463E">
        <w:rPr>
          <w:noProof w:val="0"/>
        </w:rPr>
        <w:t>+-+-+-+-+-+-+-+-+-+-+-+-+-+-+-+-+-+-+-+-+-+-+-+-+-+-+-+-+-+-+-+-+</w:t>
      </w:r>
    </w:p>
    <w:p w14:paraId="1BE015CB" w14:textId="77777777" w:rsidR="007C0B75" w:rsidRPr="00A5463E" w:rsidRDefault="007C0B75" w:rsidP="007C0B75">
      <w:pPr>
        <w:pStyle w:val="PL"/>
        <w:keepNext/>
        <w:keepLines/>
        <w:jc w:val="center"/>
        <w:rPr>
          <w:noProof w:val="0"/>
        </w:rPr>
      </w:pPr>
      <w:r w:rsidRPr="00A5463E">
        <w:rPr>
          <w:noProof w:val="0"/>
        </w:rPr>
        <w:t xml:space="preserve">|                </w:t>
      </w:r>
      <w:r>
        <w:rPr>
          <w:noProof w:val="0"/>
        </w:rPr>
        <w:t xml:space="preserve">Functional Alias field         </w:t>
      </w:r>
      <w:r w:rsidRPr="00A5463E">
        <w:rPr>
          <w:noProof w:val="0"/>
        </w:rPr>
        <w:t xml:space="preserve">                |</w:t>
      </w:r>
    </w:p>
    <w:p w14:paraId="7EB0D007" w14:textId="77777777" w:rsidR="007C0B75" w:rsidRPr="00A5463E" w:rsidRDefault="007C0B75" w:rsidP="007C0B75">
      <w:pPr>
        <w:pStyle w:val="PL"/>
        <w:keepNext/>
        <w:keepLines/>
        <w:jc w:val="center"/>
        <w:rPr>
          <w:noProof w:val="0"/>
        </w:rPr>
      </w:pPr>
      <w:r w:rsidRPr="00A5463E">
        <w:rPr>
          <w:noProof w:val="0"/>
        </w:rPr>
        <w:t>+-+-+-+-+-+-+-+-+-+-+-+-+-+-+-+-+-+-+-+-+-+-+-+-+-+-+-+-+-+-+-+-+</w:t>
      </w:r>
    </w:p>
    <w:bookmarkEnd w:id="1819"/>
    <w:p w14:paraId="6029A117" w14:textId="77777777" w:rsidR="00A5463E" w:rsidRPr="00A5463E" w:rsidRDefault="00A5463E" w:rsidP="00A5463E"/>
    <w:p w14:paraId="3815D5A2" w14:textId="77777777" w:rsidR="00A5463E" w:rsidRPr="00A5463E" w:rsidRDefault="00A5463E" w:rsidP="00A5463E">
      <w:r w:rsidRPr="00A5463E">
        <w:t>With the exception of the three first 32-bit words the order of the fields are irrelevant.</w:t>
      </w:r>
    </w:p>
    <w:p w14:paraId="38B17F5E" w14:textId="77777777" w:rsidR="00A5463E" w:rsidRPr="00A5463E" w:rsidRDefault="00A5463E" w:rsidP="00A5463E">
      <w:pPr>
        <w:rPr>
          <w:b/>
          <w:u w:val="single"/>
        </w:rPr>
      </w:pPr>
      <w:r w:rsidRPr="00A5463E">
        <w:rPr>
          <w:b/>
          <w:u w:val="single"/>
        </w:rPr>
        <w:t>Subtype:</w:t>
      </w:r>
    </w:p>
    <w:p w14:paraId="0C7018FC" w14:textId="77777777" w:rsidR="00A5463E" w:rsidRPr="00A5463E" w:rsidRDefault="00A5463E" w:rsidP="00A5463E">
      <w:r w:rsidRPr="00A5463E">
        <w:t>The subtype is coded according to table 9.2.2</w:t>
      </w:r>
      <w:r w:rsidR="00037BD2">
        <w:t>.1</w:t>
      </w:r>
      <w:r w:rsidRPr="00A5463E">
        <w:t>-1.</w:t>
      </w:r>
    </w:p>
    <w:p w14:paraId="437B3B3C" w14:textId="77777777" w:rsidR="00A5463E" w:rsidRPr="00A5463E" w:rsidRDefault="00A5463E" w:rsidP="00A5463E">
      <w:pPr>
        <w:rPr>
          <w:b/>
          <w:u w:val="single"/>
        </w:rPr>
      </w:pPr>
      <w:r w:rsidRPr="00A5463E">
        <w:rPr>
          <w:b/>
          <w:u w:val="single"/>
        </w:rPr>
        <w:t>Length:</w:t>
      </w:r>
    </w:p>
    <w:p w14:paraId="699C55C5" w14:textId="07DCE199" w:rsidR="00A5463E" w:rsidRPr="00A5463E" w:rsidRDefault="00A5463E" w:rsidP="00A5463E">
      <w:r w:rsidRPr="00A5463E">
        <w:t xml:space="preserve">The length is coded as specified in to </w:t>
      </w:r>
      <w:r w:rsidR="00BA1F7C">
        <w:t>clause</w:t>
      </w:r>
      <w:r w:rsidRPr="00A5463E">
        <w:t> 9.1.2.</w:t>
      </w:r>
    </w:p>
    <w:p w14:paraId="2D9352C4" w14:textId="77777777" w:rsidR="00A5463E" w:rsidRPr="00A5463E" w:rsidRDefault="00A5463E" w:rsidP="00A5463E">
      <w:pPr>
        <w:rPr>
          <w:b/>
          <w:u w:val="single"/>
        </w:rPr>
      </w:pPr>
      <w:r w:rsidRPr="00A5463E">
        <w:rPr>
          <w:b/>
          <w:u w:val="single"/>
        </w:rPr>
        <w:t>SSRC:</w:t>
      </w:r>
    </w:p>
    <w:p w14:paraId="07DAE7C6" w14:textId="77777777" w:rsidR="00A5463E" w:rsidRPr="00A5463E" w:rsidRDefault="00A5463E" w:rsidP="00A5463E">
      <w:r w:rsidRPr="00A5463E">
        <w:t>The SSRC field carries the SSRC of the transmission participant sending the Transmission Request message.</w:t>
      </w:r>
    </w:p>
    <w:p w14:paraId="73FA3DBD" w14:textId="77777777" w:rsidR="00A5463E" w:rsidRPr="00A5463E" w:rsidRDefault="00A5463E" w:rsidP="00A5463E">
      <w:r w:rsidRPr="00A5463E">
        <w:t>The content of the SSRC field is coded as specified in IETF RFC 3550 </w:t>
      </w:r>
      <w:r>
        <w:t>[3]</w:t>
      </w:r>
      <w:r w:rsidRPr="00A5463E">
        <w:t>.</w:t>
      </w:r>
    </w:p>
    <w:p w14:paraId="621F7F4F" w14:textId="77777777" w:rsidR="00A5463E" w:rsidRPr="00A5463E" w:rsidRDefault="00A5463E" w:rsidP="00A5463E">
      <w:pPr>
        <w:rPr>
          <w:b/>
          <w:u w:val="single"/>
        </w:rPr>
      </w:pPr>
      <w:r w:rsidRPr="00A5463E">
        <w:rPr>
          <w:b/>
          <w:u w:val="single"/>
        </w:rPr>
        <w:t>Transmission priority:</w:t>
      </w:r>
    </w:p>
    <w:p w14:paraId="6D63D915" w14:textId="5C4B2FD2" w:rsidR="00A5463E" w:rsidRPr="00A5463E" w:rsidRDefault="00A5463E" w:rsidP="00A5463E">
      <w:r w:rsidRPr="00A5463E">
        <w:t xml:space="preserve">The Transmission Priority field is coded as described in </w:t>
      </w:r>
      <w:r w:rsidR="00BA1F7C">
        <w:t>clause</w:t>
      </w:r>
      <w:r w:rsidRPr="00A5463E">
        <w:t> 9.2.3.2.</w:t>
      </w:r>
    </w:p>
    <w:p w14:paraId="2A8BDD3C" w14:textId="77777777" w:rsidR="00A5463E" w:rsidRPr="00A5463E" w:rsidRDefault="00A5463E" w:rsidP="00A5463E">
      <w:pPr>
        <w:rPr>
          <w:b/>
          <w:color w:val="000000"/>
          <w:u w:val="single"/>
        </w:rPr>
      </w:pPr>
      <w:bookmarkStart w:id="1820" w:name="_MCCTEMPBM_CRPT38000051___5"/>
      <w:r w:rsidRPr="00A5463E">
        <w:rPr>
          <w:b/>
          <w:color w:val="000000"/>
          <w:u w:val="single"/>
        </w:rPr>
        <w:t>User ID:</w:t>
      </w:r>
    </w:p>
    <w:bookmarkEnd w:id="1820"/>
    <w:p w14:paraId="52B32222" w14:textId="1AFAF32B" w:rsidR="00A5463E" w:rsidRPr="00A5463E" w:rsidRDefault="00A5463E" w:rsidP="00A5463E">
      <w:r w:rsidRPr="00A5463E">
        <w:t xml:space="preserve">The User ID field is used in off-network only and is coded as described in </w:t>
      </w:r>
      <w:r w:rsidR="00BA1F7C">
        <w:t>clause</w:t>
      </w:r>
      <w:r w:rsidRPr="00A5463E">
        <w:t> 9.2.3.8.</w:t>
      </w:r>
    </w:p>
    <w:p w14:paraId="3D315C4D" w14:textId="77777777" w:rsidR="00A5463E" w:rsidRPr="00A5463E" w:rsidRDefault="00A5463E" w:rsidP="00A5463E">
      <w:pPr>
        <w:rPr>
          <w:b/>
          <w:u w:val="single"/>
        </w:rPr>
      </w:pPr>
      <w:r w:rsidRPr="00A5463E">
        <w:rPr>
          <w:b/>
          <w:u w:val="single"/>
        </w:rPr>
        <w:t>Transmission Indicator:</w:t>
      </w:r>
    </w:p>
    <w:p w14:paraId="29AEC9AB" w14:textId="0AE721C4" w:rsidR="007C0B75" w:rsidRDefault="00A5463E" w:rsidP="007C0B75">
      <w:r w:rsidRPr="00A5463E">
        <w:t xml:space="preserve">The Transmission Indicator field is coded as described in </w:t>
      </w:r>
      <w:r w:rsidR="00BA1F7C">
        <w:t>clause</w:t>
      </w:r>
      <w:r w:rsidRPr="00A5463E">
        <w:t> 9.2.3.11.</w:t>
      </w:r>
      <w:r w:rsidR="007C0B75" w:rsidRPr="007C0B75">
        <w:t xml:space="preserve"> </w:t>
      </w:r>
    </w:p>
    <w:p w14:paraId="317B7AD7"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69245C26" w14:textId="091F815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32F01A09" w14:textId="77777777" w:rsidR="00A5463E" w:rsidRPr="00A5463E" w:rsidRDefault="00A5463E" w:rsidP="00A5463E">
      <w:pPr>
        <w:pStyle w:val="Heading3"/>
      </w:pPr>
      <w:bookmarkStart w:id="1821" w:name="_Toc20208916"/>
      <w:bookmarkStart w:id="1822" w:name="_Toc36045027"/>
      <w:bookmarkStart w:id="1823" w:name="_Toc45216513"/>
      <w:bookmarkStart w:id="1824" w:name="_Toc99174286"/>
      <w:r w:rsidRPr="00A5463E">
        <w:t>9.2.5</w:t>
      </w:r>
      <w:r w:rsidRPr="00A5463E">
        <w:tab/>
        <w:t>Transmission Granted message</w:t>
      </w:r>
      <w:bookmarkEnd w:id="1821"/>
      <w:bookmarkEnd w:id="1822"/>
      <w:bookmarkEnd w:id="1823"/>
      <w:bookmarkEnd w:id="1824"/>
    </w:p>
    <w:p w14:paraId="4023AB4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336DAA3D" w14:textId="77777777" w:rsidR="00A5463E" w:rsidRPr="00A5463E" w:rsidRDefault="00A5463E" w:rsidP="00A5463E">
      <w:r w:rsidRPr="00A5463E">
        <w:t>Table 9.2.5-1 shows the content of the Transmission Granted message.</w:t>
      </w:r>
    </w:p>
    <w:p w14:paraId="1128C6E5" w14:textId="77777777" w:rsidR="00A5463E" w:rsidRPr="00A5463E" w:rsidRDefault="00A5463E" w:rsidP="00A5463E">
      <w:pPr>
        <w:pStyle w:val="TH"/>
      </w:pPr>
      <w:r w:rsidRPr="00A5463E">
        <w:lastRenderedPageBreak/>
        <w:t>Table 9.2.5-1: Transmission Granted message</w:t>
      </w:r>
    </w:p>
    <w:p w14:paraId="646305C6" w14:textId="77777777" w:rsidR="00A5463E" w:rsidRPr="00A5463E" w:rsidRDefault="00A5463E" w:rsidP="00A5463E">
      <w:pPr>
        <w:pStyle w:val="PL"/>
        <w:keepNext/>
        <w:keepLines/>
        <w:jc w:val="center"/>
        <w:rPr>
          <w:noProof w:val="0"/>
        </w:rPr>
      </w:pPr>
      <w:bookmarkStart w:id="1825" w:name="_MCCTEMPBM_CRPT38000052___4"/>
      <w:r w:rsidRPr="00A5463E">
        <w:rPr>
          <w:noProof w:val="0"/>
        </w:rPr>
        <w:t>0                   1                   2                   3</w:t>
      </w:r>
    </w:p>
    <w:p w14:paraId="45E15AD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165CE41" w14:textId="77777777" w:rsidR="00A5463E" w:rsidRPr="00A5463E" w:rsidRDefault="00A5463E" w:rsidP="00A5463E">
      <w:pPr>
        <w:pStyle w:val="PL"/>
        <w:keepNext/>
        <w:keepLines/>
        <w:jc w:val="center"/>
        <w:rPr>
          <w:noProof w:val="0"/>
        </w:rPr>
      </w:pPr>
      <w:r w:rsidRPr="00A5463E">
        <w:rPr>
          <w:noProof w:val="0"/>
        </w:rPr>
        <w:t>+-+-+-+-+-+-+-+-+-+-+-+-+-+-+-+-+-+-+-+-+-+-+-+-+-+-+-+-+-+-+-+-+</w:t>
      </w:r>
    </w:p>
    <w:p w14:paraId="69A674A5" w14:textId="77777777" w:rsidR="00A5463E" w:rsidRPr="00A5463E" w:rsidRDefault="00A5463E" w:rsidP="00A5463E">
      <w:pPr>
        <w:pStyle w:val="PL"/>
        <w:keepNext/>
        <w:keepLines/>
        <w:jc w:val="center"/>
        <w:rPr>
          <w:noProof w:val="0"/>
        </w:rPr>
      </w:pPr>
      <w:r w:rsidRPr="00A5463E">
        <w:rPr>
          <w:noProof w:val="0"/>
        </w:rPr>
        <w:t>|V=2|P| Subtype |   PT=APP=204  |          length               |</w:t>
      </w:r>
    </w:p>
    <w:p w14:paraId="31D5C079" w14:textId="77777777" w:rsidR="00A5463E" w:rsidRPr="00A5463E" w:rsidRDefault="00A5463E" w:rsidP="00A5463E">
      <w:pPr>
        <w:pStyle w:val="PL"/>
        <w:keepNext/>
        <w:keepLines/>
        <w:jc w:val="center"/>
        <w:rPr>
          <w:noProof w:val="0"/>
        </w:rPr>
      </w:pPr>
      <w:r w:rsidRPr="00A5463E">
        <w:rPr>
          <w:noProof w:val="0"/>
        </w:rPr>
        <w:t>+-+-+-+-+-+-+-+-+-+-+-+-+-+-+-+-+-+-+-+-+-+-+-+-+-+-+-+-+-+-+-+-+</w:t>
      </w:r>
    </w:p>
    <w:p w14:paraId="7045B653"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D707C39" w14:textId="77777777" w:rsidR="00A5463E" w:rsidRPr="00A5463E" w:rsidRDefault="00A5463E" w:rsidP="00A5463E">
      <w:pPr>
        <w:pStyle w:val="PL"/>
        <w:keepNext/>
        <w:keepLines/>
        <w:jc w:val="center"/>
        <w:rPr>
          <w:noProof w:val="0"/>
        </w:rPr>
      </w:pPr>
      <w:r w:rsidRPr="00A5463E">
        <w:rPr>
          <w:noProof w:val="0"/>
        </w:rPr>
        <w:t>+-+-+-+-+-+-+-+-+-+-+-+-+-+-+-+-+-+-+-+-+-+-+-+-+-+-+-+-+-+-+-+-+</w:t>
      </w:r>
    </w:p>
    <w:p w14:paraId="1F5A6A1B"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6AA547A7" w14:textId="77777777" w:rsidR="00A5463E" w:rsidRPr="00A5463E" w:rsidRDefault="00A5463E" w:rsidP="00A5463E">
      <w:pPr>
        <w:pStyle w:val="PL"/>
        <w:keepNext/>
        <w:keepLines/>
        <w:jc w:val="center"/>
        <w:rPr>
          <w:noProof w:val="0"/>
        </w:rPr>
      </w:pPr>
      <w:r w:rsidRPr="00A5463E">
        <w:rPr>
          <w:noProof w:val="0"/>
        </w:rPr>
        <w:t>+-+-+-+-+-+-+-+-+-+-+-+-+-+-+-+-+-+-+-+-+-+-+-+-+-+-+-+-+-+-+-+-+</w:t>
      </w:r>
    </w:p>
    <w:p w14:paraId="61BAB432" w14:textId="77777777" w:rsidR="00A5463E" w:rsidRPr="00A5463E" w:rsidRDefault="00A5463E" w:rsidP="00A5463E">
      <w:pPr>
        <w:pStyle w:val="PL"/>
        <w:keepNext/>
        <w:keepLines/>
        <w:jc w:val="center"/>
        <w:rPr>
          <w:noProof w:val="0"/>
        </w:rPr>
      </w:pPr>
      <w:r w:rsidRPr="00A5463E">
        <w:rPr>
          <w:noProof w:val="0"/>
        </w:rPr>
        <w:t>|                         Duration field                        |</w:t>
      </w:r>
    </w:p>
    <w:p w14:paraId="529FDCE5" w14:textId="77777777" w:rsidR="00A5463E" w:rsidRPr="00A5463E" w:rsidRDefault="00A5463E" w:rsidP="00A5463E">
      <w:pPr>
        <w:pStyle w:val="PL"/>
        <w:keepNext/>
        <w:keepLines/>
        <w:jc w:val="center"/>
        <w:rPr>
          <w:noProof w:val="0"/>
        </w:rPr>
      </w:pPr>
      <w:r w:rsidRPr="00A5463E">
        <w:rPr>
          <w:noProof w:val="0"/>
        </w:rPr>
        <w:t>+-+-+-+-+-+-+-+-+-+-+-+-+-+-+-+-+-+-+-+-+-+-+-+-+-+-+-+-+-+-+-+-+</w:t>
      </w:r>
    </w:p>
    <w:p w14:paraId="59EA2B43" w14:textId="77777777" w:rsidR="00A5463E" w:rsidRPr="00A5463E" w:rsidRDefault="00A5463E" w:rsidP="00A5463E">
      <w:pPr>
        <w:pStyle w:val="PL"/>
        <w:keepNext/>
        <w:keepLines/>
        <w:jc w:val="center"/>
      </w:pPr>
      <w:r w:rsidRPr="00A5463E">
        <w:t xml:space="preserve">|          SSRC of granted </w:t>
      </w:r>
      <w:r w:rsidRPr="00A5463E">
        <w:rPr>
          <w:noProof w:val="0"/>
        </w:rPr>
        <w:t xml:space="preserve">transmission participant field  </w:t>
      </w:r>
      <w:r w:rsidRPr="00A5463E">
        <w:rPr>
          <w:noProof w:val="0"/>
          <w:lang w:eastAsia="ko-KR"/>
        </w:rPr>
        <w:t xml:space="preserve">    </w:t>
      </w:r>
      <w:r w:rsidRPr="00A5463E">
        <w:t xml:space="preserve"> |</w:t>
      </w:r>
    </w:p>
    <w:p w14:paraId="078A7CAA" w14:textId="77777777" w:rsidR="00A5463E" w:rsidRPr="00A5463E" w:rsidRDefault="00A5463E" w:rsidP="00A5463E">
      <w:pPr>
        <w:pStyle w:val="PL"/>
        <w:jc w:val="center"/>
        <w:rPr>
          <w:color w:val="000000"/>
          <w:lang w:eastAsia="ko-KR"/>
        </w:rPr>
      </w:pPr>
      <w:r w:rsidRPr="00A5463E">
        <w:rPr>
          <w:color w:val="000000"/>
        </w:rPr>
        <w:t>+-+-+-+-+-+-+-+-+-+-+-+-+-+-+-+-+-+-+-+-+-+-+-+-+-+-+-+-+-+-+-+-+</w:t>
      </w:r>
    </w:p>
    <w:p w14:paraId="66DD38A2" w14:textId="77777777" w:rsidR="00A5463E" w:rsidRPr="00A5463E" w:rsidRDefault="00A5463E" w:rsidP="00A5463E">
      <w:pPr>
        <w:pStyle w:val="PL"/>
        <w:keepNext/>
        <w:keepLines/>
        <w:jc w:val="center"/>
      </w:pPr>
      <w:r w:rsidRPr="00A5463E">
        <w:t>|                  Transmission Priority field                  |</w:t>
      </w:r>
    </w:p>
    <w:p w14:paraId="4FD28581" w14:textId="77777777" w:rsidR="00A5463E" w:rsidRPr="00A5463E" w:rsidRDefault="00A5463E" w:rsidP="00A5463E">
      <w:pPr>
        <w:pStyle w:val="PL"/>
        <w:keepNext/>
        <w:keepLines/>
        <w:jc w:val="center"/>
      </w:pPr>
      <w:r w:rsidRPr="00A5463E">
        <w:t>+-+-+-+-+-+-+-+-+-+-+-+-+-+-+-+-+-+-+-+-+-+-+-+-+-+-+-+-+-+-+-+-+</w:t>
      </w:r>
    </w:p>
    <w:p w14:paraId="5A5879DB"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0F47B827" w14:textId="77777777" w:rsidR="00A5463E" w:rsidRPr="00A5463E" w:rsidRDefault="00A5463E" w:rsidP="00A5463E">
      <w:pPr>
        <w:pStyle w:val="PL"/>
        <w:jc w:val="center"/>
        <w:rPr>
          <w:color w:val="000000"/>
          <w:lang w:eastAsia="ko-KR"/>
        </w:rPr>
      </w:pPr>
      <w:r w:rsidRPr="00A5463E">
        <w:rPr>
          <w:color w:val="000000"/>
        </w:rPr>
        <w:t>+-+-+-+-+-+-+-+-+-+-+-+-+-+-+-+-+-+-+-+-+-+-+-+-+-+-+-+-+-+-+-+-+</w:t>
      </w:r>
    </w:p>
    <w:p w14:paraId="4D7071BB"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6DC7EA4C" w14:textId="77777777" w:rsidR="00A5463E" w:rsidRPr="00A5463E" w:rsidRDefault="00A5463E" w:rsidP="00A5463E">
      <w:pPr>
        <w:pStyle w:val="PL"/>
        <w:jc w:val="center"/>
        <w:rPr>
          <w:color w:val="000000"/>
          <w:lang w:eastAsia="ko-KR"/>
        </w:rPr>
      </w:pPr>
      <w:r w:rsidRPr="00A5463E">
        <w:rPr>
          <w:color w:val="000000"/>
        </w:rPr>
        <w:t>+-+-+-+-+-+-+-+-+-+-+-+-+-+-+-+-+-+-+-+-+-+-+-+-+-+-+-+-+-+-+-+-+</w:t>
      </w:r>
    </w:p>
    <w:p w14:paraId="29745DDF" w14:textId="77777777" w:rsidR="00A5463E" w:rsidRPr="00A5463E" w:rsidRDefault="00A5463E" w:rsidP="00A5463E">
      <w:pPr>
        <w:pStyle w:val="PL"/>
        <w:keepNext/>
        <w:keepLines/>
        <w:jc w:val="center"/>
        <w:rPr>
          <w:noProof w:val="0"/>
        </w:rPr>
      </w:pPr>
      <w:r w:rsidRPr="00A5463E">
        <w:rPr>
          <w:noProof w:val="0"/>
        </w:rPr>
        <w:t>|         SSRC of queued transmission participant field         |</w:t>
      </w:r>
    </w:p>
    <w:p w14:paraId="7041FC04" w14:textId="77777777" w:rsidR="00A5463E" w:rsidRPr="00A5463E" w:rsidRDefault="00A5463E" w:rsidP="00A5463E">
      <w:pPr>
        <w:pStyle w:val="PL"/>
        <w:keepNext/>
        <w:keepLines/>
        <w:jc w:val="center"/>
        <w:rPr>
          <w:noProof w:val="0"/>
        </w:rPr>
      </w:pPr>
      <w:r w:rsidRPr="00A5463E">
        <w:rPr>
          <w:noProof w:val="0"/>
        </w:rPr>
        <w:t>+-+-+-+-+-+-+-+-+-+-+-+-+-+-+-+-+-+-+-+-+-+-+-+-+-+-+-+-+-+-+-+-+</w:t>
      </w:r>
    </w:p>
    <w:p w14:paraId="2E6E14A6" w14:textId="77777777" w:rsidR="00A5463E" w:rsidRPr="00A5463E" w:rsidRDefault="00A5463E" w:rsidP="00A5463E">
      <w:pPr>
        <w:pStyle w:val="PL"/>
        <w:keepNext/>
        <w:keepLines/>
        <w:jc w:val="center"/>
        <w:rPr>
          <w:noProof w:val="0"/>
        </w:rPr>
      </w:pPr>
      <w:r w:rsidRPr="00A5463E">
        <w:rPr>
          <w:noProof w:val="0"/>
        </w:rPr>
        <w:t>|                     Queued User ID field                      |</w:t>
      </w:r>
    </w:p>
    <w:p w14:paraId="501AED0F" w14:textId="77777777" w:rsidR="00A5463E" w:rsidRPr="00A5463E" w:rsidRDefault="00A5463E" w:rsidP="00A5463E">
      <w:pPr>
        <w:pStyle w:val="PL"/>
        <w:keepNext/>
        <w:keepLines/>
        <w:jc w:val="center"/>
        <w:rPr>
          <w:noProof w:val="0"/>
        </w:rPr>
      </w:pPr>
      <w:r w:rsidRPr="00A5463E">
        <w:rPr>
          <w:noProof w:val="0"/>
        </w:rPr>
        <w:t>+-+-+-+-+-+-+-+-+-+-+-+-+-+-+-+-+-+-+-+-+-+-+-+-+-+-+-+-+-+-+-+-+</w:t>
      </w:r>
    </w:p>
    <w:p w14:paraId="3405409A" w14:textId="77777777" w:rsidR="00A5463E" w:rsidRPr="00A5463E" w:rsidRDefault="00A5463E" w:rsidP="00A5463E">
      <w:pPr>
        <w:pStyle w:val="PL"/>
        <w:jc w:val="center"/>
        <w:rPr>
          <w:color w:val="000000"/>
        </w:rPr>
      </w:pPr>
      <w:r w:rsidRPr="00A5463E">
        <w:rPr>
          <w:color w:val="000000"/>
        </w:rPr>
        <w:t>|                        Queue Info field                       |</w:t>
      </w:r>
    </w:p>
    <w:p w14:paraId="488C19DA" w14:textId="77777777" w:rsidR="00A5463E" w:rsidRPr="00A5463E" w:rsidRDefault="00A5463E" w:rsidP="00A5463E">
      <w:pPr>
        <w:pStyle w:val="PL"/>
        <w:keepNext/>
        <w:keepLines/>
        <w:jc w:val="center"/>
        <w:rPr>
          <w:noProof w:val="0"/>
        </w:rPr>
      </w:pPr>
      <w:r w:rsidRPr="00A5463E">
        <w:rPr>
          <w:noProof w:val="0"/>
        </w:rPr>
        <w:t>+-+-+-+-+-+-+-+-+-+-+-+-+-+-+-+-+-+-+-+-+-+-+-+-+-+-+-+-+-+-+-+-+</w:t>
      </w:r>
    </w:p>
    <w:p w14:paraId="41C8AC18" w14:textId="77777777" w:rsidR="00A5463E" w:rsidRPr="00A5463E" w:rsidRDefault="00A5463E" w:rsidP="00A5463E">
      <w:pPr>
        <w:pStyle w:val="PL"/>
        <w:keepNext/>
        <w:keepLines/>
        <w:jc w:val="center"/>
        <w:rPr>
          <w:noProof w:val="0"/>
        </w:rPr>
      </w:pPr>
      <w:r w:rsidRPr="00A5463E">
        <w:rPr>
          <w:noProof w:val="0"/>
        </w:rPr>
        <w:t>|                Transmission Indicator field                   |</w:t>
      </w:r>
    </w:p>
    <w:p w14:paraId="4A7EDDC6" w14:textId="77777777" w:rsidR="00A5463E" w:rsidRPr="00A5463E" w:rsidRDefault="00A5463E" w:rsidP="00A5463E">
      <w:pPr>
        <w:pStyle w:val="PL"/>
        <w:keepNext/>
        <w:keepLines/>
        <w:jc w:val="center"/>
        <w:rPr>
          <w:noProof w:val="0"/>
        </w:rPr>
      </w:pPr>
      <w:r w:rsidRPr="00A5463E">
        <w:rPr>
          <w:noProof w:val="0"/>
        </w:rPr>
        <w:t>+-+-+-+-+-+-+-+-+-+-+-+-+-+-+-+-+-+-+-+-+-+-+-+-+-+-+-+-+-+-+-+-+</w:t>
      </w:r>
    </w:p>
    <w:bookmarkEnd w:id="1825"/>
    <w:p w14:paraId="000ED298" w14:textId="77777777" w:rsidR="00A5463E" w:rsidRPr="00A5463E" w:rsidRDefault="00A5463E" w:rsidP="00A5463E"/>
    <w:p w14:paraId="53B1C6A4"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5463E" w:rsidRDefault="00A5463E" w:rsidP="00A5463E">
      <w:pPr>
        <w:rPr>
          <w:b/>
          <w:u w:val="single"/>
        </w:rPr>
      </w:pPr>
      <w:r w:rsidRPr="00A5463E">
        <w:rPr>
          <w:b/>
          <w:u w:val="single"/>
        </w:rPr>
        <w:t>Subtype:</w:t>
      </w:r>
    </w:p>
    <w:p w14:paraId="3894356D" w14:textId="77777777" w:rsidR="00A5463E" w:rsidRPr="00A5463E" w:rsidRDefault="00A5463E" w:rsidP="00A5463E">
      <w:r w:rsidRPr="00A5463E">
        <w:t>The subtype is coded according to table 9.2.2</w:t>
      </w:r>
      <w:r w:rsidR="00037BD2">
        <w:t>.1</w:t>
      </w:r>
      <w:r w:rsidRPr="00A5463E">
        <w:t>-2.</w:t>
      </w:r>
    </w:p>
    <w:p w14:paraId="28D270D0" w14:textId="77777777" w:rsidR="00A5463E" w:rsidRPr="00A5463E" w:rsidRDefault="00A5463E" w:rsidP="00A5463E">
      <w:pPr>
        <w:rPr>
          <w:b/>
          <w:u w:val="single"/>
        </w:rPr>
      </w:pPr>
      <w:r w:rsidRPr="00A5463E">
        <w:rPr>
          <w:b/>
          <w:u w:val="single"/>
        </w:rPr>
        <w:t>Length:</w:t>
      </w:r>
    </w:p>
    <w:p w14:paraId="2C3EA9B7" w14:textId="5E379B32" w:rsidR="00A5463E" w:rsidRPr="00A5463E" w:rsidRDefault="00A5463E" w:rsidP="00A5463E">
      <w:r w:rsidRPr="00A5463E">
        <w:t xml:space="preserve">The length is coded as specified in to </w:t>
      </w:r>
      <w:r w:rsidR="00BA1F7C">
        <w:t>clause</w:t>
      </w:r>
      <w:r w:rsidRPr="00A5463E">
        <w:t> 9.1.2.</w:t>
      </w:r>
    </w:p>
    <w:p w14:paraId="7B019643" w14:textId="77777777" w:rsidR="00A5463E" w:rsidRPr="00A5463E" w:rsidRDefault="00A5463E" w:rsidP="00A5463E">
      <w:pPr>
        <w:rPr>
          <w:b/>
          <w:u w:val="single"/>
        </w:rPr>
      </w:pPr>
      <w:r w:rsidRPr="00A5463E">
        <w:rPr>
          <w:b/>
          <w:u w:val="single"/>
        </w:rPr>
        <w:t>SSRC:</w:t>
      </w:r>
    </w:p>
    <w:p w14:paraId="06EE7ECE" w14:textId="77777777" w:rsidR="00A5463E" w:rsidRPr="00A5463E" w:rsidRDefault="00A5463E" w:rsidP="00A5463E">
      <w:r w:rsidRPr="00A5463E">
        <w:t>The SSRC field shall carries the SSRC of the transmission control server.</w:t>
      </w:r>
    </w:p>
    <w:p w14:paraId="06835F0F" w14:textId="77777777" w:rsidR="00A5463E" w:rsidRPr="00A5463E" w:rsidRDefault="00A5463E" w:rsidP="00A5463E">
      <w:r w:rsidRPr="00A5463E">
        <w:t>The content of the SSRC field is coded as specified in IETF RFC 3550 </w:t>
      </w:r>
      <w:r>
        <w:t>[3]</w:t>
      </w:r>
      <w:r w:rsidRPr="00A5463E">
        <w:t>.</w:t>
      </w:r>
    </w:p>
    <w:p w14:paraId="78E27B18" w14:textId="77777777" w:rsidR="00A5463E" w:rsidRPr="00A5463E" w:rsidRDefault="00A5463E" w:rsidP="00A5463E">
      <w:pPr>
        <w:rPr>
          <w:b/>
          <w:u w:val="single"/>
        </w:rPr>
      </w:pPr>
      <w:r w:rsidRPr="00A5463E">
        <w:rPr>
          <w:b/>
          <w:u w:val="single"/>
        </w:rPr>
        <w:t>Duration:</w:t>
      </w:r>
    </w:p>
    <w:p w14:paraId="23992DD9" w14:textId="24842CEC" w:rsidR="00A5463E" w:rsidRPr="00A5463E" w:rsidRDefault="00A5463E" w:rsidP="00A5463E">
      <w:r w:rsidRPr="00A5463E">
        <w:t xml:space="preserve">The Duration field is coded as specified in </w:t>
      </w:r>
      <w:r w:rsidR="00BA1F7C">
        <w:t>clause</w:t>
      </w:r>
      <w:r w:rsidRPr="00A5463E">
        <w:t> 9.2.3.3.</w:t>
      </w:r>
    </w:p>
    <w:p w14:paraId="4680A77D" w14:textId="77777777" w:rsidR="00A5463E" w:rsidRPr="00A5463E" w:rsidRDefault="00A5463E" w:rsidP="00A5463E">
      <w:pPr>
        <w:rPr>
          <w:b/>
          <w:color w:val="000000"/>
          <w:u w:val="single"/>
          <w:lang w:eastAsia="ko-KR"/>
        </w:rPr>
      </w:pPr>
      <w:bookmarkStart w:id="1826" w:name="_MCCTEMPBM_CRPT38000053___5"/>
      <w:r w:rsidRPr="00A5463E">
        <w:rPr>
          <w:b/>
          <w:color w:val="000000"/>
          <w:u w:val="single"/>
          <w:lang w:eastAsia="ko-KR"/>
        </w:rPr>
        <w:t>SSRC of granted transmission participant:</w:t>
      </w:r>
    </w:p>
    <w:bookmarkEnd w:id="1826"/>
    <w:p w14:paraId="50A62F17"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1269668A" w14:textId="77777777" w:rsidR="00A5463E" w:rsidRPr="00A5463E" w:rsidRDefault="00A5463E" w:rsidP="00A5463E">
      <w:pPr>
        <w:rPr>
          <w:b/>
          <w:u w:val="single"/>
        </w:rPr>
      </w:pPr>
      <w:r w:rsidRPr="00A5463E">
        <w:rPr>
          <w:b/>
          <w:u w:val="single"/>
        </w:rPr>
        <w:t>Transmission Priority:</w:t>
      </w:r>
    </w:p>
    <w:p w14:paraId="708F8629" w14:textId="35E2D94B" w:rsidR="00A5463E" w:rsidRPr="00A5463E" w:rsidRDefault="00A5463E" w:rsidP="00A5463E">
      <w:r w:rsidRPr="00A5463E">
        <w:t xml:space="preserve">The Transmission Priority field contains the granted transmission priority and is coded as specified in </w:t>
      </w:r>
      <w:r w:rsidR="00BA1F7C">
        <w:t>clause</w:t>
      </w:r>
      <w:r w:rsidRPr="00A5463E">
        <w:t> 9.2.3.2.</w:t>
      </w:r>
    </w:p>
    <w:p w14:paraId="4D1ABE6B" w14:textId="77777777" w:rsidR="00A5463E" w:rsidRPr="00A5463E" w:rsidRDefault="00A5463E" w:rsidP="00A5463E">
      <w:pPr>
        <w:rPr>
          <w:b/>
          <w:color w:val="000000"/>
          <w:u w:val="single"/>
        </w:rPr>
      </w:pPr>
      <w:bookmarkStart w:id="1827" w:name="_MCCTEMPBM_CRPT38000054___5"/>
      <w:r w:rsidRPr="00A5463E">
        <w:rPr>
          <w:b/>
          <w:color w:val="000000"/>
          <w:u w:val="single"/>
        </w:rPr>
        <w:t>User ID:</w:t>
      </w:r>
    </w:p>
    <w:bookmarkEnd w:id="1827"/>
    <w:p w14:paraId="1607DB87" w14:textId="362FDDCE"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 xml:space="preserve">User ID field is coded as described in </w:t>
      </w:r>
      <w:r w:rsidR="00BA1F7C">
        <w:t>clause</w:t>
      </w:r>
      <w:r w:rsidRPr="00A5463E">
        <w:t> 9.2.3.8.</w:t>
      </w:r>
    </w:p>
    <w:p w14:paraId="467D768D" w14:textId="77777777" w:rsidR="00F51230" w:rsidRPr="00C446B4" w:rsidRDefault="00F51230" w:rsidP="00F51230">
      <w:pPr>
        <w:rPr>
          <w:b/>
          <w:color w:val="000000"/>
          <w:u w:val="single"/>
        </w:rPr>
      </w:pPr>
      <w:bookmarkStart w:id="1828" w:name="_MCCTEMPBM_CRPT38000055___5"/>
      <w:r w:rsidRPr="00C446B4">
        <w:rPr>
          <w:b/>
          <w:color w:val="000000"/>
          <w:u w:val="single"/>
        </w:rPr>
        <w:t>Queue Size:</w:t>
      </w:r>
    </w:p>
    <w:bookmarkEnd w:id="1828"/>
    <w:p w14:paraId="5639D504"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03ADD379" w14:textId="38C9018B" w:rsidR="00F51230" w:rsidRDefault="00F51230" w:rsidP="00F51230">
      <w:r>
        <w:rPr>
          <w:lang w:eastAsia="zh-CN"/>
        </w:rPr>
        <w:t xml:space="preserve">The Queue Size field is coded as specified in </w:t>
      </w:r>
      <w:r w:rsidR="00BA1F7C">
        <w:rPr>
          <w:lang w:eastAsia="zh-CN"/>
        </w:rPr>
        <w:t>clause</w:t>
      </w:r>
      <w:r w:rsidRPr="000B4518">
        <w:t> </w:t>
      </w:r>
      <w:r>
        <w:t>9.2.3.15.</w:t>
      </w:r>
    </w:p>
    <w:p w14:paraId="3E967457" w14:textId="77777777" w:rsidR="00F51230" w:rsidRDefault="00F51230" w:rsidP="00F51230">
      <w:r>
        <w:lastRenderedPageBreak/>
        <w:t>For each waiting transmission participant the following set of fields are included:</w:t>
      </w:r>
    </w:p>
    <w:p w14:paraId="2CFA0DF7"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FF686D6"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7F9F8BDE" w14:textId="77777777" w:rsidR="00A5463E" w:rsidRPr="009559DD" w:rsidRDefault="00F51230" w:rsidP="00F51230">
      <w:pPr>
        <w:pStyle w:val="B1"/>
        <w:rPr>
          <w:lang w:val="en-GB"/>
        </w:rPr>
      </w:pPr>
      <w:r w:rsidRPr="000B4518">
        <w:rPr>
          <w:lang w:eastAsia="ko-KR"/>
        </w:rPr>
        <w:t>3.</w:t>
      </w:r>
      <w:r w:rsidRPr="000B4518">
        <w:rPr>
          <w:lang w:eastAsia="ko-KR"/>
        </w:rPr>
        <w:tab/>
        <w:t xml:space="preserve">the </w:t>
      </w:r>
      <w:r w:rsidRPr="00520426">
        <w:t>Queue info field.</w:t>
      </w:r>
    </w:p>
    <w:p w14:paraId="26C5B278" w14:textId="77777777" w:rsidR="00A5463E" w:rsidRPr="00A5463E" w:rsidRDefault="00A5463E" w:rsidP="00A5463E">
      <w:pPr>
        <w:rPr>
          <w:b/>
          <w:color w:val="000000"/>
          <w:u w:val="single"/>
          <w:lang w:eastAsia="ko-KR"/>
        </w:rPr>
      </w:pPr>
      <w:bookmarkStart w:id="1829" w:name="_MCCTEMPBM_CRPT38000056___5"/>
      <w:r w:rsidRPr="00A5463E">
        <w:rPr>
          <w:b/>
          <w:color w:val="000000"/>
          <w:u w:val="single"/>
          <w:lang w:eastAsia="ko-KR"/>
        </w:rPr>
        <w:t>SSRC of queued transmission participant:</w:t>
      </w:r>
    </w:p>
    <w:bookmarkEnd w:id="1829"/>
    <w:p w14:paraId="095C71F3" w14:textId="77777777" w:rsidR="00A5463E" w:rsidRPr="00A5463E" w:rsidRDefault="00A5463E" w:rsidP="00A5463E">
      <w:r w:rsidRPr="00A5463E">
        <w:t>The SSRC of queued transmission participant is only applicable in off-network and carries the SSRC of the transmission participant in the queue.</w:t>
      </w:r>
    </w:p>
    <w:p w14:paraId="3A8C2E46" w14:textId="77777777" w:rsidR="00A5463E" w:rsidRPr="00A5463E" w:rsidRDefault="00A5463E" w:rsidP="00A5463E">
      <w:r w:rsidRPr="00A5463E">
        <w:t>The content of the SSRC of queued transmission participant is coded as the SSRC specified in IETF RFC 3550 </w:t>
      </w:r>
      <w:r>
        <w:t>[3]</w:t>
      </w:r>
      <w:r w:rsidRPr="00A5463E">
        <w:t>.</w:t>
      </w:r>
    </w:p>
    <w:p w14:paraId="2ED819B5" w14:textId="77777777" w:rsidR="00F51230" w:rsidRPr="000B4518" w:rsidRDefault="00F51230" w:rsidP="00F51230">
      <w:pPr>
        <w:rPr>
          <w:b/>
          <w:color w:val="000000"/>
          <w:u w:val="single"/>
        </w:rPr>
      </w:pPr>
      <w:bookmarkStart w:id="1830" w:name="_MCCTEMPBM_CRPT38000057___5"/>
      <w:r w:rsidRPr="000B4518">
        <w:rPr>
          <w:b/>
          <w:color w:val="000000"/>
          <w:u w:val="single"/>
        </w:rPr>
        <w:t>Queued User ID:</w:t>
      </w:r>
    </w:p>
    <w:bookmarkEnd w:id="1830"/>
    <w:p w14:paraId="335F0C45"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06692E6" w14:textId="2E40505E" w:rsidR="00F51230" w:rsidRPr="000B4518" w:rsidRDefault="00F51230" w:rsidP="00F51230">
      <w:r w:rsidRPr="000B4518">
        <w:t xml:space="preserve">The Queued User ID field </w:t>
      </w:r>
      <w:r>
        <w:t>is</w:t>
      </w:r>
      <w:r w:rsidRPr="000B4518">
        <w:t xml:space="preserve"> coded as specified in </w:t>
      </w:r>
      <w:r w:rsidR="00BA1F7C">
        <w:t>clause</w:t>
      </w:r>
      <w:r w:rsidRPr="000B4518">
        <w:t> </w:t>
      </w:r>
      <w:r>
        <w:t>9</w:t>
      </w:r>
      <w:r w:rsidRPr="000B4518">
        <w:t>.2.3.1</w:t>
      </w:r>
      <w:r>
        <w:t>4</w:t>
      </w:r>
      <w:r w:rsidRPr="000B4518">
        <w:t>.</w:t>
      </w:r>
    </w:p>
    <w:p w14:paraId="5A1E679B" w14:textId="77777777" w:rsidR="00F51230" w:rsidRPr="000B4518" w:rsidRDefault="00F51230" w:rsidP="00F51230">
      <w:pPr>
        <w:rPr>
          <w:b/>
          <w:color w:val="000000"/>
          <w:u w:val="single"/>
          <w:lang w:eastAsia="ko-KR"/>
        </w:rPr>
      </w:pPr>
      <w:bookmarkStart w:id="1831" w:name="_MCCTEMPBM_CRPT38000058___5"/>
      <w:r w:rsidRPr="000B4518">
        <w:rPr>
          <w:b/>
          <w:color w:val="000000"/>
          <w:u w:val="single"/>
          <w:lang w:eastAsia="ko-KR"/>
        </w:rPr>
        <w:t>Queue Info:</w:t>
      </w:r>
    </w:p>
    <w:bookmarkEnd w:id="1831"/>
    <w:p w14:paraId="5B798E4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61544C5A" w14:textId="6CD6B7AB" w:rsidR="00F51230" w:rsidRPr="000B4518" w:rsidRDefault="00F51230" w:rsidP="00F51230">
      <w:r w:rsidRPr="000B4518">
        <w:t xml:space="preserve">The Queue Info field </w:t>
      </w:r>
      <w:r>
        <w:t xml:space="preserve">is </w:t>
      </w:r>
      <w:r w:rsidRPr="000B4518">
        <w:t xml:space="preserve">coded as specified in </w:t>
      </w:r>
      <w:r w:rsidR="00BA1F7C">
        <w:t>clause</w:t>
      </w:r>
      <w:r w:rsidRPr="000B4518">
        <w:t> </w:t>
      </w:r>
      <w:r>
        <w:t>9</w:t>
      </w:r>
      <w:r w:rsidRPr="000B4518">
        <w:t>.2.3.5.</w:t>
      </w:r>
    </w:p>
    <w:p w14:paraId="7A01FD9F" w14:textId="77777777" w:rsidR="00A5463E" w:rsidRPr="00A5463E" w:rsidRDefault="00A5463E" w:rsidP="00A5463E">
      <w:pPr>
        <w:rPr>
          <w:b/>
          <w:u w:val="single"/>
        </w:rPr>
      </w:pPr>
      <w:r w:rsidRPr="00A5463E">
        <w:rPr>
          <w:b/>
          <w:u w:val="single"/>
        </w:rPr>
        <w:t>Transmission Indicator:</w:t>
      </w:r>
    </w:p>
    <w:p w14:paraId="396BB04D" w14:textId="35951C48" w:rsidR="00A5463E" w:rsidRPr="00A5463E" w:rsidRDefault="00A5463E" w:rsidP="00A5463E">
      <w:r w:rsidRPr="00A5463E">
        <w:t xml:space="preserve">The Transmission Indicator field is coded as described in </w:t>
      </w:r>
      <w:r w:rsidR="00BA1F7C">
        <w:t>clause</w:t>
      </w:r>
      <w:r w:rsidRPr="00A5463E">
        <w:t> 9.2.3.11.</w:t>
      </w:r>
    </w:p>
    <w:p w14:paraId="73575768" w14:textId="77777777" w:rsidR="00A5463E" w:rsidRPr="00A5463E" w:rsidRDefault="00A5463E" w:rsidP="00A5463E">
      <w:pPr>
        <w:pStyle w:val="Heading3"/>
      </w:pPr>
      <w:bookmarkStart w:id="1832" w:name="_Toc20208917"/>
      <w:bookmarkStart w:id="1833" w:name="_Toc36045028"/>
      <w:bookmarkStart w:id="1834" w:name="_Toc45216514"/>
      <w:bookmarkStart w:id="1835" w:name="_Toc99174287"/>
      <w:r w:rsidRPr="00A5463E">
        <w:t>9.2.6</w:t>
      </w:r>
      <w:r w:rsidRPr="00A5463E">
        <w:tab/>
        <w:t>Transmission Rejected message</w:t>
      </w:r>
      <w:bookmarkEnd w:id="1832"/>
      <w:bookmarkEnd w:id="1833"/>
      <w:bookmarkEnd w:id="1834"/>
      <w:bookmarkEnd w:id="1835"/>
    </w:p>
    <w:p w14:paraId="78C11E06" w14:textId="77777777" w:rsidR="00A5463E" w:rsidRPr="00A5463E" w:rsidRDefault="00A5463E" w:rsidP="00A5463E">
      <w:pPr>
        <w:pStyle w:val="Heading4"/>
      </w:pPr>
      <w:bookmarkStart w:id="1836" w:name="_Toc20208918"/>
      <w:bookmarkStart w:id="1837" w:name="_Toc36045029"/>
      <w:bookmarkStart w:id="1838" w:name="_Toc45216515"/>
      <w:bookmarkStart w:id="1839" w:name="_Toc99174288"/>
      <w:r w:rsidRPr="00A5463E">
        <w:t>9.2.6.1</w:t>
      </w:r>
      <w:r w:rsidRPr="00A5463E">
        <w:tab/>
        <w:t>General</w:t>
      </w:r>
      <w:bookmarkEnd w:id="1836"/>
      <w:bookmarkEnd w:id="1837"/>
      <w:bookmarkEnd w:id="1838"/>
      <w:bookmarkEnd w:id="1839"/>
    </w:p>
    <w:p w14:paraId="23A9C617"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43212836" w14:textId="77777777" w:rsidR="00A5463E" w:rsidRPr="00A5463E" w:rsidRDefault="00A5463E" w:rsidP="00A5463E">
      <w:r w:rsidRPr="00A5463E">
        <w:t>Table 9.2.6.1-1 shows the content of the Transmission Rejected message.</w:t>
      </w:r>
    </w:p>
    <w:p w14:paraId="6A1080DF" w14:textId="77777777" w:rsidR="00A5463E" w:rsidRPr="00A5463E" w:rsidRDefault="00A5463E" w:rsidP="00A5463E">
      <w:pPr>
        <w:pStyle w:val="TH"/>
      </w:pPr>
      <w:r w:rsidRPr="00A5463E">
        <w:t>Table 9.2.6.1-1: Transmission Rejected message</w:t>
      </w:r>
    </w:p>
    <w:p w14:paraId="162CE260" w14:textId="77777777" w:rsidR="00A5463E" w:rsidRPr="00A5463E" w:rsidRDefault="00A5463E" w:rsidP="00A5463E">
      <w:pPr>
        <w:pStyle w:val="PL"/>
        <w:keepNext/>
        <w:keepLines/>
        <w:jc w:val="center"/>
        <w:rPr>
          <w:noProof w:val="0"/>
        </w:rPr>
      </w:pPr>
      <w:bookmarkStart w:id="1840" w:name="_MCCTEMPBM_CRPT38000059___4"/>
      <w:r w:rsidRPr="00A5463E">
        <w:rPr>
          <w:noProof w:val="0"/>
        </w:rPr>
        <w:t>0                   1                   2                   3</w:t>
      </w:r>
    </w:p>
    <w:p w14:paraId="52F53DE9"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55506F6" w14:textId="77777777" w:rsidR="00A5463E" w:rsidRPr="00A5463E" w:rsidRDefault="00A5463E" w:rsidP="00A5463E">
      <w:pPr>
        <w:pStyle w:val="PL"/>
        <w:keepNext/>
        <w:keepLines/>
        <w:jc w:val="center"/>
        <w:rPr>
          <w:noProof w:val="0"/>
        </w:rPr>
      </w:pPr>
      <w:r w:rsidRPr="00A5463E">
        <w:rPr>
          <w:noProof w:val="0"/>
        </w:rPr>
        <w:t>+-+-+-+-+-+-+-+-+-+-+-+-+-+-+-+-+-+-+-+-+-+-+-+-+-+-+-+-+-+-+-+-+</w:t>
      </w:r>
    </w:p>
    <w:p w14:paraId="49F8D3BF" w14:textId="77777777" w:rsidR="00A5463E" w:rsidRPr="00A5463E" w:rsidRDefault="00A5463E" w:rsidP="00A5463E">
      <w:pPr>
        <w:pStyle w:val="PL"/>
        <w:keepNext/>
        <w:keepLines/>
        <w:jc w:val="center"/>
        <w:rPr>
          <w:noProof w:val="0"/>
        </w:rPr>
      </w:pPr>
      <w:r w:rsidRPr="00A5463E">
        <w:rPr>
          <w:noProof w:val="0"/>
        </w:rPr>
        <w:t>|V=2|P| Subtype |   PT=APP=204  |            length             |</w:t>
      </w:r>
    </w:p>
    <w:p w14:paraId="69E0320E" w14:textId="77777777" w:rsidR="00A5463E" w:rsidRPr="00A5463E" w:rsidRDefault="00A5463E" w:rsidP="00A5463E">
      <w:pPr>
        <w:pStyle w:val="PL"/>
        <w:keepNext/>
        <w:keepLines/>
        <w:jc w:val="center"/>
        <w:rPr>
          <w:noProof w:val="0"/>
        </w:rPr>
      </w:pPr>
      <w:r w:rsidRPr="00A5463E">
        <w:rPr>
          <w:noProof w:val="0"/>
        </w:rPr>
        <w:t>+-+-+-+-+-+-+-+-+-+-+-+-+-+-+-+-+-+-+-+-+-+-+-+-+-+-+-+-+-+-+-+-+</w:t>
      </w:r>
    </w:p>
    <w:p w14:paraId="58ED43F6" w14:textId="77777777" w:rsidR="00A5463E" w:rsidRPr="00A5463E" w:rsidRDefault="00A5463E" w:rsidP="00A5463E">
      <w:pPr>
        <w:pStyle w:val="PL"/>
        <w:keepNext/>
        <w:keepLines/>
        <w:jc w:val="center"/>
        <w:rPr>
          <w:noProof w:val="0"/>
        </w:rPr>
      </w:pPr>
      <w:r w:rsidRPr="00A5463E">
        <w:rPr>
          <w:noProof w:val="0"/>
        </w:rPr>
        <w:t>|            SSRC of transmission control server                |</w:t>
      </w:r>
    </w:p>
    <w:p w14:paraId="21551E65" w14:textId="77777777" w:rsidR="00A5463E" w:rsidRPr="00A5463E" w:rsidRDefault="00A5463E" w:rsidP="00A5463E">
      <w:pPr>
        <w:pStyle w:val="PL"/>
        <w:keepNext/>
        <w:keepLines/>
        <w:jc w:val="center"/>
        <w:rPr>
          <w:noProof w:val="0"/>
        </w:rPr>
      </w:pPr>
      <w:r w:rsidRPr="00A5463E">
        <w:rPr>
          <w:noProof w:val="0"/>
        </w:rPr>
        <w:t>+-+-+-+-+-+-+-+-+-+-+-+-+-+-+-+-+-+-+-+-+-+-+-+-+-+-+-+-+-+-+-+-+</w:t>
      </w:r>
    </w:p>
    <w:p w14:paraId="597BBCFD"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B0E2DDE" w14:textId="77777777" w:rsidR="00A5463E" w:rsidRPr="00A5463E" w:rsidRDefault="00A5463E" w:rsidP="00A5463E">
      <w:pPr>
        <w:pStyle w:val="PL"/>
        <w:keepNext/>
        <w:keepLines/>
        <w:jc w:val="center"/>
        <w:rPr>
          <w:noProof w:val="0"/>
        </w:rPr>
      </w:pPr>
      <w:r w:rsidRPr="00A5463E">
        <w:rPr>
          <w:noProof w:val="0"/>
        </w:rPr>
        <w:t>+-+-+-+-+-+-+-+-+-+-+-+-+-+-+-+-+-+-+-+-+-+-+-+-+-+-+-+-+-+-+-+-+</w:t>
      </w:r>
    </w:p>
    <w:p w14:paraId="6A02966E" w14:textId="77777777" w:rsidR="00A5463E" w:rsidRPr="00A5463E" w:rsidRDefault="00A5463E" w:rsidP="00A5463E">
      <w:pPr>
        <w:pStyle w:val="PL"/>
        <w:keepNext/>
        <w:keepLines/>
        <w:jc w:val="center"/>
        <w:rPr>
          <w:noProof w:val="0"/>
        </w:rPr>
      </w:pPr>
      <w:r w:rsidRPr="00A5463E">
        <w:rPr>
          <w:noProof w:val="0"/>
        </w:rPr>
        <w:t>|                      Reject Cause field                       |</w:t>
      </w:r>
    </w:p>
    <w:p w14:paraId="0051F2AD" w14:textId="77777777" w:rsidR="00A5463E" w:rsidRPr="00A5463E" w:rsidRDefault="00A5463E" w:rsidP="00A5463E">
      <w:pPr>
        <w:pStyle w:val="PL"/>
        <w:keepNext/>
        <w:keepLines/>
        <w:jc w:val="center"/>
        <w:rPr>
          <w:noProof w:val="0"/>
        </w:rPr>
      </w:pPr>
      <w:r w:rsidRPr="00A5463E">
        <w:rPr>
          <w:noProof w:val="0"/>
        </w:rPr>
        <w:t>+-+-+-+-+-+-+-+-+-+-+-+-+-+-+-+-+-+-+-+-+-+-+-+-+-+-+-+-+-+-+-+-+</w:t>
      </w:r>
    </w:p>
    <w:p w14:paraId="62D77BD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FB79CC8" w14:textId="77777777" w:rsidR="00A5463E" w:rsidRPr="00A5463E" w:rsidRDefault="00A5463E" w:rsidP="00A5463E">
      <w:pPr>
        <w:pStyle w:val="PL"/>
        <w:keepNext/>
        <w:keepLines/>
        <w:jc w:val="center"/>
        <w:rPr>
          <w:noProof w:val="0"/>
        </w:rPr>
      </w:pPr>
      <w:r w:rsidRPr="00A5463E">
        <w:rPr>
          <w:noProof w:val="0"/>
        </w:rPr>
        <w:t>+-+-+-+-+-+-+-+-+-+-+-+-+-+-+-+-+-+-+-+-+-+-+-+-+-+-+-+-+-+-+-+-+</w:t>
      </w:r>
    </w:p>
    <w:p w14:paraId="4206A888" w14:textId="77777777" w:rsidR="00A5463E" w:rsidRPr="00A5463E" w:rsidRDefault="00A5463E" w:rsidP="00A5463E">
      <w:pPr>
        <w:pStyle w:val="PL"/>
        <w:keepNext/>
        <w:keepLines/>
        <w:jc w:val="center"/>
        <w:rPr>
          <w:noProof w:val="0"/>
        </w:rPr>
      </w:pPr>
      <w:r w:rsidRPr="00A5463E">
        <w:rPr>
          <w:noProof w:val="0"/>
        </w:rPr>
        <w:t>|                Transmission Indicator field                   |</w:t>
      </w:r>
    </w:p>
    <w:p w14:paraId="147C3742" w14:textId="77777777" w:rsidR="00A5463E" w:rsidRPr="00A5463E" w:rsidRDefault="00A5463E" w:rsidP="00A5463E">
      <w:pPr>
        <w:pStyle w:val="PL"/>
        <w:keepNext/>
        <w:keepLines/>
        <w:jc w:val="center"/>
        <w:rPr>
          <w:noProof w:val="0"/>
        </w:rPr>
      </w:pPr>
      <w:r w:rsidRPr="00A5463E">
        <w:rPr>
          <w:noProof w:val="0"/>
        </w:rPr>
        <w:t>+-+-+-+-+-+-+-+-+-+-+-+-+-+-+-+-+-+-+-+-+-+-+-+-+-+-+-+-+-+-+-+-+</w:t>
      </w:r>
    </w:p>
    <w:bookmarkEnd w:id="1840"/>
    <w:p w14:paraId="7C60AE3F" w14:textId="77777777" w:rsidR="00A5463E" w:rsidRPr="00A5463E" w:rsidRDefault="00A5463E" w:rsidP="00A5463E"/>
    <w:p w14:paraId="2409ADD6" w14:textId="77777777" w:rsidR="00A5463E" w:rsidRPr="00A5463E" w:rsidRDefault="00A5463E" w:rsidP="00A5463E">
      <w:r w:rsidRPr="00A5463E">
        <w:t>With the exception of the three first 32-bit words the order of the fields are irrelevant.</w:t>
      </w:r>
    </w:p>
    <w:p w14:paraId="225EA377" w14:textId="77777777" w:rsidR="00A5463E" w:rsidRPr="00A5463E" w:rsidRDefault="00A5463E" w:rsidP="00A5463E">
      <w:pPr>
        <w:rPr>
          <w:b/>
          <w:u w:val="single"/>
        </w:rPr>
      </w:pPr>
      <w:r w:rsidRPr="00A5463E">
        <w:rPr>
          <w:b/>
          <w:u w:val="single"/>
        </w:rPr>
        <w:t>Subtype:</w:t>
      </w:r>
    </w:p>
    <w:p w14:paraId="23B1D2F7" w14:textId="77777777" w:rsidR="00A5463E" w:rsidRPr="00A5463E" w:rsidRDefault="00A5463E" w:rsidP="00A5463E">
      <w:r w:rsidRPr="00A5463E">
        <w:t>The subtype is coded according to table </w:t>
      </w:r>
      <w:r w:rsidR="00037BD2">
        <w:t>9.2.2.1-</w:t>
      </w:r>
      <w:r w:rsidRPr="00A5463E">
        <w:t>2.</w:t>
      </w:r>
    </w:p>
    <w:p w14:paraId="77F71330" w14:textId="77777777" w:rsidR="00A5463E" w:rsidRPr="00A5463E" w:rsidRDefault="00A5463E" w:rsidP="00A5463E">
      <w:r w:rsidRPr="00A5463E">
        <w:t>Length:</w:t>
      </w:r>
    </w:p>
    <w:p w14:paraId="5CA800E3" w14:textId="7E8F7444" w:rsidR="00A5463E" w:rsidRPr="00A5463E" w:rsidRDefault="00A5463E" w:rsidP="00A5463E">
      <w:r w:rsidRPr="00A5463E">
        <w:lastRenderedPageBreak/>
        <w:t xml:space="preserve">The length is coded as specified in to </w:t>
      </w:r>
      <w:r w:rsidR="00BA1F7C">
        <w:t>clause</w:t>
      </w:r>
      <w:r w:rsidRPr="00A5463E">
        <w:t> 9.1.2.</w:t>
      </w:r>
    </w:p>
    <w:p w14:paraId="3436E666" w14:textId="77777777" w:rsidR="00A5463E" w:rsidRPr="00A5463E" w:rsidRDefault="00A5463E" w:rsidP="00A5463E">
      <w:pPr>
        <w:rPr>
          <w:b/>
          <w:u w:val="single"/>
        </w:rPr>
      </w:pPr>
      <w:r w:rsidRPr="00A5463E">
        <w:rPr>
          <w:b/>
          <w:u w:val="single"/>
        </w:rPr>
        <w:t>SSRC:</w:t>
      </w:r>
    </w:p>
    <w:p w14:paraId="39319A0B" w14:textId="77777777" w:rsidR="00A5463E" w:rsidRPr="00A5463E" w:rsidRDefault="00A5463E" w:rsidP="00A5463E">
      <w:r w:rsidRPr="00A5463E">
        <w:t>The SSRC field carries the SSRC of the transmission control server.</w:t>
      </w:r>
    </w:p>
    <w:p w14:paraId="3EEF5A4F" w14:textId="77777777" w:rsidR="00A5463E" w:rsidRPr="00A5463E" w:rsidRDefault="00A5463E" w:rsidP="00A5463E">
      <w:r w:rsidRPr="00A5463E">
        <w:t>The content of the SSRC field is coded as specified in IETF RFC 3550 </w:t>
      </w:r>
      <w:r>
        <w:t>[3]</w:t>
      </w:r>
      <w:r w:rsidRPr="00A5463E">
        <w:t>.</w:t>
      </w:r>
    </w:p>
    <w:p w14:paraId="7F685905" w14:textId="77777777" w:rsidR="00A5463E" w:rsidRPr="00A5463E" w:rsidRDefault="00A5463E" w:rsidP="00A5463E">
      <w:pPr>
        <w:rPr>
          <w:b/>
          <w:u w:val="single"/>
        </w:rPr>
      </w:pPr>
      <w:r w:rsidRPr="00A5463E">
        <w:rPr>
          <w:b/>
          <w:u w:val="single"/>
        </w:rPr>
        <w:t>Reject Cause:</w:t>
      </w:r>
    </w:p>
    <w:p w14:paraId="612C0A3A"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5463E" w:rsidRDefault="00A5463E" w:rsidP="00A5463E">
      <w:r w:rsidRPr="00A5463E">
        <w:t>The Reject Cause field contains:</w:t>
      </w:r>
    </w:p>
    <w:p w14:paraId="6D180E6A" w14:textId="77777777" w:rsidR="00A5463E" w:rsidRPr="00A5463E" w:rsidRDefault="00A5463E" w:rsidP="00A5463E">
      <w:pPr>
        <w:pStyle w:val="B1"/>
      </w:pPr>
      <w:r w:rsidRPr="00A5463E">
        <w:t>1.</w:t>
      </w:r>
      <w:r w:rsidRPr="00A5463E">
        <w:tab/>
        <w:t>a &lt;Reject Cause&gt; value; and</w:t>
      </w:r>
    </w:p>
    <w:p w14:paraId="4EEDD98A" w14:textId="77777777" w:rsidR="00A5463E" w:rsidRPr="00A5463E" w:rsidRDefault="00A5463E" w:rsidP="00A5463E">
      <w:pPr>
        <w:pStyle w:val="B1"/>
      </w:pPr>
      <w:r w:rsidRPr="00A5463E">
        <w:t>2.</w:t>
      </w:r>
      <w:r w:rsidRPr="00A5463E">
        <w:tab/>
        <w:t>a &lt;Reject Phrase&gt; value.</w:t>
      </w:r>
    </w:p>
    <w:p w14:paraId="15BF65AB" w14:textId="5E375722" w:rsidR="00A5463E" w:rsidRPr="00A5463E" w:rsidRDefault="00A5463E" w:rsidP="00A5463E">
      <w:r w:rsidRPr="00A5463E">
        <w:t xml:space="preserve">Available &lt;Reject Cause&gt; values are listed in </w:t>
      </w:r>
      <w:r w:rsidR="00BA1F7C">
        <w:t>clause</w:t>
      </w:r>
      <w:r w:rsidRPr="00A5463E">
        <w:t xml:space="preserve"> 9.2.6.2. The Reject Cause field is coded as described in </w:t>
      </w:r>
      <w:r w:rsidR="00BA1F7C">
        <w:t>clause</w:t>
      </w:r>
      <w:r w:rsidRPr="00A5463E">
        <w:t> 9.2.3.4.</w:t>
      </w:r>
    </w:p>
    <w:p w14:paraId="6AABFF20" w14:textId="77777777" w:rsidR="00A5463E" w:rsidRPr="00A5463E" w:rsidRDefault="00A5463E" w:rsidP="00A5463E">
      <w:pPr>
        <w:rPr>
          <w:b/>
          <w:color w:val="000000"/>
          <w:u w:val="single"/>
        </w:rPr>
      </w:pPr>
      <w:bookmarkStart w:id="1841" w:name="_MCCTEMPBM_CRPT38000060___5"/>
      <w:r w:rsidRPr="00A5463E">
        <w:rPr>
          <w:b/>
          <w:color w:val="000000"/>
          <w:u w:val="single"/>
        </w:rPr>
        <w:t>User ID:</w:t>
      </w:r>
    </w:p>
    <w:bookmarkEnd w:id="1841"/>
    <w:p w14:paraId="63675CB1"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0F5BEBFD" w14:textId="5C91902A" w:rsidR="00A5463E" w:rsidRPr="00A5463E" w:rsidRDefault="00A5463E" w:rsidP="00A5463E">
      <w:r w:rsidRPr="00A5463E">
        <w:t xml:space="preserve">The User ID field is coded as specified in </w:t>
      </w:r>
      <w:r w:rsidR="00BA1F7C">
        <w:t>clause</w:t>
      </w:r>
      <w:r w:rsidRPr="00A5463E">
        <w:t> 9.2.3.8.</w:t>
      </w:r>
    </w:p>
    <w:p w14:paraId="5478FBC9" w14:textId="77777777" w:rsidR="00A5463E" w:rsidRPr="00A5463E" w:rsidRDefault="00A5463E" w:rsidP="00A5463E">
      <w:pPr>
        <w:rPr>
          <w:b/>
          <w:u w:val="single"/>
        </w:rPr>
      </w:pPr>
      <w:r w:rsidRPr="00A5463E">
        <w:rPr>
          <w:b/>
          <w:u w:val="single"/>
        </w:rPr>
        <w:t>Transmission Indicator:</w:t>
      </w:r>
    </w:p>
    <w:p w14:paraId="406034AC" w14:textId="5F45246F" w:rsidR="00A5463E" w:rsidRPr="00A5463E" w:rsidRDefault="00A5463E" w:rsidP="00A5463E">
      <w:r w:rsidRPr="00A5463E">
        <w:t xml:space="preserve">The Transmission Indicator field is coded as described in </w:t>
      </w:r>
      <w:r w:rsidR="00BA1F7C">
        <w:t>clause</w:t>
      </w:r>
      <w:r w:rsidRPr="00A5463E">
        <w:t> 9.2.3.11.</w:t>
      </w:r>
    </w:p>
    <w:p w14:paraId="45D17E7B" w14:textId="77777777" w:rsidR="00A5463E" w:rsidRPr="00A5463E" w:rsidRDefault="00A5463E" w:rsidP="00A5463E">
      <w:pPr>
        <w:pStyle w:val="Heading4"/>
        <w:rPr>
          <w:lang w:val="fr-FR"/>
        </w:rPr>
      </w:pPr>
      <w:bookmarkStart w:id="1842" w:name="_Toc20208919"/>
      <w:bookmarkStart w:id="1843" w:name="_Toc36045030"/>
      <w:bookmarkStart w:id="1844" w:name="_Toc45216516"/>
      <w:bookmarkStart w:id="1845" w:name="_Toc99174289"/>
      <w:r w:rsidRPr="00A5463E">
        <w:rPr>
          <w:lang w:val="fr-FR"/>
        </w:rPr>
        <w:t>9.2.6.2</w:t>
      </w:r>
      <w:r w:rsidRPr="00A5463E">
        <w:rPr>
          <w:lang w:val="fr-FR"/>
        </w:rPr>
        <w:tab/>
        <w:t>Rejection cause codes and rejection cause phrase</w:t>
      </w:r>
      <w:bookmarkEnd w:id="1842"/>
      <w:bookmarkEnd w:id="1843"/>
      <w:bookmarkEnd w:id="1844"/>
      <w:bookmarkEnd w:id="1845"/>
    </w:p>
    <w:p w14:paraId="10EDFFEA" w14:textId="77777777" w:rsidR="00BC79D8" w:rsidRPr="000B4518" w:rsidRDefault="00BC79D8" w:rsidP="00BC79D8">
      <w:r>
        <w:t>Cause #1 - Transmission limit reached</w:t>
      </w:r>
    </w:p>
    <w:p w14:paraId="157F7593"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5CE3968" w14:textId="77777777" w:rsidR="00A5463E" w:rsidRPr="00A5463E" w:rsidRDefault="00A5463E" w:rsidP="00A5463E">
      <w:r w:rsidRPr="00A5463E">
        <w:t>Cause #2 - Internal transmission control server error</w:t>
      </w:r>
    </w:p>
    <w:p w14:paraId="637D1CA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51C20724" w14:textId="77777777" w:rsidR="00A5463E" w:rsidRPr="00A5463E" w:rsidRDefault="00A5463E" w:rsidP="00A5463E">
      <w:r w:rsidRPr="00A5463E">
        <w:t>Cause #3 - Only one participant</w:t>
      </w:r>
    </w:p>
    <w:p w14:paraId="1B98D84E"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51AEF536" w14:textId="77777777" w:rsidR="00A5463E" w:rsidRPr="00A5463E" w:rsidRDefault="00A5463E" w:rsidP="00A5463E">
      <w:r w:rsidRPr="00A5463E">
        <w:t>Cause #4 - Retry-after timer has not expired</w:t>
      </w:r>
    </w:p>
    <w:p w14:paraId="40020065"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5463E" w:rsidRDefault="00A5463E" w:rsidP="00A5463E">
      <w:r w:rsidRPr="00A5463E">
        <w:t>Cause #5 - Receive only</w:t>
      </w:r>
    </w:p>
    <w:p w14:paraId="54D03B66" w14:textId="77777777" w:rsidR="00BC79D8" w:rsidRPr="00037BD2" w:rsidRDefault="00A5463E" w:rsidP="00A5463E">
      <w:pPr>
        <w:pStyle w:val="B1"/>
        <w:rPr>
          <w:lang w:val="en-GB"/>
        </w:rPr>
      </w:pPr>
      <w:r w:rsidRPr="00A5463E">
        <w:tab/>
        <w:t>The &lt;Reject cause&gt; value set to '5' indicates that the transmission control server cannot grant the transmission request, because the requesting party only has receive privilege.</w:t>
      </w:r>
    </w:p>
    <w:p w14:paraId="5383A599" w14:textId="77777777" w:rsidR="00A5463E" w:rsidRPr="00A5463E" w:rsidRDefault="00A5463E" w:rsidP="00BC79D8">
      <w:r w:rsidRPr="00A5463E">
        <w:t>Cause #6 - No resources available</w:t>
      </w:r>
    </w:p>
    <w:p w14:paraId="7C74CDD9" w14:textId="77777777" w:rsidR="00BC79D8" w:rsidRPr="00037BD2" w:rsidRDefault="00A5463E" w:rsidP="00A5463E">
      <w:pPr>
        <w:pStyle w:val="B1"/>
        <w:rPr>
          <w:lang w:val="en-GB"/>
        </w:rPr>
      </w:pPr>
      <w:r w:rsidRPr="00A5463E">
        <w:tab/>
        <w:t>The &lt;Reject cause&gt; value set to '6' indicates that the transmission control server cannot grant the transmission request due to congestion.</w:t>
      </w:r>
    </w:p>
    <w:p w14:paraId="2809F3EC" w14:textId="77777777" w:rsidR="00A5463E" w:rsidRPr="00A5463E" w:rsidRDefault="00A5463E" w:rsidP="00BC79D8">
      <w:r w:rsidRPr="00A5463E">
        <w:t>Cause #255 - Other reason</w:t>
      </w:r>
    </w:p>
    <w:p w14:paraId="20DF6267" w14:textId="77777777" w:rsidR="00A5463E" w:rsidRPr="00A5463E" w:rsidRDefault="00A5463E" w:rsidP="00A5463E">
      <w:pPr>
        <w:pStyle w:val="B1"/>
      </w:pPr>
      <w:r w:rsidRPr="00A5463E">
        <w:lastRenderedPageBreak/>
        <w:tab/>
        <w:t>The &lt;Reject cause&gt; value set to '255' indicates that the transmission control server does not grant the transmission request due to the transmission control server local policy.</w:t>
      </w:r>
    </w:p>
    <w:p w14:paraId="34CECFB4" w14:textId="77777777" w:rsidR="00A5463E" w:rsidRPr="00A5463E" w:rsidRDefault="00A5463E" w:rsidP="00A5463E">
      <w:pPr>
        <w:pStyle w:val="Heading3"/>
      </w:pPr>
      <w:bookmarkStart w:id="1846" w:name="_Toc20208920"/>
      <w:bookmarkStart w:id="1847" w:name="_Toc36045031"/>
      <w:bookmarkStart w:id="1848" w:name="_Toc45216517"/>
      <w:bookmarkStart w:id="1849" w:name="_Toc99174290"/>
      <w:r w:rsidRPr="00A5463E">
        <w:t>9.2.7</w:t>
      </w:r>
      <w:r w:rsidRPr="00A5463E">
        <w:tab/>
        <w:t>Transmission Release message</w:t>
      </w:r>
      <w:bookmarkEnd w:id="1846"/>
      <w:bookmarkEnd w:id="1847"/>
      <w:bookmarkEnd w:id="1848"/>
      <w:bookmarkEnd w:id="1849"/>
    </w:p>
    <w:p w14:paraId="7D02EE66"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7480C03A"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5463E" w:rsidRDefault="00A5463E" w:rsidP="00A5463E">
      <w:r w:rsidRPr="00A5463E">
        <w:t>Table 9.2.7-1 shows the content of the Transmission Release message.</w:t>
      </w:r>
    </w:p>
    <w:p w14:paraId="71EFD258" w14:textId="77777777" w:rsidR="00A5463E" w:rsidRPr="00A5463E" w:rsidRDefault="00A5463E" w:rsidP="00A5463E">
      <w:pPr>
        <w:pStyle w:val="TH"/>
      </w:pPr>
      <w:r w:rsidRPr="00A5463E">
        <w:t>Table 9.2.7-1: Transmission Release message</w:t>
      </w:r>
    </w:p>
    <w:p w14:paraId="18657A66" w14:textId="77777777" w:rsidR="00A5463E" w:rsidRPr="00A5463E" w:rsidRDefault="00A5463E" w:rsidP="00A5463E">
      <w:pPr>
        <w:pStyle w:val="PL"/>
        <w:keepNext/>
        <w:keepLines/>
        <w:jc w:val="center"/>
        <w:rPr>
          <w:noProof w:val="0"/>
        </w:rPr>
      </w:pPr>
      <w:bookmarkStart w:id="1850" w:name="_MCCTEMPBM_CRPT38000061___4"/>
      <w:r w:rsidRPr="00A5463E">
        <w:rPr>
          <w:noProof w:val="0"/>
        </w:rPr>
        <w:t>0                   1                   2                   3</w:t>
      </w:r>
    </w:p>
    <w:p w14:paraId="08155B6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660F2D6" w14:textId="77777777" w:rsidR="00A5463E" w:rsidRPr="00A5463E" w:rsidRDefault="00A5463E" w:rsidP="00A5463E">
      <w:pPr>
        <w:pStyle w:val="PL"/>
        <w:keepNext/>
        <w:keepLines/>
        <w:jc w:val="center"/>
        <w:rPr>
          <w:noProof w:val="0"/>
        </w:rPr>
      </w:pPr>
      <w:r w:rsidRPr="00A5463E">
        <w:rPr>
          <w:noProof w:val="0"/>
        </w:rPr>
        <w:t>+-+-+-+-+-+-+-+-+-+-+-+-+-+-+-+-+-+-+-+-+-+-+-+-+-+-+-+-+-+-+-+-+</w:t>
      </w:r>
    </w:p>
    <w:p w14:paraId="4050C2D9" w14:textId="77777777" w:rsidR="00A5463E" w:rsidRPr="00A5463E" w:rsidRDefault="00A5463E" w:rsidP="00A5463E">
      <w:pPr>
        <w:pStyle w:val="PL"/>
        <w:keepNext/>
        <w:keepLines/>
        <w:jc w:val="center"/>
        <w:rPr>
          <w:noProof w:val="0"/>
        </w:rPr>
      </w:pPr>
      <w:r w:rsidRPr="00A5463E">
        <w:rPr>
          <w:noProof w:val="0"/>
        </w:rPr>
        <w:t>|V=2|P| Subtype |   PT=APP=204  |          length               |</w:t>
      </w:r>
    </w:p>
    <w:p w14:paraId="754FE721" w14:textId="77777777" w:rsidR="00A5463E" w:rsidRPr="00A5463E" w:rsidRDefault="00A5463E" w:rsidP="00A5463E">
      <w:pPr>
        <w:pStyle w:val="PL"/>
        <w:keepNext/>
        <w:keepLines/>
        <w:jc w:val="center"/>
        <w:rPr>
          <w:noProof w:val="0"/>
        </w:rPr>
      </w:pPr>
      <w:r w:rsidRPr="00A5463E">
        <w:rPr>
          <w:noProof w:val="0"/>
        </w:rPr>
        <w:t>+-+-+-+-+-+-+-+-+-+-+-+-+-+-+-+-+-+-+-+-+-+-+-+-+-+-+-+-+-+-+-+-+</w:t>
      </w:r>
    </w:p>
    <w:p w14:paraId="1562D733" w14:textId="77777777" w:rsidR="00A5463E" w:rsidRPr="00A5463E" w:rsidRDefault="00A5463E" w:rsidP="00A5463E">
      <w:pPr>
        <w:pStyle w:val="PL"/>
        <w:keepNext/>
        <w:keepLines/>
        <w:jc w:val="center"/>
        <w:rPr>
          <w:noProof w:val="0"/>
        </w:rPr>
      </w:pPr>
      <w:r w:rsidRPr="00A5463E">
        <w:rPr>
          <w:noProof w:val="0"/>
        </w:rPr>
        <w:t>|       SSRC of participant with permission to send media       |</w:t>
      </w:r>
    </w:p>
    <w:p w14:paraId="0BE67CE6" w14:textId="77777777" w:rsidR="00A5463E" w:rsidRPr="00A5463E" w:rsidRDefault="00A5463E" w:rsidP="00A5463E">
      <w:pPr>
        <w:pStyle w:val="PL"/>
        <w:keepNext/>
        <w:keepLines/>
        <w:jc w:val="center"/>
        <w:rPr>
          <w:noProof w:val="0"/>
        </w:rPr>
      </w:pPr>
      <w:r w:rsidRPr="00A5463E">
        <w:rPr>
          <w:noProof w:val="0"/>
        </w:rPr>
        <w:t>+-+-+-+-+-+-+-+-+-+-+-+-+-+-+-+-+-+-+-+-+-+-+-+-+-+-+-+-+-+-+-+-+</w:t>
      </w:r>
    </w:p>
    <w:p w14:paraId="24522DF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7FBA2F39" w14:textId="77777777" w:rsidR="00A5463E" w:rsidRPr="00A5463E" w:rsidRDefault="00A5463E" w:rsidP="00A5463E">
      <w:pPr>
        <w:pStyle w:val="PL"/>
        <w:keepNext/>
        <w:keepLines/>
        <w:jc w:val="center"/>
        <w:rPr>
          <w:noProof w:val="0"/>
        </w:rPr>
      </w:pPr>
      <w:r w:rsidRPr="00A5463E">
        <w:rPr>
          <w:noProof w:val="0"/>
        </w:rPr>
        <w:t>+-+-+-+-+-+-+-+-+-+-+-+-+-+-+-+-+-+-+-+-+-+-+-+-+-+-+-+-+-+-+-+-+</w:t>
      </w:r>
    </w:p>
    <w:p w14:paraId="24B29D63"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34CA638" w14:textId="77777777" w:rsidR="00A5463E" w:rsidRPr="00A5463E" w:rsidRDefault="00A5463E" w:rsidP="00A5463E">
      <w:pPr>
        <w:pStyle w:val="PL"/>
        <w:keepNext/>
        <w:keepLines/>
        <w:jc w:val="center"/>
        <w:rPr>
          <w:noProof w:val="0"/>
        </w:rPr>
      </w:pPr>
      <w:r w:rsidRPr="00A5463E">
        <w:rPr>
          <w:noProof w:val="0"/>
        </w:rPr>
        <w:t>+-+-+-+-+-+-+-+-+-+-+-+-+-+-+-+-+-+-+-+-+-+-+-+-+-+-+-+-+-+-+-+-+</w:t>
      </w:r>
    </w:p>
    <w:p w14:paraId="5E91A894" w14:textId="77777777" w:rsidR="00A5463E" w:rsidRPr="00A5463E" w:rsidRDefault="00A5463E" w:rsidP="00A5463E">
      <w:pPr>
        <w:pStyle w:val="PL"/>
        <w:keepNext/>
        <w:keepLines/>
        <w:jc w:val="center"/>
        <w:rPr>
          <w:noProof w:val="0"/>
        </w:rPr>
      </w:pPr>
      <w:r w:rsidRPr="00A5463E">
        <w:rPr>
          <w:noProof w:val="0"/>
        </w:rPr>
        <w:t>|                Transmission Indicator field                   |</w:t>
      </w:r>
    </w:p>
    <w:p w14:paraId="14FD27E2" w14:textId="77777777" w:rsidR="00A5463E" w:rsidRPr="00A5463E" w:rsidRDefault="00A5463E" w:rsidP="00A5463E">
      <w:pPr>
        <w:pStyle w:val="PL"/>
        <w:keepNext/>
        <w:keepLines/>
        <w:jc w:val="center"/>
        <w:rPr>
          <w:noProof w:val="0"/>
        </w:rPr>
      </w:pPr>
      <w:r w:rsidRPr="00A5463E">
        <w:rPr>
          <w:noProof w:val="0"/>
        </w:rPr>
        <w:t>+-+-+-+-+-+-+-+-+-+-+-+-+-+-+-+-+-+-+-+-+-+-+-+-+-+-+-+-+-+-+-+-+</w:t>
      </w:r>
    </w:p>
    <w:bookmarkEnd w:id="1850"/>
    <w:p w14:paraId="4EEFD514" w14:textId="77777777" w:rsidR="00A5463E" w:rsidRPr="00A5463E" w:rsidRDefault="00A5463E" w:rsidP="00A5463E"/>
    <w:p w14:paraId="61CE4125" w14:textId="77777777" w:rsidR="00A5463E" w:rsidRPr="00A5463E" w:rsidRDefault="00A5463E" w:rsidP="00A5463E">
      <w:r w:rsidRPr="00A5463E">
        <w:t>With the exception of the three first 32-bit words the order of the fields are irrelevant.</w:t>
      </w:r>
    </w:p>
    <w:p w14:paraId="40A62353" w14:textId="77777777" w:rsidR="00A5463E" w:rsidRPr="00A5463E" w:rsidRDefault="00A5463E" w:rsidP="00A5463E">
      <w:pPr>
        <w:rPr>
          <w:b/>
          <w:u w:val="single"/>
        </w:rPr>
      </w:pPr>
      <w:r w:rsidRPr="00A5463E">
        <w:rPr>
          <w:b/>
          <w:u w:val="single"/>
        </w:rPr>
        <w:t>Subtype:</w:t>
      </w:r>
    </w:p>
    <w:p w14:paraId="40A5FCCC" w14:textId="77777777" w:rsidR="00A5463E" w:rsidRPr="00A5463E" w:rsidRDefault="00A5463E" w:rsidP="00A5463E">
      <w:r w:rsidRPr="00A5463E">
        <w:t>The subtype is coded according to table </w:t>
      </w:r>
      <w:r w:rsidR="00037BD2">
        <w:t>9.2.2.1-</w:t>
      </w:r>
      <w:r w:rsidRPr="00A5463E">
        <w:t>1.</w:t>
      </w:r>
    </w:p>
    <w:p w14:paraId="3ADFE930" w14:textId="77777777" w:rsidR="00A5463E" w:rsidRPr="00A5463E" w:rsidRDefault="00A5463E" w:rsidP="00A5463E">
      <w:pPr>
        <w:rPr>
          <w:b/>
          <w:u w:val="single"/>
        </w:rPr>
      </w:pPr>
      <w:r w:rsidRPr="00A5463E">
        <w:rPr>
          <w:b/>
          <w:u w:val="single"/>
        </w:rPr>
        <w:t>Length:</w:t>
      </w:r>
    </w:p>
    <w:p w14:paraId="3B01B06D" w14:textId="099E51FA" w:rsidR="00A5463E" w:rsidRPr="00A5463E" w:rsidRDefault="00A5463E" w:rsidP="00A5463E">
      <w:r w:rsidRPr="00A5463E">
        <w:t xml:space="preserve">The length is coded as specified in to </w:t>
      </w:r>
      <w:r w:rsidR="00BA1F7C">
        <w:t>clause</w:t>
      </w:r>
      <w:r w:rsidRPr="00A5463E">
        <w:t> 9.1.2.</w:t>
      </w:r>
    </w:p>
    <w:p w14:paraId="4ADA2535" w14:textId="77777777" w:rsidR="00A5463E" w:rsidRPr="00A5463E" w:rsidRDefault="00A5463E" w:rsidP="00A5463E">
      <w:pPr>
        <w:rPr>
          <w:b/>
          <w:u w:val="single"/>
        </w:rPr>
      </w:pPr>
      <w:r w:rsidRPr="00A5463E">
        <w:rPr>
          <w:b/>
          <w:u w:val="single"/>
        </w:rPr>
        <w:t>SSRC:</w:t>
      </w:r>
    </w:p>
    <w:p w14:paraId="2DD23367" w14:textId="77777777" w:rsidR="00A5463E" w:rsidRPr="00A5463E" w:rsidRDefault="00A5463E" w:rsidP="00A5463E">
      <w:r w:rsidRPr="00A5463E">
        <w:t>The SSRC field carries the SSRC of the transmission participant with permission to send media.</w:t>
      </w:r>
    </w:p>
    <w:p w14:paraId="740AC564" w14:textId="77777777" w:rsidR="00A5463E" w:rsidRPr="00A5463E" w:rsidRDefault="00A5463E" w:rsidP="00A5463E">
      <w:r w:rsidRPr="00A5463E">
        <w:t>The content of the SSRC field is coded as specified in IETF RFC 3550 </w:t>
      </w:r>
      <w:r>
        <w:t>[3]</w:t>
      </w:r>
      <w:r w:rsidRPr="00A5463E">
        <w:t>.</w:t>
      </w:r>
    </w:p>
    <w:p w14:paraId="5C437866" w14:textId="77777777" w:rsidR="00A5463E" w:rsidRPr="00A5463E" w:rsidRDefault="00A5463E" w:rsidP="00A5463E">
      <w:pPr>
        <w:rPr>
          <w:b/>
          <w:color w:val="000000"/>
          <w:u w:val="single"/>
        </w:rPr>
      </w:pPr>
      <w:bookmarkStart w:id="1851" w:name="_MCCTEMPBM_CRPT38000062___5"/>
      <w:r w:rsidRPr="00A5463E">
        <w:rPr>
          <w:b/>
          <w:color w:val="000000"/>
          <w:u w:val="single"/>
        </w:rPr>
        <w:t>User ID:</w:t>
      </w:r>
    </w:p>
    <w:bookmarkEnd w:id="1851"/>
    <w:p w14:paraId="236ED0A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D464F5B" w14:textId="4DB08462" w:rsidR="00A5463E" w:rsidRPr="00A5463E" w:rsidRDefault="00A5463E" w:rsidP="00A5463E">
      <w:r w:rsidRPr="00A5463E">
        <w:t xml:space="preserve">The User ID field is coded as specified in </w:t>
      </w:r>
      <w:r w:rsidR="00BA1F7C">
        <w:t>clause</w:t>
      </w:r>
      <w:r w:rsidRPr="00A5463E">
        <w:t> 9.2.3.8.</w:t>
      </w:r>
    </w:p>
    <w:p w14:paraId="3D5F4FF8" w14:textId="77777777" w:rsidR="00A5463E" w:rsidRPr="00A5463E" w:rsidRDefault="00A5463E" w:rsidP="00A5463E">
      <w:pPr>
        <w:rPr>
          <w:b/>
          <w:u w:val="single"/>
        </w:rPr>
      </w:pPr>
      <w:r w:rsidRPr="00A5463E">
        <w:rPr>
          <w:b/>
          <w:u w:val="single"/>
        </w:rPr>
        <w:t>Transmission Indicator:</w:t>
      </w:r>
    </w:p>
    <w:p w14:paraId="0C8BA4F4" w14:textId="581B62BD" w:rsidR="00A5463E" w:rsidRPr="00A5463E" w:rsidRDefault="00A5463E" w:rsidP="00A5463E">
      <w:r w:rsidRPr="00A5463E">
        <w:t xml:space="preserve">The Transmission Indicator field is coded as described in </w:t>
      </w:r>
      <w:r w:rsidR="00BA1F7C">
        <w:t>clause</w:t>
      </w:r>
      <w:r w:rsidRPr="00A5463E">
        <w:t> 9.2.3.11.</w:t>
      </w:r>
    </w:p>
    <w:p w14:paraId="6443DF88" w14:textId="77777777" w:rsidR="00A5463E" w:rsidRPr="00A5463E" w:rsidRDefault="00A5463E" w:rsidP="00A5463E">
      <w:pPr>
        <w:pStyle w:val="Heading3"/>
      </w:pPr>
      <w:bookmarkStart w:id="1852" w:name="_Toc20208921"/>
      <w:bookmarkStart w:id="1853" w:name="_Toc36045032"/>
      <w:bookmarkStart w:id="1854" w:name="_Toc45216518"/>
      <w:bookmarkStart w:id="1855" w:name="_Toc99174291"/>
      <w:r w:rsidRPr="00A5463E">
        <w:t>9.2.8</w:t>
      </w:r>
      <w:r w:rsidRPr="00A5463E">
        <w:tab/>
        <w:t>Transmission Arbitration Taken message</w:t>
      </w:r>
      <w:bookmarkEnd w:id="1852"/>
      <w:bookmarkEnd w:id="1853"/>
      <w:bookmarkEnd w:id="1854"/>
      <w:bookmarkEnd w:id="1855"/>
    </w:p>
    <w:p w14:paraId="1AE35BC5"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A5463E" w:rsidRDefault="00620477" w:rsidP="00620477">
      <w:bookmarkStart w:id="1856" w:name="_MCCTEMPBM_CRPT38000063___5"/>
      <w:r>
        <w:rPr>
          <w:color w:val="FF0000"/>
        </w:rPr>
        <w:t>In case of off-network, the transmission arbitrator acts as the transmission control server.</w:t>
      </w:r>
    </w:p>
    <w:bookmarkEnd w:id="1856"/>
    <w:p w14:paraId="1B94E843" w14:textId="77777777" w:rsidR="00A5463E" w:rsidRPr="00A5463E" w:rsidRDefault="00A5463E" w:rsidP="00A5463E">
      <w:r w:rsidRPr="00A5463E">
        <w:t>Table 9.2.8-1 shows the content of the Transmission Arbitration Taken message.</w:t>
      </w:r>
    </w:p>
    <w:p w14:paraId="3A9F1AB9" w14:textId="77777777" w:rsidR="00A5463E" w:rsidRPr="00A5463E" w:rsidRDefault="00A5463E" w:rsidP="00A5463E">
      <w:pPr>
        <w:pStyle w:val="TH"/>
      </w:pPr>
      <w:r w:rsidRPr="00A5463E">
        <w:lastRenderedPageBreak/>
        <w:t>Table 9.2.8-1: Transmission Arbitration Taken message</w:t>
      </w:r>
    </w:p>
    <w:p w14:paraId="04D0F085" w14:textId="77777777" w:rsidR="00A5463E" w:rsidRPr="00A5463E" w:rsidRDefault="00A5463E" w:rsidP="00A5463E">
      <w:pPr>
        <w:pStyle w:val="PL"/>
        <w:keepNext/>
        <w:keepLines/>
        <w:jc w:val="center"/>
        <w:rPr>
          <w:noProof w:val="0"/>
        </w:rPr>
      </w:pPr>
      <w:bookmarkStart w:id="1857" w:name="_MCCTEMPBM_CRPT38000064___4"/>
      <w:r w:rsidRPr="00A5463E">
        <w:rPr>
          <w:noProof w:val="0"/>
        </w:rPr>
        <w:t>0                   1                   2                   3</w:t>
      </w:r>
    </w:p>
    <w:p w14:paraId="5EA7D277"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7420940" w14:textId="77777777" w:rsidR="00A5463E" w:rsidRPr="00A5463E" w:rsidRDefault="00A5463E" w:rsidP="00A5463E">
      <w:pPr>
        <w:pStyle w:val="PL"/>
        <w:keepNext/>
        <w:keepLines/>
        <w:jc w:val="center"/>
        <w:rPr>
          <w:noProof w:val="0"/>
        </w:rPr>
      </w:pPr>
      <w:r w:rsidRPr="00A5463E">
        <w:rPr>
          <w:noProof w:val="0"/>
        </w:rPr>
        <w:t>+-+-+-+-+-+-+-+-+-+-+-+-+-+-+-+-+-+-+-+-+-+-+-+-+-+-+-+-+-+-+-+-+</w:t>
      </w:r>
    </w:p>
    <w:p w14:paraId="6B69DD46" w14:textId="77777777" w:rsidR="00A5463E" w:rsidRPr="00A5463E" w:rsidRDefault="00A5463E" w:rsidP="00A5463E">
      <w:pPr>
        <w:pStyle w:val="PL"/>
        <w:keepNext/>
        <w:keepLines/>
        <w:jc w:val="center"/>
        <w:rPr>
          <w:noProof w:val="0"/>
        </w:rPr>
      </w:pPr>
      <w:r w:rsidRPr="00A5463E">
        <w:rPr>
          <w:noProof w:val="0"/>
        </w:rPr>
        <w:t>|V=2|P| Subtype |   PT=APP=204  |           length              |</w:t>
      </w:r>
    </w:p>
    <w:p w14:paraId="575ABE64" w14:textId="77777777" w:rsidR="00A5463E" w:rsidRPr="00A5463E" w:rsidRDefault="00A5463E" w:rsidP="00A5463E">
      <w:pPr>
        <w:pStyle w:val="PL"/>
        <w:keepNext/>
        <w:keepLines/>
        <w:jc w:val="center"/>
        <w:rPr>
          <w:noProof w:val="0"/>
        </w:rPr>
      </w:pPr>
      <w:r w:rsidRPr="00A5463E">
        <w:rPr>
          <w:noProof w:val="0"/>
        </w:rPr>
        <w:t>+-+-+-+-+-+-+-+-+-+-+-+-+-+-+-+-+-+-+-+-+-+-+-+-+-+-+-+-+-+-+-+-+</w:t>
      </w:r>
    </w:p>
    <w:p w14:paraId="4F46D4D3"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B5F7BF7" w14:textId="77777777" w:rsidR="00A5463E" w:rsidRPr="00A5463E" w:rsidRDefault="00A5463E" w:rsidP="00A5463E">
      <w:pPr>
        <w:pStyle w:val="PL"/>
        <w:keepNext/>
        <w:keepLines/>
        <w:jc w:val="center"/>
        <w:rPr>
          <w:noProof w:val="0"/>
        </w:rPr>
      </w:pPr>
      <w:r w:rsidRPr="00A5463E">
        <w:rPr>
          <w:noProof w:val="0"/>
        </w:rPr>
        <w:t>+-+-+-+-+-+-+-+-+-+-+-+-+-+-+-+-+-+-+-+-+-+-+-+-+-+-+-+-+-+-+-+-+</w:t>
      </w:r>
    </w:p>
    <w:p w14:paraId="4923A05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76CB6CA4" w14:textId="77777777" w:rsidR="00A5463E" w:rsidRPr="00A5463E" w:rsidRDefault="00A5463E" w:rsidP="00A5463E">
      <w:pPr>
        <w:pStyle w:val="PL"/>
        <w:keepNext/>
        <w:keepLines/>
        <w:jc w:val="center"/>
        <w:rPr>
          <w:noProof w:val="0"/>
        </w:rPr>
      </w:pPr>
      <w:r w:rsidRPr="00A5463E">
        <w:rPr>
          <w:noProof w:val="0"/>
        </w:rPr>
        <w:t>+-+-+-+-+-+-+-+-+-+-+-+-+-+-+-+-+-+-+-+-+-+-+-+-+-+-+-+-+-+-+-+-+</w:t>
      </w:r>
    </w:p>
    <w:p w14:paraId="7513C882" w14:textId="77777777" w:rsidR="00A5463E" w:rsidRPr="00A5463E" w:rsidRDefault="00A5463E" w:rsidP="00A5463E">
      <w:pPr>
        <w:pStyle w:val="PL"/>
        <w:keepNext/>
        <w:keepLines/>
        <w:jc w:val="center"/>
        <w:rPr>
          <w:noProof w:val="0"/>
        </w:rPr>
      </w:pPr>
      <w:r w:rsidRPr="00A5463E">
        <w:rPr>
          <w:noProof w:val="0"/>
        </w:rPr>
        <w:t>|                  Granted Party's Identity field               |</w:t>
      </w:r>
    </w:p>
    <w:p w14:paraId="13002A07" w14:textId="77777777" w:rsidR="00A5463E" w:rsidRPr="00A5463E" w:rsidRDefault="00A5463E" w:rsidP="00A5463E">
      <w:pPr>
        <w:pStyle w:val="PL"/>
        <w:keepNext/>
        <w:keepLines/>
        <w:jc w:val="center"/>
        <w:rPr>
          <w:noProof w:val="0"/>
        </w:rPr>
      </w:pPr>
      <w:r w:rsidRPr="00A5463E">
        <w:rPr>
          <w:noProof w:val="0"/>
        </w:rPr>
        <w:t>+-+-+-+-+-+-+-+-+-+-+-+-+-+-+-+-+-+-+-+-+-+-+-+-+-+-+-+-+-+-+-+-+</w:t>
      </w:r>
    </w:p>
    <w:p w14:paraId="0858F955" w14:textId="77777777" w:rsidR="00A5463E" w:rsidRPr="00A5463E" w:rsidRDefault="00A5463E" w:rsidP="00A5463E">
      <w:pPr>
        <w:pStyle w:val="PL"/>
        <w:keepNext/>
        <w:keepLines/>
        <w:jc w:val="center"/>
        <w:rPr>
          <w:noProof w:val="0"/>
        </w:rPr>
      </w:pPr>
      <w:r w:rsidRPr="00A5463E">
        <w:rPr>
          <w:noProof w:val="0"/>
        </w:rPr>
        <w:t>|           Permission to Request the Transmission field        |</w:t>
      </w:r>
    </w:p>
    <w:p w14:paraId="5861DA7D" w14:textId="77777777" w:rsidR="00A5463E" w:rsidRPr="00A5463E" w:rsidRDefault="00A5463E" w:rsidP="00A5463E">
      <w:pPr>
        <w:pStyle w:val="PL"/>
        <w:keepNext/>
        <w:keepLines/>
        <w:jc w:val="center"/>
        <w:rPr>
          <w:noProof w:val="0"/>
        </w:rPr>
      </w:pPr>
      <w:r w:rsidRPr="00A5463E">
        <w:rPr>
          <w:noProof w:val="0"/>
        </w:rPr>
        <w:t>+-+-+-+-+-+-+-+-+-+-+-+-+-+-+-+-+-+-+-+-+-+-+-+-+-+-+-+-+-+-+-+-+</w:t>
      </w:r>
    </w:p>
    <w:p w14:paraId="3D07D87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108D62D" w14:textId="77777777" w:rsidR="00A5463E" w:rsidRPr="00A5463E" w:rsidRDefault="00A5463E" w:rsidP="00A5463E">
      <w:pPr>
        <w:pStyle w:val="PL"/>
        <w:keepNext/>
        <w:keepLines/>
        <w:jc w:val="center"/>
        <w:rPr>
          <w:noProof w:val="0"/>
        </w:rPr>
      </w:pPr>
      <w:r w:rsidRPr="00A5463E">
        <w:rPr>
          <w:noProof w:val="0"/>
        </w:rPr>
        <w:t>+-+-+-+-+-+-+-+-+-+-+-+-+-+-+-+-+-+-+-+-+-+-+-+-+-+-+-+-+-+-+-+-+</w:t>
      </w:r>
    </w:p>
    <w:p w14:paraId="7B0D60F9" w14:textId="77777777" w:rsidR="00A5463E" w:rsidRPr="00A5463E" w:rsidRDefault="00A5463E" w:rsidP="00A5463E">
      <w:pPr>
        <w:pStyle w:val="PL"/>
        <w:keepNext/>
        <w:keepLines/>
        <w:jc w:val="center"/>
      </w:pPr>
      <w:r w:rsidRPr="00A5463E">
        <w:t>|                 Message Sequence Number field                 |</w:t>
      </w:r>
    </w:p>
    <w:p w14:paraId="4B4E2E90" w14:textId="77777777" w:rsidR="00A5463E" w:rsidRPr="00A5463E" w:rsidRDefault="00A5463E" w:rsidP="00A5463E">
      <w:pPr>
        <w:pStyle w:val="PL"/>
        <w:keepNext/>
        <w:keepLines/>
        <w:jc w:val="center"/>
        <w:rPr>
          <w:noProof w:val="0"/>
        </w:rPr>
      </w:pPr>
      <w:r w:rsidRPr="00A5463E">
        <w:rPr>
          <w:noProof w:val="0"/>
        </w:rPr>
        <w:t>+-+-+-+-+-+-+-+-+-+-+-+-+-+-+-+-+-+-+-+-+-+-+-+-+-+-+-+-+-+-+-+-+</w:t>
      </w:r>
    </w:p>
    <w:p w14:paraId="115D18C4" w14:textId="77777777" w:rsidR="00A5463E" w:rsidRPr="00A5463E" w:rsidRDefault="00A5463E" w:rsidP="00A5463E">
      <w:pPr>
        <w:pStyle w:val="PL"/>
        <w:keepNext/>
        <w:keepLines/>
        <w:jc w:val="center"/>
        <w:rPr>
          <w:noProof w:val="0"/>
        </w:rPr>
      </w:pPr>
      <w:r w:rsidRPr="00A5463E">
        <w:rPr>
          <w:noProof w:val="0"/>
        </w:rPr>
        <w:t>|                Transmission Indicator field                   |</w:t>
      </w:r>
    </w:p>
    <w:p w14:paraId="3B8BD17F" w14:textId="77777777" w:rsidR="00A5463E" w:rsidRPr="00A5463E" w:rsidRDefault="00A5463E" w:rsidP="00A5463E">
      <w:pPr>
        <w:pStyle w:val="PL"/>
        <w:keepNext/>
        <w:keepLines/>
        <w:jc w:val="center"/>
        <w:rPr>
          <w:noProof w:val="0"/>
        </w:rPr>
      </w:pPr>
      <w:r w:rsidRPr="00A5463E">
        <w:rPr>
          <w:noProof w:val="0"/>
        </w:rPr>
        <w:t>+-+-+-+-+-+-+-+-+-+-+-+-+-+-+-+-+-+-+-+-+-+-+-+-+-+-+-+-+-+-+-+-+</w:t>
      </w:r>
    </w:p>
    <w:p w14:paraId="7DF0DB1C"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1C12C98B" w14:textId="77777777" w:rsidR="00A5463E" w:rsidRPr="00A5463E" w:rsidRDefault="00A5463E" w:rsidP="00A5463E">
      <w:pPr>
        <w:pStyle w:val="PL"/>
        <w:keepNext/>
        <w:keepLines/>
        <w:jc w:val="center"/>
        <w:rPr>
          <w:noProof w:val="0"/>
        </w:rPr>
      </w:pPr>
      <w:r w:rsidRPr="00A5463E">
        <w:rPr>
          <w:noProof w:val="0"/>
        </w:rPr>
        <w:t>+-+-+-+-+-+-+-+-+-+-+-+-+-+-+-+-+-+-+-+-+-+-+-+-+-+-+-+-+-+-+-+-+</w:t>
      </w:r>
    </w:p>
    <w:bookmarkEnd w:id="1857"/>
    <w:p w14:paraId="17CAA374" w14:textId="77777777" w:rsidR="00A5463E" w:rsidRPr="00A5463E" w:rsidRDefault="00A5463E" w:rsidP="00A5463E"/>
    <w:p w14:paraId="53ED5755" w14:textId="77777777" w:rsidR="00A5463E" w:rsidRPr="00A5463E" w:rsidRDefault="00A5463E" w:rsidP="00A5463E">
      <w:r w:rsidRPr="00A5463E">
        <w:t>With the exception of the three first 32-bit words the order of the fields are irrelevant.</w:t>
      </w:r>
    </w:p>
    <w:p w14:paraId="533C2893" w14:textId="77777777" w:rsidR="00A5463E" w:rsidRPr="00A5463E" w:rsidRDefault="00A5463E" w:rsidP="00A5463E">
      <w:pPr>
        <w:rPr>
          <w:b/>
          <w:u w:val="single"/>
        </w:rPr>
      </w:pPr>
      <w:r w:rsidRPr="00A5463E">
        <w:rPr>
          <w:b/>
          <w:u w:val="single"/>
        </w:rPr>
        <w:t>Subtype:</w:t>
      </w:r>
    </w:p>
    <w:p w14:paraId="45ED814B" w14:textId="77777777" w:rsidR="00A5463E" w:rsidRPr="00A5463E" w:rsidRDefault="00A5463E" w:rsidP="00A5463E">
      <w:r w:rsidRPr="00A5463E">
        <w:t>The subtype is coded according to table </w:t>
      </w:r>
      <w:r w:rsidR="00037BD2">
        <w:t>9.2.2.1-</w:t>
      </w:r>
      <w:r w:rsidRPr="00A5463E">
        <w:t>2.</w:t>
      </w:r>
    </w:p>
    <w:p w14:paraId="4385F7AF" w14:textId="77777777" w:rsidR="00A5463E" w:rsidRPr="00A5463E" w:rsidRDefault="00A5463E" w:rsidP="00A5463E">
      <w:pPr>
        <w:rPr>
          <w:b/>
          <w:u w:val="single"/>
        </w:rPr>
      </w:pPr>
      <w:r w:rsidRPr="00A5463E">
        <w:rPr>
          <w:b/>
          <w:u w:val="single"/>
        </w:rPr>
        <w:t>Length:</w:t>
      </w:r>
    </w:p>
    <w:p w14:paraId="057BBB76" w14:textId="198AE1C2" w:rsidR="00A5463E" w:rsidRPr="00A5463E" w:rsidRDefault="00A5463E" w:rsidP="00A5463E">
      <w:r w:rsidRPr="00A5463E">
        <w:t xml:space="preserve">The length is coded as specified in to </w:t>
      </w:r>
      <w:r w:rsidR="00BA1F7C">
        <w:t>clause</w:t>
      </w:r>
      <w:r w:rsidRPr="00A5463E">
        <w:t> 9.1.2.</w:t>
      </w:r>
    </w:p>
    <w:p w14:paraId="76D34AE5" w14:textId="77777777" w:rsidR="00A5463E" w:rsidRPr="00A5463E" w:rsidRDefault="00A5463E" w:rsidP="00A5463E">
      <w:pPr>
        <w:rPr>
          <w:b/>
          <w:u w:val="single"/>
        </w:rPr>
      </w:pPr>
      <w:r w:rsidRPr="00A5463E">
        <w:rPr>
          <w:b/>
          <w:u w:val="single"/>
        </w:rPr>
        <w:t>SSRC:</w:t>
      </w:r>
    </w:p>
    <w:p w14:paraId="22ED39C4" w14:textId="77777777" w:rsidR="00A5463E" w:rsidRPr="00A5463E" w:rsidRDefault="00A5463E" w:rsidP="00A5463E">
      <w:r w:rsidRPr="00A5463E">
        <w:t>The SSRC field carries the SSRC of the transmission control server.</w:t>
      </w:r>
    </w:p>
    <w:p w14:paraId="01CDD060" w14:textId="77777777" w:rsidR="00A5463E" w:rsidRPr="00A5463E" w:rsidRDefault="00A5463E" w:rsidP="00A5463E">
      <w:r w:rsidRPr="00A5463E">
        <w:t>The content of the SSRC field is coded as specified in IETF RFC 3550 </w:t>
      </w:r>
      <w:r>
        <w:t>[3]</w:t>
      </w:r>
      <w:r w:rsidRPr="00A5463E">
        <w:t>.</w:t>
      </w:r>
    </w:p>
    <w:p w14:paraId="4FBFA0E1"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058BC5D0" w14:textId="25A62F91"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5E308085" w14:textId="77777777" w:rsidR="00A5463E" w:rsidRPr="00A5463E" w:rsidRDefault="00A5463E" w:rsidP="00A5463E">
      <w:pPr>
        <w:rPr>
          <w:b/>
          <w:u w:val="single"/>
        </w:rPr>
      </w:pPr>
      <w:r w:rsidRPr="00A5463E">
        <w:rPr>
          <w:b/>
          <w:u w:val="single"/>
        </w:rPr>
        <w:t>Permission to request the transmission:</w:t>
      </w:r>
    </w:p>
    <w:p w14:paraId="05BF64DB" w14:textId="68CDDE58" w:rsidR="00A5463E" w:rsidRPr="00A5463E" w:rsidRDefault="00A5463E" w:rsidP="00A5463E">
      <w:r w:rsidRPr="00A5463E">
        <w:t xml:space="preserve">The Permission to Request the Transmission field is coded as specified in </w:t>
      </w:r>
      <w:r w:rsidR="00BA1F7C">
        <w:t>clause</w:t>
      </w:r>
      <w:r w:rsidRPr="00A5463E">
        <w:t> 9.2.3.7.</w:t>
      </w:r>
    </w:p>
    <w:p w14:paraId="1A8CE6AD" w14:textId="77777777" w:rsidR="00A5463E" w:rsidRPr="00A5463E" w:rsidRDefault="00A5463E" w:rsidP="00A5463E">
      <w:pPr>
        <w:rPr>
          <w:b/>
          <w:color w:val="000000"/>
          <w:u w:val="single"/>
        </w:rPr>
      </w:pPr>
      <w:bookmarkStart w:id="1858" w:name="_MCCTEMPBM_CRPT38000065___5"/>
      <w:r w:rsidRPr="00A5463E">
        <w:rPr>
          <w:b/>
          <w:color w:val="000000"/>
          <w:u w:val="single"/>
        </w:rPr>
        <w:t>User ID:</w:t>
      </w:r>
    </w:p>
    <w:bookmarkEnd w:id="1858"/>
    <w:p w14:paraId="2A7A2868"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B6CE20B" w14:textId="3E996F28" w:rsidR="00A5463E" w:rsidRPr="00A5463E" w:rsidRDefault="00A5463E" w:rsidP="00A5463E">
      <w:r w:rsidRPr="00A5463E">
        <w:t xml:space="preserve">The User ID field is coded as specified in </w:t>
      </w:r>
      <w:r w:rsidR="00BA1F7C">
        <w:t>clause</w:t>
      </w:r>
      <w:r w:rsidRPr="00A5463E">
        <w:t> 9.2.3.8.</w:t>
      </w:r>
    </w:p>
    <w:p w14:paraId="0B2885AF" w14:textId="77777777" w:rsidR="00A5463E" w:rsidRPr="00A5463E" w:rsidRDefault="00A5463E" w:rsidP="00A5463E">
      <w:pPr>
        <w:rPr>
          <w:b/>
          <w:color w:val="000000"/>
          <w:u w:val="single"/>
          <w:lang w:eastAsia="ko-KR"/>
        </w:rPr>
      </w:pPr>
      <w:bookmarkStart w:id="1859" w:name="_MCCTEMPBM_CRPT38000066___5"/>
      <w:r w:rsidRPr="00A5463E">
        <w:rPr>
          <w:b/>
          <w:u w:val="single"/>
        </w:rPr>
        <w:t>Message Sequence Number</w:t>
      </w:r>
      <w:r w:rsidRPr="00A5463E">
        <w:rPr>
          <w:b/>
          <w:color w:val="000000"/>
          <w:u w:val="single"/>
          <w:lang w:eastAsia="ko-KR"/>
        </w:rPr>
        <w:t>:</w:t>
      </w:r>
    </w:p>
    <w:bookmarkEnd w:id="1859"/>
    <w:p w14:paraId="2C9D3B34" w14:textId="7CB09EB2" w:rsidR="00A5463E" w:rsidRPr="00A5463E" w:rsidRDefault="00A5463E" w:rsidP="00A5463E">
      <w:r w:rsidRPr="00A5463E">
        <w:t xml:space="preserve">The Message Sequence Number field is coded as specified in to </w:t>
      </w:r>
      <w:r w:rsidR="00BA1F7C">
        <w:t>clause</w:t>
      </w:r>
      <w:r w:rsidRPr="00A5463E">
        <w:t> 9.2.3.9.</w:t>
      </w:r>
    </w:p>
    <w:p w14:paraId="26F50F50" w14:textId="77777777" w:rsidR="00A5463E" w:rsidRPr="00A5463E" w:rsidRDefault="00A5463E" w:rsidP="00A5463E">
      <w:pPr>
        <w:rPr>
          <w:b/>
          <w:u w:val="single"/>
        </w:rPr>
      </w:pPr>
      <w:r w:rsidRPr="00A5463E">
        <w:rPr>
          <w:b/>
          <w:u w:val="single"/>
        </w:rPr>
        <w:t>Transmission Indicator:</w:t>
      </w:r>
    </w:p>
    <w:p w14:paraId="2259263D" w14:textId="0932633E" w:rsidR="00A5463E" w:rsidRPr="00A5463E" w:rsidRDefault="00A5463E" w:rsidP="00A5463E">
      <w:r w:rsidRPr="00A5463E">
        <w:t xml:space="preserve">The Transmission Indicator field is coded as described in </w:t>
      </w:r>
      <w:r w:rsidR="00BA1F7C">
        <w:t>clause</w:t>
      </w:r>
      <w:r w:rsidRPr="00A5463E">
        <w:t> 9.2.3.11.</w:t>
      </w:r>
    </w:p>
    <w:p w14:paraId="511CB226" w14:textId="77777777" w:rsidR="00A5463E" w:rsidRPr="00A5463E" w:rsidRDefault="00A5463E" w:rsidP="00A5463E">
      <w:pPr>
        <w:rPr>
          <w:b/>
          <w:color w:val="000000"/>
          <w:u w:val="single"/>
          <w:lang w:eastAsia="ko-KR"/>
        </w:rPr>
      </w:pPr>
      <w:bookmarkStart w:id="1860" w:name="_MCCTEMPBM_CRPT38000067___5"/>
      <w:r w:rsidRPr="00A5463E">
        <w:rPr>
          <w:b/>
          <w:color w:val="000000"/>
          <w:u w:val="single"/>
          <w:lang w:eastAsia="ko-KR"/>
        </w:rPr>
        <w:t>SSRC of granted transmission participant:</w:t>
      </w:r>
    </w:p>
    <w:bookmarkEnd w:id="1860"/>
    <w:p w14:paraId="54EB3A4A" w14:textId="77777777" w:rsidR="00A5463E" w:rsidRPr="00A5463E" w:rsidRDefault="00A5463E" w:rsidP="00A5463E">
      <w:r w:rsidRPr="00A5463E">
        <w:t>The content of the SSRC of granted transmission participant is coded as the SSRC specified in IETF RFC 3550 </w:t>
      </w:r>
      <w:r>
        <w:t>[3]</w:t>
      </w:r>
      <w:r w:rsidRPr="00A5463E">
        <w:t>.</w:t>
      </w:r>
    </w:p>
    <w:p w14:paraId="5F280498" w14:textId="77777777" w:rsidR="00A5463E" w:rsidRPr="00A5463E" w:rsidRDefault="00A5463E" w:rsidP="00A5463E">
      <w:pPr>
        <w:pStyle w:val="Heading3"/>
      </w:pPr>
      <w:bookmarkStart w:id="1861" w:name="_Toc20208922"/>
      <w:bookmarkStart w:id="1862" w:name="_Toc36045033"/>
      <w:bookmarkStart w:id="1863" w:name="_Toc45216519"/>
      <w:bookmarkStart w:id="1864" w:name="_Toc99174292"/>
      <w:r w:rsidRPr="00A5463E">
        <w:lastRenderedPageBreak/>
        <w:t>9.2.9</w:t>
      </w:r>
      <w:r w:rsidRPr="00A5463E">
        <w:tab/>
        <w:t>Transmission Arbitration Released message</w:t>
      </w:r>
      <w:bookmarkEnd w:id="1861"/>
      <w:bookmarkEnd w:id="1862"/>
      <w:bookmarkEnd w:id="1863"/>
      <w:bookmarkEnd w:id="1864"/>
    </w:p>
    <w:p w14:paraId="1D4521A6"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5463E" w:rsidRDefault="00620477" w:rsidP="00620477">
      <w:bookmarkStart w:id="1865" w:name="_MCCTEMPBM_CRPT38000068___5"/>
      <w:r>
        <w:rPr>
          <w:color w:val="FF0000"/>
        </w:rPr>
        <w:t>In case of off-network, the transmission arbitrator acts as the transmission control server.</w:t>
      </w:r>
    </w:p>
    <w:bookmarkEnd w:id="1865"/>
    <w:p w14:paraId="3104A649" w14:textId="77777777" w:rsidR="00A5463E" w:rsidRPr="00A5463E" w:rsidRDefault="00A5463E" w:rsidP="00A5463E">
      <w:r w:rsidRPr="00A5463E">
        <w:t>The Transmission Arbitration Released message is used in the off-network mode</w:t>
      </w:r>
    </w:p>
    <w:p w14:paraId="1A6BFEF6" w14:textId="77777777" w:rsidR="00A5463E" w:rsidRPr="00A5463E" w:rsidRDefault="00A5463E" w:rsidP="00A5463E">
      <w:r w:rsidRPr="00A5463E">
        <w:t>Table 9.2.9-1 shows the content of the Transmission Arbitration Released message.</w:t>
      </w:r>
    </w:p>
    <w:p w14:paraId="3C20ED52" w14:textId="77777777" w:rsidR="00A5463E" w:rsidRPr="00A5463E" w:rsidRDefault="00A5463E" w:rsidP="00A5463E">
      <w:pPr>
        <w:pStyle w:val="TH"/>
      </w:pPr>
      <w:r w:rsidRPr="00A5463E">
        <w:t>Table 9.2.9-1: Transmission Arbitration Released message</w:t>
      </w:r>
    </w:p>
    <w:p w14:paraId="563D4758" w14:textId="77777777" w:rsidR="00A5463E" w:rsidRPr="00A5463E" w:rsidRDefault="00A5463E" w:rsidP="00A5463E">
      <w:pPr>
        <w:pStyle w:val="PL"/>
        <w:keepNext/>
        <w:keepLines/>
        <w:jc w:val="center"/>
        <w:rPr>
          <w:noProof w:val="0"/>
        </w:rPr>
      </w:pPr>
      <w:bookmarkStart w:id="1866" w:name="_MCCTEMPBM_CRPT38000069___4"/>
      <w:r w:rsidRPr="00A5463E">
        <w:rPr>
          <w:noProof w:val="0"/>
        </w:rPr>
        <w:t>0                   1                   2                   3</w:t>
      </w:r>
    </w:p>
    <w:p w14:paraId="07E6CBA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C202AA6" w14:textId="77777777" w:rsidR="00A5463E" w:rsidRPr="00A5463E" w:rsidRDefault="00A5463E" w:rsidP="00A5463E">
      <w:pPr>
        <w:pStyle w:val="PL"/>
        <w:keepNext/>
        <w:keepLines/>
        <w:jc w:val="center"/>
        <w:rPr>
          <w:noProof w:val="0"/>
        </w:rPr>
      </w:pPr>
      <w:r w:rsidRPr="00A5463E">
        <w:rPr>
          <w:noProof w:val="0"/>
        </w:rPr>
        <w:t>+-+-+-+-+-+-+-+-+-+-+-+-+-+-+-+-+-+-+-+-+-+-+-+-+-+-+-+-+-+-+-+-+</w:t>
      </w:r>
    </w:p>
    <w:p w14:paraId="3910FFBE" w14:textId="77777777" w:rsidR="00A5463E" w:rsidRPr="00A5463E" w:rsidRDefault="00A5463E" w:rsidP="00A5463E">
      <w:pPr>
        <w:pStyle w:val="PL"/>
        <w:keepNext/>
        <w:keepLines/>
        <w:jc w:val="center"/>
        <w:rPr>
          <w:noProof w:val="0"/>
        </w:rPr>
      </w:pPr>
      <w:r w:rsidRPr="00A5463E">
        <w:rPr>
          <w:noProof w:val="0"/>
        </w:rPr>
        <w:t>|V=2|P| Subtype |   PT=APP=204  |           length              |</w:t>
      </w:r>
    </w:p>
    <w:p w14:paraId="5C2FE2E7" w14:textId="77777777" w:rsidR="00A5463E" w:rsidRPr="00A5463E" w:rsidRDefault="00A5463E" w:rsidP="00A5463E">
      <w:pPr>
        <w:pStyle w:val="PL"/>
        <w:keepNext/>
        <w:keepLines/>
        <w:jc w:val="center"/>
        <w:rPr>
          <w:noProof w:val="0"/>
        </w:rPr>
      </w:pPr>
      <w:r w:rsidRPr="00A5463E">
        <w:rPr>
          <w:noProof w:val="0"/>
        </w:rPr>
        <w:t>+-+-+-+-+-+-+-+-+-+-+-+-+-+-+-+-+-+-+-+-+-+-+-+-+-+-+-+-+-+-+-+-+</w:t>
      </w:r>
    </w:p>
    <w:p w14:paraId="3420B1AD"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54D1A0E" w14:textId="77777777" w:rsidR="00A5463E" w:rsidRPr="00A5463E" w:rsidRDefault="00A5463E" w:rsidP="00A5463E">
      <w:pPr>
        <w:pStyle w:val="PL"/>
        <w:keepNext/>
        <w:keepLines/>
        <w:jc w:val="center"/>
        <w:rPr>
          <w:noProof w:val="0"/>
        </w:rPr>
      </w:pPr>
      <w:r w:rsidRPr="00A5463E">
        <w:rPr>
          <w:noProof w:val="0"/>
        </w:rPr>
        <w:t>+-+-+-+-+-+-+-+-+-+-+-+-+-+-+-+-+-+-+-+-+-+-+-+-+-+-+-+-+-+-+-+-+</w:t>
      </w:r>
    </w:p>
    <w:p w14:paraId="59ED6D9E"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04931AC6" w14:textId="77777777" w:rsidR="00A5463E" w:rsidRPr="00A5463E" w:rsidRDefault="00A5463E" w:rsidP="00A5463E">
      <w:pPr>
        <w:pStyle w:val="PL"/>
        <w:keepNext/>
        <w:keepLines/>
        <w:jc w:val="center"/>
        <w:rPr>
          <w:noProof w:val="0"/>
        </w:rPr>
      </w:pPr>
      <w:r w:rsidRPr="00A5463E">
        <w:rPr>
          <w:noProof w:val="0"/>
        </w:rPr>
        <w:t>+-+-+-+-+-+-+-+-+-+-+-+-+-+-+-+-+-+-+-+-+-+-+-+-+-+-+-+-+-+-+-+-+</w:t>
      </w:r>
    </w:p>
    <w:p w14:paraId="1A76BF47" w14:textId="77777777" w:rsidR="00A5463E" w:rsidRPr="00A5463E" w:rsidRDefault="00A5463E" w:rsidP="00A5463E">
      <w:pPr>
        <w:pStyle w:val="PL"/>
        <w:keepNext/>
        <w:keepLines/>
        <w:jc w:val="center"/>
        <w:rPr>
          <w:noProof w:val="0"/>
        </w:rPr>
      </w:pPr>
      <w:r w:rsidRPr="00A5463E">
        <w:rPr>
          <w:noProof w:val="0"/>
        </w:rPr>
        <w:t>|                  Granted Party's Identity field               |</w:t>
      </w:r>
    </w:p>
    <w:p w14:paraId="5894B3C0" w14:textId="77777777" w:rsidR="00A5463E" w:rsidRPr="00A5463E" w:rsidRDefault="00A5463E" w:rsidP="00A5463E">
      <w:pPr>
        <w:pStyle w:val="PL"/>
        <w:keepNext/>
        <w:keepLines/>
        <w:jc w:val="center"/>
        <w:rPr>
          <w:noProof w:val="0"/>
        </w:rPr>
      </w:pPr>
      <w:r w:rsidRPr="00A5463E">
        <w:rPr>
          <w:noProof w:val="0"/>
        </w:rPr>
        <w:t>+-+-+-+-+-+-+-+-+-+-+-+-+-+-+-+-+-+-+-+-+-+-+-+-+-+-+-+-+-+-+-+-+</w:t>
      </w:r>
    </w:p>
    <w:p w14:paraId="5BC0A5F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08ACC191" w14:textId="77777777" w:rsidR="00A5463E" w:rsidRPr="00A5463E" w:rsidRDefault="00A5463E" w:rsidP="00A5463E">
      <w:pPr>
        <w:pStyle w:val="PL"/>
        <w:keepNext/>
        <w:keepLines/>
        <w:jc w:val="center"/>
        <w:rPr>
          <w:noProof w:val="0"/>
        </w:rPr>
      </w:pPr>
      <w:r w:rsidRPr="00A5463E">
        <w:rPr>
          <w:noProof w:val="0"/>
        </w:rPr>
        <w:t>+-+-+-+-+-+-+-+-+-+-+-+-+-+-+-+-+-+-+-+-+-+-+-+-+-+-+-+-+-+-+-+-+</w:t>
      </w:r>
    </w:p>
    <w:p w14:paraId="668A854E" w14:textId="77777777" w:rsidR="00A5463E" w:rsidRPr="00A5463E" w:rsidRDefault="00A5463E" w:rsidP="00A5463E">
      <w:pPr>
        <w:pStyle w:val="PL"/>
        <w:keepNext/>
        <w:keepLines/>
        <w:jc w:val="center"/>
      </w:pPr>
      <w:r w:rsidRPr="00A5463E">
        <w:t>|                 Message Sequence Number field                 |</w:t>
      </w:r>
    </w:p>
    <w:p w14:paraId="6B28F2ED" w14:textId="77777777" w:rsidR="00A5463E" w:rsidRPr="00A5463E" w:rsidRDefault="00A5463E" w:rsidP="00A5463E">
      <w:pPr>
        <w:pStyle w:val="PL"/>
        <w:keepNext/>
        <w:keepLines/>
        <w:jc w:val="center"/>
        <w:rPr>
          <w:noProof w:val="0"/>
        </w:rPr>
      </w:pPr>
      <w:r w:rsidRPr="00A5463E">
        <w:rPr>
          <w:noProof w:val="0"/>
        </w:rPr>
        <w:t>+-+-+-+-+-+-+-+-+-+-+-+-+-+-+-+-+-+-+-+-+-+-+-+-+-+-+-+-+-+-+-+-+</w:t>
      </w:r>
    </w:p>
    <w:p w14:paraId="1CFC5607" w14:textId="77777777" w:rsidR="00A5463E" w:rsidRPr="00A5463E" w:rsidRDefault="00A5463E" w:rsidP="00A5463E">
      <w:pPr>
        <w:pStyle w:val="PL"/>
        <w:keepNext/>
        <w:keepLines/>
        <w:jc w:val="center"/>
        <w:rPr>
          <w:noProof w:val="0"/>
        </w:rPr>
      </w:pPr>
      <w:r w:rsidRPr="00A5463E">
        <w:rPr>
          <w:noProof w:val="0"/>
        </w:rPr>
        <w:t>|                Transmission Indicator field                   |</w:t>
      </w:r>
    </w:p>
    <w:p w14:paraId="177CFBA0" w14:textId="77777777" w:rsidR="00A5463E" w:rsidRPr="00A5463E" w:rsidRDefault="00A5463E" w:rsidP="00A5463E">
      <w:pPr>
        <w:pStyle w:val="PL"/>
        <w:keepNext/>
        <w:keepLines/>
        <w:jc w:val="center"/>
        <w:rPr>
          <w:noProof w:val="0"/>
        </w:rPr>
      </w:pPr>
      <w:r w:rsidRPr="00A5463E">
        <w:rPr>
          <w:noProof w:val="0"/>
        </w:rPr>
        <w:t>+-+-+-+-+-+-+-+-+-+-+-+-+-+-+-+-+-+-+-+-+-+-+-+-+-+-+-+-+-+-+-+-+</w:t>
      </w:r>
    </w:p>
    <w:p w14:paraId="30CDDBA1" w14:textId="77777777" w:rsidR="00A5463E" w:rsidRPr="00A5463E" w:rsidRDefault="00A5463E" w:rsidP="00A5463E">
      <w:pPr>
        <w:pStyle w:val="PL"/>
        <w:keepNext/>
        <w:keepLines/>
        <w:jc w:val="center"/>
        <w:rPr>
          <w:noProof w:val="0"/>
        </w:rPr>
      </w:pPr>
      <w:r w:rsidRPr="00A5463E">
        <w:rPr>
          <w:noProof w:val="0"/>
        </w:rPr>
        <w:t>|        SSRC of granted transmission participant field         |</w:t>
      </w:r>
    </w:p>
    <w:p w14:paraId="646F734C" w14:textId="77777777" w:rsidR="00A5463E" w:rsidRPr="00A5463E" w:rsidRDefault="00A5463E" w:rsidP="00A5463E">
      <w:pPr>
        <w:pStyle w:val="PL"/>
        <w:keepNext/>
        <w:keepLines/>
        <w:jc w:val="center"/>
        <w:rPr>
          <w:noProof w:val="0"/>
        </w:rPr>
      </w:pPr>
      <w:r w:rsidRPr="00A5463E">
        <w:rPr>
          <w:noProof w:val="0"/>
        </w:rPr>
        <w:t>+-+-+-+-+-+-+-+-+-+-+-+-+-+-+-+-+-+-+-+-+-+-+-+-+-+-+-+-+-+-+-+-+</w:t>
      </w:r>
    </w:p>
    <w:bookmarkEnd w:id="1866"/>
    <w:p w14:paraId="22A71336" w14:textId="77777777" w:rsidR="00A5463E" w:rsidRPr="00A5463E" w:rsidRDefault="00A5463E" w:rsidP="00A5463E"/>
    <w:p w14:paraId="7E98C7F8" w14:textId="77777777" w:rsidR="00A5463E" w:rsidRPr="00A5463E" w:rsidRDefault="00A5463E" w:rsidP="00A5463E">
      <w:r w:rsidRPr="00A5463E">
        <w:t>With the exception of the three first 32-bit words the order of the fields are irrelevant.</w:t>
      </w:r>
    </w:p>
    <w:p w14:paraId="463C6EA1" w14:textId="77777777" w:rsidR="00A5463E" w:rsidRPr="00A5463E" w:rsidRDefault="00A5463E" w:rsidP="00A5463E">
      <w:pPr>
        <w:rPr>
          <w:b/>
          <w:u w:val="single"/>
        </w:rPr>
      </w:pPr>
      <w:r w:rsidRPr="00A5463E">
        <w:rPr>
          <w:b/>
          <w:u w:val="single"/>
        </w:rPr>
        <w:t>Subtype:</w:t>
      </w:r>
    </w:p>
    <w:p w14:paraId="176CE1F2" w14:textId="77777777" w:rsidR="00A5463E" w:rsidRPr="00A5463E" w:rsidRDefault="00A5463E" w:rsidP="00A5463E">
      <w:r w:rsidRPr="00A5463E">
        <w:t>The subtype is coded according to table </w:t>
      </w:r>
      <w:r w:rsidR="00037BD2">
        <w:t>9.2.2.1-</w:t>
      </w:r>
      <w:r w:rsidRPr="00A5463E">
        <w:t>2.</w:t>
      </w:r>
    </w:p>
    <w:p w14:paraId="4724B105" w14:textId="77777777" w:rsidR="00A5463E" w:rsidRPr="00A5463E" w:rsidRDefault="00A5463E" w:rsidP="00A5463E">
      <w:pPr>
        <w:rPr>
          <w:b/>
          <w:u w:val="single"/>
        </w:rPr>
      </w:pPr>
      <w:r w:rsidRPr="00A5463E">
        <w:rPr>
          <w:b/>
          <w:u w:val="single"/>
        </w:rPr>
        <w:t>Length:</w:t>
      </w:r>
    </w:p>
    <w:p w14:paraId="65A7D7D1" w14:textId="01758F5F" w:rsidR="00A5463E" w:rsidRPr="00A5463E" w:rsidRDefault="00A5463E" w:rsidP="00A5463E">
      <w:r w:rsidRPr="00A5463E">
        <w:t xml:space="preserve">The length is coded as specified in to </w:t>
      </w:r>
      <w:r w:rsidR="00BA1F7C">
        <w:t>clause</w:t>
      </w:r>
      <w:r w:rsidRPr="00A5463E">
        <w:t> 9.1.2.</w:t>
      </w:r>
    </w:p>
    <w:p w14:paraId="730F664F" w14:textId="77777777" w:rsidR="00A5463E" w:rsidRPr="00A5463E" w:rsidRDefault="00A5463E" w:rsidP="00A5463E">
      <w:pPr>
        <w:rPr>
          <w:b/>
          <w:u w:val="single"/>
        </w:rPr>
      </w:pPr>
      <w:r w:rsidRPr="00A5463E">
        <w:rPr>
          <w:b/>
          <w:u w:val="single"/>
        </w:rPr>
        <w:t>SSRC:</w:t>
      </w:r>
    </w:p>
    <w:p w14:paraId="30D4C86E" w14:textId="77777777" w:rsidR="00A5463E" w:rsidRPr="00A5463E" w:rsidRDefault="00A5463E" w:rsidP="00A5463E">
      <w:r w:rsidRPr="00A5463E">
        <w:t>The SSRC field carries the SSRC of the transmission control server.</w:t>
      </w:r>
    </w:p>
    <w:p w14:paraId="6E19F4CE" w14:textId="77777777" w:rsidR="00A5463E" w:rsidRPr="00A5463E" w:rsidRDefault="00A5463E" w:rsidP="00A5463E">
      <w:r w:rsidRPr="00A5463E">
        <w:t>The content of the SSRC field is coded as specified in IETF RFC 3550 </w:t>
      </w:r>
      <w:r>
        <w:t>[3]</w:t>
      </w:r>
      <w:r w:rsidRPr="00A5463E">
        <w:t>.</w:t>
      </w:r>
    </w:p>
    <w:p w14:paraId="74D182A9"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48E891A" w14:textId="12676BD5"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0B2E8018" w14:textId="77777777" w:rsidR="00A5463E" w:rsidRPr="00A5463E" w:rsidRDefault="00A5463E" w:rsidP="00A5463E">
      <w:pPr>
        <w:rPr>
          <w:b/>
          <w:u w:val="single"/>
        </w:rPr>
      </w:pPr>
      <w:r w:rsidRPr="00A5463E">
        <w:rPr>
          <w:b/>
          <w:u w:val="single"/>
        </w:rPr>
        <w:t>Permission to request the transmission:</w:t>
      </w:r>
    </w:p>
    <w:p w14:paraId="11F4BD70" w14:textId="3AAEABD1" w:rsidR="00A5463E" w:rsidRPr="00A5463E" w:rsidRDefault="00A5463E" w:rsidP="00A5463E">
      <w:r w:rsidRPr="00A5463E">
        <w:t xml:space="preserve">The Permission to Request the Transmission field is coded as specified in </w:t>
      </w:r>
      <w:r w:rsidR="00BA1F7C">
        <w:t>clause</w:t>
      </w:r>
      <w:r w:rsidRPr="00A5463E">
        <w:t> 9.2.3.7.</w:t>
      </w:r>
    </w:p>
    <w:p w14:paraId="7514254F" w14:textId="77777777" w:rsidR="00A5463E" w:rsidRPr="00A5463E" w:rsidRDefault="00A5463E" w:rsidP="00A5463E">
      <w:pPr>
        <w:rPr>
          <w:b/>
          <w:color w:val="000000"/>
          <w:u w:val="single"/>
        </w:rPr>
      </w:pPr>
      <w:bookmarkStart w:id="1867" w:name="_MCCTEMPBM_CRPT38000070___5"/>
      <w:r w:rsidRPr="00A5463E">
        <w:rPr>
          <w:b/>
          <w:color w:val="000000"/>
          <w:u w:val="single"/>
        </w:rPr>
        <w:t>User ID:</w:t>
      </w:r>
    </w:p>
    <w:bookmarkEnd w:id="1867"/>
    <w:p w14:paraId="20E84DAC"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0AF890A3" w14:textId="21B8087C" w:rsidR="00A5463E" w:rsidRPr="00A5463E" w:rsidRDefault="00A5463E" w:rsidP="00A5463E">
      <w:r w:rsidRPr="00A5463E">
        <w:t xml:space="preserve">The User ID field is coded as specified in </w:t>
      </w:r>
      <w:r w:rsidR="00BA1F7C">
        <w:t>clause</w:t>
      </w:r>
      <w:r w:rsidRPr="00A5463E">
        <w:t> 9.2.3.8.</w:t>
      </w:r>
    </w:p>
    <w:p w14:paraId="7CD165D3" w14:textId="77777777" w:rsidR="00A5463E" w:rsidRPr="00A5463E" w:rsidRDefault="00A5463E" w:rsidP="00A5463E">
      <w:pPr>
        <w:rPr>
          <w:b/>
          <w:color w:val="000000"/>
          <w:u w:val="single"/>
          <w:lang w:eastAsia="ko-KR"/>
        </w:rPr>
      </w:pPr>
      <w:bookmarkStart w:id="1868" w:name="_MCCTEMPBM_CRPT38000071___5"/>
      <w:r w:rsidRPr="00A5463E">
        <w:rPr>
          <w:b/>
          <w:u w:val="single"/>
        </w:rPr>
        <w:t>Message Sequence Number</w:t>
      </w:r>
      <w:r w:rsidRPr="00A5463E">
        <w:rPr>
          <w:b/>
          <w:color w:val="000000"/>
          <w:u w:val="single"/>
          <w:lang w:eastAsia="ko-KR"/>
        </w:rPr>
        <w:t>:</w:t>
      </w:r>
    </w:p>
    <w:bookmarkEnd w:id="1868"/>
    <w:p w14:paraId="083C3ABB" w14:textId="6B380378" w:rsidR="00A5463E" w:rsidRPr="00A5463E" w:rsidRDefault="00A5463E" w:rsidP="00A5463E">
      <w:r w:rsidRPr="00A5463E">
        <w:t xml:space="preserve">The Message Sequence Number field is coded as specified in to </w:t>
      </w:r>
      <w:r w:rsidR="00BA1F7C">
        <w:t>clause</w:t>
      </w:r>
      <w:r w:rsidRPr="00A5463E">
        <w:t> 9.2.3.9.</w:t>
      </w:r>
    </w:p>
    <w:p w14:paraId="09A5BAC7" w14:textId="77777777" w:rsidR="00A5463E" w:rsidRPr="00A5463E" w:rsidRDefault="00A5463E" w:rsidP="00A5463E">
      <w:pPr>
        <w:rPr>
          <w:b/>
          <w:u w:val="single"/>
        </w:rPr>
      </w:pPr>
      <w:r w:rsidRPr="00A5463E">
        <w:rPr>
          <w:b/>
          <w:u w:val="single"/>
        </w:rPr>
        <w:lastRenderedPageBreak/>
        <w:t>Transmission Indicator:</w:t>
      </w:r>
    </w:p>
    <w:p w14:paraId="35FB2987" w14:textId="50E09BE5" w:rsidR="00A5463E" w:rsidRPr="00A5463E" w:rsidRDefault="00A5463E" w:rsidP="00A5463E">
      <w:r w:rsidRPr="00A5463E">
        <w:t xml:space="preserve">The Transmission Indicator field is coded as described in </w:t>
      </w:r>
      <w:r w:rsidR="00BA1F7C">
        <w:t>clause</w:t>
      </w:r>
      <w:r w:rsidRPr="00A5463E">
        <w:t> 9.2.3.11.</w:t>
      </w:r>
    </w:p>
    <w:p w14:paraId="7F74F396" w14:textId="77777777" w:rsidR="00A5463E" w:rsidRPr="00A5463E" w:rsidRDefault="00A5463E" w:rsidP="00A5463E">
      <w:pPr>
        <w:rPr>
          <w:b/>
          <w:color w:val="000000"/>
          <w:u w:val="single"/>
          <w:lang w:eastAsia="ko-KR"/>
        </w:rPr>
      </w:pPr>
      <w:bookmarkStart w:id="1869" w:name="_MCCTEMPBM_CRPT38000072___5"/>
      <w:r w:rsidRPr="00A5463E">
        <w:rPr>
          <w:b/>
          <w:color w:val="000000"/>
          <w:u w:val="single"/>
          <w:lang w:eastAsia="ko-KR"/>
        </w:rPr>
        <w:t>SSRC of granted transmission participant:</w:t>
      </w:r>
    </w:p>
    <w:bookmarkEnd w:id="1869"/>
    <w:p w14:paraId="44B1AFA3" w14:textId="77777777" w:rsidR="00A5463E" w:rsidRPr="00A5463E" w:rsidRDefault="00A5463E" w:rsidP="00A5463E">
      <w:r w:rsidRPr="00A5463E">
        <w:t>The content of the SSRC of granted transmission participant is coded as the SSRC specified in IETF RFC 3550 </w:t>
      </w:r>
      <w:r>
        <w:t>[3]</w:t>
      </w:r>
      <w:r w:rsidRPr="00A5463E">
        <w:t>.</w:t>
      </w:r>
    </w:p>
    <w:p w14:paraId="6FABDAA7" w14:textId="77777777" w:rsidR="00A5463E" w:rsidRPr="00A5463E" w:rsidRDefault="00A5463E" w:rsidP="00A5463E">
      <w:pPr>
        <w:pStyle w:val="Heading3"/>
      </w:pPr>
      <w:bookmarkStart w:id="1870" w:name="_Toc20208923"/>
      <w:bookmarkStart w:id="1871" w:name="_Toc36045034"/>
      <w:bookmarkStart w:id="1872" w:name="_Toc45216520"/>
      <w:bookmarkStart w:id="1873" w:name="_Toc99174293"/>
      <w:r w:rsidRPr="00A5463E">
        <w:t>9.2.10</w:t>
      </w:r>
      <w:r w:rsidRPr="00A5463E">
        <w:tab/>
        <w:t>Transmission Revoked message</w:t>
      </w:r>
      <w:bookmarkEnd w:id="1870"/>
      <w:bookmarkEnd w:id="1871"/>
      <w:bookmarkEnd w:id="1872"/>
      <w:bookmarkEnd w:id="1873"/>
    </w:p>
    <w:p w14:paraId="2EF01BB9" w14:textId="77777777" w:rsidR="00A5463E" w:rsidRPr="00A5463E" w:rsidRDefault="00A5463E" w:rsidP="00A5463E">
      <w:pPr>
        <w:pStyle w:val="Heading4"/>
      </w:pPr>
      <w:bookmarkStart w:id="1874" w:name="_Toc20208924"/>
      <w:bookmarkStart w:id="1875" w:name="_Toc36045035"/>
      <w:bookmarkStart w:id="1876" w:name="_Toc45216521"/>
      <w:bookmarkStart w:id="1877" w:name="_Toc99174294"/>
      <w:r w:rsidRPr="00A5463E">
        <w:t>9.2.10.1</w:t>
      </w:r>
      <w:r w:rsidRPr="00A5463E">
        <w:tab/>
        <w:t>General</w:t>
      </w:r>
      <w:bookmarkEnd w:id="1874"/>
      <w:bookmarkEnd w:id="1875"/>
      <w:bookmarkEnd w:id="1876"/>
      <w:bookmarkEnd w:id="1877"/>
    </w:p>
    <w:p w14:paraId="4C646724"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42D5AF3D" w14:textId="77777777" w:rsidR="00A5463E" w:rsidRPr="00A5463E" w:rsidRDefault="00A5463E" w:rsidP="00A5463E">
      <w:r w:rsidRPr="00A5463E">
        <w:t>The Transmission Revoked message is only used over the unicast bearer.</w:t>
      </w:r>
    </w:p>
    <w:p w14:paraId="1AB084DD" w14:textId="77777777" w:rsidR="00A5463E" w:rsidRPr="00A5463E" w:rsidRDefault="00A5463E" w:rsidP="00A5463E">
      <w:r w:rsidRPr="00A5463E">
        <w:t>Table 9.2.10.1-1 shows the content of the Transmission Revoked message.</w:t>
      </w:r>
    </w:p>
    <w:p w14:paraId="00E5D3A0" w14:textId="77777777" w:rsidR="00A5463E" w:rsidRPr="00A5463E" w:rsidRDefault="00A5463E" w:rsidP="00A5463E">
      <w:pPr>
        <w:pStyle w:val="TH"/>
      </w:pPr>
      <w:r w:rsidRPr="00A5463E">
        <w:t>Table 9.2.10.1-1: Transmission Revoked message</w:t>
      </w:r>
    </w:p>
    <w:p w14:paraId="0BF46397" w14:textId="77777777" w:rsidR="00A5463E" w:rsidRPr="00A5463E" w:rsidRDefault="00A5463E" w:rsidP="00A5463E">
      <w:pPr>
        <w:pStyle w:val="PL"/>
        <w:keepNext/>
        <w:keepLines/>
        <w:jc w:val="center"/>
        <w:rPr>
          <w:noProof w:val="0"/>
        </w:rPr>
      </w:pPr>
      <w:bookmarkStart w:id="1878" w:name="_MCCTEMPBM_CRPT38000073___4"/>
      <w:r w:rsidRPr="00A5463E">
        <w:rPr>
          <w:noProof w:val="0"/>
        </w:rPr>
        <w:t>0                   1                   2                   3</w:t>
      </w:r>
    </w:p>
    <w:p w14:paraId="399D4FC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309716C" w14:textId="77777777" w:rsidR="00A5463E" w:rsidRPr="00A5463E" w:rsidRDefault="00A5463E" w:rsidP="00A5463E">
      <w:pPr>
        <w:pStyle w:val="PL"/>
        <w:keepNext/>
        <w:keepLines/>
        <w:jc w:val="center"/>
        <w:rPr>
          <w:noProof w:val="0"/>
        </w:rPr>
      </w:pPr>
      <w:r w:rsidRPr="00A5463E">
        <w:rPr>
          <w:noProof w:val="0"/>
        </w:rPr>
        <w:t>+-+-+-+-+-+-+-+-+-+-+-+-+-+-+-+-+-+-+-+-+-+-+-+-+-+-+-+-+-+-+-+-+</w:t>
      </w:r>
    </w:p>
    <w:p w14:paraId="7C511758" w14:textId="77777777" w:rsidR="00A5463E" w:rsidRPr="00A5463E" w:rsidRDefault="00A5463E" w:rsidP="00A5463E">
      <w:pPr>
        <w:pStyle w:val="PL"/>
        <w:keepNext/>
        <w:keepLines/>
        <w:jc w:val="center"/>
        <w:rPr>
          <w:noProof w:val="0"/>
        </w:rPr>
      </w:pPr>
      <w:r w:rsidRPr="00A5463E">
        <w:rPr>
          <w:noProof w:val="0"/>
        </w:rPr>
        <w:t>|V=2|P| Subtype |   PT=APP=204  |          length               |</w:t>
      </w:r>
    </w:p>
    <w:p w14:paraId="4DF98660" w14:textId="77777777" w:rsidR="00A5463E" w:rsidRPr="00A5463E" w:rsidRDefault="00A5463E" w:rsidP="00A5463E">
      <w:pPr>
        <w:pStyle w:val="PL"/>
        <w:keepNext/>
        <w:keepLines/>
        <w:jc w:val="center"/>
        <w:rPr>
          <w:noProof w:val="0"/>
        </w:rPr>
      </w:pPr>
      <w:r w:rsidRPr="00A5463E">
        <w:rPr>
          <w:noProof w:val="0"/>
        </w:rPr>
        <w:t>+-+-+-+-+-+-+-+-+-+-+-+-+-+-+-+-+-+-+-+-+-+-+-+-+-+-+-+-+-+-+-+-+</w:t>
      </w:r>
    </w:p>
    <w:p w14:paraId="78A4F101" w14:textId="77777777" w:rsidR="00A5463E" w:rsidRPr="00A5463E" w:rsidRDefault="00A5463E" w:rsidP="00A5463E">
      <w:pPr>
        <w:pStyle w:val="PL"/>
        <w:keepNext/>
        <w:keepLines/>
        <w:jc w:val="center"/>
        <w:rPr>
          <w:noProof w:val="0"/>
        </w:rPr>
      </w:pPr>
      <w:r w:rsidRPr="00A5463E">
        <w:rPr>
          <w:noProof w:val="0"/>
        </w:rPr>
        <w:t>|           SSRC of transmission control server                 |</w:t>
      </w:r>
    </w:p>
    <w:p w14:paraId="6ABEB549" w14:textId="77777777" w:rsidR="00A5463E" w:rsidRPr="00A5463E" w:rsidRDefault="00A5463E" w:rsidP="00A5463E">
      <w:pPr>
        <w:pStyle w:val="PL"/>
        <w:keepNext/>
        <w:keepLines/>
        <w:jc w:val="center"/>
        <w:rPr>
          <w:noProof w:val="0"/>
        </w:rPr>
      </w:pPr>
      <w:r w:rsidRPr="00A5463E">
        <w:rPr>
          <w:noProof w:val="0"/>
        </w:rPr>
        <w:t>+-+-+-+-+-+-+-+-+-+-+-+-+-+-+-+-+-+-+-+-+-+-+-+-+-+-+-+-+-+-+-+-+</w:t>
      </w:r>
    </w:p>
    <w:p w14:paraId="313DB086"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6A9D9F3" w14:textId="77777777" w:rsidR="00A5463E" w:rsidRPr="00A5463E" w:rsidRDefault="00A5463E" w:rsidP="00A5463E">
      <w:pPr>
        <w:pStyle w:val="PL"/>
        <w:keepNext/>
        <w:keepLines/>
        <w:jc w:val="center"/>
        <w:rPr>
          <w:noProof w:val="0"/>
        </w:rPr>
      </w:pPr>
      <w:r w:rsidRPr="00A5463E">
        <w:rPr>
          <w:noProof w:val="0"/>
        </w:rPr>
        <w:t>+-+-+-+-+-+-+-+-+-+-+-+-+-+-+-+-+-+-+-+-+-+-+-+-+-+-+-+-+-+-+-+-+</w:t>
      </w:r>
    </w:p>
    <w:p w14:paraId="5D1B0DE0" w14:textId="77777777" w:rsidR="00A5463E" w:rsidRPr="00A5463E" w:rsidRDefault="00A5463E" w:rsidP="00A5463E">
      <w:pPr>
        <w:pStyle w:val="PL"/>
        <w:keepNext/>
        <w:keepLines/>
        <w:jc w:val="center"/>
        <w:rPr>
          <w:noProof w:val="0"/>
        </w:rPr>
      </w:pPr>
      <w:r w:rsidRPr="00A5463E">
        <w:rPr>
          <w:noProof w:val="0"/>
        </w:rPr>
        <w:t>|                       Reject Cause value                      |</w:t>
      </w:r>
    </w:p>
    <w:p w14:paraId="71F038F7" w14:textId="77777777" w:rsidR="00A5463E" w:rsidRPr="00A5463E" w:rsidRDefault="00A5463E" w:rsidP="00A5463E">
      <w:pPr>
        <w:pStyle w:val="PL"/>
        <w:keepNext/>
        <w:keepLines/>
        <w:jc w:val="center"/>
        <w:rPr>
          <w:noProof w:val="0"/>
        </w:rPr>
      </w:pPr>
      <w:r w:rsidRPr="00A5463E">
        <w:rPr>
          <w:noProof w:val="0"/>
        </w:rPr>
        <w:t>+-+-+-+-+-+-+-+-+-+-+-+-+-+-+-+-+-+-+-+-+-+-+-+-+-+-+-+-+-+-+-+-+</w:t>
      </w:r>
    </w:p>
    <w:p w14:paraId="27C65FD5" w14:textId="77777777" w:rsidR="00A5463E" w:rsidRPr="00A5463E" w:rsidRDefault="00A5463E" w:rsidP="00A5463E">
      <w:pPr>
        <w:pStyle w:val="PL"/>
        <w:keepNext/>
        <w:keepLines/>
        <w:jc w:val="center"/>
        <w:rPr>
          <w:noProof w:val="0"/>
        </w:rPr>
      </w:pPr>
      <w:r w:rsidRPr="00A5463E">
        <w:rPr>
          <w:noProof w:val="0"/>
        </w:rPr>
        <w:t>|                Transmission Indicator field                   |</w:t>
      </w:r>
    </w:p>
    <w:p w14:paraId="00572ADA" w14:textId="77777777" w:rsidR="00A5463E" w:rsidRPr="00A5463E" w:rsidRDefault="00A5463E" w:rsidP="00A5463E">
      <w:pPr>
        <w:pStyle w:val="PL"/>
        <w:keepNext/>
        <w:keepLines/>
        <w:jc w:val="center"/>
        <w:rPr>
          <w:noProof w:val="0"/>
        </w:rPr>
      </w:pPr>
      <w:r w:rsidRPr="00A5463E">
        <w:rPr>
          <w:noProof w:val="0"/>
        </w:rPr>
        <w:t>+-+-+-+-+-+-+-+-+-+-+-+-+-+-+-+-+-+-+-+-+-+-+-+-+-+-+-+-+-+-+-+-+</w:t>
      </w:r>
    </w:p>
    <w:bookmarkEnd w:id="1878"/>
    <w:p w14:paraId="2B1390B7" w14:textId="77777777" w:rsidR="00A5463E" w:rsidRPr="00A5463E" w:rsidRDefault="00A5463E" w:rsidP="00A5463E"/>
    <w:p w14:paraId="28A373B5" w14:textId="77777777" w:rsidR="00A5463E" w:rsidRPr="00A5463E" w:rsidRDefault="00A5463E" w:rsidP="00A5463E">
      <w:r w:rsidRPr="00A5463E">
        <w:t>With the exception of the three first 32-bit words the order of the fields are irrelevant.</w:t>
      </w:r>
    </w:p>
    <w:p w14:paraId="219AA399" w14:textId="77777777" w:rsidR="00A5463E" w:rsidRPr="00A5463E" w:rsidRDefault="00A5463E" w:rsidP="00A5463E">
      <w:pPr>
        <w:rPr>
          <w:b/>
          <w:u w:val="single"/>
        </w:rPr>
      </w:pPr>
      <w:r w:rsidRPr="00A5463E">
        <w:rPr>
          <w:b/>
          <w:u w:val="single"/>
        </w:rPr>
        <w:t>Subtype:</w:t>
      </w:r>
    </w:p>
    <w:p w14:paraId="4482EAF1" w14:textId="77777777" w:rsidR="00A5463E" w:rsidRPr="00A5463E" w:rsidRDefault="00A5463E" w:rsidP="00A5463E">
      <w:r w:rsidRPr="00A5463E">
        <w:t>The subtype is coded according to table </w:t>
      </w:r>
      <w:r w:rsidR="00037BD2">
        <w:t>9.2.2.1-</w:t>
      </w:r>
      <w:r w:rsidRPr="00A5463E">
        <w:t>2.</w:t>
      </w:r>
    </w:p>
    <w:p w14:paraId="6D7BE887" w14:textId="77777777" w:rsidR="00A5463E" w:rsidRPr="00A5463E" w:rsidRDefault="00A5463E" w:rsidP="00A5463E">
      <w:pPr>
        <w:rPr>
          <w:b/>
          <w:u w:val="single"/>
        </w:rPr>
      </w:pPr>
      <w:r w:rsidRPr="00A5463E">
        <w:rPr>
          <w:b/>
          <w:u w:val="single"/>
        </w:rPr>
        <w:t>Length:</w:t>
      </w:r>
    </w:p>
    <w:p w14:paraId="45948019" w14:textId="75B9DB4A" w:rsidR="00A5463E" w:rsidRPr="00A5463E" w:rsidRDefault="00A5463E" w:rsidP="00A5463E">
      <w:r w:rsidRPr="00A5463E">
        <w:t xml:space="preserve">The length is coded as specified in to </w:t>
      </w:r>
      <w:r w:rsidR="00BA1F7C">
        <w:t>clause</w:t>
      </w:r>
      <w:r w:rsidRPr="00A5463E">
        <w:t> 9.1.2.</w:t>
      </w:r>
    </w:p>
    <w:p w14:paraId="6D031F10" w14:textId="77777777" w:rsidR="00A5463E" w:rsidRPr="00A5463E" w:rsidRDefault="00A5463E" w:rsidP="00A5463E">
      <w:pPr>
        <w:rPr>
          <w:b/>
          <w:u w:val="single"/>
        </w:rPr>
      </w:pPr>
      <w:r w:rsidRPr="00A5463E">
        <w:rPr>
          <w:b/>
          <w:u w:val="single"/>
        </w:rPr>
        <w:t>SSRC:</w:t>
      </w:r>
    </w:p>
    <w:p w14:paraId="2BCB9CCE" w14:textId="77777777" w:rsidR="00A5463E" w:rsidRPr="00A5463E" w:rsidRDefault="00A5463E" w:rsidP="00A5463E">
      <w:r w:rsidRPr="00A5463E">
        <w:t>The SSRC field carries the SSRC of the transmission control server.</w:t>
      </w:r>
    </w:p>
    <w:p w14:paraId="3D4B4535" w14:textId="77777777" w:rsidR="00A5463E" w:rsidRPr="00A5463E" w:rsidRDefault="00A5463E" w:rsidP="00A5463E">
      <w:r w:rsidRPr="00A5463E">
        <w:t>The content of the SSRC field is coded as specified in IETF RFC 3550 </w:t>
      </w:r>
      <w:r>
        <w:t>[3]</w:t>
      </w:r>
      <w:r w:rsidRPr="00A5463E">
        <w:t>.</w:t>
      </w:r>
    </w:p>
    <w:p w14:paraId="0BAAC8D7" w14:textId="77777777" w:rsidR="00A5463E" w:rsidRPr="00A5463E" w:rsidRDefault="00A5463E" w:rsidP="00A5463E">
      <w:pPr>
        <w:rPr>
          <w:b/>
          <w:u w:val="single"/>
        </w:rPr>
      </w:pPr>
      <w:r w:rsidRPr="00A5463E">
        <w:rPr>
          <w:b/>
          <w:u w:val="single"/>
        </w:rPr>
        <w:t>Reject Cause:</w:t>
      </w:r>
    </w:p>
    <w:p w14:paraId="31E797A1"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A5463E" w:rsidRDefault="00A5463E" w:rsidP="00A5463E">
      <w:r w:rsidRPr="00A5463E">
        <w:t xml:space="preserve">The coding of the &lt;Reject Cause&gt; value is specified in </w:t>
      </w:r>
      <w:r w:rsidR="00BA1F7C">
        <w:t>clause</w:t>
      </w:r>
      <w:r w:rsidRPr="00A5463E">
        <w:t> 9.2.3.4.</w:t>
      </w:r>
    </w:p>
    <w:p w14:paraId="44A1C3F5" w14:textId="77777777" w:rsidR="00A5463E" w:rsidRPr="00A5463E" w:rsidRDefault="00A5463E" w:rsidP="00A5463E">
      <w:pPr>
        <w:rPr>
          <w:b/>
          <w:u w:val="single"/>
        </w:rPr>
      </w:pPr>
      <w:r w:rsidRPr="00A5463E">
        <w:rPr>
          <w:b/>
          <w:u w:val="single"/>
        </w:rPr>
        <w:t>Transmission Indicator:</w:t>
      </w:r>
    </w:p>
    <w:p w14:paraId="0CE77077" w14:textId="0A3BD38B" w:rsidR="00A5463E" w:rsidRPr="00A5463E" w:rsidRDefault="00A5463E" w:rsidP="00A5463E">
      <w:r w:rsidRPr="00A5463E">
        <w:t xml:space="preserve">The Transmission Indicator field is coded as described in </w:t>
      </w:r>
      <w:r w:rsidR="00BA1F7C">
        <w:t>clause</w:t>
      </w:r>
      <w:r w:rsidRPr="00A5463E">
        <w:t> 9.2.3.11.</w:t>
      </w:r>
    </w:p>
    <w:p w14:paraId="25D22C45" w14:textId="77777777" w:rsidR="00A5463E" w:rsidRPr="00A5463E" w:rsidRDefault="00A5463E" w:rsidP="00A5463E">
      <w:pPr>
        <w:pStyle w:val="Heading4"/>
      </w:pPr>
      <w:bookmarkStart w:id="1879" w:name="_Toc20208925"/>
      <w:bookmarkStart w:id="1880" w:name="_Toc36045036"/>
      <w:bookmarkStart w:id="1881" w:name="_Toc45216522"/>
      <w:bookmarkStart w:id="1882" w:name="_Toc99174295"/>
      <w:r w:rsidRPr="00A5463E">
        <w:lastRenderedPageBreak/>
        <w:t>9.2.10.2</w:t>
      </w:r>
      <w:r w:rsidRPr="00A5463E">
        <w:tab/>
        <w:t>Transmission revoked cause codes and revoked cause phrases</w:t>
      </w:r>
      <w:bookmarkEnd w:id="1879"/>
      <w:bookmarkEnd w:id="1880"/>
      <w:bookmarkEnd w:id="1881"/>
      <w:bookmarkEnd w:id="1882"/>
    </w:p>
    <w:p w14:paraId="0AF91EE6" w14:textId="77777777" w:rsidR="00A5463E" w:rsidRPr="00A5463E" w:rsidRDefault="00A5463E" w:rsidP="00A5463E">
      <w:r w:rsidRPr="00A5463E">
        <w:t>Cause #1 – Only one MCVideo client</w:t>
      </w:r>
    </w:p>
    <w:p w14:paraId="12230A24"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5463E" w:rsidRDefault="00A5463E" w:rsidP="00A5463E">
      <w:r w:rsidRPr="00A5463E">
        <w:t>Cause#2 – Media burst too long</w:t>
      </w:r>
    </w:p>
    <w:p w14:paraId="3299C637"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055FE1A" w14:textId="77777777" w:rsidR="00A5463E" w:rsidRPr="00A5463E" w:rsidRDefault="00A5463E" w:rsidP="00A5463E">
      <w:r w:rsidRPr="00A5463E">
        <w:t>Cause#3 - No permission to send a Media Burst</w:t>
      </w:r>
    </w:p>
    <w:p w14:paraId="0E020849"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F048E04" w14:textId="77777777" w:rsidR="00A5463E" w:rsidRPr="00A5463E" w:rsidRDefault="00A5463E" w:rsidP="00A5463E">
      <w:r w:rsidRPr="00A5463E">
        <w:t>Cause#4 - Media Burst pre-empted</w:t>
      </w:r>
    </w:p>
    <w:p w14:paraId="6CC923D0"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B6FE635" w14:textId="77777777" w:rsidR="00F51230" w:rsidRDefault="00F51230" w:rsidP="00F51230">
      <w:r>
        <w:rPr>
          <w:rFonts w:hint="eastAsia"/>
        </w:rPr>
        <w:t>C</w:t>
      </w:r>
      <w:r>
        <w:t>ause#5 - Terminate the RTP stream</w:t>
      </w:r>
    </w:p>
    <w:p w14:paraId="0EDF8501"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2FFE33AF" w14:textId="77777777" w:rsidR="00A5463E" w:rsidRPr="00A5463E" w:rsidRDefault="00A5463E" w:rsidP="00A5463E">
      <w:r w:rsidRPr="00A5463E">
        <w:t>Cause#6 - No resources available</w:t>
      </w:r>
    </w:p>
    <w:p w14:paraId="46117C8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27E2B9C8" w14:textId="77777777" w:rsidR="00F51230" w:rsidRDefault="00F51230" w:rsidP="00F51230">
      <w:r>
        <w:rPr>
          <w:rFonts w:hint="eastAsia"/>
        </w:rPr>
        <w:t>C</w:t>
      </w:r>
      <w:r>
        <w:t>ause#7 - Queue the transmission</w:t>
      </w:r>
    </w:p>
    <w:p w14:paraId="3FFE01BA"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0E950EC5" w14:textId="77777777" w:rsidR="00AA6234" w:rsidRPr="00A5463E" w:rsidRDefault="00AA6234" w:rsidP="00AA6234">
      <w:r>
        <w:t>Cause #8 - No receiving participant</w:t>
      </w:r>
    </w:p>
    <w:p w14:paraId="07645903"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FB77978" w14:textId="77777777" w:rsidR="00A5463E" w:rsidRPr="00A5463E" w:rsidRDefault="00A5463E" w:rsidP="00A5463E">
      <w:r w:rsidRPr="00A5463E">
        <w:t>Cause#255 – Other reason</w:t>
      </w:r>
    </w:p>
    <w:p w14:paraId="2CBBBEF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99A09C9" w14:textId="77777777" w:rsidR="00A5463E" w:rsidRPr="00A5463E" w:rsidRDefault="00A5463E" w:rsidP="008E6C87">
      <w:pPr>
        <w:pStyle w:val="Heading3"/>
      </w:pPr>
      <w:bookmarkStart w:id="1883" w:name="_Toc99174296"/>
      <w:r w:rsidRPr="008E6C87">
        <w:t>9.2.11</w:t>
      </w:r>
      <w:r w:rsidRPr="008E6C87">
        <w:tab/>
        <w:t>Queue Position Request message</w:t>
      </w:r>
      <w:bookmarkEnd w:id="1883"/>
    </w:p>
    <w:p w14:paraId="657627C1"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00DFF8C0"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5684DD" w14:textId="77777777" w:rsidR="00A5463E" w:rsidRPr="00A5463E" w:rsidRDefault="00A5463E" w:rsidP="00A5463E">
      <w:r w:rsidRPr="00A5463E">
        <w:t>Table 8.2.11-1 shows the content of the Queue Position Request message.</w:t>
      </w:r>
    </w:p>
    <w:p w14:paraId="3133E515" w14:textId="77777777" w:rsidR="00A5463E" w:rsidRPr="004F313B" w:rsidRDefault="00A5463E" w:rsidP="00A5463E">
      <w:pPr>
        <w:keepNext/>
        <w:keepLines/>
        <w:spacing w:before="60"/>
        <w:jc w:val="center"/>
        <w:rPr>
          <w:rFonts w:ascii="Arial" w:hAnsi="Arial"/>
          <w:b/>
          <w:lang w:val="fr-FR" w:eastAsia="x-none"/>
        </w:rPr>
      </w:pPr>
      <w:bookmarkStart w:id="1884" w:name="_MCCTEMPBM_CRPT38000075___4"/>
      <w:r w:rsidRPr="004F313B">
        <w:rPr>
          <w:rFonts w:ascii="Arial" w:hAnsi="Arial"/>
          <w:b/>
          <w:lang w:val="fr-FR" w:eastAsia="x-none"/>
        </w:rPr>
        <w:lastRenderedPageBreak/>
        <w:t>Table 9.2.11-1: Queue Position Request message</w:t>
      </w:r>
    </w:p>
    <w:p w14:paraId="2EE830F5"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1CAAEC6D"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643CE36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EBF7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0D79A09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1316E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0D6359E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77D3B5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5A5AC14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66B511D0"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4B7936A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043343B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DB9BE8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bookmarkEnd w:id="1884"/>
    <w:p w14:paraId="19CE8B2C" w14:textId="77777777" w:rsidR="00A5463E" w:rsidRPr="00A5463E" w:rsidRDefault="00A5463E" w:rsidP="00A5463E"/>
    <w:p w14:paraId="23BDD9D3" w14:textId="77777777" w:rsidR="00A5463E" w:rsidRPr="00A5463E" w:rsidRDefault="00A5463E" w:rsidP="00A5463E">
      <w:r w:rsidRPr="00A5463E">
        <w:t>With the exception of the three first 32-bit words the order of the fields are irrelevant.</w:t>
      </w:r>
    </w:p>
    <w:p w14:paraId="455A2807" w14:textId="77777777" w:rsidR="00A5463E" w:rsidRPr="00A5463E" w:rsidRDefault="00A5463E" w:rsidP="00A5463E">
      <w:pPr>
        <w:rPr>
          <w:b/>
          <w:u w:val="single"/>
        </w:rPr>
      </w:pPr>
      <w:r w:rsidRPr="00A5463E">
        <w:rPr>
          <w:b/>
          <w:u w:val="single"/>
        </w:rPr>
        <w:t>Subtype:</w:t>
      </w:r>
    </w:p>
    <w:p w14:paraId="2EBE6D1C" w14:textId="77777777" w:rsidR="00A5463E" w:rsidRPr="00A5463E" w:rsidRDefault="00A5463E" w:rsidP="00A5463E">
      <w:r w:rsidRPr="00A5463E">
        <w:t>The subtype is coded according to table </w:t>
      </w:r>
      <w:r w:rsidR="00037BD2">
        <w:t>9.2.2.1-</w:t>
      </w:r>
      <w:r w:rsidRPr="00A5463E">
        <w:t>1.</w:t>
      </w:r>
    </w:p>
    <w:p w14:paraId="5A6C9978" w14:textId="77777777" w:rsidR="00A5463E" w:rsidRPr="00A5463E" w:rsidRDefault="00A5463E" w:rsidP="00A5463E">
      <w:pPr>
        <w:rPr>
          <w:b/>
          <w:u w:val="single"/>
        </w:rPr>
      </w:pPr>
      <w:r w:rsidRPr="00A5463E">
        <w:rPr>
          <w:b/>
          <w:u w:val="single"/>
        </w:rPr>
        <w:t>Length:</w:t>
      </w:r>
    </w:p>
    <w:p w14:paraId="134889AE" w14:textId="13577F0B" w:rsidR="00A5463E" w:rsidRPr="00A5463E" w:rsidRDefault="00A5463E" w:rsidP="00A5463E">
      <w:r w:rsidRPr="00A5463E">
        <w:t xml:space="preserve">The length is coded as specified in to </w:t>
      </w:r>
      <w:r w:rsidR="00BA1F7C">
        <w:t>clause</w:t>
      </w:r>
      <w:r w:rsidRPr="00A5463E">
        <w:t> 9.1.2.</w:t>
      </w:r>
    </w:p>
    <w:p w14:paraId="60D6A011" w14:textId="77777777" w:rsidR="00A5463E" w:rsidRPr="00A5463E" w:rsidRDefault="00A5463E" w:rsidP="00A5463E">
      <w:pPr>
        <w:rPr>
          <w:b/>
          <w:u w:val="single"/>
        </w:rPr>
      </w:pPr>
      <w:r w:rsidRPr="00A5463E">
        <w:rPr>
          <w:b/>
          <w:u w:val="single"/>
        </w:rPr>
        <w:t>SSRC:</w:t>
      </w:r>
    </w:p>
    <w:p w14:paraId="24C78D6F"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1689AC53" w14:textId="77777777" w:rsidR="00A5463E" w:rsidRPr="00A5463E" w:rsidRDefault="00A5463E" w:rsidP="00A5463E">
      <w:r w:rsidRPr="00A5463E">
        <w:t>The SSRC field is coded as specified in IETF RFC 3550 </w:t>
      </w:r>
      <w:r>
        <w:t>[3]</w:t>
      </w:r>
      <w:r w:rsidRPr="00A5463E">
        <w:t>.</w:t>
      </w:r>
    </w:p>
    <w:p w14:paraId="3AA4AD31" w14:textId="77777777" w:rsidR="00A5463E" w:rsidRPr="00A5463E" w:rsidRDefault="00A5463E" w:rsidP="00A5463E">
      <w:pPr>
        <w:rPr>
          <w:b/>
          <w:color w:val="000000"/>
          <w:u w:val="single"/>
        </w:rPr>
      </w:pPr>
      <w:bookmarkStart w:id="1885" w:name="_MCCTEMPBM_CRPT38000076___5"/>
      <w:r w:rsidRPr="00A5463E">
        <w:rPr>
          <w:b/>
          <w:color w:val="000000"/>
          <w:u w:val="single"/>
        </w:rPr>
        <w:t>User ID:</w:t>
      </w:r>
    </w:p>
    <w:bookmarkEnd w:id="1885"/>
    <w:p w14:paraId="5A94FDC0"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D79D7F" w14:textId="1ADB75CD" w:rsidR="00A5463E" w:rsidRPr="00A5463E" w:rsidRDefault="00A5463E" w:rsidP="00A5463E">
      <w:pPr>
        <w:rPr>
          <w:lang w:eastAsia="ko-KR"/>
        </w:rPr>
      </w:pPr>
      <w:r w:rsidRPr="00A5463E">
        <w:t xml:space="preserve">The User ID field is coded as specified in </w:t>
      </w:r>
      <w:r w:rsidR="00BA1F7C">
        <w:t>clause</w:t>
      </w:r>
      <w:r w:rsidRPr="00A5463E">
        <w:t> 9.2.3.8.</w:t>
      </w:r>
    </w:p>
    <w:p w14:paraId="0AC1D673" w14:textId="77777777" w:rsidR="00A5463E" w:rsidRPr="00A5463E" w:rsidRDefault="00A5463E" w:rsidP="00A5463E">
      <w:pPr>
        <w:rPr>
          <w:b/>
          <w:u w:val="single"/>
        </w:rPr>
      </w:pPr>
      <w:r w:rsidRPr="00A5463E">
        <w:rPr>
          <w:b/>
          <w:u w:val="single"/>
        </w:rPr>
        <w:t>Track Info:</w:t>
      </w:r>
    </w:p>
    <w:p w14:paraId="494CADED" w14:textId="5746015F"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DB94720" w14:textId="77777777" w:rsidR="00A5463E" w:rsidRPr="00A5463E" w:rsidRDefault="00A5463E" w:rsidP="00A5463E">
      <w:pPr>
        <w:pStyle w:val="Heading3"/>
      </w:pPr>
      <w:bookmarkStart w:id="1886" w:name="_Toc20208926"/>
      <w:bookmarkStart w:id="1887" w:name="_Toc36045037"/>
      <w:bookmarkStart w:id="1888" w:name="_Toc45216523"/>
      <w:bookmarkStart w:id="1889" w:name="_Toc99174297"/>
      <w:r w:rsidRPr="00A5463E">
        <w:t>9.2.12</w:t>
      </w:r>
      <w:r w:rsidRPr="00A5463E">
        <w:tab/>
        <w:t>Queue Position Info message</w:t>
      </w:r>
      <w:bookmarkEnd w:id="1886"/>
      <w:bookmarkEnd w:id="1887"/>
      <w:bookmarkEnd w:id="1888"/>
      <w:bookmarkEnd w:id="1889"/>
    </w:p>
    <w:p w14:paraId="67EA4AE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224937B2"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DEA7A15" w14:textId="77777777" w:rsidR="00A5463E" w:rsidRPr="00A5463E" w:rsidRDefault="00A5463E" w:rsidP="00A5463E">
      <w:r w:rsidRPr="00A5463E">
        <w:t>Table 9.2.12-1 shows the content of the Queue Position Info message.</w:t>
      </w:r>
    </w:p>
    <w:p w14:paraId="575A7056" w14:textId="77777777" w:rsidR="00A5463E" w:rsidRPr="00A5463E" w:rsidRDefault="00A5463E" w:rsidP="00A5463E">
      <w:pPr>
        <w:pStyle w:val="TH"/>
      </w:pPr>
      <w:r w:rsidRPr="00A5463E">
        <w:t>Table 9.2.12-1: Queue Position Info message</w:t>
      </w:r>
    </w:p>
    <w:p w14:paraId="4394850F" w14:textId="77777777" w:rsidR="00A5463E" w:rsidRPr="004F313B" w:rsidRDefault="00A5463E" w:rsidP="00A5463E">
      <w:pPr>
        <w:pStyle w:val="PL"/>
        <w:jc w:val="center"/>
        <w:rPr>
          <w:noProof w:val="0"/>
          <w:lang w:val="fr-FR"/>
        </w:rPr>
      </w:pPr>
      <w:bookmarkStart w:id="1890" w:name="_MCCTEMPBM_CRPT38000077___4"/>
      <w:r w:rsidRPr="004F313B">
        <w:rPr>
          <w:noProof w:val="0"/>
          <w:lang w:val="fr-FR"/>
        </w:rPr>
        <w:t>0                   1                   2                   3</w:t>
      </w:r>
    </w:p>
    <w:p w14:paraId="33C166EB"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1D961060" w14:textId="77777777" w:rsidR="00A5463E" w:rsidRPr="00A5463E" w:rsidRDefault="00A5463E" w:rsidP="00A5463E">
      <w:pPr>
        <w:pStyle w:val="PL"/>
        <w:jc w:val="center"/>
        <w:rPr>
          <w:color w:val="000000"/>
        </w:rPr>
      </w:pPr>
      <w:r w:rsidRPr="00A5463E">
        <w:rPr>
          <w:color w:val="000000"/>
        </w:rPr>
        <w:t>+-+-+-+-+-+-+-+-+-+-+-+-+-+-+-+-+-+-+-+-+-+-+-+-+-+-+-+-+-+-+-+-+</w:t>
      </w:r>
    </w:p>
    <w:p w14:paraId="20FF05E6" w14:textId="77777777" w:rsidR="00A5463E" w:rsidRPr="00A5463E" w:rsidRDefault="00A5463E" w:rsidP="00A5463E">
      <w:pPr>
        <w:pStyle w:val="PL"/>
        <w:jc w:val="center"/>
        <w:rPr>
          <w:color w:val="000000"/>
        </w:rPr>
      </w:pPr>
      <w:r w:rsidRPr="00A5463E">
        <w:rPr>
          <w:color w:val="000000"/>
        </w:rPr>
        <w:t>|V=2|P| Subtype |   PT=APP=204  |          length               |</w:t>
      </w:r>
    </w:p>
    <w:p w14:paraId="729205EB" w14:textId="77777777" w:rsidR="00A5463E" w:rsidRPr="00A5463E" w:rsidRDefault="00A5463E" w:rsidP="00A5463E">
      <w:pPr>
        <w:pStyle w:val="PL"/>
        <w:jc w:val="center"/>
        <w:rPr>
          <w:color w:val="000000"/>
        </w:rPr>
      </w:pPr>
      <w:r w:rsidRPr="00A5463E">
        <w:rPr>
          <w:color w:val="000000"/>
        </w:rPr>
        <w:t>+-+-+-+-+-+-+-+-+-+-+-+-+-+-+-+-+-+-+-+-+-+-+-+-+-+-+-+-+-+-+-+-+</w:t>
      </w:r>
    </w:p>
    <w:p w14:paraId="66F9FF81" w14:textId="77777777" w:rsidR="00A5463E" w:rsidRPr="00A5463E" w:rsidRDefault="00A5463E" w:rsidP="00A5463E">
      <w:pPr>
        <w:pStyle w:val="PL"/>
        <w:jc w:val="center"/>
        <w:rPr>
          <w:color w:val="000000"/>
        </w:rPr>
      </w:pPr>
      <w:r w:rsidRPr="00A5463E">
        <w:rPr>
          <w:color w:val="000000"/>
        </w:rPr>
        <w:t>|            SSRC of transmission control server                |</w:t>
      </w:r>
    </w:p>
    <w:p w14:paraId="1FCBF0E0" w14:textId="77777777" w:rsidR="00A5463E" w:rsidRPr="00A5463E" w:rsidRDefault="00A5463E" w:rsidP="00A5463E">
      <w:pPr>
        <w:pStyle w:val="PL"/>
        <w:jc w:val="center"/>
        <w:rPr>
          <w:color w:val="000000"/>
        </w:rPr>
      </w:pPr>
      <w:r w:rsidRPr="00A5463E">
        <w:rPr>
          <w:color w:val="000000"/>
        </w:rPr>
        <w:t>+-+-+-+-+-+-+-+-+-+-+-+-+-+-+-+-+-+-+-+-+-+-+-+-+-+-+-+-+-+-+-+-+</w:t>
      </w:r>
    </w:p>
    <w:p w14:paraId="6DE48243"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726629B7" w14:textId="77777777" w:rsidR="00A5463E" w:rsidRPr="00A5463E" w:rsidRDefault="00A5463E" w:rsidP="00A5463E">
      <w:pPr>
        <w:pStyle w:val="PL"/>
        <w:jc w:val="center"/>
        <w:rPr>
          <w:color w:val="000000"/>
        </w:rPr>
      </w:pPr>
      <w:r w:rsidRPr="00A5463E">
        <w:rPr>
          <w:color w:val="000000"/>
        </w:rPr>
        <w:t>+-+-+-+-+-+-+-+-+-+-+-+-+-+-+-+-+-+-+-+-+-+-+-+-+-+-+-+-+-+-+-+-+</w:t>
      </w:r>
    </w:p>
    <w:p w14:paraId="545B488A" w14:textId="77777777" w:rsidR="00A5463E" w:rsidRPr="00A5463E" w:rsidRDefault="00A5463E" w:rsidP="00A5463E">
      <w:pPr>
        <w:pStyle w:val="PL"/>
        <w:jc w:val="center"/>
        <w:rPr>
          <w:color w:val="000000"/>
        </w:rPr>
      </w:pPr>
      <w:r w:rsidRPr="00A5463E">
        <w:rPr>
          <w:color w:val="000000"/>
        </w:rPr>
        <w:t>|                        User ID field                          |</w:t>
      </w:r>
    </w:p>
    <w:p w14:paraId="4CFAC819" w14:textId="77777777" w:rsidR="00A5463E" w:rsidRPr="00A5463E" w:rsidRDefault="00A5463E" w:rsidP="00A5463E">
      <w:pPr>
        <w:pStyle w:val="PL"/>
        <w:jc w:val="center"/>
        <w:rPr>
          <w:color w:val="000000"/>
        </w:rPr>
      </w:pPr>
      <w:r w:rsidRPr="00A5463E">
        <w:rPr>
          <w:color w:val="000000"/>
        </w:rPr>
        <w:t>+-+-+-+-+-+-+-+-+-+-+-+-+-+-+-+-+-+-+-+-+-+-+-+-+-+-+-+-+-+-+-+-+</w:t>
      </w:r>
    </w:p>
    <w:p w14:paraId="4BDB4B7C"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6EBBD2C" w14:textId="77777777" w:rsidR="00A5463E" w:rsidRPr="00A5463E" w:rsidRDefault="00A5463E" w:rsidP="00A5463E">
      <w:pPr>
        <w:pStyle w:val="PL"/>
        <w:jc w:val="center"/>
        <w:rPr>
          <w:color w:val="000000"/>
        </w:rPr>
      </w:pPr>
      <w:r w:rsidRPr="00A5463E">
        <w:rPr>
          <w:color w:val="000000"/>
        </w:rPr>
        <w:lastRenderedPageBreak/>
        <w:t>+-+-+-+-+-+-+-+-+-+-+-+-+-+-+-+-+-+-+-+-+-+-+-+-+-+-+-+-+-+-+-+-+</w:t>
      </w:r>
    </w:p>
    <w:p w14:paraId="0CC514C2" w14:textId="77777777" w:rsidR="00A5463E" w:rsidRPr="00A5463E" w:rsidRDefault="00A5463E" w:rsidP="00A5463E">
      <w:pPr>
        <w:pStyle w:val="PL"/>
        <w:jc w:val="center"/>
        <w:rPr>
          <w:color w:val="000000"/>
        </w:rPr>
      </w:pPr>
      <w:r w:rsidRPr="00A5463E">
        <w:rPr>
          <w:color w:val="000000"/>
        </w:rPr>
        <w:t>|                     Queued User ID field                      |</w:t>
      </w:r>
    </w:p>
    <w:p w14:paraId="7FBA0CCC" w14:textId="77777777" w:rsidR="00A5463E" w:rsidRPr="00A5463E" w:rsidRDefault="00A5463E" w:rsidP="00A5463E">
      <w:pPr>
        <w:pStyle w:val="PL"/>
        <w:jc w:val="center"/>
        <w:rPr>
          <w:color w:val="000000"/>
        </w:rPr>
      </w:pPr>
      <w:r w:rsidRPr="00A5463E">
        <w:rPr>
          <w:color w:val="000000"/>
        </w:rPr>
        <w:t>+-+-+-+-+-+-+-+-+-+-+-+-+-+-+-+-+-+-+-+-+-+-+-+-+-+-+-+-+-+-+-+-+</w:t>
      </w:r>
    </w:p>
    <w:p w14:paraId="1F89E266" w14:textId="77777777" w:rsidR="00A5463E" w:rsidRPr="00A5463E" w:rsidRDefault="00A5463E" w:rsidP="00A5463E">
      <w:pPr>
        <w:pStyle w:val="PL"/>
        <w:jc w:val="center"/>
        <w:rPr>
          <w:color w:val="000000"/>
        </w:rPr>
      </w:pPr>
      <w:r w:rsidRPr="00A5463E">
        <w:rPr>
          <w:color w:val="000000"/>
        </w:rPr>
        <w:t>|                        Queue Info field                       |</w:t>
      </w:r>
    </w:p>
    <w:p w14:paraId="07BF394D" w14:textId="77777777" w:rsidR="00A5463E" w:rsidRPr="00A5463E" w:rsidRDefault="00A5463E" w:rsidP="00A5463E">
      <w:pPr>
        <w:pStyle w:val="PL"/>
        <w:jc w:val="center"/>
        <w:rPr>
          <w:color w:val="000000"/>
        </w:rPr>
      </w:pPr>
      <w:r w:rsidRPr="00A5463E">
        <w:rPr>
          <w:color w:val="000000"/>
        </w:rPr>
        <w:t>+-+-+-+-+-+-+-+-+-+-+-+-+-+-+-+-+-+-+-+-+-+-+-+-+-+-+-+-+-+-+-+-+</w:t>
      </w:r>
    </w:p>
    <w:p w14:paraId="4E05F512" w14:textId="77777777" w:rsidR="00A5463E" w:rsidRPr="00A5463E" w:rsidRDefault="00A5463E" w:rsidP="00A5463E">
      <w:pPr>
        <w:pStyle w:val="PL"/>
        <w:jc w:val="center"/>
        <w:rPr>
          <w:color w:val="000000"/>
        </w:rPr>
      </w:pPr>
      <w:r w:rsidRPr="00A5463E">
        <w:rPr>
          <w:color w:val="000000"/>
        </w:rPr>
        <w:t>|                       Track Info field                        |</w:t>
      </w:r>
    </w:p>
    <w:p w14:paraId="559792EC" w14:textId="77777777" w:rsidR="00A5463E" w:rsidRPr="00A5463E" w:rsidRDefault="00A5463E" w:rsidP="00A5463E">
      <w:pPr>
        <w:pStyle w:val="PL"/>
        <w:jc w:val="center"/>
        <w:rPr>
          <w:color w:val="000000"/>
        </w:rPr>
      </w:pPr>
      <w:r w:rsidRPr="00A5463E">
        <w:rPr>
          <w:color w:val="000000"/>
        </w:rPr>
        <w:t>+-+-+-+-+-+-+-+-+-+-+-+-+-+-+-+-+-+-+-+-+-+-+-+-+-+-+-+-+-+-+-+-+</w:t>
      </w:r>
    </w:p>
    <w:p w14:paraId="32EC4A57" w14:textId="77777777" w:rsidR="00A5463E" w:rsidRPr="00A5463E" w:rsidRDefault="00A5463E" w:rsidP="00A5463E">
      <w:pPr>
        <w:pStyle w:val="PL"/>
        <w:jc w:val="center"/>
        <w:rPr>
          <w:color w:val="000000"/>
        </w:rPr>
      </w:pPr>
      <w:r w:rsidRPr="00A5463E">
        <w:rPr>
          <w:color w:val="000000"/>
        </w:rPr>
        <w:t>+-+-+-+-+-+-+-+-+-+-+-+-+-+-+-+-+-+-+-+-+-+-+-+-+-+-+-+-+-+-+-+-+</w:t>
      </w:r>
    </w:p>
    <w:p w14:paraId="2DECC6F2" w14:textId="77777777" w:rsidR="00A5463E" w:rsidRPr="00A5463E" w:rsidRDefault="00A5463E" w:rsidP="00A5463E">
      <w:pPr>
        <w:pStyle w:val="PL"/>
        <w:jc w:val="center"/>
        <w:rPr>
          <w:noProof w:val="0"/>
        </w:rPr>
      </w:pPr>
      <w:r w:rsidRPr="00A5463E">
        <w:rPr>
          <w:noProof w:val="0"/>
        </w:rPr>
        <w:t>|          Transmission control Indicator field                 |</w:t>
      </w:r>
    </w:p>
    <w:p w14:paraId="6F98F57F" w14:textId="77777777" w:rsidR="00A5463E" w:rsidRPr="00A5463E" w:rsidRDefault="00A5463E" w:rsidP="00A5463E">
      <w:pPr>
        <w:pStyle w:val="PL"/>
        <w:jc w:val="center"/>
        <w:rPr>
          <w:noProof w:val="0"/>
        </w:rPr>
      </w:pPr>
      <w:r w:rsidRPr="00A5463E">
        <w:rPr>
          <w:noProof w:val="0"/>
        </w:rPr>
        <w:t>+-+-+-+-+-+-+-+-+-+-+-+-+-+-+-+-+-+-+-+-+-+-+-+-+-+-+-+-+-+-+-+-+</w:t>
      </w:r>
    </w:p>
    <w:p w14:paraId="5A0F0332" w14:textId="77777777" w:rsidR="00A5463E" w:rsidRPr="00A5463E" w:rsidRDefault="00A5463E" w:rsidP="00A5463E">
      <w:pPr>
        <w:pStyle w:val="PL"/>
        <w:jc w:val="center"/>
      </w:pPr>
    </w:p>
    <w:bookmarkEnd w:id="1890"/>
    <w:p w14:paraId="0CFA6AF6" w14:textId="77777777" w:rsidR="00A5463E" w:rsidRPr="00A5463E" w:rsidRDefault="00A5463E" w:rsidP="00A5463E">
      <w:r w:rsidRPr="00A5463E">
        <w:t>With the exception of the three first 32-bit words the order of the fields are irrelevant.</w:t>
      </w:r>
    </w:p>
    <w:p w14:paraId="7DE61204" w14:textId="77777777" w:rsidR="00A5463E" w:rsidRPr="00A5463E" w:rsidRDefault="00A5463E" w:rsidP="00A5463E">
      <w:pPr>
        <w:rPr>
          <w:b/>
          <w:u w:val="single"/>
        </w:rPr>
      </w:pPr>
      <w:r w:rsidRPr="00A5463E">
        <w:rPr>
          <w:b/>
          <w:u w:val="single"/>
        </w:rPr>
        <w:t>Subtype:</w:t>
      </w:r>
    </w:p>
    <w:p w14:paraId="7E4E1B8F" w14:textId="77777777" w:rsidR="00A5463E" w:rsidRPr="00A5463E" w:rsidRDefault="00A5463E" w:rsidP="00A5463E">
      <w:r w:rsidRPr="00A5463E">
        <w:t>The subtype is coded according to table </w:t>
      </w:r>
      <w:r w:rsidR="00037BD2">
        <w:t>9.2.2.1-</w:t>
      </w:r>
      <w:r w:rsidRPr="00A5463E">
        <w:t>2.</w:t>
      </w:r>
    </w:p>
    <w:p w14:paraId="158443C0" w14:textId="77777777" w:rsidR="00A5463E" w:rsidRPr="00A5463E" w:rsidRDefault="00A5463E" w:rsidP="00A5463E">
      <w:pPr>
        <w:rPr>
          <w:b/>
          <w:u w:val="single"/>
        </w:rPr>
      </w:pPr>
      <w:r w:rsidRPr="00A5463E">
        <w:rPr>
          <w:b/>
          <w:u w:val="single"/>
        </w:rPr>
        <w:t>Length:</w:t>
      </w:r>
    </w:p>
    <w:p w14:paraId="0E27C78A" w14:textId="70AEE9E9" w:rsidR="00A5463E" w:rsidRPr="00A5463E" w:rsidRDefault="00A5463E" w:rsidP="00A5463E">
      <w:r w:rsidRPr="00A5463E">
        <w:t xml:space="preserve">The length is coded as specified in to </w:t>
      </w:r>
      <w:r w:rsidR="00BA1F7C">
        <w:t>clause</w:t>
      </w:r>
      <w:r w:rsidRPr="00A5463E">
        <w:t> 9.1.2.</w:t>
      </w:r>
    </w:p>
    <w:p w14:paraId="271EA1BF" w14:textId="77777777" w:rsidR="00A5463E" w:rsidRPr="00A5463E" w:rsidRDefault="00A5463E" w:rsidP="00A5463E">
      <w:pPr>
        <w:rPr>
          <w:b/>
          <w:u w:val="single"/>
        </w:rPr>
      </w:pPr>
      <w:r w:rsidRPr="00A5463E">
        <w:rPr>
          <w:b/>
          <w:u w:val="single"/>
        </w:rPr>
        <w:t>SSRC:</w:t>
      </w:r>
    </w:p>
    <w:p w14:paraId="5D2FE118" w14:textId="77777777" w:rsidR="00A5463E" w:rsidRPr="00A5463E" w:rsidRDefault="00A5463E" w:rsidP="00A5463E">
      <w:r w:rsidRPr="00A5463E">
        <w:t>The SSRC field carries the SSRC of the transmission control server.</w:t>
      </w:r>
    </w:p>
    <w:p w14:paraId="10DB4537" w14:textId="77777777" w:rsidR="00A5463E" w:rsidRPr="00A5463E" w:rsidRDefault="00A5463E" w:rsidP="00A5463E">
      <w:r w:rsidRPr="00A5463E">
        <w:t>The SSRC field is coded as specified in IETF RFC 3550 </w:t>
      </w:r>
      <w:r>
        <w:t>[3]</w:t>
      </w:r>
      <w:r w:rsidRPr="00A5463E">
        <w:t>.</w:t>
      </w:r>
    </w:p>
    <w:p w14:paraId="46FB0D3F" w14:textId="77777777" w:rsidR="00A5463E" w:rsidRPr="00A5463E" w:rsidRDefault="00A5463E" w:rsidP="00A5463E">
      <w:pPr>
        <w:rPr>
          <w:b/>
          <w:color w:val="000000"/>
          <w:u w:val="single"/>
        </w:rPr>
      </w:pPr>
      <w:bookmarkStart w:id="1891" w:name="_MCCTEMPBM_CRPT38000078___5"/>
      <w:r w:rsidRPr="00A5463E">
        <w:rPr>
          <w:b/>
          <w:color w:val="000000"/>
          <w:u w:val="single"/>
        </w:rPr>
        <w:t>User ID:</w:t>
      </w:r>
    </w:p>
    <w:bookmarkEnd w:id="1891"/>
    <w:p w14:paraId="2838018E"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07A06BFF" w14:textId="0A101091" w:rsidR="00A5463E" w:rsidRPr="00A5463E" w:rsidRDefault="00A5463E" w:rsidP="00A5463E">
      <w:r w:rsidRPr="00A5463E">
        <w:t xml:space="preserve">The User ID value is coded as specified in </w:t>
      </w:r>
      <w:r w:rsidR="00BA1F7C">
        <w:t>clause</w:t>
      </w:r>
      <w:r w:rsidRPr="00A5463E">
        <w:t> 9.2.3.8.</w:t>
      </w:r>
    </w:p>
    <w:p w14:paraId="305BCD16"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4CD7885A"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0396C9DA" w14:textId="77777777" w:rsidR="00A5463E" w:rsidRPr="00A5463E" w:rsidRDefault="00A5463E" w:rsidP="00A5463E">
      <w:r w:rsidRPr="00A5463E">
        <w:t>The SSRC field shall be coded as specified in IETF RFC 3550 </w:t>
      </w:r>
      <w:r>
        <w:t>[3]</w:t>
      </w:r>
      <w:r w:rsidRPr="00A5463E">
        <w:t>.</w:t>
      </w:r>
    </w:p>
    <w:p w14:paraId="4ACA6BEA" w14:textId="77777777" w:rsidR="00A5463E" w:rsidRPr="00A5463E" w:rsidRDefault="00A5463E" w:rsidP="00A5463E">
      <w:pPr>
        <w:rPr>
          <w:b/>
          <w:color w:val="000000"/>
          <w:u w:val="single"/>
        </w:rPr>
      </w:pPr>
      <w:bookmarkStart w:id="1892" w:name="_MCCTEMPBM_CRPT38000079___5"/>
      <w:r w:rsidRPr="00A5463E">
        <w:rPr>
          <w:b/>
          <w:color w:val="000000"/>
          <w:u w:val="single"/>
        </w:rPr>
        <w:t>Queued User ID:</w:t>
      </w:r>
    </w:p>
    <w:bookmarkEnd w:id="1892"/>
    <w:p w14:paraId="529AC0EE"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15E84AE6" w14:textId="452A1D48" w:rsidR="00A5463E" w:rsidRPr="00A5463E" w:rsidRDefault="00A5463E" w:rsidP="00A5463E">
      <w:r w:rsidRPr="00A5463E">
        <w:t xml:space="preserve">The Queued User ID value is coded as specified in </w:t>
      </w:r>
      <w:r w:rsidR="00BA1F7C">
        <w:t>clause</w:t>
      </w:r>
      <w:r w:rsidRPr="00A5463E">
        <w:t> 9.2.3.8.</w:t>
      </w:r>
    </w:p>
    <w:p w14:paraId="0B8E0444" w14:textId="77777777" w:rsidR="00A5463E" w:rsidRPr="00A5463E" w:rsidRDefault="00A5463E" w:rsidP="00A5463E">
      <w:pPr>
        <w:rPr>
          <w:b/>
          <w:color w:val="000000"/>
          <w:u w:val="single"/>
          <w:lang w:eastAsia="ko-KR"/>
        </w:rPr>
      </w:pPr>
      <w:bookmarkStart w:id="1893" w:name="_MCCTEMPBM_CRPT38000080___5"/>
      <w:r w:rsidRPr="00A5463E">
        <w:rPr>
          <w:b/>
          <w:color w:val="000000"/>
          <w:u w:val="single"/>
          <w:lang w:eastAsia="ko-KR"/>
        </w:rPr>
        <w:t>Queue Info:</w:t>
      </w:r>
    </w:p>
    <w:bookmarkEnd w:id="1893"/>
    <w:p w14:paraId="62466CB5" w14:textId="77777777" w:rsidR="00A5463E" w:rsidRPr="00A5463E" w:rsidRDefault="00A5463E" w:rsidP="00A5463E">
      <w:r w:rsidRPr="00A5463E">
        <w:t>The Queue Info field defines the queue position and granted transmission control priority in the queue.</w:t>
      </w:r>
    </w:p>
    <w:p w14:paraId="42C54AF3" w14:textId="7D59B57F" w:rsidR="00A5463E" w:rsidRPr="00A5463E" w:rsidRDefault="00A5463E" w:rsidP="00A5463E">
      <w:r w:rsidRPr="00A5463E">
        <w:t xml:space="preserve">The Queue Info field is coded as specified in </w:t>
      </w:r>
      <w:r w:rsidR="00BA1F7C">
        <w:t>clause</w:t>
      </w:r>
      <w:r w:rsidRPr="00A5463E">
        <w:t> 9.2.3.5.</w:t>
      </w:r>
    </w:p>
    <w:p w14:paraId="25D91509" w14:textId="77777777" w:rsidR="00A5463E" w:rsidRPr="00A5463E" w:rsidRDefault="00A5463E" w:rsidP="00A5463E">
      <w:pPr>
        <w:rPr>
          <w:b/>
          <w:u w:val="single"/>
        </w:rPr>
      </w:pPr>
      <w:r w:rsidRPr="00A5463E">
        <w:rPr>
          <w:b/>
          <w:u w:val="single"/>
        </w:rPr>
        <w:t>Track Info:</w:t>
      </w:r>
    </w:p>
    <w:p w14:paraId="1408BC0F" w14:textId="6789E586"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2E23515C" w14:textId="77777777" w:rsidR="00A5463E" w:rsidRPr="00A5463E" w:rsidRDefault="00A5463E" w:rsidP="00A5463E">
      <w:pPr>
        <w:rPr>
          <w:b/>
          <w:u w:val="single"/>
        </w:rPr>
      </w:pPr>
      <w:r w:rsidRPr="00A5463E">
        <w:rPr>
          <w:b/>
          <w:u w:val="single"/>
        </w:rPr>
        <w:t>Transmission Control Indicator:</w:t>
      </w:r>
    </w:p>
    <w:p w14:paraId="1BF4FBF5" w14:textId="5072E3F3" w:rsidR="00A5463E" w:rsidRPr="00A5463E" w:rsidRDefault="00A5463E" w:rsidP="00A5463E">
      <w:r w:rsidRPr="00A5463E">
        <w:t xml:space="preserve">The Transmission Control Indicator field is coded as described in </w:t>
      </w:r>
      <w:r w:rsidR="00BA1F7C">
        <w:t>clause</w:t>
      </w:r>
      <w:r w:rsidRPr="00A5463E">
        <w:t> 9.2.3.15.</w:t>
      </w:r>
    </w:p>
    <w:p w14:paraId="2072AF10" w14:textId="77777777" w:rsidR="00A5463E" w:rsidRPr="00A5463E" w:rsidRDefault="00A5463E" w:rsidP="00A5463E">
      <w:pPr>
        <w:pStyle w:val="Heading3"/>
      </w:pPr>
      <w:bookmarkStart w:id="1894" w:name="_Toc20208927"/>
      <w:bookmarkStart w:id="1895" w:name="_Toc36045038"/>
      <w:bookmarkStart w:id="1896" w:name="_Toc45216524"/>
      <w:bookmarkStart w:id="1897" w:name="_Toc99174298"/>
      <w:r w:rsidRPr="00A5463E">
        <w:t>9.2.13</w:t>
      </w:r>
      <w:r w:rsidRPr="00A5463E">
        <w:tab/>
        <w:t>Media transmission notification</w:t>
      </w:r>
      <w:bookmarkEnd w:id="1894"/>
      <w:bookmarkEnd w:id="1895"/>
      <w:bookmarkEnd w:id="1896"/>
      <w:bookmarkEnd w:id="1897"/>
    </w:p>
    <w:p w14:paraId="6AB2B01B"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641AFDF5" w14:textId="77777777" w:rsidR="00A5463E" w:rsidRPr="00A5463E" w:rsidRDefault="00A5463E" w:rsidP="00A5463E">
      <w:r w:rsidRPr="00A5463E">
        <w:lastRenderedPageBreak/>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7A8D8D65" w14:textId="77777777" w:rsidR="00A5463E" w:rsidRPr="00A5463E" w:rsidRDefault="00A5463E" w:rsidP="00A5463E">
      <w:r w:rsidRPr="00A5463E">
        <w:t>Table 9.2.13-1 shows the content of the Media transmission notification message.</w:t>
      </w:r>
    </w:p>
    <w:p w14:paraId="23766363" w14:textId="77777777" w:rsidR="00A5463E" w:rsidRPr="00A5463E" w:rsidRDefault="00A5463E" w:rsidP="00A5463E">
      <w:pPr>
        <w:pStyle w:val="TH"/>
      </w:pPr>
      <w:r w:rsidRPr="00A5463E">
        <w:t>Table 9.2.13-1: Media transmission notification message</w:t>
      </w:r>
    </w:p>
    <w:p w14:paraId="6887AC6E" w14:textId="77777777" w:rsidR="00552EFD" w:rsidRPr="00A5463E" w:rsidRDefault="00552EFD" w:rsidP="00552EFD">
      <w:pPr>
        <w:pStyle w:val="PL"/>
        <w:jc w:val="center"/>
        <w:rPr>
          <w:noProof w:val="0"/>
        </w:rPr>
      </w:pPr>
      <w:bookmarkStart w:id="1898" w:name="_MCCTEMPBM_CRPT38000081___4"/>
      <w:r w:rsidRPr="00A5463E">
        <w:rPr>
          <w:noProof w:val="0"/>
        </w:rPr>
        <w:t>0                   1                   2                   3</w:t>
      </w:r>
    </w:p>
    <w:p w14:paraId="37EEF11F" w14:textId="77777777" w:rsidR="00552EFD" w:rsidRPr="00A5463E" w:rsidRDefault="00552EFD" w:rsidP="00552EFD">
      <w:pPr>
        <w:pStyle w:val="PL"/>
        <w:jc w:val="center"/>
        <w:rPr>
          <w:color w:val="000000"/>
        </w:rPr>
      </w:pPr>
      <w:r w:rsidRPr="00A5463E">
        <w:rPr>
          <w:color w:val="000000"/>
        </w:rPr>
        <w:t>0 1 2 3 4 5 6 7 8 9 0 1 2 3 4 5 6 7 8 9 0 1 2 3 4 5 6 7 8 9 0 1</w:t>
      </w:r>
    </w:p>
    <w:p w14:paraId="64A50116" w14:textId="77777777" w:rsidR="00552EFD" w:rsidRPr="00A5463E" w:rsidRDefault="00552EFD" w:rsidP="00552EFD">
      <w:pPr>
        <w:pStyle w:val="PL"/>
        <w:jc w:val="center"/>
        <w:rPr>
          <w:color w:val="000000"/>
        </w:rPr>
      </w:pPr>
      <w:r w:rsidRPr="00A5463E">
        <w:rPr>
          <w:color w:val="000000"/>
        </w:rPr>
        <w:t>+-+-+-+-+-+-+-+-+-+-+-+-+-+-+-+-+-+-+-+-+-+-+-+-+-+-+-+-+-+-+-+-+</w:t>
      </w:r>
    </w:p>
    <w:p w14:paraId="29278621" w14:textId="77777777" w:rsidR="00552EFD" w:rsidRPr="00A5463E" w:rsidRDefault="00552EFD" w:rsidP="00552EFD">
      <w:pPr>
        <w:pStyle w:val="PL"/>
        <w:jc w:val="center"/>
        <w:rPr>
          <w:color w:val="000000"/>
        </w:rPr>
      </w:pPr>
      <w:r w:rsidRPr="00A5463E">
        <w:rPr>
          <w:color w:val="000000"/>
        </w:rPr>
        <w:t>|V=2|P| Subtype |   PT=APP=204  |          length               |</w:t>
      </w:r>
    </w:p>
    <w:p w14:paraId="6C51715C" w14:textId="77777777" w:rsidR="00552EFD" w:rsidRPr="00A5463E" w:rsidRDefault="00552EFD" w:rsidP="00552EFD">
      <w:pPr>
        <w:pStyle w:val="PL"/>
        <w:jc w:val="center"/>
        <w:rPr>
          <w:color w:val="000000"/>
        </w:rPr>
      </w:pPr>
      <w:r w:rsidRPr="00A5463E">
        <w:rPr>
          <w:color w:val="000000"/>
        </w:rPr>
        <w:t>+-+-+-+-+-+-+-+-+-+-+-+-+-+-+-+-+-+-+-+-+-+-+-+-+-+-+-+-+-+-+-+-+</w:t>
      </w:r>
    </w:p>
    <w:p w14:paraId="0B76BA4E" w14:textId="77777777" w:rsidR="00552EFD" w:rsidRPr="00A5463E" w:rsidRDefault="00552EFD" w:rsidP="00552EFD">
      <w:pPr>
        <w:pStyle w:val="PL"/>
        <w:jc w:val="center"/>
        <w:rPr>
          <w:color w:val="000000"/>
        </w:rPr>
      </w:pPr>
      <w:r w:rsidRPr="00A5463E">
        <w:rPr>
          <w:color w:val="000000"/>
        </w:rPr>
        <w:t>|          SSRC of transmission control server                  |</w:t>
      </w:r>
    </w:p>
    <w:p w14:paraId="64D5FAC1" w14:textId="77777777" w:rsidR="00552EFD" w:rsidRPr="00A5463E" w:rsidRDefault="00552EFD" w:rsidP="00552EFD">
      <w:pPr>
        <w:pStyle w:val="PL"/>
        <w:jc w:val="center"/>
        <w:rPr>
          <w:color w:val="000000"/>
        </w:rPr>
      </w:pPr>
      <w:r w:rsidRPr="00A5463E">
        <w:rPr>
          <w:color w:val="000000"/>
        </w:rPr>
        <w:t>+-+-+-+-+-+-+-+-+-+-+-+-+-+-+-+-+-+-+-+-+-+-+-+-+-+-+-+-+-+-+-+-+</w:t>
      </w:r>
    </w:p>
    <w:p w14:paraId="0001B5B4" w14:textId="77777777" w:rsidR="00552EFD" w:rsidRPr="00A5463E" w:rsidRDefault="00552EFD" w:rsidP="00552EFD">
      <w:pPr>
        <w:pStyle w:val="PL"/>
        <w:jc w:val="center"/>
        <w:rPr>
          <w:color w:val="000000"/>
        </w:rPr>
      </w:pPr>
      <w:r w:rsidRPr="00A5463E">
        <w:rPr>
          <w:color w:val="000000"/>
        </w:rPr>
        <w:t>|                          name=MCV</w:t>
      </w:r>
      <w:r>
        <w:rPr>
          <w:color w:val="000000"/>
        </w:rPr>
        <w:t>1</w:t>
      </w:r>
      <w:r w:rsidRPr="00A5463E">
        <w:rPr>
          <w:color w:val="000000"/>
        </w:rPr>
        <w:t xml:space="preserve">                            |</w:t>
      </w:r>
    </w:p>
    <w:p w14:paraId="5CA469F8" w14:textId="77777777" w:rsidR="00552EFD" w:rsidRPr="00A5463E" w:rsidRDefault="00552EFD" w:rsidP="00552EFD">
      <w:pPr>
        <w:pStyle w:val="PL"/>
        <w:jc w:val="center"/>
        <w:rPr>
          <w:color w:val="000000"/>
        </w:rPr>
      </w:pPr>
      <w:r w:rsidRPr="00A5463E">
        <w:rPr>
          <w:color w:val="000000"/>
        </w:rPr>
        <w:t>+-+-+-+-+-+-+-+-+-+-+-+-+-+-+-+-+-+-+-+-+-+-+-+-+-+-+-+-+-+-+-+-+</w:t>
      </w:r>
    </w:p>
    <w:p w14:paraId="2A82360C" w14:textId="77777777" w:rsidR="00552EFD" w:rsidRDefault="00552EFD" w:rsidP="00552EFD">
      <w:pPr>
        <w:pStyle w:val="PL"/>
        <w:jc w:val="center"/>
        <w:rPr>
          <w:color w:val="000000"/>
        </w:rPr>
      </w:pPr>
      <w:r w:rsidRPr="00A5463E">
        <w:rPr>
          <w:color w:val="000000"/>
        </w:rPr>
        <w:t>|                        User ID field                          |</w:t>
      </w:r>
    </w:p>
    <w:p w14:paraId="606041B9" w14:textId="77777777" w:rsidR="00552EFD" w:rsidRPr="00A5463E" w:rsidRDefault="00552EFD" w:rsidP="00552EFD">
      <w:pPr>
        <w:pStyle w:val="PL"/>
        <w:jc w:val="center"/>
        <w:rPr>
          <w:color w:val="000000"/>
        </w:rPr>
      </w:pPr>
      <w:r w:rsidRPr="00A5463E">
        <w:rPr>
          <w:color w:val="000000"/>
        </w:rPr>
        <w:t>+-+-+-+-+-+-+-+-+-+-+-+-+-+-+-+-+-+-+-+-+-+-+-+-+-+-+-+-+-+-+-+-+</w:t>
      </w:r>
    </w:p>
    <w:p w14:paraId="67C64E77" w14:textId="77777777" w:rsidR="00552EFD" w:rsidRDefault="00552EFD" w:rsidP="00552EFD">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3DBD1986" w14:textId="77777777" w:rsidR="00552EFD" w:rsidRPr="00A5463E" w:rsidRDefault="00552EFD" w:rsidP="00552EFD">
      <w:pPr>
        <w:pStyle w:val="PL"/>
        <w:keepNext/>
        <w:keepLines/>
        <w:jc w:val="center"/>
        <w:rPr>
          <w:noProof w:val="0"/>
        </w:rPr>
      </w:pPr>
      <w:r w:rsidRPr="00A5463E">
        <w:rPr>
          <w:noProof w:val="0"/>
        </w:rPr>
        <w:t>+-+-+-+-+-+-+-+-+-+-+-+-+-+-+-+-+-+-+-+-+-+-+-+-+-+-+-+-+-+-+-+-+</w:t>
      </w:r>
    </w:p>
    <w:p w14:paraId="1A8911E8" w14:textId="77777777" w:rsidR="00552EFD" w:rsidRDefault="00552EFD" w:rsidP="00552EFD">
      <w:pPr>
        <w:pStyle w:val="PL"/>
        <w:keepNext/>
        <w:keepLines/>
        <w:jc w:val="center"/>
        <w:rPr>
          <w:noProof w:val="0"/>
        </w:rPr>
      </w:pPr>
      <w:r w:rsidRPr="00A5463E">
        <w:rPr>
          <w:noProof w:val="0"/>
        </w:rPr>
        <w:t>|           Permission to Request the Transmission field        |</w:t>
      </w:r>
    </w:p>
    <w:p w14:paraId="1780BE29" w14:textId="77777777" w:rsidR="00552EFD" w:rsidRPr="00A5463E" w:rsidRDefault="00552EFD" w:rsidP="00552EFD">
      <w:pPr>
        <w:pStyle w:val="PL"/>
        <w:keepNext/>
        <w:keepLines/>
        <w:jc w:val="center"/>
        <w:rPr>
          <w:noProof w:val="0"/>
        </w:rPr>
      </w:pPr>
      <w:r w:rsidRPr="00A5463E">
        <w:rPr>
          <w:noProof w:val="0"/>
        </w:rPr>
        <w:t>+-+-+-+-+-+-+-+-+-+-+-+-+-+-+-+-+-+-+-+-+-+-+-+-+-+-+-+-+-+-+-+-+</w:t>
      </w:r>
    </w:p>
    <w:p w14:paraId="410BEC4F" w14:textId="77777777" w:rsidR="00552EFD" w:rsidRPr="002B014C" w:rsidRDefault="00552EFD" w:rsidP="00552EFD">
      <w:pPr>
        <w:pStyle w:val="PL"/>
        <w:keepNext/>
        <w:keepLines/>
        <w:jc w:val="center"/>
        <w:rPr>
          <w:noProof w:val="0"/>
        </w:rPr>
      </w:pPr>
      <w:r w:rsidRPr="00A5463E">
        <w:rPr>
          <w:noProof w:val="0"/>
        </w:rPr>
        <w:t>|                Transmission Indicator field                   |</w:t>
      </w:r>
    </w:p>
    <w:p w14:paraId="01755C22" w14:textId="77777777" w:rsidR="00552EFD" w:rsidRPr="00A5463E" w:rsidRDefault="00552EFD" w:rsidP="00552EFD">
      <w:pPr>
        <w:pStyle w:val="PL"/>
        <w:jc w:val="center"/>
        <w:rPr>
          <w:color w:val="000000"/>
        </w:rPr>
      </w:pPr>
      <w:r w:rsidRPr="00A5463E">
        <w:rPr>
          <w:color w:val="000000"/>
        </w:rPr>
        <w:t>+-+-+-+-+-+-+-+-+-+-+-+-+-+-+-+-+-+-+-+-+-+-+-+-+-+-+-+-+-+-+-+-+</w:t>
      </w:r>
    </w:p>
    <w:p w14:paraId="0E5C3821" w14:textId="77777777" w:rsidR="00552EFD" w:rsidRPr="00A5463E" w:rsidRDefault="00552EFD" w:rsidP="00552EFD">
      <w:pPr>
        <w:pStyle w:val="PL"/>
        <w:jc w:val="center"/>
        <w:rPr>
          <w:color w:val="000000"/>
        </w:rPr>
      </w:pPr>
      <w:r w:rsidRPr="00A5463E">
        <w:rPr>
          <w:color w:val="000000"/>
        </w:rPr>
        <w:t>|                       Track Info field                        |</w:t>
      </w:r>
    </w:p>
    <w:p w14:paraId="02E2112D" w14:textId="77777777" w:rsidR="00552EFD" w:rsidRPr="00A5463E" w:rsidRDefault="00552EFD" w:rsidP="00552EFD">
      <w:pPr>
        <w:pStyle w:val="PL"/>
        <w:jc w:val="center"/>
        <w:rPr>
          <w:color w:val="000000"/>
        </w:rPr>
      </w:pPr>
      <w:r w:rsidRPr="00A5463E">
        <w:rPr>
          <w:color w:val="000000"/>
        </w:rPr>
        <w:t>+-+-+-+-+-+-+-+-+-+-+-+-+-+-+-+-+-+-+-+-+-+-+-+-+-+-+-+-+-+-+-+-+</w:t>
      </w:r>
    </w:p>
    <w:p w14:paraId="35B99964" w14:textId="77777777" w:rsidR="00552EFD" w:rsidRPr="008E6C87" w:rsidRDefault="00552EFD" w:rsidP="008E6C87">
      <w:pPr>
        <w:pStyle w:val="PL"/>
        <w:jc w:val="center"/>
        <w:rPr>
          <w:color w:val="000000"/>
        </w:rPr>
      </w:pPr>
      <w:bookmarkStart w:id="1899" w:name="_MCCTEMPBM_CRPT38000082___2"/>
      <w:bookmarkEnd w:id="1898"/>
      <w:r w:rsidRPr="008E6C87">
        <w:rPr>
          <w:color w:val="000000"/>
        </w:rPr>
        <w:t xml:space="preserve">   |                  Functional Alias field                       | </w:t>
      </w:r>
    </w:p>
    <w:p w14:paraId="2C3E6FB4" w14:textId="77777777" w:rsidR="00552EFD" w:rsidRPr="00A5463E" w:rsidRDefault="00552EFD" w:rsidP="00552EFD">
      <w:pPr>
        <w:pStyle w:val="PL"/>
        <w:jc w:val="center"/>
        <w:rPr>
          <w:color w:val="000000"/>
        </w:rPr>
      </w:pPr>
      <w:bookmarkStart w:id="1900" w:name="_MCCTEMPBM_CRPT38000083___4"/>
      <w:bookmarkEnd w:id="1899"/>
      <w:r w:rsidRPr="00A5463E">
        <w:rPr>
          <w:color w:val="000000"/>
        </w:rPr>
        <w:t>+-+-+-+-+-+-+-+-+-+-+-+-+-+-+-+-+-+-+-+-+-+-+-+-+-+-+-+-+-+-+-+-+</w:t>
      </w:r>
    </w:p>
    <w:p w14:paraId="7250216E" w14:textId="77777777" w:rsidR="00552EFD" w:rsidRPr="00A5463E" w:rsidRDefault="00552EFD" w:rsidP="00552EFD">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071F7F63" w14:textId="77777777" w:rsidR="00552EFD" w:rsidRPr="00A5463E" w:rsidRDefault="00552EFD" w:rsidP="00552EFD">
      <w:pPr>
        <w:pStyle w:val="PL"/>
        <w:jc w:val="center"/>
        <w:rPr>
          <w:color w:val="000000"/>
        </w:rPr>
      </w:pPr>
      <w:r w:rsidRPr="00A5463E">
        <w:rPr>
          <w:color w:val="000000"/>
        </w:rPr>
        <w:t>+-+-+-+-+-+-+-+-+-+-+-+-+-+-+-+-+-+-+-+-+-+-+-+-+-+-+-+-+-+-+-+-+</w:t>
      </w:r>
    </w:p>
    <w:p w14:paraId="49A613FC" w14:textId="77777777" w:rsidR="00A5463E" w:rsidRPr="00A5463E" w:rsidRDefault="00A5463E" w:rsidP="00A5463E">
      <w:pPr>
        <w:pStyle w:val="PL"/>
        <w:jc w:val="center"/>
        <w:rPr>
          <w:noProof w:val="0"/>
        </w:rPr>
      </w:pPr>
    </w:p>
    <w:p w14:paraId="035975A1" w14:textId="77777777" w:rsidR="00A5463E" w:rsidRPr="00A5463E" w:rsidRDefault="00A5463E" w:rsidP="00A5463E">
      <w:pPr>
        <w:pStyle w:val="PL"/>
        <w:jc w:val="center"/>
      </w:pPr>
    </w:p>
    <w:bookmarkEnd w:id="1900"/>
    <w:p w14:paraId="1A02551E" w14:textId="77777777" w:rsidR="00A5463E" w:rsidRPr="00A5463E" w:rsidRDefault="00A5463E" w:rsidP="00A5463E">
      <w:r w:rsidRPr="00A5463E">
        <w:t>With the exception of the three first 32-bit words the order of the fields are irrelevant.</w:t>
      </w:r>
    </w:p>
    <w:p w14:paraId="66881924" w14:textId="77777777" w:rsidR="00A5463E" w:rsidRPr="00A5463E" w:rsidRDefault="00A5463E" w:rsidP="00A5463E">
      <w:pPr>
        <w:rPr>
          <w:b/>
          <w:u w:val="single"/>
        </w:rPr>
      </w:pPr>
      <w:r w:rsidRPr="00A5463E">
        <w:rPr>
          <w:b/>
          <w:u w:val="single"/>
        </w:rPr>
        <w:t>Subtype:</w:t>
      </w:r>
    </w:p>
    <w:p w14:paraId="0E397198" w14:textId="77777777" w:rsidR="00A5463E" w:rsidRPr="00A5463E" w:rsidRDefault="00A5463E" w:rsidP="00A5463E">
      <w:r w:rsidRPr="00A5463E">
        <w:t>The subtype is coded according to table </w:t>
      </w:r>
      <w:r w:rsidR="00037BD2">
        <w:t>9.2.2.1-</w:t>
      </w:r>
      <w:r w:rsidRPr="00A5463E">
        <w:t>2.</w:t>
      </w:r>
    </w:p>
    <w:p w14:paraId="4CC77CD4" w14:textId="77777777" w:rsidR="00A5463E" w:rsidRPr="00A5463E" w:rsidRDefault="00A5463E" w:rsidP="00A5463E">
      <w:pPr>
        <w:rPr>
          <w:b/>
          <w:u w:val="single"/>
        </w:rPr>
      </w:pPr>
      <w:r w:rsidRPr="00A5463E">
        <w:rPr>
          <w:b/>
          <w:u w:val="single"/>
        </w:rPr>
        <w:t>Length:</w:t>
      </w:r>
    </w:p>
    <w:p w14:paraId="1C0CBC17" w14:textId="260AF1DD" w:rsidR="00A5463E" w:rsidRPr="00A5463E" w:rsidRDefault="00A5463E" w:rsidP="00A5463E">
      <w:r w:rsidRPr="00A5463E">
        <w:t xml:space="preserve">The length is coded as specified in to </w:t>
      </w:r>
      <w:r w:rsidR="00BA1F7C">
        <w:t>clause</w:t>
      </w:r>
      <w:r w:rsidRPr="00A5463E">
        <w:t> 9.1.2.</w:t>
      </w:r>
    </w:p>
    <w:p w14:paraId="2F98877D" w14:textId="77777777" w:rsidR="00A5463E" w:rsidRPr="00A5463E" w:rsidRDefault="00A5463E" w:rsidP="00A5463E">
      <w:pPr>
        <w:rPr>
          <w:b/>
          <w:u w:val="single"/>
        </w:rPr>
      </w:pPr>
      <w:r w:rsidRPr="00A5463E">
        <w:rPr>
          <w:b/>
          <w:u w:val="single"/>
        </w:rPr>
        <w:t>SSRC:</w:t>
      </w:r>
    </w:p>
    <w:p w14:paraId="099284AE" w14:textId="77777777" w:rsidR="00A5463E" w:rsidRPr="00A5463E" w:rsidRDefault="00A5463E" w:rsidP="00A5463E">
      <w:r w:rsidRPr="00A5463E">
        <w:t>The SSRC field carries the SSRC of the transmission control server.</w:t>
      </w:r>
    </w:p>
    <w:p w14:paraId="54F8B883" w14:textId="77777777" w:rsidR="00A5463E" w:rsidRPr="00A5463E" w:rsidRDefault="00A5463E" w:rsidP="00A5463E">
      <w:r w:rsidRPr="00A5463E">
        <w:t>The SSRC field is coded as specified in IETF RFC 3550 </w:t>
      </w:r>
      <w:r>
        <w:t>[3]</w:t>
      </w:r>
      <w:r w:rsidRPr="00A5463E">
        <w:t>.</w:t>
      </w:r>
    </w:p>
    <w:p w14:paraId="64CB675C" w14:textId="77777777" w:rsidR="00A5463E" w:rsidRPr="00A5463E" w:rsidRDefault="00A5463E" w:rsidP="00A5463E">
      <w:pPr>
        <w:rPr>
          <w:b/>
          <w:color w:val="000000"/>
          <w:u w:val="single"/>
        </w:rPr>
      </w:pPr>
      <w:bookmarkStart w:id="1901" w:name="_MCCTEMPBM_CRPT38000084___5"/>
      <w:r w:rsidRPr="00A5463E">
        <w:rPr>
          <w:b/>
          <w:color w:val="000000"/>
          <w:u w:val="single"/>
        </w:rPr>
        <w:t>User ID:</w:t>
      </w:r>
    </w:p>
    <w:bookmarkEnd w:id="1901"/>
    <w:p w14:paraId="6A49123B"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104D4B29" w14:textId="0CCE88AF" w:rsidR="00A5463E" w:rsidRPr="00A5463E" w:rsidRDefault="00A5463E" w:rsidP="00A5463E">
      <w:r w:rsidRPr="00A5463E">
        <w:t xml:space="preserve">The User ID value is coded as specified in </w:t>
      </w:r>
      <w:r w:rsidR="00BA1F7C">
        <w:t>clause</w:t>
      </w:r>
      <w:r w:rsidRPr="00A5463E">
        <w:t> 9.2.3.8.</w:t>
      </w:r>
    </w:p>
    <w:p w14:paraId="004922B0" w14:textId="77777777" w:rsidR="002B014C" w:rsidRPr="00A5463E" w:rsidRDefault="002B014C" w:rsidP="002B014C">
      <w:pPr>
        <w:rPr>
          <w:b/>
          <w:color w:val="000000"/>
          <w:u w:val="single"/>
        </w:rPr>
      </w:pPr>
      <w:bookmarkStart w:id="1902" w:name="_MCCTEMPBM_CRPT38000085___5"/>
      <w:r>
        <w:rPr>
          <w:b/>
          <w:color w:val="000000"/>
          <w:u w:val="single"/>
        </w:rPr>
        <w:t>SSRC of transmitter</w:t>
      </w:r>
      <w:r w:rsidRPr="00A5463E">
        <w:rPr>
          <w:b/>
          <w:color w:val="000000"/>
          <w:u w:val="single"/>
        </w:rPr>
        <w:t>:</w:t>
      </w:r>
    </w:p>
    <w:bookmarkEnd w:id="1902"/>
    <w:p w14:paraId="10C475A9" w14:textId="77777777" w:rsidR="002B014C" w:rsidRDefault="002B014C" w:rsidP="002B014C">
      <w:r w:rsidRPr="00A5463E">
        <w:t xml:space="preserve">The </w:t>
      </w:r>
      <w:r>
        <w:t>SSRC of transmitter field carries the SSRC of the user transmitting the media.</w:t>
      </w:r>
    </w:p>
    <w:p w14:paraId="5BE27EF4" w14:textId="3F61EBDC" w:rsidR="002B014C" w:rsidRDefault="002B014C" w:rsidP="002B014C">
      <w:r w:rsidRPr="00A5463E">
        <w:t xml:space="preserve">The SSRC </w:t>
      </w:r>
      <w:r>
        <w:t xml:space="preserve">of transmitter </w:t>
      </w:r>
      <w:r w:rsidRPr="00A5463E">
        <w:t xml:space="preserve">field is coded as </w:t>
      </w:r>
      <w:r>
        <w:t xml:space="preserve">described in </w:t>
      </w:r>
      <w:r w:rsidR="00BA1F7C">
        <w:t>clause</w:t>
      </w:r>
      <w:r w:rsidRPr="00A5463E">
        <w:t> 9.2.3.1</w:t>
      </w:r>
      <w:r>
        <w:t>6</w:t>
      </w:r>
      <w:r w:rsidRPr="00A5463E">
        <w:t>.</w:t>
      </w:r>
    </w:p>
    <w:p w14:paraId="1B2D4572" w14:textId="77777777" w:rsidR="002B014C" w:rsidRPr="00A5463E" w:rsidRDefault="002B014C" w:rsidP="002B014C">
      <w:pPr>
        <w:rPr>
          <w:b/>
          <w:u w:val="single"/>
        </w:rPr>
      </w:pPr>
      <w:r w:rsidRPr="00A5463E">
        <w:rPr>
          <w:b/>
          <w:u w:val="single"/>
        </w:rPr>
        <w:t>Permission to request the transmission:</w:t>
      </w:r>
    </w:p>
    <w:p w14:paraId="32CDD432" w14:textId="2D4662B8" w:rsidR="002B014C" w:rsidRDefault="002B014C" w:rsidP="002B014C">
      <w:r w:rsidRPr="00A5463E">
        <w:t xml:space="preserve">The Permission to Request the Transmission field is coded as specified in </w:t>
      </w:r>
      <w:r w:rsidR="00BA1F7C">
        <w:t>clause</w:t>
      </w:r>
      <w:r w:rsidRPr="00A5463E">
        <w:t> 9.2.3.7.</w:t>
      </w:r>
    </w:p>
    <w:p w14:paraId="1D525B55" w14:textId="77777777" w:rsidR="002B014C" w:rsidRPr="00A5463E" w:rsidRDefault="002B014C" w:rsidP="002B014C">
      <w:pPr>
        <w:rPr>
          <w:b/>
          <w:u w:val="single"/>
        </w:rPr>
      </w:pPr>
      <w:r w:rsidRPr="00A5463E">
        <w:rPr>
          <w:b/>
          <w:u w:val="single"/>
        </w:rPr>
        <w:t>Transmission Indicator:</w:t>
      </w:r>
    </w:p>
    <w:p w14:paraId="7B868532" w14:textId="15032CB8" w:rsidR="002B014C" w:rsidRPr="00561A73" w:rsidRDefault="002B014C" w:rsidP="002B014C">
      <w:r w:rsidRPr="00A5463E">
        <w:t xml:space="preserve">The Transmission Indicator field is coded as described in </w:t>
      </w:r>
      <w:r w:rsidR="00BA1F7C">
        <w:t>clause</w:t>
      </w:r>
      <w:r w:rsidRPr="00A5463E">
        <w:t> 9.2.3.11.</w:t>
      </w:r>
    </w:p>
    <w:p w14:paraId="72B0CDA4" w14:textId="77777777" w:rsidR="00A5463E" w:rsidRPr="00A5463E" w:rsidRDefault="00A5463E" w:rsidP="00A5463E">
      <w:pPr>
        <w:rPr>
          <w:b/>
          <w:u w:val="single"/>
        </w:rPr>
      </w:pPr>
      <w:r w:rsidRPr="00A5463E">
        <w:rPr>
          <w:b/>
          <w:u w:val="single"/>
        </w:rPr>
        <w:t>Track Info:</w:t>
      </w:r>
    </w:p>
    <w:p w14:paraId="03CDFDCC" w14:textId="225C72B0" w:rsidR="00A5463E" w:rsidRPr="00A5463E" w:rsidRDefault="00A5463E" w:rsidP="00A5463E">
      <w:r w:rsidRPr="00A5463E">
        <w:lastRenderedPageBreak/>
        <w:t xml:space="preserve">The Track Info field is included when an MCVideo call involves a non-controlling MCVideo function. The coding of the Track Info field is described in </w:t>
      </w:r>
      <w:r w:rsidR="00BA1F7C">
        <w:t>clause</w:t>
      </w:r>
      <w:r w:rsidRPr="00A5463E">
        <w:t> 9.2.3.13.</w:t>
      </w:r>
    </w:p>
    <w:p w14:paraId="108E4045" w14:textId="77777777" w:rsidR="007C0B75" w:rsidRDefault="007C0B75" w:rsidP="007C0B75">
      <w:pPr>
        <w:rPr>
          <w:b/>
          <w:u w:val="single"/>
        </w:rPr>
      </w:pPr>
      <w:bookmarkStart w:id="1903" w:name="_Toc20208928"/>
      <w:bookmarkStart w:id="1904" w:name="_Toc36045039"/>
      <w:bookmarkStart w:id="1905" w:name="_Toc45216525"/>
      <w:r w:rsidRPr="009A09AA">
        <w:rPr>
          <w:b/>
          <w:u w:val="single"/>
        </w:rPr>
        <w:t>Functional Alias</w:t>
      </w:r>
      <w:r w:rsidRPr="00A5463E">
        <w:rPr>
          <w:b/>
          <w:u w:val="single"/>
        </w:rPr>
        <w:t>:</w:t>
      </w:r>
      <w:r>
        <w:rPr>
          <w:b/>
          <w:u w:val="single"/>
        </w:rPr>
        <w:t xml:space="preserve"> </w:t>
      </w:r>
    </w:p>
    <w:p w14:paraId="3C4463A5" w14:textId="0F4D2CC2" w:rsidR="007C0B75"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489E3861" w14:textId="77777777" w:rsidR="00552EFD" w:rsidRDefault="00552EFD" w:rsidP="00552EFD">
      <w:pPr>
        <w:rPr>
          <w:b/>
          <w:u w:val="single"/>
        </w:rPr>
      </w:pPr>
      <w:r>
        <w:rPr>
          <w:b/>
          <w:u w:val="single"/>
        </w:rPr>
        <w:t>Reception Mode</w:t>
      </w:r>
      <w:r w:rsidRPr="00A5463E">
        <w:rPr>
          <w:b/>
          <w:u w:val="single"/>
        </w:rPr>
        <w:t>:</w:t>
      </w:r>
      <w:r>
        <w:rPr>
          <w:b/>
          <w:u w:val="single"/>
        </w:rPr>
        <w:t xml:space="preserve"> </w:t>
      </w:r>
    </w:p>
    <w:p w14:paraId="739AF628" w14:textId="7FAC486B" w:rsidR="00552EFD" w:rsidRDefault="00552EFD" w:rsidP="007C0B75">
      <w:r>
        <w:t xml:space="preserve">The Reception Mode field </w:t>
      </w:r>
      <w:r w:rsidRPr="00A5463E">
        <w:t xml:space="preserve">coded as specified in </w:t>
      </w:r>
      <w:r w:rsidR="00BA1F7C">
        <w:t>clause</w:t>
      </w:r>
      <w:r w:rsidRPr="00A5463E">
        <w:t> 9.2.3.</w:t>
      </w:r>
      <w:r>
        <w:t>22.</w:t>
      </w:r>
    </w:p>
    <w:p w14:paraId="26AF7CD8" w14:textId="77777777" w:rsidR="00A5463E" w:rsidRPr="00A5463E" w:rsidRDefault="00A5463E" w:rsidP="00A5463E">
      <w:pPr>
        <w:pStyle w:val="Heading3"/>
      </w:pPr>
      <w:bookmarkStart w:id="1906" w:name="_Toc99174299"/>
      <w:r w:rsidRPr="00A5463E">
        <w:t>9.2.14</w:t>
      </w:r>
      <w:r w:rsidRPr="00A5463E">
        <w:tab/>
        <w:t>Receive media request</w:t>
      </w:r>
      <w:bookmarkEnd w:id="1903"/>
      <w:bookmarkEnd w:id="1904"/>
      <w:bookmarkEnd w:id="1905"/>
      <w:bookmarkEnd w:id="1906"/>
    </w:p>
    <w:p w14:paraId="35554462"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5463E" w:rsidRDefault="00A5463E" w:rsidP="00A5463E">
      <w:r w:rsidRPr="00A5463E">
        <w:t>Table 9.2.14-1 shows the content of the Receive Request message.</w:t>
      </w:r>
    </w:p>
    <w:p w14:paraId="196CEBCB" w14:textId="77777777" w:rsidR="00A5463E" w:rsidRPr="00A5463E" w:rsidRDefault="00A5463E" w:rsidP="00A5463E">
      <w:pPr>
        <w:pStyle w:val="TH"/>
      </w:pPr>
      <w:r w:rsidRPr="00A5463E">
        <w:t xml:space="preserve">Table 9.2.14-1: Receive </w:t>
      </w:r>
      <w:r w:rsidR="00037BD2">
        <w:t>media r</w:t>
      </w:r>
      <w:r w:rsidRPr="00A5463E">
        <w:t>equest message</w:t>
      </w:r>
    </w:p>
    <w:p w14:paraId="029E995A" w14:textId="77777777" w:rsidR="00A5463E" w:rsidRPr="00A5463E" w:rsidRDefault="00A5463E" w:rsidP="00A5463E">
      <w:pPr>
        <w:pStyle w:val="PL"/>
        <w:keepNext/>
        <w:keepLines/>
        <w:jc w:val="center"/>
        <w:rPr>
          <w:noProof w:val="0"/>
        </w:rPr>
      </w:pPr>
      <w:bookmarkStart w:id="1907" w:name="_MCCTEMPBM_CRPT38000086___4"/>
      <w:r w:rsidRPr="00A5463E">
        <w:rPr>
          <w:noProof w:val="0"/>
        </w:rPr>
        <w:t>0                   1                   2                   3</w:t>
      </w:r>
    </w:p>
    <w:p w14:paraId="196DB391"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08E790D" w14:textId="77777777" w:rsidR="00A5463E" w:rsidRPr="00A5463E" w:rsidRDefault="00A5463E" w:rsidP="00A5463E">
      <w:pPr>
        <w:pStyle w:val="PL"/>
        <w:keepNext/>
        <w:keepLines/>
        <w:jc w:val="center"/>
        <w:rPr>
          <w:noProof w:val="0"/>
        </w:rPr>
      </w:pPr>
      <w:r w:rsidRPr="00A5463E">
        <w:rPr>
          <w:noProof w:val="0"/>
        </w:rPr>
        <w:t>+-+-+-+-+-+-+-+-+-+-+-+-+-+-+-+-+-+-+-+-+-+-+-+-+-+-+-+-+-+-+-+-+</w:t>
      </w:r>
    </w:p>
    <w:p w14:paraId="14C6BB1F" w14:textId="77777777" w:rsidR="00A5463E" w:rsidRPr="00A5463E" w:rsidRDefault="00A5463E" w:rsidP="00A5463E">
      <w:pPr>
        <w:pStyle w:val="PL"/>
        <w:keepNext/>
        <w:keepLines/>
        <w:jc w:val="center"/>
        <w:rPr>
          <w:noProof w:val="0"/>
        </w:rPr>
      </w:pPr>
      <w:r w:rsidRPr="00A5463E">
        <w:rPr>
          <w:noProof w:val="0"/>
        </w:rPr>
        <w:t>|V=2|P| Subtype |   PT=APP=204  |          length               |</w:t>
      </w:r>
    </w:p>
    <w:p w14:paraId="27054E1C" w14:textId="77777777" w:rsidR="00A5463E" w:rsidRPr="00A5463E" w:rsidRDefault="00A5463E" w:rsidP="00A5463E">
      <w:pPr>
        <w:pStyle w:val="PL"/>
        <w:keepNext/>
        <w:keepLines/>
        <w:jc w:val="center"/>
        <w:rPr>
          <w:noProof w:val="0"/>
        </w:rPr>
      </w:pPr>
      <w:r w:rsidRPr="00A5463E">
        <w:rPr>
          <w:noProof w:val="0"/>
        </w:rPr>
        <w:t>+-+-+-+-+-+-+-+-+-+-+-+-+-+-+-+-+-+-+-+-+-+-+-+-+-+-+-+-+-+-+-+-+</w:t>
      </w:r>
    </w:p>
    <w:p w14:paraId="11924458"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335491FA" w14:textId="77777777" w:rsidR="00A5463E" w:rsidRPr="00A5463E" w:rsidRDefault="00A5463E" w:rsidP="00A5463E">
      <w:pPr>
        <w:pStyle w:val="PL"/>
        <w:keepNext/>
        <w:keepLines/>
        <w:jc w:val="center"/>
        <w:rPr>
          <w:noProof w:val="0"/>
        </w:rPr>
      </w:pPr>
      <w:r w:rsidRPr="00A5463E">
        <w:rPr>
          <w:noProof w:val="0"/>
        </w:rPr>
        <w:t>+-+-+-+-+-+-+-+-+-+-+-+-+-+-+-+-+-+-+-+-+-+-+-+-+-+-+-+-+-+-+-+-+</w:t>
      </w:r>
    </w:p>
    <w:p w14:paraId="4E70EB8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5D086D5D" w14:textId="77777777" w:rsidR="00A5463E" w:rsidRPr="00A5463E" w:rsidRDefault="00A5463E" w:rsidP="00A5463E">
      <w:pPr>
        <w:pStyle w:val="PL"/>
        <w:keepNext/>
        <w:keepLines/>
        <w:jc w:val="center"/>
        <w:rPr>
          <w:noProof w:val="0"/>
        </w:rPr>
      </w:pPr>
      <w:r w:rsidRPr="00A5463E">
        <w:rPr>
          <w:noProof w:val="0"/>
        </w:rPr>
        <w:t>+-+-+-+-+-+-+-+-+-+-+-+-+-+-+-+-+-+-+-+-+-+-+-+-+-+-+-+-+-+-+-+-+</w:t>
      </w:r>
    </w:p>
    <w:p w14:paraId="27586207" w14:textId="77777777" w:rsidR="002B014C" w:rsidRDefault="00A5463E" w:rsidP="002B014C">
      <w:pPr>
        <w:pStyle w:val="PL"/>
        <w:keepNext/>
        <w:keepLines/>
        <w:jc w:val="center"/>
        <w:rPr>
          <w:noProof w:val="0"/>
        </w:rPr>
      </w:pPr>
      <w:r w:rsidRPr="00A5463E">
        <w:rPr>
          <w:noProof w:val="0"/>
        </w:rPr>
        <w:t>:                       User ID field                           :</w:t>
      </w:r>
    </w:p>
    <w:p w14:paraId="04B566D6" w14:textId="77777777" w:rsidR="002B014C" w:rsidRPr="00A5463E" w:rsidRDefault="002B014C" w:rsidP="002B014C">
      <w:pPr>
        <w:pStyle w:val="PL"/>
        <w:jc w:val="center"/>
        <w:rPr>
          <w:color w:val="000000"/>
        </w:rPr>
      </w:pPr>
      <w:r w:rsidRPr="00A5463E">
        <w:rPr>
          <w:color w:val="000000"/>
        </w:rPr>
        <w:t>+-+-+-+-+-+-+-+-+-+-+-+-+-+-+-+-+-+-+-+-+-+-+-+-+-+-+-+-+-+-+-+-+</w:t>
      </w:r>
    </w:p>
    <w:p w14:paraId="3E36CD60" w14:textId="77777777" w:rsidR="001233F8" w:rsidRDefault="002B014C" w:rsidP="001233F8">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771A71A" w14:textId="77777777" w:rsidR="00A5463E" w:rsidRPr="00A5463E" w:rsidRDefault="00A5463E" w:rsidP="00A5463E">
      <w:pPr>
        <w:pStyle w:val="PL"/>
        <w:keepNext/>
        <w:keepLines/>
        <w:jc w:val="center"/>
        <w:rPr>
          <w:noProof w:val="0"/>
        </w:rPr>
      </w:pPr>
      <w:r w:rsidRPr="00A5463E">
        <w:rPr>
          <w:noProof w:val="0"/>
        </w:rPr>
        <w:t>+-+-+-+-+-+-+-+-+-+-+-+-+-+-+-+-+-+-+-+-+-+-+-+-+-+-+-+-+-+-+-+-+</w:t>
      </w:r>
    </w:p>
    <w:p w14:paraId="3E24785F" w14:textId="77777777" w:rsidR="00A5463E" w:rsidRPr="00062123" w:rsidRDefault="00062123" w:rsidP="00062123">
      <w:pPr>
        <w:pStyle w:val="PL"/>
        <w:jc w:val="center"/>
        <w:rPr>
          <w:noProof w:val="0"/>
        </w:rPr>
      </w:pPr>
      <w:r w:rsidRPr="00A5463E">
        <w:rPr>
          <w:noProof w:val="0"/>
        </w:rPr>
        <w:t xml:space="preserve">|  </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 xml:space="preserve">Indicator field               </w:t>
      </w:r>
      <w:r>
        <w:rPr>
          <w:noProof w:val="0"/>
        </w:rPr>
        <w:t xml:space="preserve">  </w:t>
      </w:r>
      <w:r w:rsidRPr="00A5463E">
        <w:rPr>
          <w:noProof w:val="0"/>
        </w:rPr>
        <w:t>|</w:t>
      </w:r>
    </w:p>
    <w:p w14:paraId="182AABE2" w14:textId="77777777" w:rsidR="00062123" w:rsidRPr="00A5463E" w:rsidRDefault="00062123" w:rsidP="00062123">
      <w:pPr>
        <w:pStyle w:val="PL"/>
        <w:keepNext/>
        <w:keepLines/>
        <w:jc w:val="center"/>
        <w:rPr>
          <w:noProof w:val="0"/>
        </w:rPr>
      </w:pPr>
      <w:r w:rsidRPr="00A5463E">
        <w:rPr>
          <w:noProof w:val="0"/>
        </w:rPr>
        <w:t>+-+-+-+-+-+-+-+-+-+-+-+-+-+-+-+-+-+-+-+-+-+-+-+-+-+-+-+-+-+-+-+-+</w:t>
      </w:r>
    </w:p>
    <w:p w14:paraId="3810A8A3"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72223D25" w14:textId="77777777" w:rsidR="00A5463E" w:rsidRPr="00A5463E" w:rsidRDefault="00A5463E" w:rsidP="00A5463E">
      <w:pPr>
        <w:pStyle w:val="PL"/>
        <w:jc w:val="center"/>
        <w:rPr>
          <w:color w:val="000000"/>
        </w:rPr>
      </w:pPr>
      <w:r w:rsidRPr="00A5463E">
        <w:rPr>
          <w:color w:val="000000"/>
        </w:rPr>
        <w:t>+-+-+-+-+-+-+-+-+-+-+-+-+-+-+-+-+-+-+-+-+-+-+-+-+-+-+-+-+-+-+-+-+</w:t>
      </w:r>
    </w:p>
    <w:p w14:paraId="26909CAB" w14:textId="77777777" w:rsidR="00A5463E" w:rsidRPr="00A5463E" w:rsidRDefault="00A5463E" w:rsidP="00A5463E">
      <w:pPr>
        <w:pStyle w:val="PL"/>
        <w:jc w:val="center"/>
        <w:rPr>
          <w:color w:val="000000"/>
        </w:rPr>
      </w:pPr>
      <w:r w:rsidRPr="00A5463E">
        <w:rPr>
          <w:color w:val="000000"/>
        </w:rPr>
        <w:t>|                       Track Info field                        |</w:t>
      </w:r>
    </w:p>
    <w:p w14:paraId="14D71913" w14:textId="77777777" w:rsidR="007C0B75" w:rsidRPr="00A5463E" w:rsidRDefault="007C0B75" w:rsidP="007C0B75">
      <w:pPr>
        <w:pStyle w:val="PL"/>
        <w:jc w:val="center"/>
        <w:rPr>
          <w:color w:val="000000"/>
        </w:rPr>
      </w:pPr>
      <w:r w:rsidRPr="00A5463E">
        <w:rPr>
          <w:color w:val="000000"/>
        </w:rPr>
        <w:t>+-+-+-+-+-+-+-+-+-+-+-+-+-+-+-+-+-+-+-+-+-+-+-+-+-+-+-+-+-+-+-+-+</w:t>
      </w:r>
    </w:p>
    <w:p w14:paraId="1AE9B649" w14:textId="515EC554" w:rsidR="007C0B75" w:rsidRPr="00A5463E" w:rsidRDefault="007C0B75" w:rsidP="007C0B75">
      <w:pPr>
        <w:pStyle w:val="PL"/>
        <w:jc w:val="center"/>
        <w:rPr>
          <w:color w:val="000000"/>
        </w:rPr>
      </w:pPr>
      <w:r w:rsidRPr="00A5463E">
        <w:rPr>
          <w:color w:val="000000"/>
        </w:rPr>
        <w:t xml:space="preserve">|                       </w:t>
      </w:r>
      <w:r w:rsidRPr="0082443C">
        <w:rPr>
          <w:color w:val="000000"/>
        </w:rPr>
        <w:t xml:space="preserve">Functional Alias field </w:t>
      </w:r>
      <w:r w:rsidR="002F227E">
        <w:rPr>
          <w:color w:val="000000"/>
        </w:rPr>
        <w:tab/>
      </w:r>
      <w:r>
        <w:rPr>
          <w:color w:val="000000"/>
        </w:rPr>
        <w:t xml:space="preserve">               </w:t>
      </w:r>
      <w:r w:rsidRPr="00A5463E">
        <w:rPr>
          <w:color w:val="000000"/>
        </w:rPr>
        <w:t>|</w:t>
      </w:r>
    </w:p>
    <w:p w14:paraId="1302D3D5" w14:textId="77777777" w:rsidR="007C0B75" w:rsidRPr="00A5463E" w:rsidRDefault="007C0B75" w:rsidP="007C0B75">
      <w:pPr>
        <w:pStyle w:val="PL"/>
        <w:jc w:val="center"/>
        <w:rPr>
          <w:color w:val="000000"/>
        </w:rPr>
      </w:pPr>
      <w:r w:rsidRPr="00A5463E">
        <w:rPr>
          <w:color w:val="000000"/>
        </w:rPr>
        <w:t>+-+-+-+-+-+-+-+-+-+-+-+-+-+-+-+-+-+-+-+-+-+-+-+-+-+-+-+-+-+-+-+-+</w:t>
      </w:r>
    </w:p>
    <w:bookmarkEnd w:id="1907"/>
    <w:p w14:paraId="6E854687" w14:textId="77777777" w:rsidR="00037BD2" w:rsidRDefault="00037BD2" w:rsidP="00A5463E"/>
    <w:p w14:paraId="09EF9312" w14:textId="77777777" w:rsidR="00A5463E" w:rsidRPr="00A5463E" w:rsidRDefault="00A5463E" w:rsidP="00A5463E">
      <w:r w:rsidRPr="00A5463E">
        <w:t>With the exception of the three first 32-bit words the order of the fields are irrelevant.</w:t>
      </w:r>
    </w:p>
    <w:p w14:paraId="46E9CDEA" w14:textId="77777777" w:rsidR="00A5463E" w:rsidRPr="00A5463E" w:rsidRDefault="00A5463E" w:rsidP="00A5463E">
      <w:pPr>
        <w:rPr>
          <w:b/>
          <w:u w:val="single"/>
        </w:rPr>
      </w:pPr>
      <w:r w:rsidRPr="00A5463E">
        <w:rPr>
          <w:b/>
          <w:u w:val="single"/>
        </w:rPr>
        <w:t>Subtype:</w:t>
      </w:r>
    </w:p>
    <w:p w14:paraId="128D6293" w14:textId="77777777" w:rsidR="00A5463E" w:rsidRPr="00A5463E" w:rsidRDefault="00A5463E" w:rsidP="00A5463E">
      <w:r w:rsidRPr="00A5463E">
        <w:t>The subtype is coded according to table </w:t>
      </w:r>
      <w:r w:rsidR="00037BD2">
        <w:t>9.2.2.1-</w:t>
      </w:r>
      <w:r w:rsidRPr="00A5463E">
        <w:t>1.</w:t>
      </w:r>
    </w:p>
    <w:p w14:paraId="550B6FB4" w14:textId="77777777" w:rsidR="00A5463E" w:rsidRPr="00A5463E" w:rsidRDefault="00A5463E" w:rsidP="00A5463E">
      <w:pPr>
        <w:rPr>
          <w:b/>
          <w:u w:val="single"/>
        </w:rPr>
      </w:pPr>
      <w:r w:rsidRPr="00A5463E">
        <w:rPr>
          <w:b/>
          <w:u w:val="single"/>
        </w:rPr>
        <w:t>Length:</w:t>
      </w:r>
    </w:p>
    <w:p w14:paraId="32C91F1D" w14:textId="5EC17454" w:rsidR="00A5463E" w:rsidRPr="00A5463E" w:rsidRDefault="00A5463E" w:rsidP="00A5463E">
      <w:r w:rsidRPr="00A5463E">
        <w:t xml:space="preserve">The length is coded as specified in to </w:t>
      </w:r>
      <w:r w:rsidR="00BA1F7C">
        <w:t>clause</w:t>
      </w:r>
      <w:r w:rsidRPr="00A5463E">
        <w:t> 9.1.2.</w:t>
      </w:r>
    </w:p>
    <w:p w14:paraId="68BB6364" w14:textId="77777777" w:rsidR="00A5463E" w:rsidRPr="00A5463E" w:rsidRDefault="00A5463E" w:rsidP="00A5463E">
      <w:pPr>
        <w:rPr>
          <w:b/>
          <w:u w:val="single"/>
        </w:rPr>
      </w:pPr>
      <w:r w:rsidRPr="00A5463E">
        <w:rPr>
          <w:b/>
          <w:u w:val="single"/>
        </w:rPr>
        <w:t>SSRC:</w:t>
      </w:r>
    </w:p>
    <w:p w14:paraId="77E0D495" w14:textId="77777777" w:rsidR="00A5463E" w:rsidRPr="00A5463E" w:rsidRDefault="00A5463E" w:rsidP="00A5463E">
      <w:r w:rsidRPr="00A5463E">
        <w:t>The SSRC field carries the SSRC of the transmission participant requesting the reception of the media from another user.</w:t>
      </w:r>
    </w:p>
    <w:p w14:paraId="07484F7E" w14:textId="77777777" w:rsidR="00A5463E" w:rsidRPr="00A5463E" w:rsidRDefault="00A5463E" w:rsidP="00A5463E">
      <w:r w:rsidRPr="00A5463E">
        <w:t>The content of the SSRC field is coded as specified in IETF RFC 3550 </w:t>
      </w:r>
      <w:r>
        <w:t>[3]</w:t>
      </w:r>
      <w:r w:rsidRPr="00A5463E">
        <w:t>.</w:t>
      </w:r>
    </w:p>
    <w:p w14:paraId="7C1E55E2" w14:textId="77777777" w:rsidR="00A5463E" w:rsidRPr="00A5463E" w:rsidRDefault="00A5463E" w:rsidP="00A5463E">
      <w:pPr>
        <w:rPr>
          <w:b/>
          <w:color w:val="000000"/>
          <w:u w:val="single"/>
        </w:rPr>
      </w:pPr>
      <w:bookmarkStart w:id="1908" w:name="_MCCTEMPBM_CRPT38000087___5"/>
      <w:r w:rsidRPr="00A5463E">
        <w:rPr>
          <w:b/>
          <w:color w:val="000000"/>
          <w:u w:val="single"/>
        </w:rPr>
        <w:t>User ID:</w:t>
      </w:r>
    </w:p>
    <w:bookmarkEnd w:id="1908"/>
    <w:p w14:paraId="32D1B963" w14:textId="01577804" w:rsidR="00A5463E" w:rsidRPr="00A5463E" w:rsidRDefault="00A5463E" w:rsidP="00A5463E">
      <w:r w:rsidRPr="00A5463E">
        <w:t xml:space="preserve">The User ID field is used to carry the identity of the user who is requesting the reception of the media and is coded as described in </w:t>
      </w:r>
      <w:r w:rsidR="00BA1F7C">
        <w:t>clause</w:t>
      </w:r>
      <w:r w:rsidRPr="00A5463E">
        <w:t> 9.2.3.8.</w:t>
      </w:r>
    </w:p>
    <w:p w14:paraId="32C1CF3A" w14:textId="77777777" w:rsidR="002B014C" w:rsidRPr="00A5463E" w:rsidRDefault="002B014C" w:rsidP="002B014C">
      <w:pPr>
        <w:rPr>
          <w:b/>
          <w:color w:val="000000"/>
          <w:u w:val="single"/>
        </w:rPr>
      </w:pPr>
      <w:bookmarkStart w:id="1909" w:name="_MCCTEMPBM_CRPT38000088___5"/>
      <w:r>
        <w:rPr>
          <w:b/>
          <w:color w:val="000000"/>
          <w:u w:val="single"/>
        </w:rPr>
        <w:t>SSRC of transmitter</w:t>
      </w:r>
      <w:r w:rsidRPr="00A5463E">
        <w:rPr>
          <w:b/>
          <w:color w:val="000000"/>
          <w:u w:val="single"/>
        </w:rPr>
        <w:t>:</w:t>
      </w:r>
    </w:p>
    <w:bookmarkEnd w:id="1909"/>
    <w:p w14:paraId="5037A9C1" w14:textId="77777777" w:rsidR="002B014C" w:rsidRDefault="002B014C" w:rsidP="002B014C">
      <w:r w:rsidRPr="00A5463E">
        <w:lastRenderedPageBreak/>
        <w:t xml:space="preserve">The </w:t>
      </w:r>
      <w:r>
        <w:t>SSRC of transmitter field carries the SSRC of the user transmitting the media.</w:t>
      </w:r>
    </w:p>
    <w:p w14:paraId="0278281C" w14:textId="107B7CAF"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56A7693A"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F7CB29B" w14:textId="5D337CBA" w:rsidR="00062123" w:rsidRDefault="00062123" w:rsidP="00062123">
      <w:r w:rsidRPr="00A5463E">
        <w:t xml:space="preserve">The Transmission Indicator field is coded as described in </w:t>
      </w:r>
      <w:r w:rsidR="00BA1F7C">
        <w:t>clause</w:t>
      </w:r>
      <w:r w:rsidRPr="00A5463E">
        <w:t> 9.2.3.11.</w:t>
      </w:r>
    </w:p>
    <w:p w14:paraId="1DDCE1AB" w14:textId="77777777" w:rsidR="00062123" w:rsidRPr="00A5463E" w:rsidRDefault="00062123" w:rsidP="00062123">
      <w:pPr>
        <w:rPr>
          <w:b/>
          <w:u w:val="single"/>
        </w:rPr>
      </w:pPr>
      <w:r>
        <w:rPr>
          <w:b/>
          <w:u w:val="single"/>
        </w:rPr>
        <w:t>Reception</w:t>
      </w:r>
      <w:r w:rsidRPr="00A5463E">
        <w:rPr>
          <w:b/>
          <w:u w:val="single"/>
        </w:rPr>
        <w:t xml:space="preserve"> priority:</w:t>
      </w:r>
    </w:p>
    <w:p w14:paraId="3DCA0C40" w14:textId="3B80BA59" w:rsidR="00A5463E" w:rsidRPr="00A5463E" w:rsidRDefault="00062123" w:rsidP="00062123">
      <w:r w:rsidRPr="00A5463E">
        <w:t xml:space="preserve">The </w:t>
      </w:r>
      <w:r>
        <w:t>Reception</w:t>
      </w:r>
      <w:r w:rsidRPr="00A5463E">
        <w:t xml:space="preserve"> Priority field is coded as described in </w:t>
      </w:r>
      <w:r w:rsidR="00BA1F7C">
        <w:t>clause</w:t>
      </w:r>
      <w:r w:rsidRPr="00A5463E">
        <w:t> </w:t>
      </w:r>
      <w:r>
        <w:t>9.2.3.19</w:t>
      </w:r>
      <w:r w:rsidRPr="00A5463E">
        <w:t>.</w:t>
      </w:r>
    </w:p>
    <w:p w14:paraId="0B44D6C2" w14:textId="77777777" w:rsidR="00A5463E" w:rsidRPr="00A5463E" w:rsidRDefault="00A5463E" w:rsidP="00A5463E">
      <w:pPr>
        <w:rPr>
          <w:b/>
          <w:u w:val="single"/>
        </w:rPr>
      </w:pPr>
      <w:r w:rsidRPr="00A5463E">
        <w:rPr>
          <w:b/>
          <w:u w:val="single"/>
        </w:rPr>
        <w:t>Track Info:</w:t>
      </w:r>
    </w:p>
    <w:p w14:paraId="6AEF8C58" w14:textId="5C5A77D4" w:rsidR="007C0B75" w:rsidRDefault="00A5463E" w:rsidP="007C0B75">
      <w:r w:rsidRPr="00A5463E">
        <w:t xml:space="preserve">The Track Info field is included when an MCVideo call involves a non-controlling MCVideo function. The coding of the Track Info field is described in </w:t>
      </w:r>
      <w:r w:rsidR="00BA1F7C">
        <w:t>clause</w:t>
      </w:r>
      <w:r w:rsidRPr="00A5463E">
        <w:t> 9.2.3.13.</w:t>
      </w:r>
      <w:r w:rsidR="007C0B75" w:rsidRPr="007C0B75">
        <w:t xml:space="preserve"> </w:t>
      </w:r>
    </w:p>
    <w:p w14:paraId="02E7EAD5"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16289F5C" w14:textId="340386D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2F7645D2" w14:textId="77777777" w:rsidR="00A5463E" w:rsidRPr="00A5463E" w:rsidRDefault="00A5463E" w:rsidP="00A5463E">
      <w:pPr>
        <w:pStyle w:val="Heading3"/>
      </w:pPr>
      <w:bookmarkStart w:id="1910" w:name="_Toc20208929"/>
      <w:bookmarkStart w:id="1911" w:name="_Toc36045040"/>
      <w:bookmarkStart w:id="1912" w:name="_Toc45216526"/>
      <w:bookmarkStart w:id="1913" w:name="_Toc99174300"/>
      <w:r w:rsidRPr="00A5463E">
        <w:t>9.2.15</w:t>
      </w:r>
      <w:r w:rsidRPr="00A5463E">
        <w:tab/>
        <w:t>Receive media response</w:t>
      </w:r>
      <w:bookmarkEnd w:id="1910"/>
      <w:bookmarkEnd w:id="1911"/>
      <w:bookmarkEnd w:id="1912"/>
      <w:bookmarkEnd w:id="1913"/>
    </w:p>
    <w:p w14:paraId="67615903" w14:textId="77777777" w:rsidR="00A5463E" w:rsidRPr="00A5463E" w:rsidRDefault="00A5463E" w:rsidP="00A5463E">
      <w:pPr>
        <w:pStyle w:val="Heading4"/>
      </w:pPr>
      <w:bookmarkStart w:id="1914" w:name="_Toc20208930"/>
      <w:bookmarkStart w:id="1915" w:name="_Toc36045041"/>
      <w:bookmarkStart w:id="1916" w:name="_Toc45216527"/>
      <w:bookmarkStart w:id="1917" w:name="_Toc99174301"/>
      <w:r w:rsidRPr="00A5463E">
        <w:t>9.2.15.1</w:t>
      </w:r>
      <w:r w:rsidRPr="00A5463E">
        <w:tab/>
        <w:t>General</w:t>
      </w:r>
      <w:bookmarkEnd w:id="1914"/>
      <w:bookmarkEnd w:id="1915"/>
      <w:bookmarkEnd w:id="1916"/>
      <w:bookmarkEnd w:id="1917"/>
    </w:p>
    <w:p w14:paraId="1CA0AC1F"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5AF7E78B" w14:textId="77777777" w:rsidR="00A5463E" w:rsidRPr="00A5463E" w:rsidRDefault="00A5463E" w:rsidP="00A5463E">
      <w:r w:rsidRPr="00A5463E">
        <w:t>Table 9.2.15.1-1 shows the content of the Receive media response message.</w:t>
      </w:r>
    </w:p>
    <w:p w14:paraId="737AA7DE" w14:textId="77777777" w:rsidR="00A5463E" w:rsidRPr="00A5463E" w:rsidRDefault="00A5463E" w:rsidP="00A5463E">
      <w:pPr>
        <w:pStyle w:val="TH"/>
      </w:pPr>
      <w:r w:rsidRPr="00A5463E">
        <w:t>Table 9.2.15.1-1: Receive media response message</w:t>
      </w:r>
    </w:p>
    <w:p w14:paraId="4386F0D3" w14:textId="77777777" w:rsidR="00A5463E" w:rsidRPr="00A5463E" w:rsidRDefault="00A5463E" w:rsidP="00A5463E">
      <w:pPr>
        <w:pStyle w:val="PL"/>
        <w:keepNext/>
        <w:keepLines/>
        <w:jc w:val="center"/>
        <w:rPr>
          <w:noProof w:val="0"/>
        </w:rPr>
      </w:pPr>
      <w:bookmarkStart w:id="1918" w:name="_MCCTEMPBM_CRPT38000089___4"/>
      <w:r w:rsidRPr="00A5463E">
        <w:rPr>
          <w:noProof w:val="0"/>
        </w:rPr>
        <w:t>0                   1                   2                   3</w:t>
      </w:r>
    </w:p>
    <w:p w14:paraId="2AD1AE3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4914319E" w14:textId="77777777" w:rsidR="00A5463E" w:rsidRPr="00A5463E" w:rsidRDefault="00A5463E" w:rsidP="00A5463E">
      <w:pPr>
        <w:pStyle w:val="PL"/>
        <w:keepNext/>
        <w:keepLines/>
        <w:jc w:val="center"/>
        <w:rPr>
          <w:noProof w:val="0"/>
        </w:rPr>
      </w:pPr>
      <w:r w:rsidRPr="00A5463E">
        <w:rPr>
          <w:noProof w:val="0"/>
        </w:rPr>
        <w:t>+-+-+-+-+-+-+-+-+-+-+-+-+-+-+-+-+-+-+-+-+-+-+-+-+-+-+-+-+-+-+-+-+</w:t>
      </w:r>
    </w:p>
    <w:p w14:paraId="26C04D7F" w14:textId="77777777" w:rsidR="00A5463E" w:rsidRPr="00A5463E" w:rsidRDefault="00A5463E" w:rsidP="00A5463E">
      <w:pPr>
        <w:pStyle w:val="PL"/>
        <w:keepNext/>
        <w:keepLines/>
        <w:jc w:val="center"/>
        <w:rPr>
          <w:noProof w:val="0"/>
        </w:rPr>
      </w:pPr>
      <w:r w:rsidRPr="00A5463E">
        <w:rPr>
          <w:noProof w:val="0"/>
        </w:rPr>
        <w:t>|V=2|P| Subtype |   PT=APP=204  |            length             |</w:t>
      </w:r>
    </w:p>
    <w:p w14:paraId="3A69C579" w14:textId="77777777" w:rsidR="00A5463E" w:rsidRPr="00A5463E" w:rsidRDefault="00A5463E" w:rsidP="00A5463E">
      <w:pPr>
        <w:pStyle w:val="PL"/>
        <w:keepNext/>
        <w:keepLines/>
        <w:jc w:val="center"/>
        <w:rPr>
          <w:noProof w:val="0"/>
        </w:rPr>
      </w:pPr>
      <w:r w:rsidRPr="00A5463E">
        <w:rPr>
          <w:noProof w:val="0"/>
        </w:rPr>
        <w:t>+-+-+-+-+-+-+-+-+-+-+-+-+-+-+-+-+-+-+-+-+-+-+-+-+-+-+-+-+-+-+-+-+</w:t>
      </w:r>
    </w:p>
    <w:p w14:paraId="06C97F9D"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B31568A" w14:textId="77777777" w:rsidR="00A5463E" w:rsidRPr="00A5463E" w:rsidRDefault="00A5463E" w:rsidP="00A5463E">
      <w:pPr>
        <w:pStyle w:val="PL"/>
        <w:keepNext/>
        <w:keepLines/>
        <w:jc w:val="center"/>
        <w:rPr>
          <w:noProof w:val="0"/>
        </w:rPr>
      </w:pPr>
      <w:r w:rsidRPr="00A5463E">
        <w:rPr>
          <w:noProof w:val="0"/>
        </w:rPr>
        <w:t>+-+-+-+-+-+-+-+-+-+-+-+-+-+-+-+-+-+-+-+-+-+-+-+-+-+-+-+-+-+-+-+-+</w:t>
      </w:r>
    </w:p>
    <w:p w14:paraId="2ED1E84A"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5C937F9" w14:textId="77777777" w:rsidR="00A5463E" w:rsidRPr="00A5463E" w:rsidRDefault="00A5463E" w:rsidP="00A5463E">
      <w:pPr>
        <w:pStyle w:val="PL"/>
        <w:keepNext/>
        <w:keepLines/>
        <w:jc w:val="center"/>
        <w:rPr>
          <w:noProof w:val="0"/>
        </w:rPr>
      </w:pPr>
      <w:r w:rsidRPr="00A5463E">
        <w:rPr>
          <w:noProof w:val="0"/>
        </w:rPr>
        <w:t>+-+-+-+-+-+-+-+-+-+-+-+-+-+-+-+-+-+-+-+-+-+-+-+-+-+-+-+-+-+-+-+-+</w:t>
      </w:r>
    </w:p>
    <w:p w14:paraId="5375242C" w14:textId="77777777" w:rsidR="00A5463E" w:rsidRPr="00A5463E" w:rsidRDefault="00A5463E" w:rsidP="00A5463E">
      <w:pPr>
        <w:pStyle w:val="PL"/>
        <w:keepNext/>
        <w:keepLines/>
        <w:jc w:val="center"/>
        <w:rPr>
          <w:noProof w:val="0"/>
        </w:rPr>
      </w:pPr>
      <w:r w:rsidRPr="00A5463E">
        <w:rPr>
          <w:noProof w:val="0"/>
        </w:rPr>
        <w:t>|                            Result                             |</w:t>
      </w:r>
    </w:p>
    <w:p w14:paraId="4FF98838" w14:textId="77777777" w:rsidR="00A5463E" w:rsidRPr="00A5463E" w:rsidRDefault="00A5463E" w:rsidP="00A5463E">
      <w:pPr>
        <w:pStyle w:val="PL"/>
        <w:keepNext/>
        <w:keepLines/>
        <w:jc w:val="center"/>
        <w:rPr>
          <w:noProof w:val="0"/>
        </w:rPr>
      </w:pPr>
      <w:r w:rsidRPr="00A5463E">
        <w:rPr>
          <w:noProof w:val="0"/>
        </w:rPr>
        <w:t>+-+-+-+-+-+-+-+-+-+-+-+-+-+-+-+-+-+-+-+-+-+-+-+-+-+-+-+-+-+-+-+-+</w:t>
      </w:r>
    </w:p>
    <w:p w14:paraId="32EBBD30" w14:textId="77777777" w:rsidR="002B014C" w:rsidRDefault="00A5463E" w:rsidP="002B014C">
      <w:pPr>
        <w:pStyle w:val="PL"/>
        <w:keepNext/>
        <w:keepLines/>
        <w:jc w:val="center"/>
        <w:rPr>
          <w:noProof w:val="0"/>
        </w:rPr>
      </w:pPr>
      <w:r w:rsidRPr="00A5463E">
        <w:rPr>
          <w:noProof w:val="0"/>
        </w:rPr>
        <w:t>|                      Reject Cause field                       |</w:t>
      </w:r>
    </w:p>
    <w:p w14:paraId="18C5A30C" w14:textId="77777777" w:rsidR="002B014C" w:rsidRPr="00A5463E" w:rsidRDefault="002B014C" w:rsidP="002B014C">
      <w:pPr>
        <w:pStyle w:val="PL"/>
        <w:jc w:val="center"/>
        <w:rPr>
          <w:color w:val="000000"/>
        </w:rPr>
      </w:pPr>
      <w:r w:rsidRPr="00A5463E">
        <w:rPr>
          <w:color w:val="000000"/>
        </w:rPr>
        <w:t>+-+-+-+-+-+-+-+-+-+-+-+-+-+-+-+-+-+-+-+-+-+-+-+-+-+-+-+-+-+-+-+-+</w:t>
      </w:r>
    </w:p>
    <w:p w14:paraId="710CB735" w14:textId="77777777" w:rsidR="00A5463E" w:rsidRPr="00A5463E" w:rsidRDefault="002B014C" w:rsidP="002B014C">
      <w:pPr>
        <w:pStyle w:val="PL"/>
        <w:keepNext/>
        <w:keepLines/>
        <w:jc w:val="center"/>
        <w:rPr>
          <w:noProof w:val="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FDD60C5" w14:textId="77777777" w:rsidR="00062123" w:rsidRPr="00A5463E" w:rsidRDefault="00062123" w:rsidP="00062123">
      <w:pPr>
        <w:pStyle w:val="PL"/>
        <w:jc w:val="center"/>
        <w:rPr>
          <w:color w:val="000000"/>
        </w:rPr>
      </w:pPr>
      <w:r w:rsidRPr="00A5463E">
        <w:rPr>
          <w:color w:val="000000"/>
        </w:rPr>
        <w:t>+-+-+-+-+-+-+-+-+-+-+-+-+-+-+-+-+-+-+-+-+-+-+-+-+-+-+-+-+-+-+-+-+</w:t>
      </w:r>
    </w:p>
    <w:p w14:paraId="3AD62A6D" w14:textId="77777777" w:rsidR="00A5463E" w:rsidRPr="00062123"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lang w:eastAsia="zh-CN"/>
        </w:rPr>
        <w:t xml:space="preserve"> </w:t>
      </w:r>
      <w:r w:rsidRPr="00A5463E">
        <w:rPr>
          <w:noProof w:val="0"/>
        </w:rPr>
        <w:t xml:space="preserve">Indicator field                </w:t>
      </w:r>
      <w:r>
        <w:rPr>
          <w:noProof w:val="0"/>
        </w:rPr>
        <w:t xml:space="preserve">  </w:t>
      </w:r>
      <w:r w:rsidRPr="00A5463E">
        <w:rPr>
          <w:noProof w:val="0"/>
        </w:rPr>
        <w:t>|</w:t>
      </w:r>
    </w:p>
    <w:p w14:paraId="45266EAA" w14:textId="77777777" w:rsidR="00A5463E" w:rsidRPr="00A5463E" w:rsidRDefault="00A5463E" w:rsidP="00A5463E">
      <w:pPr>
        <w:pStyle w:val="PL"/>
        <w:keepNext/>
        <w:keepLines/>
        <w:jc w:val="center"/>
        <w:rPr>
          <w:noProof w:val="0"/>
        </w:rPr>
      </w:pPr>
      <w:r w:rsidRPr="00A5463E">
        <w:rPr>
          <w:noProof w:val="0"/>
        </w:rPr>
        <w:t>+-+-+-+-+-+-+-+-+-+-+-+-+-+-+-+-+-+-+-+-+-+-+-+-+-+-+-+-+-+-+-+-+</w:t>
      </w:r>
    </w:p>
    <w:bookmarkEnd w:id="1918"/>
    <w:p w14:paraId="6E704C24" w14:textId="77777777" w:rsidR="00A5463E" w:rsidRPr="00A5463E" w:rsidRDefault="00A5463E" w:rsidP="00A5463E"/>
    <w:p w14:paraId="6525FFDB" w14:textId="77777777" w:rsidR="00A5463E" w:rsidRPr="00A5463E" w:rsidRDefault="00A5463E" w:rsidP="00A5463E">
      <w:r w:rsidRPr="00A5463E">
        <w:t>With the exception of the three first 32-bit words the order of the fields are irrelevant.</w:t>
      </w:r>
    </w:p>
    <w:p w14:paraId="7DD55B48" w14:textId="77777777" w:rsidR="00A5463E" w:rsidRPr="00A5463E" w:rsidRDefault="00A5463E" w:rsidP="00A5463E">
      <w:pPr>
        <w:rPr>
          <w:b/>
          <w:u w:val="single"/>
        </w:rPr>
      </w:pPr>
      <w:r w:rsidRPr="00A5463E">
        <w:rPr>
          <w:b/>
          <w:u w:val="single"/>
        </w:rPr>
        <w:t>Subtype:</w:t>
      </w:r>
    </w:p>
    <w:p w14:paraId="7D1BDA7B" w14:textId="77777777" w:rsidR="00A5463E" w:rsidRPr="00A5463E" w:rsidRDefault="00A5463E" w:rsidP="00A5463E">
      <w:r w:rsidRPr="00A5463E">
        <w:t>The subtype is coded according to table </w:t>
      </w:r>
      <w:r w:rsidR="00037BD2">
        <w:t>9.2.2.1-</w:t>
      </w:r>
      <w:r w:rsidRPr="00A5463E">
        <w:t>2.</w:t>
      </w:r>
    </w:p>
    <w:p w14:paraId="30998E4E" w14:textId="77777777" w:rsidR="00A5463E" w:rsidRPr="00A5463E" w:rsidRDefault="00A5463E" w:rsidP="00A5463E">
      <w:r w:rsidRPr="00A5463E">
        <w:t>Length:</w:t>
      </w:r>
    </w:p>
    <w:p w14:paraId="0DF5164A" w14:textId="04444257" w:rsidR="00A5463E" w:rsidRPr="00A5463E" w:rsidRDefault="00A5463E" w:rsidP="00A5463E">
      <w:r w:rsidRPr="00A5463E">
        <w:t xml:space="preserve">The length is coded as specified in to </w:t>
      </w:r>
      <w:r w:rsidR="00BA1F7C">
        <w:t>clause</w:t>
      </w:r>
      <w:r w:rsidRPr="00A5463E">
        <w:t> 9.1.2.</w:t>
      </w:r>
    </w:p>
    <w:p w14:paraId="0E64C118" w14:textId="77777777" w:rsidR="00A5463E" w:rsidRPr="00A5463E" w:rsidRDefault="00A5463E" w:rsidP="00A5463E">
      <w:pPr>
        <w:rPr>
          <w:b/>
          <w:u w:val="single"/>
        </w:rPr>
      </w:pPr>
      <w:r w:rsidRPr="00A5463E">
        <w:rPr>
          <w:b/>
          <w:u w:val="single"/>
        </w:rPr>
        <w:t>SSRC:</w:t>
      </w:r>
    </w:p>
    <w:p w14:paraId="4A506FA3" w14:textId="77777777" w:rsidR="00A5463E" w:rsidRPr="00A5463E" w:rsidRDefault="00A5463E" w:rsidP="00A5463E">
      <w:r w:rsidRPr="00A5463E">
        <w:t>The SSRC field carries the SSRC of the transmission control server.</w:t>
      </w:r>
    </w:p>
    <w:p w14:paraId="0AD7A9B8" w14:textId="77777777" w:rsidR="00A5463E" w:rsidRPr="00A5463E" w:rsidRDefault="00A5463E" w:rsidP="00A5463E">
      <w:r w:rsidRPr="00A5463E">
        <w:t>The content of the SSRC field is coded as specified in IETF RFC 3550 </w:t>
      </w:r>
      <w:r>
        <w:t>[3]</w:t>
      </w:r>
      <w:r w:rsidRPr="00A5463E">
        <w:t>.</w:t>
      </w:r>
    </w:p>
    <w:p w14:paraId="0E96A1BB" w14:textId="77777777" w:rsidR="00A5463E" w:rsidRPr="00A5463E" w:rsidRDefault="00A5463E" w:rsidP="00A5463E">
      <w:pPr>
        <w:rPr>
          <w:b/>
          <w:u w:val="single"/>
        </w:rPr>
      </w:pPr>
      <w:r w:rsidRPr="00A5463E">
        <w:rPr>
          <w:b/>
          <w:u w:val="single"/>
        </w:rPr>
        <w:t>Result:</w:t>
      </w:r>
    </w:p>
    <w:p w14:paraId="43C74B04" w14:textId="3F4B4F03" w:rsidR="00A5463E" w:rsidRPr="00A5463E" w:rsidRDefault="00A5463E" w:rsidP="00A5463E">
      <w:r w:rsidRPr="00A5463E">
        <w:lastRenderedPageBreak/>
        <w:t xml:space="preserve">The Result field indicates whether media reception is possible as per the request. This field is coded as described </w:t>
      </w:r>
      <w:r w:rsidR="00BA1F7C">
        <w:t>clause</w:t>
      </w:r>
      <w:r w:rsidRPr="00A5463E">
        <w:t> 9.2.3.x.</w:t>
      </w:r>
    </w:p>
    <w:p w14:paraId="4F95A840" w14:textId="77777777" w:rsidR="00A5463E" w:rsidRPr="00A5463E" w:rsidRDefault="00A5463E" w:rsidP="00A5463E">
      <w:pPr>
        <w:rPr>
          <w:b/>
          <w:u w:val="single"/>
        </w:rPr>
      </w:pPr>
      <w:r w:rsidRPr="00A5463E">
        <w:rPr>
          <w:b/>
          <w:u w:val="single"/>
        </w:rPr>
        <w:t>Reject Cause:</w:t>
      </w:r>
    </w:p>
    <w:p w14:paraId="3B648A40"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5463E" w:rsidRDefault="00A5463E" w:rsidP="00A5463E">
      <w:r w:rsidRPr="00A5463E">
        <w:t>The Reject Cause field contains:</w:t>
      </w:r>
    </w:p>
    <w:p w14:paraId="154353E6" w14:textId="77777777" w:rsidR="00A5463E" w:rsidRPr="00A5463E" w:rsidRDefault="00A5463E" w:rsidP="00A5463E">
      <w:pPr>
        <w:pStyle w:val="B1"/>
      </w:pPr>
      <w:r w:rsidRPr="00A5463E">
        <w:t>1.</w:t>
      </w:r>
      <w:r w:rsidRPr="00A5463E">
        <w:tab/>
        <w:t>a &lt;Reject Cause&gt; value; and</w:t>
      </w:r>
    </w:p>
    <w:p w14:paraId="52F64F7B" w14:textId="77777777" w:rsidR="00A5463E" w:rsidRPr="00A5463E" w:rsidRDefault="00A5463E" w:rsidP="00A5463E">
      <w:pPr>
        <w:pStyle w:val="B1"/>
      </w:pPr>
      <w:r w:rsidRPr="00A5463E">
        <w:t>2.</w:t>
      </w:r>
      <w:r w:rsidRPr="00A5463E">
        <w:tab/>
        <w:t>a &lt;Reject Phrase&gt; value.</w:t>
      </w:r>
    </w:p>
    <w:p w14:paraId="4E5412FA" w14:textId="15EDDA38" w:rsidR="00A5463E" w:rsidRPr="00A5463E" w:rsidRDefault="00A5463E" w:rsidP="00A5463E">
      <w:r w:rsidRPr="00A5463E">
        <w:t xml:space="preserve">Available &lt;Reject Cause&gt; values are listed in </w:t>
      </w:r>
      <w:r w:rsidR="00BA1F7C">
        <w:t>clause</w:t>
      </w:r>
      <w:r w:rsidRPr="00A5463E">
        <w:t xml:space="preserve"> 9.2.15.2. The Reject Cause field is coded as described in </w:t>
      </w:r>
      <w:r w:rsidR="00BA1F7C">
        <w:t>clause</w:t>
      </w:r>
      <w:r w:rsidRPr="00A5463E">
        <w:t> 9.2.3.4.</w:t>
      </w:r>
    </w:p>
    <w:p w14:paraId="0A68CCE0" w14:textId="77777777" w:rsidR="002B014C" w:rsidRPr="00A5463E" w:rsidRDefault="002B014C" w:rsidP="002B014C">
      <w:pPr>
        <w:rPr>
          <w:b/>
          <w:color w:val="000000"/>
          <w:u w:val="single"/>
        </w:rPr>
      </w:pPr>
      <w:bookmarkStart w:id="1919" w:name="_MCCTEMPBM_CRPT38000090___5"/>
      <w:r>
        <w:rPr>
          <w:b/>
          <w:color w:val="000000"/>
          <w:u w:val="single"/>
        </w:rPr>
        <w:t>SSRC of transmitter</w:t>
      </w:r>
      <w:r w:rsidRPr="00A5463E">
        <w:rPr>
          <w:b/>
          <w:color w:val="000000"/>
          <w:u w:val="single"/>
        </w:rPr>
        <w:t>:</w:t>
      </w:r>
    </w:p>
    <w:bookmarkEnd w:id="1919"/>
    <w:p w14:paraId="71886EDC" w14:textId="77777777" w:rsidR="002B014C" w:rsidRDefault="002B014C" w:rsidP="002B014C">
      <w:r w:rsidRPr="00A5463E">
        <w:t xml:space="preserve">The </w:t>
      </w:r>
      <w:r>
        <w:t>SSRC of transmitter field carries the SSRC of the user transmitting the media.</w:t>
      </w:r>
    </w:p>
    <w:p w14:paraId="1A11E4B0" w14:textId="0CEBB834" w:rsidR="002B014C" w:rsidRPr="0006328D"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3B7EE3A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DF0E5A6" w14:textId="70A4E063" w:rsidR="00A5463E" w:rsidRPr="00A5463E" w:rsidRDefault="00062123" w:rsidP="00A5463E">
      <w:r w:rsidRPr="00A5463E">
        <w:t xml:space="preserve">The Transmission Indicator field is coded as described in </w:t>
      </w:r>
      <w:r w:rsidR="00BA1F7C">
        <w:t>clause</w:t>
      </w:r>
      <w:r w:rsidRPr="00A5463E">
        <w:t> 9.2.3.11.</w:t>
      </w:r>
    </w:p>
    <w:p w14:paraId="6DA6D291" w14:textId="77777777" w:rsidR="00A5463E" w:rsidRPr="00A5463E" w:rsidRDefault="00A5463E" w:rsidP="00A5463E">
      <w:pPr>
        <w:pStyle w:val="Heading4"/>
        <w:rPr>
          <w:lang w:val="fr-FR"/>
        </w:rPr>
      </w:pPr>
      <w:bookmarkStart w:id="1920" w:name="_Toc20208931"/>
      <w:bookmarkStart w:id="1921" w:name="_Toc36045042"/>
      <w:bookmarkStart w:id="1922" w:name="_Toc45216528"/>
      <w:bookmarkStart w:id="1923" w:name="_Toc99174302"/>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1920"/>
      <w:bookmarkEnd w:id="1921"/>
      <w:bookmarkEnd w:id="1922"/>
      <w:bookmarkEnd w:id="1923"/>
    </w:p>
    <w:p w14:paraId="33E8E689" w14:textId="77777777" w:rsidR="00A5463E" w:rsidRPr="00A5463E" w:rsidRDefault="00A5463E" w:rsidP="00A5463E">
      <w:r w:rsidRPr="00A5463E">
        <w:t>Cause #2 - Internal transmission control server error</w:t>
      </w:r>
    </w:p>
    <w:p w14:paraId="08E0D1F1"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33E2B88F" w14:textId="77777777" w:rsidR="00A5463E" w:rsidRPr="00A5463E" w:rsidRDefault="00A5463E" w:rsidP="00A5463E">
      <w:r w:rsidRPr="00A5463E">
        <w:t>Cause #4 - Retry-after timer has not expired</w:t>
      </w:r>
    </w:p>
    <w:p w14:paraId="1BCF0DA8"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5463E" w:rsidRDefault="00A5463E" w:rsidP="00A5463E">
      <w:r w:rsidRPr="00A5463E">
        <w:t>Cause #5 - Send only</w:t>
      </w:r>
    </w:p>
    <w:p w14:paraId="01128AF0"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3F68D98D" w14:textId="77777777" w:rsidR="00A5463E" w:rsidRPr="00A5463E" w:rsidRDefault="00A5463E" w:rsidP="007053AB">
      <w:r w:rsidRPr="00A5463E">
        <w:t>Cause #6 - No resources available</w:t>
      </w:r>
    </w:p>
    <w:p w14:paraId="346ED130"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1A5BF103"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5439BA02"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45A1C83A" w14:textId="77777777" w:rsidR="00A5463E" w:rsidRPr="00A5463E" w:rsidRDefault="00A5463E" w:rsidP="007053AB">
      <w:r w:rsidRPr="00A5463E">
        <w:t>Cause #255 - Other reason</w:t>
      </w:r>
    </w:p>
    <w:p w14:paraId="6A8B2951"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77BCF6DE" w14:textId="77777777" w:rsidR="00A5463E" w:rsidRPr="00A5463E" w:rsidRDefault="00A5463E" w:rsidP="00A5463E">
      <w:pPr>
        <w:pStyle w:val="Heading3"/>
      </w:pPr>
      <w:bookmarkStart w:id="1924" w:name="_Toc20208932"/>
      <w:bookmarkStart w:id="1925" w:name="_Toc36045043"/>
      <w:bookmarkStart w:id="1926" w:name="_Toc45216529"/>
      <w:bookmarkStart w:id="1927" w:name="_Toc99174303"/>
      <w:r w:rsidRPr="00A5463E">
        <w:t>9.2.16</w:t>
      </w:r>
      <w:r w:rsidRPr="00A5463E">
        <w:tab/>
        <w:t>Media reception notification</w:t>
      </w:r>
      <w:bookmarkEnd w:id="1924"/>
      <w:bookmarkEnd w:id="1925"/>
      <w:bookmarkEnd w:id="1926"/>
      <w:bookmarkEnd w:id="1927"/>
    </w:p>
    <w:p w14:paraId="275798D0"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68E2845" w14:textId="77777777" w:rsidR="00A5463E" w:rsidRPr="00A5463E" w:rsidRDefault="00A5463E" w:rsidP="00A5463E">
      <w:r w:rsidRPr="00A5463E">
        <w:t>Table 9.2.16-1 shows the content of the Media reception notification message.</w:t>
      </w:r>
    </w:p>
    <w:p w14:paraId="76ABCE8F" w14:textId="77777777" w:rsidR="00A5463E" w:rsidRPr="00A5463E" w:rsidRDefault="00A5463E" w:rsidP="00A5463E">
      <w:pPr>
        <w:pStyle w:val="TH"/>
      </w:pPr>
      <w:r w:rsidRPr="00A5463E">
        <w:lastRenderedPageBreak/>
        <w:t>Table 9.2.16-1: Media reception notification message</w:t>
      </w:r>
    </w:p>
    <w:p w14:paraId="38202894" w14:textId="77777777" w:rsidR="00A5463E" w:rsidRPr="00A5463E" w:rsidRDefault="00A5463E" w:rsidP="00A5463E">
      <w:pPr>
        <w:pStyle w:val="PL"/>
        <w:keepNext/>
        <w:keepLines/>
        <w:jc w:val="center"/>
        <w:rPr>
          <w:noProof w:val="0"/>
        </w:rPr>
      </w:pPr>
      <w:bookmarkStart w:id="1928" w:name="_MCCTEMPBM_CRPT38000091___4"/>
      <w:r w:rsidRPr="00A5463E">
        <w:rPr>
          <w:noProof w:val="0"/>
        </w:rPr>
        <w:t>0                   1                   2                   3</w:t>
      </w:r>
    </w:p>
    <w:p w14:paraId="44C18D82"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05E829A" w14:textId="77777777" w:rsidR="00A5463E" w:rsidRPr="00A5463E" w:rsidRDefault="00A5463E" w:rsidP="00A5463E">
      <w:pPr>
        <w:pStyle w:val="PL"/>
        <w:keepNext/>
        <w:keepLines/>
        <w:jc w:val="center"/>
        <w:rPr>
          <w:noProof w:val="0"/>
        </w:rPr>
      </w:pPr>
      <w:r w:rsidRPr="00A5463E">
        <w:rPr>
          <w:noProof w:val="0"/>
        </w:rPr>
        <w:t>+-+-+-+-+-+-+-+-+-+-+-+-+-+-+-+-+-+-+-+-+-+-+-+-+-+-+-+-+-+-+-+-+</w:t>
      </w:r>
    </w:p>
    <w:p w14:paraId="54C527A2" w14:textId="77777777" w:rsidR="00A5463E" w:rsidRPr="00A5463E" w:rsidRDefault="00A5463E" w:rsidP="00A5463E">
      <w:pPr>
        <w:pStyle w:val="PL"/>
        <w:keepNext/>
        <w:keepLines/>
        <w:jc w:val="center"/>
        <w:rPr>
          <w:noProof w:val="0"/>
        </w:rPr>
      </w:pPr>
      <w:r w:rsidRPr="00A5463E">
        <w:rPr>
          <w:noProof w:val="0"/>
        </w:rPr>
        <w:t>|V=2|P| Subtype |   PT=APP=204  |            length             |</w:t>
      </w:r>
    </w:p>
    <w:p w14:paraId="2A8E5BF4" w14:textId="77777777" w:rsidR="00A5463E" w:rsidRPr="00A5463E" w:rsidRDefault="00A5463E" w:rsidP="00A5463E">
      <w:pPr>
        <w:pStyle w:val="PL"/>
        <w:keepNext/>
        <w:keepLines/>
        <w:jc w:val="center"/>
        <w:rPr>
          <w:noProof w:val="0"/>
        </w:rPr>
      </w:pPr>
      <w:r w:rsidRPr="00A5463E">
        <w:rPr>
          <w:noProof w:val="0"/>
        </w:rPr>
        <w:t>+-+-+-+-+-+-+-+-+-+-+-+-+-+-+-+-+-+-+-+-+-+-+-+-+-+-+-+-+-+-+-+-+</w:t>
      </w:r>
    </w:p>
    <w:p w14:paraId="326A5AE9" w14:textId="77777777" w:rsidR="00A5463E" w:rsidRPr="00A5463E" w:rsidRDefault="00A5463E" w:rsidP="00A5463E">
      <w:pPr>
        <w:pStyle w:val="PL"/>
        <w:keepNext/>
        <w:keepLines/>
        <w:jc w:val="center"/>
        <w:rPr>
          <w:noProof w:val="0"/>
        </w:rPr>
      </w:pPr>
      <w:r w:rsidRPr="00A5463E">
        <w:rPr>
          <w:noProof w:val="0"/>
        </w:rPr>
        <w:t>|            SSRC of transmission control server                |</w:t>
      </w:r>
    </w:p>
    <w:p w14:paraId="352E6A1F" w14:textId="77777777" w:rsidR="00A5463E" w:rsidRPr="00A5463E" w:rsidRDefault="00A5463E" w:rsidP="00A5463E">
      <w:pPr>
        <w:pStyle w:val="PL"/>
        <w:keepNext/>
        <w:keepLines/>
        <w:jc w:val="center"/>
        <w:rPr>
          <w:noProof w:val="0"/>
        </w:rPr>
      </w:pPr>
      <w:r w:rsidRPr="00A5463E">
        <w:rPr>
          <w:noProof w:val="0"/>
        </w:rPr>
        <w:t>+-+-+-+-+-+-+-+-+-+-+-+-+-+-+-+-+-+-+-+-+-+-+-+-+-+-+-+-+-+-+-+-+</w:t>
      </w:r>
    </w:p>
    <w:p w14:paraId="50A9FA0F"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3EAE047" w14:textId="77777777" w:rsidR="00A5463E" w:rsidRPr="00A5463E" w:rsidRDefault="00A5463E" w:rsidP="00A5463E">
      <w:pPr>
        <w:pStyle w:val="PL"/>
        <w:keepNext/>
        <w:keepLines/>
        <w:jc w:val="center"/>
        <w:rPr>
          <w:noProof w:val="0"/>
        </w:rPr>
      </w:pPr>
      <w:r w:rsidRPr="00A5463E">
        <w:rPr>
          <w:noProof w:val="0"/>
        </w:rPr>
        <w:t>+-+-+-+-+-+-+-+-+-+-+-+-+-+-+-+-+-+-+-+-+-+-+-+-+-+-+-+-+-+-+-+-+</w:t>
      </w:r>
    </w:p>
    <w:p w14:paraId="04AABA92" w14:textId="77777777" w:rsidR="00A5463E" w:rsidRPr="00A5463E" w:rsidRDefault="00A5463E" w:rsidP="00A5463E">
      <w:pPr>
        <w:pStyle w:val="PL"/>
        <w:keepNext/>
        <w:keepLines/>
        <w:jc w:val="center"/>
        <w:rPr>
          <w:noProof w:val="0"/>
        </w:rPr>
      </w:pPr>
      <w:r w:rsidRPr="00A5463E">
        <w:rPr>
          <w:noProof w:val="0"/>
        </w:rPr>
        <w:t>|                          User ID field                        |</w:t>
      </w:r>
    </w:p>
    <w:p w14:paraId="24C41E0D" w14:textId="77777777" w:rsidR="007C0B75" w:rsidRDefault="00A5463E" w:rsidP="007C0B75">
      <w:pPr>
        <w:pStyle w:val="PL"/>
        <w:keepNext/>
        <w:keepLines/>
        <w:jc w:val="center"/>
        <w:rPr>
          <w:noProof w:val="0"/>
        </w:rPr>
      </w:pPr>
      <w:r w:rsidRPr="00A5463E">
        <w:rPr>
          <w:noProof w:val="0"/>
        </w:rPr>
        <w:t>+-+-+-+-+-+-+-+-+-+-+-+-+-+-+-+-+-+-+-+-+-+-+-+-+-+-+-+-+-+-+-+-+</w:t>
      </w:r>
    </w:p>
    <w:p w14:paraId="12C1963E" w14:textId="77777777" w:rsidR="007C0B75" w:rsidRPr="00A5463E" w:rsidRDefault="007C0B75" w:rsidP="007C0B75">
      <w:pPr>
        <w:pStyle w:val="PL"/>
        <w:keepNext/>
        <w:keepLines/>
        <w:jc w:val="center"/>
        <w:rPr>
          <w:noProof w:val="0"/>
        </w:rPr>
      </w:pPr>
      <w:r w:rsidRPr="00A5463E">
        <w:rPr>
          <w:noProof w:val="0"/>
        </w:rPr>
        <w:t xml:space="preserve">|                </w:t>
      </w:r>
      <w:r>
        <w:rPr>
          <w:noProof w:val="0"/>
        </w:rPr>
        <w:t xml:space="preserve">  Functional Alias field </w:t>
      </w:r>
      <w:r w:rsidRPr="00A5463E">
        <w:rPr>
          <w:noProof w:val="0"/>
        </w:rPr>
        <w:t xml:space="preserve">                      |</w:t>
      </w:r>
    </w:p>
    <w:p w14:paraId="27AD80DF" w14:textId="77777777" w:rsidR="007C0B75" w:rsidRPr="00A5463E" w:rsidRDefault="007C0B75" w:rsidP="007C0B75">
      <w:pPr>
        <w:pStyle w:val="PL"/>
        <w:keepNext/>
        <w:keepLines/>
        <w:jc w:val="center"/>
        <w:rPr>
          <w:noProof w:val="0"/>
        </w:rPr>
      </w:pPr>
      <w:r w:rsidRPr="00A5463E">
        <w:rPr>
          <w:noProof w:val="0"/>
        </w:rPr>
        <w:t>+-+-+-+-+-+-+-+-+-+-+-+-+-+-+-+-+-+-+-+-+-+-+-+-+-+-+-+-+-+-+-+-+</w:t>
      </w:r>
    </w:p>
    <w:p w14:paraId="4635B544" w14:textId="77777777" w:rsidR="00A5463E" w:rsidRPr="00A5463E" w:rsidRDefault="00A5463E" w:rsidP="00A5463E">
      <w:pPr>
        <w:pStyle w:val="PL"/>
        <w:keepNext/>
        <w:keepLines/>
        <w:jc w:val="center"/>
        <w:rPr>
          <w:noProof w:val="0"/>
        </w:rPr>
      </w:pPr>
    </w:p>
    <w:bookmarkEnd w:id="1928"/>
    <w:p w14:paraId="1577CBC5" w14:textId="77777777" w:rsidR="00A5463E" w:rsidRPr="00A5463E" w:rsidRDefault="00A5463E" w:rsidP="00A5463E"/>
    <w:p w14:paraId="2FD104C8" w14:textId="77777777" w:rsidR="00A5463E" w:rsidRPr="00A5463E" w:rsidRDefault="00A5463E" w:rsidP="00A5463E">
      <w:r w:rsidRPr="00A5463E">
        <w:t>With the exception of the three first 32-bit words the order of the fields are irrelevant.</w:t>
      </w:r>
    </w:p>
    <w:p w14:paraId="00B139B0" w14:textId="77777777" w:rsidR="00A5463E" w:rsidRPr="00A5463E" w:rsidRDefault="00A5463E" w:rsidP="00A5463E">
      <w:pPr>
        <w:rPr>
          <w:b/>
          <w:u w:val="single"/>
        </w:rPr>
      </w:pPr>
      <w:r w:rsidRPr="00A5463E">
        <w:rPr>
          <w:b/>
          <w:u w:val="single"/>
        </w:rPr>
        <w:t>Subtype:</w:t>
      </w:r>
    </w:p>
    <w:p w14:paraId="29FEBDED" w14:textId="77777777" w:rsidR="00A5463E" w:rsidRPr="00A5463E" w:rsidRDefault="00A5463E" w:rsidP="00A5463E">
      <w:r w:rsidRPr="00A5463E">
        <w:t>The subtype is coded according to table </w:t>
      </w:r>
      <w:r w:rsidR="00037BD2">
        <w:t>9.2.2.1-</w:t>
      </w:r>
      <w:r w:rsidRPr="00A5463E">
        <w:t>2.</w:t>
      </w:r>
    </w:p>
    <w:p w14:paraId="2CC8EE4A" w14:textId="77777777" w:rsidR="00A5463E" w:rsidRPr="00A5463E" w:rsidRDefault="00A5463E" w:rsidP="00A5463E">
      <w:r w:rsidRPr="00A5463E">
        <w:t>Length:</w:t>
      </w:r>
    </w:p>
    <w:p w14:paraId="336A4CE9" w14:textId="5DC58407" w:rsidR="00A5463E" w:rsidRPr="00A5463E" w:rsidRDefault="00A5463E" w:rsidP="00A5463E">
      <w:r w:rsidRPr="00A5463E">
        <w:t xml:space="preserve">The length is coded as specified in to </w:t>
      </w:r>
      <w:r w:rsidR="00BA1F7C">
        <w:t>clause</w:t>
      </w:r>
      <w:r w:rsidRPr="00A5463E">
        <w:t> 9.1.2.</w:t>
      </w:r>
    </w:p>
    <w:p w14:paraId="1015556F" w14:textId="77777777" w:rsidR="00A5463E" w:rsidRPr="00A5463E" w:rsidRDefault="00A5463E" w:rsidP="00A5463E">
      <w:pPr>
        <w:rPr>
          <w:b/>
          <w:u w:val="single"/>
        </w:rPr>
      </w:pPr>
      <w:r w:rsidRPr="00A5463E">
        <w:rPr>
          <w:b/>
          <w:u w:val="single"/>
        </w:rPr>
        <w:t>SSRC:</w:t>
      </w:r>
    </w:p>
    <w:p w14:paraId="1D7B49CC" w14:textId="77777777" w:rsidR="00A5463E" w:rsidRPr="00A5463E" w:rsidRDefault="00A5463E" w:rsidP="00A5463E">
      <w:r w:rsidRPr="00A5463E">
        <w:t>The SSRC field carries the SSRC of the transmission control server.</w:t>
      </w:r>
    </w:p>
    <w:p w14:paraId="1DCAD75D" w14:textId="77777777" w:rsidR="00A5463E" w:rsidRPr="00A5463E" w:rsidRDefault="00A5463E" w:rsidP="00A5463E">
      <w:r w:rsidRPr="00A5463E">
        <w:t>The content of the SSRC field is coded as specified in IETF RFC 3550 </w:t>
      </w:r>
      <w:r>
        <w:t>[3]</w:t>
      </w:r>
      <w:r w:rsidRPr="00A5463E">
        <w:t>.</w:t>
      </w:r>
    </w:p>
    <w:p w14:paraId="09B4C81E" w14:textId="77777777" w:rsidR="00A5463E" w:rsidRPr="00A5463E" w:rsidRDefault="00A5463E" w:rsidP="00A5463E">
      <w:pPr>
        <w:rPr>
          <w:b/>
          <w:color w:val="000000"/>
          <w:u w:val="single"/>
        </w:rPr>
      </w:pPr>
      <w:bookmarkStart w:id="1929" w:name="_MCCTEMPBM_CRPT38000092___5"/>
      <w:r w:rsidRPr="00A5463E">
        <w:rPr>
          <w:b/>
          <w:color w:val="000000"/>
          <w:u w:val="single"/>
        </w:rPr>
        <w:t>User ID:</w:t>
      </w:r>
    </w:p>
    <w:bookmarkEnd w:id="1929"/>
    <w:p w14:paraId="776DE101" w14:textId="6D98645F" w:rsidR="007C0B75" w:rsidRDefault="00A5463E" w:rsidP="007C0B75">
      <w:r w:rsidRPr="00A5463E">
        <w:t xml:space="preserve">The User ID field is used to carry the identity of the user who is receiving the media and is coded as described in </w:t>
      </w:r>
      <w:r w:rsidR="00BA1F7C">
        <w:t>clause</w:t>
      </w:r>
      <w:r w:rsidRPr="00A5463E">
        <w:t> 9.2.3.8.</w:t>
      </w:r>
      <w:r w:rsidR="007C0B75" w:rsidRPr="007C0B75">
        <w:t xml:space="preserve"> </w:t>
      </w:r>
    </w:p>
    <w:p w14:paraId="4D5DCB1A"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22457DB0" w14:textId="2A21C636" w:rsidR="00A5463E" w:rsidRPr="00A5463E"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5EF38939" w14:textId="77777777" w:rsidR="00A5463E" w:rsidRPr="00A5463E" w:rsidRDefault="00A5463E" w:rsidP="00A5463E">
      <w:pPr>
        <w:pStyle w:val="Heading3"/>
      </w:pPr>
      <w:bookmarkStart w:id="1930" w:name="_Toc20208933"/>
      <w:bookmarkStart w:id="1931" w:name="_Toc36045044"/>
      <w:bookmarkStart w:id="1932" w:name="_Toc45216530"/>
      <w:bookmarkStart w:id="1933" w:name="_Toc99174304"/>
      <w:r w:rsidRPr="00A5463E">
        <w:t>9.2.17</w:t>
      </w:r>
      <w:r w:rsidRPr="00A5463E">
        <w:tab/>
      </w:r>
      <w:r w:rsidR="00FD00F4" w:rsidRPr="005D42B2">
        <w:rPr>
          <w:lang w:val="en-GB"/>
        </w:rPr>
        <w:t>Void</w:t>
      </w:r>
      <w:bookmarkEnd w:id="1930"/>
      <w:bookmarkEnd w:id="1931"/>
      <w:bookmarkEnd w:id="1932"/>
      <w:bookmarkEnd w:id="1933"/>
    </w:p>
    <w:p w14:paraId="3FE44A11" w14:textId="77777777" w:rsidR="00A5463E" w:rsidRPr="005D42B2" w:rsidRDefault="00A5463E" w:rsidP="00A5463E">
      <w:pPr>
        <w:pStyle w:val="Heading3"/>
        <w:rPr>
          <w:lang w:val="en-GB"/>
        </w:rPr>
      </w:pPr>
      <w:bookmarkStart w:id="1934" w:name="_Toc20208934"/>
      <w:bookmarkStart w:id="1935" w:name="_Toc36045045"/>
      <w:bookmarkStart w:id="1936" w:name="_Toc45216531"/>
      <w:bookmarkStart w:id="1937" w:name="_Toc99174305"/>
      <w:r w:rsidRPr="00A5463E">
        <w:t>9.2.18</w:t>
      </w:r>
      <w:r w:rsidRPr="00A5463E">
        <w:tab/>
      </w:r>
      <w:r w:rsidR="00FD00F4" w:rsidRPr="005D42B2">
        <w:rPr>
          <w:lang w:val="en-GB"/>
        </w:rPr>
        <w:t>Void</w:t>
      </w:r>
      <w:bookmarkEnd w:id="1934"/>
      <w:bookmarkEnd w:id="1935"/>
      <w:bookmarkEnd w:id="1936"/>
      <w:bookmarkEnd w:id="1937"/>
    </w:p>
    <w:p w14:paraId="33FA3968" w14:textId="77777777" w:rsidR="00A5463E" w:rsidRPr="00A5463E" w:rsidRDefault="00A5463E" w:rsidP="00A5463E">
      <w:pPr>
        <w:pStyle w:val="Heading3"/>
      </w:pPr>
      <w:bookmarkStart w:id="1938" w:name="_Toc20208935"/>
      <w:bookmarkStart w:id="1939" w:name="_Toc36045046"/>
      <w:bookmarkStart w:id="1940" w:name="_Toc45216532"/>
      <w:bookmarkStart w:id="1941" w:name="_Toc99174306"/>
      <w:r w:rsidRPr="00A5463E">
        <w:t>9.2.19</w:t>
      </w:r>
      <w:r w:rsidRPr="00A5463E">
        <w:tab/>
        <w:t>Transmi</w:t>
      </w:r>
      <w:r w:rsidR="00037BD2">
        <w:t xml:space="preserve">ssion </w:t>
      </w:r>
      <w:r w:rsidRPr="00A5463E">
        <w:t>cancel request notify</w:t>
      </w:r>
      <w:bookmarkEnd w:id="1938"/>
      <w:bookmarkEnd w:id="1939"/>
      <w:bookmarkEnd w:id="1940"/>
      <w:bookmarkEnd w:id="1941"/>
    </w:p>
    <w:p w14:paraId="21790C58"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3BDB6356"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6A7EAC23"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189EA903" w14:textId="77777777" w:rsidR="00A5463E" w:rsidRPr="00A5463E" w:rsidRDefault="00A5463E" w:rsidP="00A5463E">
      <w:pPr>
        <w:pStyle w:val="PL"/>
        <w:keepNext/>
        <w:keepLines/>
        <w:jc w:val="center"/>
        <w:rPr>
          <w:noProof w:val="0"/>
        </w:rPr>
      </w:pPr>
      <w:bookmarkStart w:id="1942" w:name="_MCCTEMPBM_CRPT38000093___4"/>
      <w:r w:rsidRPr="00A5463E">
        <w:rPr>
          <w:noProof w:val="0"/>
        </w:rPr>
        <w:t>0                   1                   2                   3</w:t>
      </w:r>
    </w:p>
    <w:p w14:paraId="19C699F4"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30CF284" w14:textId="77777777" w:rsidR="00A5463E" w:rsidRPr="00A5463E" w:rsidRDefault="00A5463E" w:rsidP="00A5463E">
      <w:pPr>
        <w:pStyle w:val="PL"/>
        <w:keepNext/>
        <w:keepLines/>
        <w:jc w:val="center"/>
        <w:rPr>
          <w:noProof w:val="0"/>
        </w:rPr>
      </w:pPr>
      <w:r w:rsidRPr="00A5463E">
        <w:rPr>
          <w:noProof w:val="0"/>
        </w:rPr>
        <w:t>+-+-+-+-+-+-+-+-+-+-+-+-+-+-+-+-+-+-+-+-+-+-+-+-+-+-+-+-+-+-+-+-+</w:t>
      </w:r>
    </w:p>
    <w:p w14:paraId="52C099BA" w14:textId="77777777" w:rsidR="00A5463E" w:rsidRPr="00A5463E" w:rsidRDefault="00A5463E" w:rsidP="00A5463E">
      <w:pPr>
        <w:pStyle w:val="PL"/>
        <w:keepNext/>
        <w:keepLines/>
        <w:jc w:val="center"/>
        <w:rPr>
          <w:noProof w:val="0"/>
        </w:rPr>
      </w:pPr>
      <w:r w:rsidRPr="00A5463E">
        <w:rPr>
          <w:noProof w:val="0"/>
        </w:rPr>
        <w:t>|V=2|P| Subtype |   PT=APP=204  |            length             |</w:t>
      </w:r>
    </w:p>
    <w:p w14:paraId="41D66470" w14:textId="77777777" w:rsidR="00A5463E" w:rsidRPr="00A5463E" w:rsidRDefault="00A5463E" w:rsidP="00A5463E">
      <w:pPr>
        <w:pStyle w:val="PL"/>
        <w:keepNext/>
        <w:keepLines/>
        <w:jc w:val="center"/>
        <w:rPr>
          <w:noProof w:val="0"/>
        </w:rPr>
      </w:pPr>
      <w:r w:rsidRPr="00A5463E">
        <w:rPr>
          <w:noProof w:val="0"/>
        </w:rPr>
        <w:t>+-+-+-+-+-+-+-+-+-+-+-+-+-+-+-+-+-+-+-+-+-+-+-+-+-+-+-+-+-+-+-+-+</w:t>
      </w:r>
    </w:p>
    <w:p w14:paraId="58D7FDCB" w14:textId="77777777" w:rsidR="00A5463E" w:rsidRPr="00A5463E" w:rsidRDefault="00A5463E" w:rsidP="00A5463E">
      <w:pPr>
        <w:pStyle w:val="PL"/>
        <w:keepNext/>
        <w:keepLines/>
        <w:jc w:val="center"/>
        <w:rPr>
          <w:noProof w:val="0"/>
        </w:rPr>
      </w:pPr>
      <w:r w:rsidRPr="00A5463E">
        <w:rPr>
          <w:noProof w:val="0"/>
        </w:rPr>
        <w:t>|               SSRC of transmission control server             |</w:t>
      </w:r>
    </w:p>
    <w:p w14:paraId="71303E2B" w14:textId="77777777" w:rsidR="00A5463E" w:rsidRPr="00A5463E" w:rsidRDefault="00A5463E" w:rsidP="00A5463E">
      <w:pPr>
        <w:pStyle w:val="PL"/>
        <w:keepNext/>
        <w:keepLines/>
        <w:jc w:val="center"/>
        <w:rPr>
          <w:noProof w:val="0"/>
        </w:rPr>
      </w:pPr>
      <w:r w:rsidRPr="00A5463E">
        <w:rPr>
          <w:noProof w:val="0"/>
        </w:rPr>
        <w:t>+-+-+-+-+-+-+-+-+-+-+-+-+-+-+-+-+-+-+-+-+-+-+-+-+-+-+-+-+-+-+-+-+</w:t>
      </w:r>
    </w:p>
    <w:p w14:paraId="62CDE74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02DE80F" w14:textId="77777777" w:rsidR="00A5463E" w:rsidRPr="00A5463E" w:rsidRDefault="00A5463E" w:rsidP="00A5463E">
      <w:pPr>
        <w:pStyle w:val="PL"/>
        <w:keepNext/>
        <w:keepLines/>
        <w:jc w:val="center"/>
        <w:rPr>
          <w:noProof w:val="0"/>
        </w:rPr>
      </w:pPr>
      <w:r w:rsidRPr="00A5463E">
        <w:rPr>
          <w:noProof w:val="0"/>
        </w:rPr>
        <w:t>+-+-+-+-+-+-+-+-+-+-+-+-+-+-+-+-+-+-+-+-+-+-+-+-+-+-+-+-+-+-+-+-+</w:t>
      </w:r>
    </w:p>
    <w:bookmarkEnd w:id="1942"/>
    <w:p w14:paraId="4C2C3E72" w14:textId="77777777" w:rsidR="00A5463E" w:rsidRPr="00A5463E" w:rsidRDefault="00A5463E" w:rsidP="00A5463E"/>
    <w:p w14:paraId="586481B1" w14:textId="77777777" w:rsidR="00A5463E" w:rsidRPr="00A5463E" w:rsidRDefault="00A5463E" w:rsidP="00A5463E">
      <w:r w:rsidRPr="00A5463E">
        <w:lastRenderedPageBreak/>
        <w:t>With the exception of the three first 32-bit words the order of the fields are irrelevant.</w:t>
      </w:r>
    </w:p>
    <w:p w14:paraId="22D03AD2" w14:textId="77777777" w:rsidR="00A5463E" w:rsidRPr="00A5463E" w:rsidRDefault="00A5463E" w:rsidP="00A5463E">
      <w:pPr>
        <w:rPr>
          <w:b/>
          <w:u w:val="single"/>
        </w:rPr>
      </w:pPr>
      <w:r w:rsidRPr="00A5463E">
        <w:rPr>
          <w:b/>
          <w:u w:val="single"/>
        </w:rPr>
        <w:t>Subtype:</w:t>
      </w:r>
    </w:p>
    <w:p w14:paraId="296D43C3" w14:textId="77777777" w:rsidR="00A5463E" w:rsidRPr="00A5463E" w:rsidRDefault="00A5463E" w:rsidP="00A5463E">
      <w:r w:rsidRPr="00A5463E">
        <w:t>The subtype is coded according to table </w:t>
      </w:r>
      <w:r w:rsidR="00037BD2">
        <w:t>9.2.2.1-</w:t>
      </w:r>
      <w:r w:rsidRPr="00A5463E">
        <w:t>2.</w:t>
      </w:r>
    </w:p>
    <w:p w14:paraId="5FCD4F87" w14:textId="77777777" w:rsidR="00A5463E" w:rsidRPr="00A5463E" w:rsidRDefault="00A5463E" w:rsidP="00A5463E">
      <w:r w:rsidRPr="00A5463E">
        <w:t>Length:</w:t>
      </w:r>
    </w:p>
    <w:p w14:paraId="6270D704" w14:textId="4860DDA3" w:rsidR="00A5463E" w:rsidRPr="00A5463E" w:rsidRDefault="00A5463E" w:rsidP="00A5463E">
      <w:r w:rsidRPr="00A5463E">
        <w:t xml:space="preserve">The length is coded as specified in to </w:t>
      </w:r>
      <w:r w:rsidR="00BA1F7C">
        <w:t>clause</w:t>
      </w:r>
      <w:r w:rsidRPr="00A5463E">
        <w:t> 9.1.2.</w:t>
      </w:r>
    </w:p>
    <w:p w14:paraId="1DF5A0A7" w14:textId="77777777" w:rsidR="00A5463E" w:rsidRPr="00A5463E" w:rsidRDefault="00A5463E" w:rsidP="00A5463E">
      <w:pPr>
        <w:rPr>
          <w:b/>
          <w:u w:val="single"/>
        </w:rPr>
      </w:pPr>
      <w:r w:rsidRPr="00A5463E">
        <w:rPr>
          <w:b/>
          <w:u w:val="single"/>
        </w:rPr>
        <w:t>SSRC:</w:t>
      </w:r>
    </w:p>
    <w:p w14:paraId="7320E53B" w14:textId="77777777" w:rsidR="00A5463E" w:rsidRPr="00A5463E" w:rsidRDefault="00A5463E" w:rsidP="00A5463E">
      <w:r w:rsidRPr="00A5463E">
        <w:t>The SSRC field carries the SSRC of the transmission control server.</w:t>
      </w:r>
    </w:p>
    <w:p w14:paraId="5006FBF9" w14:textId="77777777" w:rsidR="00A5463E" w:rsidRPr="00A5463E" w:rsidRDefault="00A5463E" w:rsidP="00A5463E">
      <w:r w:rsidRPr="00A5463E">
        <w:t>The content of the SSRC field is coded as specified in IETF RFC 3550 </w:t>
      </w:r>
      <w:r>
        <w:t>[3]</w:t>
      </w:r>
      <w:r w:rsidRPr="00A5463E">
        <w:t>.</w:t>
      </w:r>
    </w:p>
    <w:p w14:paraId="36FD5CE5" w14:textId="77777777" w:rsidR="00A5463E" w:rsidRPr="00A5463E" w:rsidRDefault="00A5463E" w:rsidP="00A5463E">
      <w:pPr>
        <w:pStyle w:val="Heading3"/>
      </w:pPr>
      <w:bookmarkStart w:id="1943" w:name="_Toc20208936"/>
      <w:bookmarkStart w:id="1944" w:name="_Toc36045047"/>
      <w:bookmarkStart w:id="1945" w:name="_Toc45216533"/>
      <w:bookmarkStart w:id="1946" w:name="_Toc99174307"/>
      <w:r w:rsidRPr="00A5463E">
        <w:t>9.2.20</w:t>
      </w:r>
      <w:r w:rsidRPr="00A5463E">
        <w:tab/>
      </w:r>
      <w:r w:rsidR="002477B2">
        <w:t>Transmission</w:t>
      </w:r>
      <w:r w:rsidRPr="00A5463E">
        <w:t xml:space="preserve"> end request</w:t>
      </w:r>
      <w:bookmarkEnd w:id="1943"/>
      <w:bookmarkEnd w:id="1944"/>
      <w:bookmarkEnd w:id="1945"/>
      <w:bookmarkEnd w:id="1946"/>
    </w:p>
    <w:p w14:paraId="30E18413"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694A04C"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1ED663D2"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21C02B75" w14:textId="77777777" w:rsidR="00A5463E" w:rsidRPr="00A5463E" w:rsidRDefault="00A5463E" w:rsidP="00A5463E">
      <w:pPr>
        <w:pStyle w:val="PL"/>
        <w:keepNext/>
        <w:keepLines/>
        <w:jc w:val="center"/>
        <w:rPr>
          <w:noProof w:val="0"/>
        </w:rPr>
      </w:pPr>
      <w:bookmarkStart w:id="1947" w:name="_MCCTEMPBM_CRPT38000094___4"/>
      <w:r w:rsidRPr="00A5463E">
        <w:rPr>
          <w:noProof w:val="0"/>
        </w:rPr>
        <w:t>0                   1                   2                   3</w:t>
      </w:r>
    </w:p>
    <w:p w14:paraId="644FFBDF"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6B7E8814" w14:textId="77777777" w:rsidR="00A5463E" w:rsidRPr="00A5463E" w:rsidRDefault="00A5463E" w:rsidP="00A5463E">
      <w:pPr>
        <w:pStyle w:val="PL"/>
        <w:keepNext/>
        <w:keepLines/>
        <w:jc w:val="center"/>
        <w:rPr>
          <w:noProof w:val="0"/>
        </w:rPr>
      </w:pPr>
      <w:r w:rsidRPr="00A5463E">
        <w:rPr>
          <w:noProof w:val="0"/>
        </w:rPr>
        <w:t>+-+-+-+-+-+-+-+-+-+-+-+-+-+-+-+-+-+-+-+-+-+-+-+-+-+-+-+-+-+-+-+-+</w:t>
      </w:r>
    </w:p>
    <w:p w14:paraId="703760F2" w14:textId="77777777" w:rsidR="00A5463E" w:rsidRPr="00A5463E" w:rsidRDefault="00A5463E" w:rsidP="00A5463E">
      <w:pPr>
        <w:pStyle w:val="PL"/>
        <w:keepNext/>
        <w:keepLines/>
        <w:jc w:val="center"/>
        <w:rPr>
          <w:noProof w:val="0"/>
        </w:rPr>
      </w:pPr>
      <w:r w:rsidRPr="00A5463E">
        <w:rPr>
          <w:noProof w:val="0"/>
        </w:rPr>
        <w:t>|V=2|P| Subtype |   PT=APP=204  |            length             |</w:t>
      </w:r>
    </w:p>
    <w:p w14:paraId="178F2385" w14:textId="77777777" w:rsidR="00A5463E" w:rsidRPr="00A5463E" w:rsidRDefault="00A5463E" w:rsidP="00A5463E">
      <w:pPr>
        <w:pStyle w:val="PL"/>
        <w:keepNext/>
        <w:keepLines/>
        <w:jc w:val="center"/>
        <w:rPr>
          <w:noProof w:val="0"/>
        </w:rPr>
      </w:pPr>
      <w:r w:rsidRPr="00A5463E">
        <w:rPr>
          <w:noProof w:val="0"/>
        </w:rPr>
        <w:t>+-+-+-+-+-+-+-+-+-+-+-+-+-+-+-+-+-+-+-+-+-+-+-+-+-+-+-+-+-+-+-+-+</w:t>
      </w:r>
    </w:p>
    <w:p w14:paraId="695265AD" w14:textId="77777777" w:rsidR="00A5463E" w:rsidRPr="00A5463E" w:rsidRDefault="00A5463E" w:rsidP="00A5463E">
      <w:pPr>
        <w:pStyle w:val="PL"/>
        <w:keepNext/>
        <w:keepLines/>
        <w:jc w:val="center"/>
        <w:rPr>
          <w:noProof w:val="0"/>
        </w:rPr>
      </w:pPr>
      <w:r w:rsidRPr="00A5463E">
        <w:rPr>
          <w:noProof w:val="0"/>
        </w:rPr>
        <w:t>|            SSRC of transmission control participant           |</w:t>
      </w:r>
    </w:p>
    <w:p w14:paraId="19139F2D" w14:textId="77777777" w:rsidR="00A5463E" w:rsidRPr="00A5463E" w:rsidRDefault="00A5463E" w:rsidP="00A5463E">
      <w:pPr>
        <w:pStyle w:val="PL"/>
        <w:keepNext/>
        <w:keepLines/>
        <w:jc w:val="center"/>
        <w:rPr>
          <w:noProof w:val="0"/>
        </w:rPr>
      </w:pPr>
      <w:r w:rsidRPr="00A5463E">
        <w:rPr>
          <w:noProof w:val="0"/>
        </w:rPr>
        <w:t>+-+-+-+-+-+-+-+-+-+-+-+-+-+-+-+-+-+-+-+-+-+-+-+-+-+-+-+-+-+-+-+-+</w:t>
      </w:r>
    </w:p>
    <w:p w14:paraId="20CE487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24BE7271" w14:textId="77777777" w:rsidR="00A5463E" w:rsidRPr="00A5463E" w:rsidRDefault="00A5463E" w:rsidP="00A5463E">
      <w:pPr>
        <w:pStyle w:val="PL"/>
        <w:keepNext/>
        <w:keepLines/>
        <w:jc w:val="center"/>
        <w:rPr>
          <w:noProof w:val="0"/>
        </w:rPr>
      </w:pPr>
      <w:r w:rsidRPr="00A5463E">
        <w:rPr>
          <w:noProof w:val="0"/>
        </w:rPr>
        <w:t>+-+-+-+-+-+-+-+-+-+-+-+-+-+-+-+-+-+-+-+-+-+-+-+-+-+-+-+-+-+-+-+-+</w:t>
      </w:r>
    </w:p>
    <w:p w14:paraId="39392CE5" w14:textId="77777777" w:rsidR="00A5463E" w:rsidRPr="00A5463E" w:rsidRDefault="00A5463E" w:rsidP="00A5463E">
      <w:pPr>
        <w:pStyle w:val="PL"/>
        <w:keepNext/>
        <w:keepLines/>
        <w:jc w:val="center"/>
        <w:rPr>
          <w:noProof w:val="0"/>
        </w:rPr>
      </w:pPr>
      <w:r w:rsidRPr="00A5463E">
        <w:rPr>
          <w:noProof w:val="0"/>
        </w:rPr>
        <w:t>|                          User ID field                        |</w:t>
      </w:r>
    </w:p>
    <w:p w14:paraId="617C30D8" w14:textId="77777777" w:rsidR="00AA6234" w:rsidRDefault="00A5463E" w:rsidP="00AA6234">
      <w:pPr>
        <w:pStyle w:val="PL"/>
        <w:keepNext/>
        <w:keepLines/>
        <w:jc w:val="center"/>
        <w:rPr>
          <w:noProof w:val="0"/>
        </w:rPr>
      </w:pPr>
      <w:r w:rsidRPr="00A5463E">
        <w:rPr>
          <w:noProof w:val="0"/>
        </w:rPr>
        <w:t>+-+-+-+-+-+-+-+-+-+-+-+-+-+-+-+-+-+-+-+-+-+-+-+-+-+-+-+-+-+-+-+-+</w:t>
      </w:r>
    </w:p>
    <w:p w14:paraId="746ABEA2" w14:textId="77777777" w:rsidR="00AA6234" w:rsidRPr="00A5463E" w:rsidRDefault="00AA6234" w:rsidP="00AA6234">
      <w:pPr>
        <w:pStyle w:val="PL"/>
        <w:keepNext/>
        <w:keepLines/>
        <w:jc w:val="center"/>
        <w:rPr>
          <w:noProof w:val="0"/>
        </w:rPr>
      </w:pPr>
      <w:r w:rsidRPr="00A5463E">
        <w:rPr>
          <w:noProof w:val="0"/>
        </w:rPr>
        <w:t>|                       Reject Cause value                      |</w:t>
      </w:r>
    </w:p>
    <w:p w14:paraId="3E2049D5" w14:textId="77777777" w:rsidR="00AA6234" w:rsidRPr="00A5463E" w:rsidRDefault="00AA6234" w:rsidP="00AA6234">
      <w:pPr>
        <w:pStyle w:val="PL"/>
        <w:keepNext/>
        <w:keepLines/>
        <w:jc w:val="center"/>
        <w:rPr>
          <w:noProof w:val="0"/>
        </w:rPr>
      </w:pPr>
      <w:r w:rsidRPr="00A5463E">
        <w:rPr>
          <w:noProof w:val="0"/>
        </w:rPr>
        <w:t>+-+-+-+-+-+-+-+-+-+-+-+-+-+-+-+-+-+-+-+-+-+-+-+-+-+-+-+-+-+-+-+-+</w:t>
      </w:r>
    </w:p>
    <w:p w14:paraId="77BD4951" w14:textId="77777777" w:rsidR="00A5463E" w:rsidRPr="00A5463E" w:rsidRDefault="00A5463E" w:rsidP="00A5463E">
      <w:pPr>
        <w:pStyle w:val="PL"/>
        <w:keepNext/>
        <w:keepLines/>
        <w:jc w:val="center"/>
        <w:rPr>
          <w:noProof w:val="0"/>
        </w:rPr>
      </w:pPr>
    </w:p>
    <w:bookmarkEnd w:id="1947"/>
    <w:p w14:paraId="33B29992" w14:textId="77777777" w:rsidR="00A5463E" w:rsidRPr="00A5463E" w:rsidRDefault="00A5463E" w:rsidP="00A5463E"/>
    <w:p w14:paraId="65BA344D" w14:textId="77777777" w:rsidR="00A5463E" w:rsidRPr="00A5463E" w:rsidRDefault="00A5463E" w:rsidP="00A5463E">
      <w:r w:rsidRPr="00A5463E">
        <w:t>With the exception of the three first 32-bit words the order of the fields are irrelevant.</w:t>
      </w:r>
    </w:p>
    <w:p w14:paraId="33756C01" w14:textId="77777777" w:rsidR="00A5463E" w:rsidRPr="00A5463E" w:rsidRDefault="00A5463E" w:rsidP="00A5463E">
      <w:pPr>
        <w:rPr>
          <w:b/>
          <w:u w:val="single"/>
        </w:rPr>
      </w:pPr>
      <w:r w:rsidRPr="00A5463E">
        <w:rPr>
          <w:b/>
          <w:u w:val="single"/>
        </w:rPr>
        <w:t>Subtype:</w:t>
      </w:r>
    </w:p>
    <w:p w14:paraId="3ABD29C5" w14:textId="77777777" w:rsidR="00A5463E" w:rsidRPr="00A5463E" w:rsidRDefault="00A5463E" w:rsidP="00A5463E">
      <w:r w:rsidRPr="00A5463E">
        <w:t>The subtype is coded according to table </w:t>
      </w:r>
      <w:r w:rsidR="00037BD2">
        <w:t>9.2.2.1-</w:t>
      </w:r>
      <w:r w:rsidRPr="00A5463E">
        <w:t>3.</w:t>
      </w:r>
    </w:p>
    <w:p w14:paraId="05F84861" w14:textId="77777777" w:rsidR="00A5463E" w:rsidRPr="00A5463E" w:rsidRDefault="002A7018" w:rsidP="00A5463E">
      <w:r w:rsidRPr="00DF3303">
        <w:rPr>
          <w:b/>
          <w:u w:val="single"/>
        </w:rPr>
        <w:t>Length:</w:t>
      </w:r>
    </w:p>
    <w:p w14:paraId="20FD749A" w14:textId="3A153DDD" w:rsidR="00A5463E" w:rsidRPr="00A5463E" w:rsidRDefault="00A5463E" w:rsidP="00A5463E">
      <w:r w:rsidRPr="00A5463E">
        <w:t xml:space="preserve">The length is coded as specified in to </w:t>
      </w:r>
      <w:r w:rsidR="00BA1F7C">
        <w:t>clause</w:t>
      </w:r>
      <w:r w:rsidRPr="00A5463E">
        <w:t> 9.1.2.</w:t>
      </w:r>
    </w:p>
    <w:p w14:paraId="366EF6BC" w14:textId="77777777" w:rsidR="00A5463E" w:rsidRPr="00A5463E" w:rsidRDefault="00A5463E" w:rsidP="00A5463E">
      <w:pPr>
        <w:rPr>
          <w:b/>
          <w:u w:val="single"/>
        </w:rPr>
      </w:pPr>
      <w:r w:rsidRPr="00A5463E">
        <w:rPr>
          <w:b/>
          <w:u w:val="single"/>
        </w:rPr>
        <w:t>SSRC:</w:t>
      </w:r>
    </w:p>
    <w:p w14:paraId="59FC6C60" w14:textId="77777777" w:rsidR="00A5463E" w:rsidRPr="00A5463E" w:rsidRDefault="00A5463E" w:rsidP="00A5463E">
      <w:r w:rsidRPr="00A5463E">
        <w:t xml:space="preserve">The SSRC field carries the SSRC of the transmission control </w:t>
      </w:r>
      <w:r w:rsidR="002A7018">
        <w:t>participant</w:t>
      </w:r>
      <w:r w:rsidRPr="00A5463E">
        <w:t>.</w:t>
      </w:r>
    </w:p>
    <w:p w14:paraId="43D69629" w14:textId="77777777" w:rsidR="00A5463E" w:rsidRPr="00A5463E" w:rsidRDefault="00A5463E" w:rsidP="00A5463E">
      <w:r w:rsidRPr="00A5463E">
        <w:t>The content of the SSRC field is coded as specified in IETF RFC 3550 </w:t>
      </w:r>
      <w:r>
        <w:t>[3]</w:t>
      </w:r>
      <w:r w:rsidRPr="00A5463E">
        <w:t>.</w:t>
      </w:r>
    </w:p>
    <w:p w14:paraId="1A4B8354" w14:textId="77777777" w:rsidR="00A5463E" w:rsidRPr="00A5463E" w:rsidRDefault="00A5463E" w:rsidP="00A5463E">
      <w:pPr>
        <w:rPr>
          <w:b/>
          <w:color w:val="000000"/>
          <w:u w:val="single"/>
        </w:rPr>
      </w:pPr>
      <w:bookmarkStart w:id="1948" w:name="_MCCTEMPBM_CRPT38000095___5"/>
      <w:r w:rsidRPr="00A5463E">
        <w:rPr>
          <w:b/>
          <w:color w:val="000000"/>
          <w:u w:val="single"/>
        </w:rPr>
        <w:t>User ID:</w:t>
      </w:r>
    </w:p>
    <w:bookmarkEnd w:id="1948"/>
    <w:p w14:paraId="5DF9FE96" w14:textId="16CC7703" w:rsidR="00A5463E" w:rsidRPr="00A5463E" w:rsidRDefault="00A5463E" w:rsidP="00A5463E">
      <w:r w:rsidRPr="00A5463E">
        <w:t xml:space="preserve">The User ID field is used to carry the identity of the user whose media transmission is requested to be terminated and is described in </w:t>
      </w:r>
      <w:r w:rsidR="00BA1F7C">
        <w:t>clause</w:t>
      </w:r>
      <w:r w:rsidRPr="00A5463E">
        <w:t> 9.2.3.8.</w:t>
      </w:r>
    </w:p>
    <w:p w14:paraId="5AA8AEDC" w14:textId="77777777" w:rsidR="00AA6234" w:rsidRPr="00A5463E" w:rsidRDefault="00AA6234" w:rsidP="00AA6234">
      <w:pPr>
        <w:rPr>
          <w:b/>
          <w:u w:val="single"/>
        </w:rPr>
      </w:pPr>
      <w:bookmarkStart w:id="1949" w:name="_Toc20208937"/>
      <w:bookmarkStart w:id="1950" w:name="_Toc36045048"/>
      <w:bookmarkStart w:id="1951" w:name="_Toc45216534"/>
      <w:r w:rsidRPr="00A5463E">
        <w:rPr>
          <w:b/>
          <w:u w:val="single"/>
        </w:rPr>
        <w:t>Reject Cause:</w:t>
      </w:r>
    </w:p>
    <w:p w14:paraId="14491D1E"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A5463E" w:rsidRDefault="00AA6234" w:rsidP="00AA6234">
      <w:r w:rsidRPr="00A5463E">
        <w:lastRenderedPageBreak/>
        <w:t xml:space="preserve">The coding of the &lt;Reject Cause&gt; value is specified in </w:t>
      </w:r>
      <w:r w:rsidR="00BA1F7C">
        <w:t>clause</w:t>
      </w:r>
      <w:r w:rsidRPr="00A5463E">
        <w:t> 9.2.3.4.</w:t>
      </w:r>
      <w:r>
        <w:t xml:space="preserve"> </w:t>
      </w:r>
      <w:r w:rsidRPr="00A5463E">
        <w:t xml:space="preserve">The &lt;Reject Cause&gt; </w:t>
      </w:r>
      <w:r>
        <w:t xml:space="preserve">cause </w:t>
      </w:r>
      <w:r w:rsidRPr="00A5463E">
        <w:t>value i</w:t>
      </w:r>
      <w:r>
        <w:t xml:space="preserve">s specified in </w:t>
      </w:r>
      <w:r w:rsidR="00BA1F7C">
        <w:t>clause</w:t>
      </w:r>
      <w:r>
        <w:t> 9.2.10.2.</w:t>
      </w:r>
    </w:p>
    <w:p w14:paraId="0BC77ED2" w14:textId="77777777" w:rsidR="00A5463E" w:rsidRPr="00A5463E" w:rsidRDefault="00A5463E" w:rsidP="00A5463E">
      <w:pPr>
        <w:pStyle w:val="Heading3"/>
      </w:pPr>
      <w:bookmarkStart w:id="1952" w:name="_Toc99174308"/>
      <w:r w:rsidRPr="00A5463E">
        <w:t>9.2.21</w:t>
      </w:r>
      <w:r w:rsidRPr="00A5463E">
        <w:tab/>
      </w:r>
      <w:r w:rsidR="002477B2">
        <w:t>Transmission</w:t>
      </w:r>
      <w:r w:rsidRPr="00A5463E">
        <w:t xml:space="preserve"> end response</w:t>
      </w:r>
      <w:bookmarkEnd w:id="1949"/>
      <w:bookmarkEnd w:id="1950"/>
      <w:bookmarkEnd w:id="1951"/>
      <w:bookmarkEnd w:id="1952"/>
    </w:p>
    <w:p w14:paraId="7F590432"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2A0DD4DF"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FAC264E" w14:textId="77777777" w:rsidR="00A5463E" w:rsidRPr="00A5463E" w:rsidRDefault="00A5463E" w:rsidP="00A5463E">
      <w:pPr>
        <w:pStyle w:val="PL"/>
        <w:keepNext/>
        <w:keepLines/>
        <w:jc w:val="center"/>
        <w:rPr>
          <w:noProof w:val="0"/>
        </w:rPr>
      </w:pPr>
      <w:bookmarkStart w:id="1953" w:name="_MCCTEMPBM_CRPT38000096___4"/>
      <w:r w:rsidRPr="00A5463E">
        <w:rPr>
          <w:noProof w:val="0"/>
        </w:rPr>
        <w:t>0                   1                   2                   3</w:t>
      </w:r>
    </w:p>
    <w:p w14:paraId="3A46807D"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3DBC0284" w14:textId="77777777" w:rsidR="00A5463E" w:rsidRPr="00A5463E" w:rsidRDefault="00A5463E" w:rsidP="00A5463E">
      <w:pPr>
        <w:pStyle w:val="PL"/>
        <w:keepNext/>
        <w:keepLines/>
        <w:jc w:val="center"/>
        <w:rPr>
          <w:noProof w:val="0"/>
        </w:rPr>
      </w:pPr>
      <w:r w:rsidRPr="00A5463E">
        <w:rPr>
          <w:noProof w:val="0"/>
        </w:rPr>
        <w:t>+-+-+-+-+-+-+-+-+-+-+-+-+-+-+-+-+-+-+-+-+-+-+-+-+-+-+-+-+-+-+-+-+</w:t>
      </w:r>
    </w:p>
    <w:p w14:paraId="70B96A40" w14:textId="77777777" w:rsidR="00A5463E" w:rsidRPr="00A5463E" w:rsidRDefault="00A5463E" w:rsidP="00A5463E">
      <w:pPr>
        <w:pStyle w:val="PL"/>
        <w:keepNext/>
        <w:keepLines/>
        <w:jc w:val="center"/>
        <w:rPr>
          <w:noProof w:val="0"/>
        </w:rPr>
      </w:pPr>
      <w:r w:rsidRPr="00A5463E">
        <w:rPr>
          <w:noProof w:val="0"/>
        </w:rPr>
        <w:t>|V=2|P| Subtype |   PT=APP=204  |            length             |</w:t>
      </w:r>
    </w:p>
    <w:p w14:paraId="142E1376" w14:textId="77777777" w:rsidR="00A5463E" w:rsidRPr="00A5463E" w:rsidRDefault="00A5463E" w:rsidP="00A5463E">
      <w:pPr>
        <w:pStyle w:val="PL"/>
        <w:keepNext/>
        <w:keepLines/>
        <w:jc w:val="center"/>
        <w:rPr>
          <w:noProof w:val="0"/>
        </w:rPr>
      </w:pPr>
      <w:r w:rsidRPr="00A5463E">
        <w:rPr>
          <w:noProof w:val="0"/>
        </w:rPr>
        <w:t>+-+-+-+-+-+-+-+-+-+-+-+-+-+-+-+-+-+-+-+-+-+-+-+-+-+-+-+-+-+-+-+-+</w:t>
      </w:r>
    </w:p>
    <w:p w14:paraId="46AD533C" w14:textId="77777777" w:rsidR="00A5463E" w:rsidRPr="00A5463E" w:rsidRDefault="00A5463E" w:rsidP="00A5463E">
      <w:pPr>
        <w:pStyle w:val="PL"/>
        <w:keepNext/>
        <w:keepLines/>
        <w:jc w:val="center"/>
        <w:rPr>
          <w:noProof w:val="0"/>
        </w:rPr>
      </w:pPr>
      <w:r w:rsidRPr="00A5463E">
        <w:rPr>
          <w:noProof w:val="0"/>
        </w:rPr>
        <w:t>|               SSRC of transmission control server             |</w:t>
      </w:r>
    </w:p>
    <w:p w14:paraId="025EF593" w14:textId="77777777" w:rsidR="00A5463E" w:rsidRPr="00A5463E" w:rsidRDefault="00A5463E" w:rsidP="00A5463E">
      <w:pPr>
        <w:pStyle w:val="PL"/>
        <w:keepNext/>
        <w:keepLines/>
        <w:jc w:val="center"/>
        <w:rPr>
          <w:noProof w:val="0"/>
        </w:rPr>
      </w:pPr>
      <w:r w:rsidRPr="00A5463E">
        <w:rPr>
          <w:noProof w:val="0"/>
        </w:rPr>
        <w:t>+-+-+-+-+-+-+-+-+-+-+-+-+-+-+-+-+-+-+-+-+-+-+-+-+-+-+-+-+-+-+-+-+</w:t>
      </w:r>
    </w:p>
    <w:p w14:paraId="0FFFB48A" w14:textId="77777777" w:rsidR="002A7018" w:rsidRDefault="00A5463E" w:rsidP="002A7018">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5FBDC516" w14:textId="77777777" w:rsidR="002A7018" w:rsidRPr="00A5463E" w:rsidRDefault="002A7018" w:rsidP="002A7018">
      <w:pPr>
        <w:pStyle w:val="PL"/>
        <w:keepNext/>
        <w:keepLines/>
        <w:jc w:val="center"/>
        <w:rPr>
          <w:noProof w:val="0"/>
        </w:rPr>
      </w:pPr>
      <w:r w:rsidRPr="00A5463E">
        <w:rPr>
          <w:noProof w:val="0"/>
        </w:rPr>
        <w:t>+-+-+-+-+-+-+-+-+-+-+-+-+-+-+-+-+-+-+-+-+-+-+-+-+-+-+-+-+-+-+-+-+</w:t>
      </w:r>
    </w:p>
    <w:p w14:paraId="0E3EBB41" w14:textId="77777777" w:rsidR="002A7018" w:rsidRPr="00A5463E" w:rsidRDefault="002A7018" w:rsidP="002A7018">
      <w:pPr>
        <w:pStyle w:val="PL"/>
        <w:keepNext/>
        <w:keepLines/>
        <w:jc w:val="center"/>
        <w:rPr>
          <w:noProof w:val="0"/>
        </w:rPr>
      </w:pPr>
      <w:r w:rsidRPr="00A5463E">
        <w:rPr>
          <w:noProof w:val="0"/>
        </w:rPr>
        <w:t>|                          User ID field                        |</w:t>
      </w:r>
    </w:p>
    <w:p w14:paraId="17A2736C" w14:textId="77777777" w:rsidR="00A5463E" w:rsidRPr="00A5463E" w:rsidRDefault="00A5463E" w:rsidP="00A5463E">
      <w:pPr>
        <w:pStyle w:val="PL"/>
        <w:keepNext/>
        <w:keepLines/>
        <w:jc w:val="center"/>
        <w:rPr>
          <w:noProof w:val="0"/>
        </w:rPr>
      </w:pPr>
      <w:r w:rsidRPr="00A5463E">
        <w:rPr>
          <w:noProof w:val="0"/>
        </w:rPr>
        <w:t>+-+-+-+-+-+-+-+-+-+-+-+-+-+-+-+-+-+-+-+-+-+-+-+-+-+-+-+-+-+-+-+-+</w:t>
      </w:r>
    </w:p>
    <w:bookmarkEnd w:id="1953"/>
    <w:p w14:paraId="4E32C2A9" w14:textId="77777777" w:rsidR="00A5463E" w:rsidRPr="00A5463E" w:rsidRDefault="00A5463E" w:rsidP="00A5463E"/>
    <w:p w14:paraId="0C62B1BA" w14:textId="77777777" w:rsidR="00A5463E" w:rsidRPr="00A5463E" w:rsidRDefault="00A5463E" w:rsidP="00A5463E">
      <w:r w:rsidRPr="00A5463E">
        <w:t>With the exception of the three first 32-bit words the order of the fields are irrelevant.</w:t>
      </w:r>
    </w:p>
    <w:p w14:paraId="4148E85D" w14:textId="77777777" w:rsidR="00A5463E" w:rsidRPr="00A5463E" w:rsidRDefault="00A5463E" w:rsidP="00A5463E">
      <w:pPr>
        <w:rPr>
          <w:b/>
          <w:u w:val="single"/>
        </w:rPr>
      </w:pPr>
      <w:r w:rsidRPr="00A5463E">
        <w:rPr>
          <w:b/>
          <w:u w:val="single"/>
        </w:rPr>
        <w:t>Subtype:</w:t>
      </w:r>
    </w:p>
    <w:p w14:paraId="25070FAE" w14:textId="77777777" w:rsidR="00A5463E" w:rsidRPr="00A5463E" w:rsidRDefault="00A5463E" w:rsidP="00A5463E">
      <w:r w:rsidRPr="00A5463E">
        <w:t>The subtype is coded according to table </w:t>
      </w:r>
      <w:r w:rsidR="00037BD2">
        <w:t>9.2.2.1-</w:t>
      </w:r>
      <w:r w:rsidRPr="00A5463E">
        <w:t>3.</w:t>
      </w:r>
    </w:p>
    <w:p w14:paraId="1AF13C29" w14:textId="77777777" w:rsidR="00A5463E" w:rsidRPr="00A5463E" w:rsidRDefault="002A7018" w:rsidP="00A5463E">
      <w:r w:rsidRPr="00DF3303">
        <w:rPr>
          <w:b/>
          <w:u w:val="single"/>
        </w:rPr>
        <w:t>Length:</w:t>
      </w:r>
    </w:p>
    <w:p w14:paraId="339DC258" w14:textId="631DF88A" w:rsidR="00A5463E" w:rsidRPr="00A5463E" w:rsidRDefault="00A5463E" w:rsidP="00A5463E">
      <w:r w:rsidRPr="00A5463E">
        <w:t xml:space="preserve">The length is coded as specified in to </w:t>
      </w:r>
      <w:r w:rsidR="00BA1F7C">
        <w:t>clause</w:t>
      </w:r>
      <w:r w:rsidRPr="00A5463E">
        <w:t> 9.1.2.</w:t>
      </w:r>
    </w:p>
    <w:p w14:paraId="46356E74" w14:textId="77777777" w:rsidR="00A5463E" w:rsidRPr="00A5463E" w:rsidRDefault="00A5463E" w:rsidP="00A5463E">
      <w:pPr>
        <w:rPr>
          <w:b/>
          <w:u w:val="single"/>
        </w:rPr>
      </w:pPr>
      <w:r w:rsidRPr="00A5463E">
        <w:rPr>
          <w:b/>
          <w:u w:val="single"/>
        </w:rPr>
        <w:t>SSRC:</w:t>
      </w:r>
    </w:p>
    <w:p w14:paraId="0ADB32BC" w14:textId="77777777" w:rsidR="00A5463E" w:rsidRPr="00A5463E" w:rsidRDefault="00A5463E" w:rsidP="00A5463E">
      <w:r w:rsidRPr="00A5463E">
        <w:t>The SSRC field carries the SSRC of the transmission control server.</w:t>
      </w:r>
    </w:p>
    <w:p w14:paraId="1635FA91" w14:textId="77777777" w:rsidR="002A7018" w:rsidRDefault="00A5463E" w:rsidP="002A7018">
      <w:r w:rsidRPr="00A5463E">
        <w:t>The content of the SSRC field is coded as specified in IETF RFC 3550 </w:t>
      </w:r>
      <w:r>
        <w:t>[3]</w:t>
      </w:r>
      <w:r w:rsidRPr="00A5463E">
        <w:t>.</w:t>
      </w:r>
    </w:p>
    <w:p w14:paraId="2FDA3CDB" w14:textId="77777777" w:rsidR="002A7018" w:rsidRPr="00A5463E" w:rsidRDefault="002A7018" w:rsidP="002A7018">
      <w:pPr>
        <w:rPr>
          <w:b/>
          <w:color w:val="000000"/>
          <w:u w:val="single"/>
        </w:rPr>
      </w:pPr>
      <w:bookmarkStart w:id="1954" w:name="_MCCTEMPBM_CRPT38000097___5"/>
      <w:r w:rsidRPr="00A5463E">
        <w:rPr>
          <w:b/>
          <w:color w:val="000000"/>
          <w:u w:val="single"/>
        </w:rPr>
        <w:t>User ID:</w:t>
      </w:r>
    </w:p>
    <w:bookmarkEnd w:id="1954"/>
    <w:p w14:paraId="625D6F87" w14:textId="6F81F1A8"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 xml:space="preserve">described in </w:t>
      </w:r>
      <w:r w:rsidR="00BA1F7C">
        <w:t>clause</w:t>
      </w:r>
      <w:r w:rsidRPr="00A5463E">
        <w:t> 9.2.3.8.</w:t>
      </w:r>
    </w:p>
    <w:p w14:paraId="358C834F" w14:textId="77777777" w:rsidR="00A5463E" w:rsidRPr="00A5463E" w:rsidRDefault="00A5463E" w:rsidP="00A5463E">
      <w:pPr>
        <w:pStyle w:val="Heading3"/>
      </w:pPr>
      <w:bookmarkStart w:id="1955" w:name="_Toc20208938"/>
      <w:bookmarkStart w:id="1956" w:name="_Toc36045049"/>
      <w:bookmarkStart w:id="1957" w:name="_Toc45216535"/>
      <w:bookmarkStart w:id="1958" w:name="_Toc99174309"/>
      <w:r w:rsidRPr="00A5463E">
        <w:t>9.2.22</w:t>
      </w:r>
      <w:r w:rsidRPr="00A5463E">
        <w:tab/>
        <w:t xml:space="preserve">Remote </w:t>
      </w:r>
      <w:r w:rsidR="002477B2">
        <w:t>Transmission</w:t>
      </w:r>
      <w:r w:rsidRPr="00A5463E">
        <w:t xml:space="preserve"> request</w:t>
      </w:r>
      <w:bookmarkEnd w:id="1955"/>
      <w:bookmarkEnd w:id="1956"/>
      <w:bookmarkEnd w:id="1957"/>
      <w:bookmarkEnd w:id="1958"/>
    </w:p>
    <w:p w14:paraId="6A962B70"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1E0D5B4E"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01747D3B"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6CF4F541" w14:textId="77777777" w:rsidR="00A5463E" w:rsidRPr="00A5463E" w:rsidRDefault="00A5463E" w:rsidP="00A5463E">
      <w:pPr>
        <w:pStyle w:val="PL"/>
        <w:keepNext/>
        <w:keepLines/>
        <w:jc w:val="center"/>
        <w:rPr>
          <w:noProof w:val="0"/>
        </w:rPr>
      </w:pPr>
      <w:bookmarkStart w:id="1959" w:name="_MCCTEMPBM_CRPT38000098___4"/>
      <w:r w:rsidRPr="00A5463E">
        <w:rPr>
          <w:noProof w:val="0"/>
        </w:rPr>
        <w:t>0                   1                   2                   3</w:t>
      </w:r>
    </w:p>
    <w:p w14:paraId="0C71C0FE"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03059164" w14:textId="77777777" w:rsidR="00A5463E" w:rsidRPr="00A5463E" w:rsidRDefault="00A5463E" w:rsidP="00A5463E">
      <w:pPr>
        <w:pStyle w:val="PL"/>
        <w:keepNext/>
        <w:keepLines/>
        <w:jc w:val="center"/>
        <w:rPr>
          <w:noProof w:val="0"/>
        </w:rPr>
      </w:pPr>
      <w:r w:rsidRPr="00A5463E">
        <w:rPr>
          <w:noProof w:val="0"/>
        </w:rPr>
        <w:t>+-+-+-+-+-+-+-+-+-+-+-+-+-+-+-+-+-+-+-+-+-+-+-+-+-+-+-+-+-+-+-+-+</w:t>
      </w:r>
    </w:p>
    <w:p w14:paraId="07A756E3" w14:textId="77777777" w:rsidR="00A5463E" w:rsidRPr="00A5463E" w:rsidRDefault="00A5463E" w:rsidP="00A5463E">
      <w:pPr>
        <w:pStyle w:val="PL"/>
        <w:keepNext/>
        <w:keepLines/>
        <w:jc w:val="center"/>
        <w:rPr>
          <w:noProof w:val="0"/>
        </w:rPr>
      </w:pPr>
      <w:r w:rsidRPr="00A5463E">
        <w:rPr>
          <w:noProof w:val="0"/>
        </w:rPr>
        <w:t>|V=2|P| Subtype |   PT=APP=204  |          length               |</w:t>
      </w:r>
    </w:p>
    <w:p w14:paraId="39BD06BA" w14:textId="77777777" w:rsidR="00A5463E" w:rsidRPr="00A5463E" w:rsidRDefault="00A5463E" w:rsidP="00A5463E">
      <w:pPr>
        <w:pStyle w:val="PL"/>
        <w:keepNext/>
        <w:keepLines/>
        <w:jc w:val="center"/>
        <w:rPr>
          <w:noProof w:val="0"/>
        </w:rPr>
      </w:pPr>
      <w:r w:rsidRPr="00A5463E">
        <w:rPr>
          <w:noProof w:val="0"/>
        </w:rPr>
        <w:t>+-+-+-+-+-+-+-+-+-+-+-+-+-+-+-+-+-+-+-+-+-+-+-+-+-+-+-+-+-+-+-+-+</w:t>
      </w:r>
    </w:p>
    <w:p w14:paraId="23B7EA40"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61A257E3" w14:textId="77777777" w:rsidR="00A5463E" w:rsidRPr="00A5463E" w:rsidRDefault="00A5463E" w:rsidP="00A5463E">
      <w:pPr>
        <w:pStyle w:val="PL"/>
        <w:keepNext/>
        <w:keepLines/>
        <w:jc w:val="center"/>
        <w:rPr>
          <w:noProof w:val="0"/>
        </w:rPr>
      </w:pPr>
      <w:r w:rsidRPr="00A5463E">
        <w:rPr>
          <w:noProof w:val="0"/>
        </w:rPr>
        <w:t>+-+-+-+-+-+-+-+-+-+-+-+-+-+-+-+-+-+-+-+-+-+-+-+-+-+-+-+-+-+-+-+-+</w:t>
      </w:r>
    </w:p>
    <w:p w14:paraId="2C1299F9"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60A9BE9F" w14:textId="77777777" w:rsidR="00A5463E" w:rsidRPr="00A5463E" w:rsidRDefault="00A5463E" w:rsidP="00A5463E">
      <w:pPr>
        <w:pStyle w:val="PL"/>
        <w:keepNext/>
        <w:keepLines/>
        <w:jc w:val="center"/>
        <w:rPr>
          <w:noProof w:val="0"/>
        </w:rPr>
      </w:pPr>
      <w:r w:rsidRPr="00A5463E">
        <w:rPr>
          <w:noProof w:val="0"/>
        </w:rPr>
        <w:t>+-+-+-+-+-+-+-+-+-+-+-+-+-+-+-+-+-+-+-+-+-+-+-+-+-+-+-+-+-+-+-+-+</w:t>
      </w:r>
    </w:p>
    <w:p w14:paraId="6B02B971" w14:textId="77777777" w:rsidR="00A5463E" w:rsidRPr="00A5463E" w:rsidRDefault="00A5463E" w:rsidP="00A5463E">
      <w:pPr>
        <w:pStyle w:val="PL"/>
        <w:keepNext/>
        <w:keepLines/>
        <w:jc w:val="center"/>
        <w:rPr>
          <w:noProof w:val="0"/>
        </w:rPr>
      </w:pPr>
      <w:r w:rsidRPr="00A5463E">
        <w:rPr>
          <w:noProof w:val="0"/>
        </w:rPr>
        <w:t>:                      Remote ID field                          :</w:t>
      </w:r>
    </w:p>
    <w:p w14:paraId="62912287" w14:textId="77777777" w:rsidR="00A5463E" w:rsidRPr="00A5463E" w:rsidRDefault="00A5463E" w:rsidP="00A5463E">
      <w:pPr>
        <w:pStyle w:val="PL"/>
        <w:keepNext/>
        <w:keepLines/>
        <w:jc w:val="center"/>
        <w:rPr>
          <w:noProof w:val="0"/>
        </w:rPr>
      </w:pPr>
      <w:r w:rsidRPr="00A5463E">
        <w:rPr>
          <w:noProof w:val="0"/>
        </w:rPr>
        <w:t>+-+-+-+-+-+-+-+-+-+-+-+-+-+-+-+-+-+-+-+-+-+-+-+-+-+-+-+-+-+-+-+-+</w:t>
      </w:r>
    </w:p>
    <w:p w14:paraId="74E68642" w14:textId="77777777" w:rsidR="00A5463E" w:rsidRPr="00A5463E" w:rsidRDefault="00A5463E" w:rsidP="00A5463E">
      <w:pPr>
        <w:pStyle w:val="PL"/>
        <w:keepNext/>
        <w:keepLines/>
        <w:jc w:val="center"/>
        <w:rPr>
          <w:noProof w:val="0"/>
        </w:rPr>
      </w:pPr>
      <w:r w:rsidRPr="00A5463E">
        <w:rPr>
          <w:noProof w:val="0"/>
        </w:rPr>
        <w:t>:                       User ID field                           :</w:t>
      </w:r>
    </w:p>
    <w:p w14:paraId="4AB97D6C" w14:textId="77777777" w:rsidR="00A5463E" w:rsidRPr="00A5463E" w:rsidRDefault="00A5463E" w:rsidP="00A5463E">
      <w:pPr>
        <w:pStyle w:val="PL"/>
        <w:jc w:val="center"/>
        <w:rPr>
          <w:color w:val="000000"/>
        </w:rPr>
      </w:pPr>
      <w:r w:rsidRPr="00A5463E">
        <w:rPr>
          <w:color w:val="000000"/>
        </w:rPr>
        <w:t>+-+-+-+-+-+-+-+-+-+-+-+-+-+-+-+-+-+-+-+-+-+-+-+-+-+-+-+-+-+-+-+-+</w:t>
      </w:r>
    </w:p>
    <w:p w14:paraId="490D845B" w14:textId="77777777" w:rsidR="00A5463E" w:rsidRPr="00A5463E" w:rsidRDefault="00A5463E" w:rsidP="00A5463E">
      <w:pPr>
        <w:pStyle w:val="PL"/>
        <w:jc w:val="center"/>
        <w:rPr>
          <w:color w:val="000000"/>
        </w:rPr>
      </w:pPr>
    </w:p>
    <w:bookmarkEnd w:id="1959"/>
    <w:p w14:paraId="269B7505" w14:textId="77777777" w:rsidR="00A5463E" w:rsidRPr="00A5463E" w:rsidRDefault="00A5463E" w:rsidP="00A5463E">
      <w:r w:rsidRPr="00A5463E">
        <w:lastRenderedPageBreak/>
        <w:t>With the exception of the three first 32-bit words the order of the fields are irrelevant.</w:t>
      </w:r>
    </w:p>
    <w:p w14:paraId="34E5121D" w14:textId="77777777" w:rsidR="00A5463E" w:rsidRPr="00A5463E" w:rsidRDefault="00A5463E" w:rsidP="00A5463E">
      <w:pPr>
        <w:rPr>
          <w:b/>
          <w:u w:val="single"/>
        </w:rPr>
      </w:pPr>
      <w:r w:rsidRPr="00A5463E">
        <w:rPr>
          <w:b/>
          <w:u w:val="single"/>
        </w:rPr>
        <w:t>Subtype:</w:t>
      </w:r>
    </w:p>
    <w:p w14:paraId="52F4BF72" w14:textId="77777777" w:rsidR="00A5463E" w:rsidRPr="00A5463E" w:rsidRDefault="00A5463E" w:rsidP="00A5463E">
      <w:r w:rsidRPr="00A5463E">
        <w:t>The subtype is coded according to table </w:t>
      </w:r>
      <w:r w:rsidR="00037BD2">
        <w:t>9.2.2.1-</w:t>
      </w:r>
      <w:r w:rsidRPr="00A5463E">
        <w:t>1.</w:t>
      </w:r>
    </w:p>
    <w:p w14:paraId="12615B3F" w14:textId="77777777" w:rsidR="00A5463E" w:rsidRPr="00A5463E" w:rsidRDefault="00A5463E" w:rsidP="00A5463E">
      <w:pPr>
        <w:rPr>
          <w:b/>
          <w:u w:val="single"/>
        </w:rPr>
      </w:pPr>
      <w:r w:rsidRPr="00A5463E">
        <w:rPr>
          <w:b/>
          <w:u w:val="single"/>
        </w:rPr>
        <w:t>Length:</w:t>
      </w:r>
    </w:p>
    <w:p w14:paraId="3BF649C4" w14:textId="692E943D" w:rsidR="00A5463E" w:rsidRPr="00A5463E" w:rsidRDefault="00A5463E" w:rsidP="00A5463E">
      <w:r w:rsidRPr="00A5463E">
        <w:t xml:space="preserve">The length is coded as specified in to </w:t>
      </w:r>
      <w:r w:rsidR="00BA1F7C">
        <w:t>clause</w:t>
      </w:r>
      <w:r w:rsidRPr="00A5463E">
        <w:t> 9.1.2.</w:t>
      </w:r>
    </w:p>
    <w:p w14:paraId="7278C1C9" w14:textId="77777777" w:rsidR="00A5463E" w:rsidRPr="00A5463E" w:rsidRDefault="00A5463E" w:rsidP="00A5463E">
      <w:pPr>
        <w:rPr>
          <w:b/>
          <w:u w:val="single"/>
        </w:rPr>
      </w:pPr>
      <w:r w:rsidRPr="00A5463E">
        <w:rPr>
          <w:b/>
          <w:u w:val="single"/>
        </w:rPr>
        <w:t>SSRC:</w:t>
      </w:r>
    </w:p>
    <w:p w14:paraId="1DAF3734" w14:textId="77777777" w:rsidR="00A5463E" w:rsidRPr="00A5463E" w:rsidRDefault="00A5463E" w:rsidP="00A5463E">
      <w:r w:rsidRPr="00A5463E">
        <w:t>The SSRC field carries the SSRC of the transmission participant requesting the reception of the media from another user.</w:t>
      </w:r>
    </w:p>
    <w:p w14:paraId="65E5910B" w14:textId="77777777" w:rsidR="00A5463E" w:rsidRPr="00A5463E" w:rsidRDefault="00A5463E" w:rsidP="00A5463E">
      <w:r w:rsidRPr="00A5463E">
        <w:t>The content of the SSRC field is coded as specified in IETF RFC 3550 </w:t>
      </w:r>
      <w:r>
        <w:t>[3]</w:t>
      </w:r>
      <w:r w:rsidRPr="00A5463E">
        <w:t>.</w:t>
      </w:r>
    </w:p>
    <w:p w14:paraId="32FA33F4" w14:textId="77777777" w:rsidR="00A5463E" w:rsidRPr="00A5463E" w:rsidRDefault="00A5463E" w:rsidP="00A5463E">
      <w:pPr>
        <w:rPr>
          <w:b/>
          <w:color w:val="000000"/>
          <w:u w:val="single"/>
        </w:rPr>
      </w:pPr>
      <w:bookmarkStart w:id="1960" w:name="_MCCTEMPBM_CRPT38000099___5"/>
      <w:r w:rsidRPr="00A5463E">
        <w:rPr>
          <w:b/>
          <w:color w:val="000000"/>
          <w:u w:val="single"/>
        </w:rPr>
        <w:t>Remote ID:</w:t>
      </w:r>
    </w:p>
    <w:bookmarkEnd w:id="1960"/>
    <w:p w14:paraId="43A7F321" w14:textId="1C2F592E" w:rsidR="00A5463E" w:rsidRPr="00A5463E" w:rsidRDefault="00A5463E" w:rsidP="00A5463E">
      <w:r w:rsidRPr="00A5463E">
        <w:t xml:space="preserve">The Remote ID field is used to carry the identity of the user who remotely initiated the media transmission of another user and is coded as described in </w:t>
      </w:r>
      <w:r w:rsidR="00BA1F7C">
        <w:t>clause</w:t>
      </w:r>
      <w:r w:rsidRPr="00A5463E">
        <w:t> 9.2.3.8.</w:t>
      </w:r>
    </w:p>
    <w:p w14:paraId="1D270A83" w14:textId="77777777" w:rsidR="00A5463E" w:rsidRPr="00A5463E" w:rsidRDefault="00A5463E" w:rsidP="00A5463E">
      <w:pPr>
        <w:rPr>
          <w:b/>
          <w:color w:val="000000"/>
          <w:u w:val="single"/>
        </w:rPr>
      </w:pPr>
      <w:bookmarkStart w:id="1961" w:name="_MCCTEMPBM_CRPT38000100___5"/>
      <w:r w:rsidRPr="00A5463E">
        <w:rPr>
          <w:b/>
          <w:color w:val="000000"/>
          <w:u w:val="single"/>
        </w:rPr>
        <w:t>User ID:</w:t>
      </w:r>
    </w:p>
    <w:bookmarkEnd w:id="1961"/>
    <w:p w14:paraId="7DCB0F0A" w14:textId="5A3ED298" w:rsidR="00A5463E" w:rsidRPr="00A5463E" w:rsidRDefault="00A5463E" w:rsidP="00A5463E">
      <w:r w:rsidRPr="00A5463E">
        <w:t xml:space="preserve">The User ID field is used to carry the identity of the user whose media transmission is requested and is coded as described in </w:t>
      </w:r>
      <w:r w:rsidR="00BA1F7C">
        <w:t>clause</w:t>
      </w:r>
      <w:r w:rsidRPr="00A5463E">
        <w:t> 9.2.3.8.</w:t>
      </w:r>
    </w:p>
    <w:p w14:paraId="720CEF76" w14:textId="77777777" w:rsidR="00A5463E" w:rsidRPr="00A5463E" w:rsidRDefault="00A5463E" w:rsidP="00A5463E">
      <w:pPr>
        <w:pStyle w:val="Heading3"/>
      </w:pPr>
      <w:bookmarkStart w:id="1962" w:name="_Toc20208939"/>
      <w:bookmarkStart w:id="1963" w:name="_Toc36045050"/>
      <w:bookmarkStart w:id="1964" w:name="_Toc45216536"/>
      <w:bookmarkStart w:id="1965" w:name="_Toc99174310"/>
      <w:r w:rsidRPr="00A5463E">
        <w:t>9.2.23</w:t>
      </w:r>
      <w:r w:rsidRPr="00A5463E">
        <w:tab/>
        <w:t xml:space="preserve">Remote </w:t>
      </w:r>
      <w:r w:rsidR="002477B2">
        <w:t>Transmission</w:t>
      </w:r>
      <w:r w:rsidRPr="00A5463E">
        <w:t xml:space="preserve"> response</w:t>
      </w:r>
      <w:bookmarkEnd w:id="1962"/>
      <w:bookmarkEnd w:id="1963"/>
      <w:bookmarkEnd w:id="1964"/>
      <w:bookmarkEnd w:id="1965"/>
    </w:p>
    <w:p w14:paraId="754B7361"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6A9657A2"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ACC46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12F6B7F9" w14:textId="77777777" w:rsidR="00A5463E" w:rsidRPr="00A5463E" w:rsidRDefault="00A5463E" w:rsidP="00A5463E">
      <w:pPr>
        <w:pStyle w:val="PL"/>
        <w:keepNext/>
        <w:keepLines/>
        <w:jc w:val="center"/>
        <w:rPr>
          <w:noProof w:val="0"/>
        </w:rPr>
      </w:pPr>
      <w:bookmarkStart w:id="1966" w:name="_MCCTEMPBM_CRPT38000101___4"/>
      <w:r w:rsidRPr="00A5463E">
        <w:rPr>
          <w:noProof w:val="0"/>
        </w:rPr>
        <w:t>0                   1                   2                   3</w:t>
      </w:r>
    </w:p>
    <w:p w14:paraId="1DFC932A"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DA68593" w14:textId="77777777" w:rsidR="00A5463E" w:rsidRPr="00A5463E" w:rsidRDefault="00A5463E" w:rsidP="00A5463E">
      <w:pPr>
        <w:pStyle w:val="PL"/>
        <w:keepNext/>
        <w:keepLines/>
        <w:jc w:val="center"/>
        <w:rPr>
          <w:noProof w:val="0"/>
        </w:rPr>
      </w:pPr>
      <w:r w:rsidRPr="00A5463E">
        <w:rPr>
          <w:noProof w:val="0"/>
        </w:rPr>
        <w:t>+-+-+-+-+-+-+-+-+-+-+-+-+-+-+-+-+-+-+-+-+-+-+-+-+-+-+-+-+-+-+-+-+</w:t>
      </w:r>
    </w:p>
    <w:p w14:paraId="785F5801" w14:textId="77777777" w:rsidR="00A5463E" w:rsidRPr="00A5463E" w:rsidRDefault="00A5463E" w:rsidP="00A5463E">
      <w:pPr>
        <w:pStyle w:val="PL"/>
        <w:keepNext/>
        <w:keepLines/>
        <w:jc w:val="center"/>
        <w:rPr>
          <w:noProof w:val="0"/>
        </w:rPr>
      </w:pPr>
      <w:r w:rsidRPr="00A5463E">
        <w:rPr>
          <w:noProof w:val="0"/>
        </w:rPr>
        <w:t>|V=2|P| Subtype |   PT=APP=204  |            length             |</w:t>
      </w:r>
    </w:p>
    <w:p w14:paraId="7CC00516" w14:textId="77777777" w:rsidR="00A5463E" w:rsidRPr="00A5463E" w:rsidRDefault="00A5463E" w:rsidP="00A5463E">
      <w:pPr>
        <w:pStyle w:val="PL"/>
        <w:keepNext/>
        <w:keepLines/>
        <w:jc w:val="center"/>
        <w:rPr>
          <w:noProof w:val="0"/>
        </w:rPr>
      </w:pPr>
      <w:r w:rsidRPr="00A5463E">
        <w:rPr>
          <w:noProof w:val="0"/>
        </w:rPr>
        <w:t>+-+-+-+-+-+-+-+-+-+-+-+-+-+-+-+-+-+-+-+-+-+-+-+-+-+-+-+-+-+-+-+-+</w:t>
      </w:r>
    </w:p>
    <w:p w14:paraId="6D901E64"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CEAD6D7" w14:textId="77777777" w:rsidR="00A5463E" w:rsidRPr="00A5463E" w:rsidRDefault="00A5463E" w:rsidP="00A5463E">
      <w:pPr>
        <w:pStyle w:val="PL"/>
        <w:keepNext/>
        <w:keepLines/>
        <w:jc w:val="center"/>
        <w:rPr>
          <w:noProof w:val="0"/>
        </w:rPr>
      </w:pPr>
      <w:r w:rsidRPr="00A5463E">
        <w:rPr>
          <w:noProof w:val="0"/>
        </w:rPr>
        <w:t>+-+-+-+-+-+-+-+-+-+-+-+-+-+-+-+-+-+-+-+-+-+-+-+-+-+-+-+-+-+-+-+-+</w:t>
      </w:r>
    </w:p>
    <w:p w14:paraId="6840E15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C112A96" w14:textId="77777777" w:rsidR="00A5463E" w:rsidRPr="00A5463E" w:rsidRDefault="00A5463E" w:rsidP="00A5463E">
      <w:pPr>
        <w:pStyle w:val="PL"/>
        <w:keepNext/>
        <w:keepLines/>
        <w:jc w:val="center"/>
        <w:rPr>
          <w:noProof w:val="0"/>
        </w:rPr>
      </w:pPr>
      <w:r w:rsidRPr="00A5463E">
        <w:rPr>
          <w:noProof w:val="0"/>
        </w:rPr>
        <w:t>+-+-+-+-+-+-+-+-+-+-+-+-+-+-+-+-+-+-+-+-+-+-+-+-+-+-+-+-+-+-+-+-+</w:t>
      </w:r>
    </w:p>
    <w:bookmarkEnd w:id="1966"/>
    <w:p w14:paraId="599B7284" w14:textId="77777777" w:rsidR="00A5463E" w:rsidRPr="00A5463E" w:rsidRDefault="00A5463E" w:rsidP="00A5463E"/>
    <w:p w14:paraId="3B850A5E" w14:textId="77777777" w:rsidR="00A5463E" w:rsidRPr="00A5463E" w:rsidRDefault="00A5463E" w:rsidP="00A5463E">
      <w:r w:rsidRPr="00A5463E">
        <w:t>With the exception of the three first 32-bit words the order of the fields are irrelevant.</w:t>
      </w:r>
    </w:p>
    <w:p w14:paraId="79EB9EDF" w14:textId="77777777" w:rsidR="00A5463E" w:rsidRPr="00A5463E" w:rsidRDefault="00A5463E" w:rsidP="00A5463E">
      <w:pPr>
        <w:rPr>
          <w:b/>
          <w:u w:val="single"/>
        </w:rPr>
      </w:pPr>
      <w:r w:rsidRPr="00A5463E">
        <w:rPr>
          <w:b/>
          <w:u w:val="single"/>
        </w:rPr>
        <w:t>Subtype:</w:t>
      </w:r>
    </w:p>
    <w:p w14:paraId="5F3AD256" w14:textId="77777777" w:rsidR="00A5463E" w:rsidRPr="00A5463E" w:rsidRDefault="00A5463E" w:rsidP="00A5463E">
      <w:r w:rsidRPr="00A5463E">
        <w:t>The subtype is coded according to table </w:t>
      </w:r>
      <w:r w:rsidR="00037BD2">
        <w:t>9.2.2.1-</w:t>
      </w:r>
      <w:r w:rsidRPr="00A5463E">
        <w:t>2.</w:t>
      </w:r>
    </w:p>
    <w:p w14:paraId="6EA41ADC" w14:textId="77777777" w:rsidR="00A5463E" w:rsidRPr="00A5463E" w:rsidRDefault="00A5463E" w:rsidP="00A5463E">
      <w:r w:rsidRPr="00A5463E">
        <w:t>Length:</w:t>
      </w:r>
    </w:p>
    <w:p w14:paraId="28A76029" w14:textId="2E2BEEA1" w:rsidR="00A5463E" w:rsidRPr="00A5463E" w:rsidRDefault="00A5463E" w:rsidP="00A5463E">
      <w:r w:rsidRPr="00A5463E">
        <w:t xml:space="preserve">The length is coded as specified in to </w:t>
      </w:r>
      <w:r w:rsidR="00BA1F7C">
        <w:t>clause</w:t>
      </w:r>
      <w:r w:rsidRPr="00A5463E">
        <w:t> 9.1.2.</w:t>
      </w:r>
    </w:p>
    <w:p w14:paraId="3820D0A6" w14:textId="77777777" w:rsidR="00A5463E" w:rsidRPr="00A5463E" w:rsidRDefault="00A5463E" w:rsidP="00A5463E">
      <w:pPr>
        <w:rPr>
          <w:b/>
          <w:u w:val="single"/>
        </w:rPr>
      </w:pPr>
      <w:r w:rsidRPr="00A5463E">
        <w:rPr>
          <w:b/>
          <w:u w:val="single"/>
        </w:rPr>
        <w:t>SSRC:</w:t>
      </w:r>
    </w:p>
    <w:p w14:paraId="5DF13C48" w14:textId="77777777" w:rsidR="00A5463E" w:rsidRPr="00A5463E" w:rsidRDefault="00A5463E" w:rsidP="00A5463E">
      <w:r w:rsidRPr="00A5463E">
        <w:t>The SSRC field carries the SSRC of the transmission control server.</w:t>
      </w:r>
    </w:p>
    <w:p w14:paraId="0AA2770B" w14:textId="77777777" w:rsidR="00A5463E" w:rsidRPr="00A5463E" w:rsidRDefault="00A5463E" w:rsidP="00A5463E">
      <w:r w:rsidRPr="00A5463E">
        <w:t>The content of the SSRC field is coded as specified in IETF RFC 3550 </w:t>
      </w:r>
      <w:r>
        <w:t>[3]</w:t>
      </w:r>
      <w:r w:rsidRPr="00A5463E">
        <w:t>.</w:t>
      </w:r>
    </w:p>
    <w:p w14:paraId="15BD8F28" w14:textId="77777777" w:rsidR="00A5463E" w:rsidRPr="00A5463E" w:rsidRDefault="00A5463E" w:rsidP="00A5463E">
      <w:pPr>
        <w:pStyle w:val="Heading3"/>
      </w:pPr>
      <w:bookmarkStart w:id="1967" w:name="_Toc20208940"/>
      <w:bookmarkStart w:id="1968" w:name="_Toc36045051"/>
      <w:bookmarkStart w:id="1969" w:name="_Toc45216537"/>
      <w:bookmarkStart w:id="1970" w:name="_Toc99174311"/>
      <w:r w:rsidRPr="00A5463E">
        <w:t>9.2.24</w:t>
      </w:r>
      <w:r w:rsidRPr="00A5463E">
        <w:tab/>
        <w:t xml:space="preserve">Remote </w:t>
      </w:r>
      <w:r w:rsidR="002477B2">
        <w:t>Transmission</w:t>
      </w:r>
      <w:r w:rsidRPr="00A5463E">
        <w:t xml:space="preserve"> cancel request</w:t>
      </w:r>
      <w:bookmarkEnd w:id="1967"/>
      <w:bookmarkEnd w:id="1968"/>
      <w:bookmarkEnd w:id="1969"/>
      <w:bookmarkEnd w:id="1970"/>
    </w:p>
    <w:p w14:paraId="2429A0D0"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6C0B16A3" w14:textId="77777777" w:rsidR="00A5463E" w:rsidRPr="00A5463E" w:rsidRDefault="00A5463E" w:rsidP="00A5463E">
      <w:r w:rsidRPr="00A5463E">
        <w:lastRenderedPageBreak/>
        <w:t xml:space="preserve">Table 9.2.24-1 shows the content of the Remote </w:t>
      </w:r>
      <w:r w:rsidR="002477B2">
        <w:t>Transmission</w:t>
      </w:r>
      <w:r w:rsidRPr="00A5463E">
        <w:t xml:space="preserve"> cancel request message.</w:t>
      </w:r>
    </w:p>
    <w:p w14:paraId="00706B92"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3DB795B" w14:textId="77777777" w:rsidR="00A5463E" w:rsidRPr="00A5463E" w:rsidRDefault="00A5463E" w:rsidP="00A5463E">
      <w:pPr>
        <w:pStyle w:val="PL"/>
        <w:keepNext/>
        <w:keepLines/>
        <w:jc w:val="center"/>
        <w:rPr>
          <w:noProof w:val="0"/>
        </w:rPr>
      </w:pPr>
      <w:bookmarkStart w:id="1971" w:name="_MCCTEMPBM_CRPT38000102___4"/>
      <w:r w:rsidRPr="00A5463E">
        <w:rPr>
          <w:noProof w:val="0"/>
        </w:rPr>
        <w:t>0                   1                   2                   3</w:t>
      </w:r>
    </w:p>
    <w:p w14:paraId="45CB968A"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2E5B0287" w14:textId="77777777" w:rsidR="00A5463E" w:rsidRPr="00A5463E" w:rsidRDefault="00A5463E" w:rsidP="00A5463E">
      <w:pPr>
        <w:pStyle w:val="PL"/>
        <w:keepNext/>
        <w:keepLines/>
        <w:jc w:val="center"/>
        <w:rPr>
          <w:noProof w:val="0"/>
        </w:rPr>
      </w:pPr>
      <w:r w:rsidRPr="00A5463E">
        <w:rPr>
          <w:noProof w:val="0"/>
        </w:rPr>
        <w:t>+-+-+-+-+-+-+-+-+-+-+-+-+-+-+-+-+-+-+-+-+-+-+-+-+-+-+-+-+-+-+-+-+</w:t>
      </w:r>
    </w:p>
    <w:p w14:paraId="747CB913" w14:textId="77777777" w:rsidR="00A5463E" w:rsidRPr="00A5463E" w:rsidRDefault="00A5463E" w:rsidP="00A5463E">
      <w:pPr>
        <w:pStyle w:val="PL"/>
        <w:keepNext/>
        <w:keepLines/>
        <w:jc w:val="center"/>
        <w:rPr>
          <w:noProof w:val="0"/>
        </w:rPr>
      </w:pPr>
      <w:r w:rsidRPr="00A5463E">
        <w:rPr>
          <w:noProof w:val="0"/>
        </w:rPr>
        <w:t>|V=2|P| Subtype |   PT=APP=204  |          length               |</w:t>
      </w:r>
    </w:p>
    <w:p w14:paraId="6FD50B68" w14:textId="77777777" w:rsidR="00A5463E" w:rsidRPr="00A5463E" w:rsidRDefault="00A5463E" w:rsidP="00A5463E">
      <w:pPr>
        <w:pStyle w:val="PL"/>
        <w:keepNext/>
        <w:keepLines/>
        <w:jc w:val="center"/>
        <w:rPr>
          <w:noProof w:val="0"/>
        </w:rPr>
      </w:pPr>
      <w:r w:rsidRPr="00A5463E">
        <w:rPr>
          <w:noProof w:val="0"/>
        </w:rPr>
        <w:t>+-+-+-+-+-+-+-+-+-+-+-+-+-+-+-+-+-+-+-+-+-+-+-+-+-+-+-+-+-+-+-+-+</w:t>
      </w:r>
    </w:p>
    <w:p w14:paraId="5B237836"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7AC78AF4" w14:textId="77777777" w:rsidR="00A5463E" w:rsidRPr="00A5463E" w:rsidRDefault="00A5463E" w:rsidP="00A5463E">
      <w:pPr>
        <w:pStyle w:val="PL"/>
        <w:keepNext/>
        <w:keepLines/>
        <w:jc w:val="center"/>
        <w:rPr>
          <w:noProof w:val="0"/>
        </w:rPr>
      </w:pPr>
      <w:r w:rsidRPr="00A5463E">
        <w:rPr>
          <w:noProof w:val="0"/>
        </w:rPr>
        <w:t>+-+-+-+-+-+-+-+-+-+-+-+-+-+-+-+-+-+-+-+-+-+-+-+-+-+-+-+-+-+-+-+-+</w:t>
      </w:r>
    </w:p>
    <w:p w14:paraId="542A9C97"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0</w:t>
      </w:r>
      <w:r w:rsidRPr="00A5463E">
        <w:rPr>
          <w:noProof w:val="0"/>
        </w:rPr>
        <w:t xml:space="preserve">                            |</w:t>
      </w:r>
    </w:p>
    <w:p w14:paraId="01C620B4" w14:textId="77777777" w:rsidR="00A5463E" w:rsidRPr="00A5463E" w:rsidRDefault="00A5463E" w:rsidP="00A5463E">
      <w:pPr>
        <w:pStyle w:val="PL"/>
        <w:keepNext/>
        <w:keepLines/>
        <w:jc w:val="center"/>
        <w:rPr>
          <w:noProof w:val="0"/>
        </w:rPr>
      </w:pPr>
      <w:r w:rsidRPr="00A5463E">
        <w:rPr>
          <w:noProof w:val="0"/>
        </w:rPr>
        <w:t>+-+-+-+-+-+-+-+-+-+-+-+-+-+-+-+-+-+-+-+-+-+-+-+-+-+-+-+-+-+-+-+-+</w:t>
      </w:r>
    </w:p>
    <w:p w14:paraId="28E156AF" w14:textId="77777777" w:rsidR="00A5463E" w:rsidRPr="00A5463E" w:rsidRDefault="00A5463E" w:rsidP="00A5463E">
      <w:pPr>
        <w:pStyle w:val="PL"/>
        <w:keepNext/>
        <w:keepLines/>
        <w:jc w:val="center"/>
        <w:rPr>
          <w:noProof w:val="0"/>
        </w:rPr>
      </w:pPr>
      <w:r w:rsidRPr="00A5463E">
        <w:rPr>
          <w:noProof w:val="0"/>
        </w:rPr>
        <w:t>:                       User ID field                           :</w:t>
      </w:r>
    </w:p>
    <w:p w14:paraId="67C74161" w14:textId="77777777" w:rsidR="00A5463E" w:rsidRPr="00A5463E" w:rsidRDefault="00A5463E" w:rsidP="00A5463E">
      <w:pPr>
        <w:pStyle w:val="PL"/>
        <w:jc w:val="center"/>
        <w:rPr>
          <w:color w:val="000000"/>
        </w:rPr>
      </w:pPr>
      <w:r w:rsidRPr="00A5463E">
        <w:rPr>
          <w:color w:val="000000"/>
        </w:rPr>
        <w:t>+-+-+-+-+-+-+-+-+-+-+-+-+-+-+-+-+-+-+-+-+-+-+-+-+-+-+-+-+-+-+-+-+</w:t>
      </w:r>
    </w:p>
    <w:p w14:paraId="622413DB" w14:textId="77777777" w:rsidR="00A5463E" w:rsidRPr="00A5463E" w:rsidRDefault="00A5463E" w:rsidP="00A5463E">
      <w:pPr>
        <w:pStyle w:val="PL"/>
        <w:jc w:val="center"/>
        <w:rPr>
          <w:color w:val="000000"/>
        </w:rPr>
      </w:pPr>
    </w:p>
    <w:bookmarkEnd w:id="1971"/>
    <w:p w14:paraId="1D1AAECC" w14:textId="77777777" w:rsidR="00A5463E" w:rsidRPr="00A5463E" w:rsidRDefault="00A5463E" w:rsidP="00A5463E">
      <w:r w:rsidRPr="00A5463E">
        <w:t>With the exception of the three first 32-bit words the order of the fields are irrelevant.</w:t>
      </w:r>
    </w:p>
    <w:p w14:paraId="23B093B7" w14:textId="77777777" w:rsidR="00A5463E" w:rsidRPr="00A5463E" w:rsidRDefault="00A5463E" w:rsidP="00A5463E">
      <w:pPr>
        <w:rPr>
          <w:b/>
          <w:u w:val="single"/>
        </w:rPr>
      </w:pPr>
      <w:r w:rsidRPr="00A5463E">
        <w:rPr>
          <w:b/>
          <w:u w:val="single"/>
        </w:rPr>
        <w:t>Subtype:</w:t>
      </w:r>
    </w:p>
    <w:p w14:paraId="481F9185" w14:textId="77777777" w:rsidR="00A5463E" w:rsidRPr="00A5463E" w:rsidRDefault="00A5463E" w:rsidP="00A5463E">
      <w:r w:rsidRPr="00A5463E">
        <w:t>The subtype is coded according to table </w:t>
      </w:r>
      <w:r w:rsidR="00037BD2">
        <w:t>9.2.2.1-</w:t>
      </w:r>
      <w:r w:rsidRPr="00A5463E">
        <w:t>1.</w:t>
      </w:r>
    </w:p>
    <w:p w14:paraId="7E1E8470" w14:textId="77777777" w:rsidR="00A5463E" w:rsidRPr="00A5463E" w:rsidRDefault="00A5463E" w:rsidP="00A5463E">
      <w:pPr>
        <w:rPr>
          <w:b/>
          <w:u w:val="single"/>
        </w:rPr>
      </w:pPr>
      <w:r w:rsidRPr="00A5463E">
        <w:rPr>
          <w:b/>
          <w:u w:val="single"/>
        </w:rPr>
        <w:t>Length:</w:t>
      </w:r>
    </w:p>
    <w:p w14:paraId="73CBB6D1" w14:textId="310CAF69" w:rsidR="00A5463E" w:rsidRPr="00A5463E" w:rsidRDefault="00A5463E" w:rsidP="00A5463E">
      <w:r w:rsidRPr="00A5463E">
        <w:t xml:space="preserve">The length is coded as specified in to </w:t>
      </w:r>
      <w:r w:rsidR="00BA1F7C">
        <w:t>clause</w:t>
      </w:r>
      <w:r w:rsidRPr="00A5463E">
        <w:t> 9.1.2.</w:t>
      </w:r>
    </w:p>
    <w:p w14:paraId="6931731F" w14:textId="77777777" w:rsidR="00A5463E" w:rsidRPr="00A5463E" w:rsidRDefault="00A5463E" w:rsidP="00A5463E">
      <w:pPr>
        <w:rPr>
          <w:b/>
          <w:u w:val="single"/>
        </w:rPr>
      </w:pPr>
      <w:r w:rsidRPr="00A5463E">
        <w:rPr>
          <w:b/>
          <w:u w:val="single"/>
        </w:rPr>
        <w:t>SSRC:</w:t>
      </w:r>
    </w:p>
    <w:p w14:paraId="291A6E90" w14:textId="77777777" w:rsidR="00A5463E" w:rsidRPr="00A5463E" w:rsidRDefault="00A5463E" w:rsidP="00A5463E">
      <w:r w:rsidRPr="00A5463E">
        <w:t>The SSRC field carries the SSRC of the transmission participant requesting the reception of the media from another user.</w:t>
      </w:r>
    </w:p>
    <w:p w14:paraId="76105F47" w14:textId="77777777" w:rsidR="00A5463E" w:rsidRPr="00A5463E" w:rsidRDefault="00A5463E" w:rsidP="00A5463E">
      <w:r w:rsidRPr="00A5463E">
        <w:t>The content of the SSRC field is coded as specified in IETF RFC 3550 </w:t>
      </w:r>
      <w:r>
        <w:t>[3]</w:t>
      </w:r>
      <w:r w:rsidRPr="00A5463E">
        <w:t>.</w:t>
      </w:r>
    </w:p>
    <w:p w14:paraId="6D24263E" w14:textId="77777777" w:rsidR="00A5463E" w:rsidRPr="00A5463E" w:rsidRDefault="00A5463E" w:rsidP="00A5463E">
      <w:pPr>
        <w:rPr>
          <w:b/>
          <w:color w:val="000000"/>
          <w:u w:val="single"/>
        </w:rPr>
      </w:pPr>
      <w:bookmarkStart w:id="1972" w:name="_MCCTEMPBM_CRPT38000103___5"/>
      <w:r w:rsidRPr="00A5463E">
        <w:rPr>
          <w:b/>
          <w:color w:val="000000"/>
          <w:u w:val="single"/>
        </w:rPr>
        <w:t>User ID:</w:t>
      </w:r>
    </w:p>
    <w:bookmarkEnd w:id="1972"/>
    <w:p w14:paraId="1EDC17AE" w14:textId="230946A9" w:rsidR="00A5463E" w:rsidRPr="00A5463E" w:rsidRDefault="00A5463E" w:rsidP="00A5463E">
      <w:r w:rsidRPr="00A5463E">
        <w:t xml:space="preserve">The User ID field is used to carry the identity of the user whose media transmission is requested for cancellation and is coded as described in </w:t>
      </w:r>
      <w:r w:rsidR="00BA1F7C">
        <w:t>clause</w:t>
      </w:r>
      <w:r w:rsidRPr="00A5463E">
        <w:t> 9.2.3.8.</w:t>
      </w:r>
    </w:p>
    <w:p w14:paraId="7C852B20" w14:textId="77777777" w:rsidR="00A5463E" w:rsidRPr="00A5463E" w:rsidRDefault="00A5463E" w:rsidP="00A5463E">
      <w:pPr>
        <w:pStyle w:val="Heading3"/>
      </w:pPr>
      <w:bookmarkStart w:id="1973" w:name="_Toc20208941"/>
      <w:bookmarkStart w:id="1974" w:name="_Toc36045052"/>
      <w:bookmarkStart w:id="1975" w:name="_Toc45216538"/>
      <w:bookmarkStart w:id="1976" w:name="_Toc99174312"/>
      <w:r w:rsidRPr="00A5463E">
        <w:t>9.2.25</w:t>
      </w:r>
      <w:r w:rsidRPr="00A5463E">
        <w:tab/>
        <w:t xml:space="preserve">Remote </w:t>
      </w:r>
      <w:r w:rsidR="002477B2">
        <w:t>Transmission</w:t>
      </w:r>
      <w:r w:rsidRPr="00A5463E">
        <w:t xml:space="preserve"> cancel response</w:t>
      </w:r>
      <w:bookmarkEnd w:id="1973"/>
      <w:bookmarkEnd w:id="1974"/>
      <w:bookmarkEnd w:id="1975"/>
      <w:bookmarkEnd w:id="1976"/>
    </w:p>
    <w:p w14:paraId="1BD45E51"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D330E49"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6AB7DD95"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2ABC9FE1" w14:textId="77777777" w:rsidR="00A5463E" w:rsidRPr="00A5463E" w:rsidRDefault="00A5463E" w:rsidP="00A5463E">
      <w:pPr>
        <w:pStyle w:val="PL"/>
        <w:keepNext/>
        <w:keepLines/>
        <w:jc w:val="center"/>
        <w:rPr>
          <w:noProof w:val="0"/>
        </w:rPr>
      </w:pPr>
      <w:bookmarkStart w:id="1977" w:name="_MCCTEMPBM_CRPT38000104___4"/>
      <w:r w:rsidRPr="00A5463E">
        <w:rPr>
          <w:noProof w:val="0"/>
        </w:rPr>
        <w:t>0                   1                   2                   3</w:t>
      </w:r>
    </w:p>
    <w:p w14:paraId="214E5328"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4D8E5E5" w14:textId="77777777" w:rsidR="00A5463E" w:rsidRPr="00A5463E" w:rsidRDefault="00A5463E" w:rsidP="00A5463E">
      <w:pPr>
        <w:pStyle w:val="PL"/>
        <w:keepNext/>
        <w:keepLines/>
        <w:jc w:val="center"/>
        <w:rPr>
          <w:noProof w:val="0"/>
        </w:rPr>
      </w:pPr>
      <w:r w:rsidRPr="00A5463E">
        <w:rPr>
          <w:noProof w:val="0"/>
        </w:rPr>
        <w:t>+-+-+-+-+-+-+-+-+-+-+-+-+-+-+-+-+-+-+-+-+-+-+-+-+-+-+-+-+-+-+-+-+</w:t>
      </w:r>
    </w:p>
    <w:p w14:paraId="1FF85D28" w14:textId="77777777" w:rsidR="00A5463E" w:rsidRPr="00A5463E" w:rsidRDefault="00A5463E" w:rsidP="00A5463E">
      <w:pPr>
        <w:pStyle w:val="PL"/>
        <w:keepNext/>
        <w:keepLines/>
        <w:jc w:val="center"/>
        <w:rPr>
          <w:noProof w:val="0"/>
        </w:rPr>
      </w:pPr>
      <w:r w:rsidRPr="00A5463E">
        <w:rPr>
          <w:noProof w:val="0"/>
        </w:rPr>
        <w:t>|V=2|P| Subtype |   PT=APP=204  |          length               |</w:t>
      </w:r>
    </w:p>
    <w:p w14:paraId="161A8EA4" w14:textId="77777777" w:rsidR="00A5463E" w:rsidRPr="00A5463E" w:rsidRDefault="00A5463E" w:rsidP="00A5463E">
      <w:pPr>
        <w:pStyle w:val="PL"/>
        <w:keepNext/>
        <w:keepLines/>
        <w:jc w:val="center"/>
        <w:rPr>
          <w:noProof w:val="0"/>
        </w:rPr>
      </w:pPr>
      <w:r w:rsidRPr="00A5463E">
        <w:rPr>
          <w:noProof w:val="0"/>
        </w:rPr>
        <w:t>+-+-+-+-+-+-+-+-+-+-+-+-+-+-+-+-+-+-+-+-+-+-+-+-+-+-+-+-+-+-+-+-+</w:t>
      </w:r>
    </w:p>
    <w:p w14:paraId="13DEEB85"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69FDFACC" w14:textId="77777777" w:rsidR="00A5463E" w:rsidRPr="00A5463E" w:rsidRDefault="00A5463E" w:rsidP="00A5463E">
      <w:pPr>
        <w:pStyle w:val="PL"/>
        <w:keepNext/>
        <w:keepLines/>
        <w:jc w:val="center"/>
        <w:rPr>
          <w:noProof w:val="0"/>
        </w:rPr>
      </w:pPr>
      <w:r w:rsidRPr="00A5463E">
        <w:rPr>
          <w:noProof w:val="0"/>
        </w:rPr>
        <w:t>+-+-+-+-+-+-+-+-+-+-+-+-+-+-+-+-+-+-+-+-+-+-+-+-+-+-+-+-+-+-+-+-+</w:t>
      </w:r>
    </w:p>
    <w:p w14:paraId="4F8B47C3"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2D4CF402" w14:textId="77777777" w:rsidR="00A5463E" w:rsidRPr="00A5463E" w:rsidRDefault="00A5463E" w:rsidP="00A5463E">
      <w:pPr>
        <w:pStyle w:val="PL"/>
        <w:jc w:val="center"/>
        <w:rPr>
          <w:color w:val="000000"/>
        </w:rPr>
      </w:pPr>
      <w:r w:rsidRPr="00A5463E">
        <w:rPr>
          <w:color w:val="000000"/>
        </w:rPr>
        <w:t>+-+-+-+-+-+-+-+-+-+-+-+-+-+-+-+-+-+-+-+-+-+-+-+-+-+-+-+-+-+-+-+-+</w:t>
      </w:r>
    </w:p>
    <w:p w14:paraId="7C39C757" w14:textId="77777777" w:rsidR="00A5463E" w:rsidRPr="00A5463E" w:rsidRDefault="00A5463E" w:rsidP="00A5463E">
      <w:pPr>
        <w:pStyle w:val="PL"/>
        <w:jc w:val="center"/>
        <w:rPr>
          <w:color w:val="000000"/>
        </w:rPr>
      </w:pPr>
    </w:p>
    <w:bookmarkEnd w:id="1977"/>
    <w:p w14:paraId="4FA153E8" w14:textId="77777777" w:rsidR="00A5463E" w:rsidRPr="00A5463E" w:rsidRDefault="00A5463E" w:rsidP="00A5463E">
      <w:r w:rsidRPr="00A5463E">
        <w:t>With the exception of the three first 32-bit words the order of the fields are irrelevant.</w:t>
      </w:r>
    </w:p>
    <w:p w14:paraId="7B1CDC7F" w14:textId="77777777" w:rsidR="00A5463E" w:rsidRPr="00A5463E" w:rsidRDefault="00A5463E" w:rsidP="00A5463E">
      <w:pPr>
        <w:rPr>
          <w:b/>
          <w:u w:val="single"/>
        </w:rPr>
      </w:pPr>
      <w:r w:rsidRPr="00A5463E">
        <w:rPr>
          <w:b/>
          <w:u w:val="single"/>
        </w:rPr>
        <w:t>Subtype:</w:t>
      </w:r>
    </w:p>
    <w:p w14:paraId="1D43DF96" w14:textId="77777777" w:rsidR="00A5463E" w:rsidRPr="00A5463E" w:rsidRDefault="00A5463E" w:rsidP="00A5463E">
      <w:r w:rsidRPr="00A5463E">
        <w:t>The subtype is coded according to table </w:t>
      </w:r>
      <w:r w:rsidR="00037BD2">
        <w:t>9.2.2.1-</w:t>
      </w:r>
      <w:r w:rsidRPr="00A5463E">
        <w:t>2.</w:t>
      </w:r>
    </w:p>
    <w:p w14:paraId="4FE54340" w14:textId="77777777" w:rsidR="00A5463E" w:rsidRPr="00A5463E" w:rsidRDefault="00A5463E" w:rsidP="00A5463E">
      <w:pPr>
        <w:rPr>
          <w:b/>
          <w:u w:val="single"/>
        </w:rPr>
      </w:pPr>
      <w:r w:rsidRPr="00A5463E">
        <w:rPr>
          <w:b/>
          <w:u w:val="single"/>
        </w:rPr>
        <w:t>Length:</w:t>
      </w:r>
    </w:p>
    <w:p w14:paraId="2951CC36" w14:textId="369E09B9" w:rsidR="00A5463E" w:rsidRPr="00A5463E" w:rsidRDefault="00A5463E" w:rsidP="00A5463E">
      <w:r w:rsidRPr="00A5463E">
        <w:t xml:space="preserve">The length is coded as specified in to </w:t>
      </w:r>
      <w:r w:rsidR="00BA1F7C">
        <w:t>clause</w:t>
      </w:r>
      <w:r w:rsidRPr="00A5463E">
        <w:t> 9.1.2.</w:t>
      </w:r>
    </w:p>
    <w:p w14:paraId="421404EA" w14:textId="77777777" w:rsidR="00A5463E" w:rsidRPr="00A5463E" w:rsidRDefault="00A5463E" w:rsidP="00A5463E">
      <w:pPr>
        <w:rPr>
          <w:b/>
          <w:u w:val="single"/>
        </w:rPr>
      </w:pPr>
      <w:r w:rsidRPr="00A5463E">
        <w:rPr>
          <w:b/>
          <w:u w:val="single"/>
        </w:rPr>
        <w:t>SSRC:</w:t>
      </w:r>
    </w:p>
    <w:p w14:paraId="150D61EC" w14:textId="77777777" w:rsidR="00A5463E" w:rsidRPr="00A5463E" w:rsidRDefault="00A5463E" w:rsidP="00A5463E">
      <w:r w:rsidRPr="00A5463E">
        <w:lastRenderedPageBreak/>
        <w:t>The SSRC field carries the SSRC of the transmission participant requesting the reception of the media from another user.</w:t>
      </w:r>
    </w:p>
    <w:p w14:paraId="3D725734" w14:textId="77777777" w:rsidR="00A5463E" w:rsidRPr="00A5463E" w:rsidRDefault="00A5463E" w:rsidP="00A5463E">
      <w:r w:rsidRPr="00A5463E">
        <w:t>The content of the SSRC field is coded as specified in IETF RFC 3550 </w:t>
      </w:r>
      <w:r>
        <w:t>[3]</w:t>
      </w:r>
      <w:r w:rsidRPr="00A5463E">
        <w:t>.</w:t>
      </w:r>
    </w:p>
    <w:p w14:paraId="66882FC5" w14:textId="77777777" w:rsidR="00A5463E" w:rsidRPr="00A5463E" w:rsidRDefault="00A5463E" w:rsidP="00A5463E">
      <w:pPr>
        <w:pStyle w:val="Heading3"/>
      </w:pPr>
      <w:bookmarkStart w:id="1978" w:name="_Toc20208942"/>
      <w:bookmarkStart w:id="1979" w:name="_Toc36045053"/>
      <w:bookmarkStart w:id="1980" w:name="_Toc45216539"/>
      <w:bookmarkStart w:id="1981" w:name="_Toc99174313"/>
      <w:r w:rsidRPr="00A5463E">
        <w:t>9.2.26</w:t>
      </w:r>
      <w:r w:rsidRPr="00A5463E">
        <w:tab/>
        <w:t>Media reception end request</w:t>
      </w:r>
      <w:bookmarkEnd w:id="1978"/>
      <w:bookmarkEnd w:id="1979"/>
      <w:bookmarkEnd w:id="1980"/>
      <w:bookmarkEnd w:id="1981"/>
    </w:p>
    <w:p w14:paraId="119D762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5463E" w:rsidRDefault="00A5463E" w:rsidP="00A5463E">
      <w:r w:rsidRPr="00A5463E">
        <w:t>Table 9.2.26.1-1 shows the content of the Media reception end request message.</w:t>
      </w:r>
    </w:p>
    <w:p w14:paraId="5542D710" w14:textId="77777777" w:rsidR="00A5463E" w:rsidRPr="00A5463E" w:rsidRDefault="00A5463E" w:rsidP="00A5463E">
      <w:pPr>
        <w:pStyle w:val="TH"/>
      </w:pPr>
      <w:r w:rsidRPr="00A5463E">
        <w:t>Table 9.2.26-1: Media reception end request message</w:t>
      </w:r>
    </w:p>
    <w:p w14:paraId="004161C6" w14:textId="77777777" w:rsidR="00A5463E" w:rsidRPr="00A5463E" w:rsidRDefault="00A5463E" w:rsidP="00A5463E">
      <w:pPr>
        <w:pStyle w:val="PL"/>
        <w:keepNext/>
        <w:keepLines/>
        <w:jc w:val="center"/>
        <w:rPr>
          <w:noProof w:val="0"/>
        </w:rPr>
      </w:pPr>
      <w:bookmarkStart w:id="1982" w:name="_MCCTEMPBM_CRPT38000105___4"/>
      <w:r w:rsidRPr="00A5463E">
        <w:rPr>
          <w:noProof w:val="0"/>
        </w:rPr>
        <w:t>0                   1                   2                   3</w:t>
      </w:r>
    </w:p>
    <w:p w14:paraId="67509E0D"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ACC509D" w14:textId="77777777" w:rsidR="00A5463E" w:rsidRPr="00A5463E" w:rsidRDefault="00A5463E" w:rsidP="00A5463E">
      <w:pPr>
        <w:pStyle w:val="PL"/>
        <w:keepNext/>
        <w:keepLines/>
        <w:jc w:val="center"/>
        <w:rPr>
          <w:noProof w:val="0"/>
        </w:rPr>
      </w:pPr>
      <w:r w:rsidRPr="00A5463E">
        <w:rPr>
          <w:noProof w:val="0"/>
        </w:rPr>
        <w:t>+-+-+-+-+-+-+-+-+-+-+-+-+-+-+-+-+-+-+-+-+-+-+-+-+-+-+-+-+-+-+-+-+</w:t>
      </w:r>
    </w:p>
    <w:p w14:paraId="2B3D4A83" w14:textId="77777777" w:rsidR="00A5463E" w:rsidRPr="00A5463E" w:rsidRDefault="00A5463E" w:rsidP="00A5463E">
      <w:pPr>
        <w:pStyle w:val="PL"/>
        <w:keepNext/>
        <w:keepLines/>
        <w:jc w:val="center"/>
        <w:rPr>
          <w:noProof w:val="0"/>
        </w:rPr>
      </w:pPr>
      <w:r w:rsidRPr="00A5463E">
        <w:rPr>
          <w:noProof w:val="0"/>
        </w:rPr>
        <w:t>|V=2|P| Subtype |   PT=APP=204  |            length             |</w:t>
      </w:r>
    </w:p>
    <w:p w14:paraId="69605542" w14:textId="77777777" w:rsidR="00A5463E" w:rsidRPr="00A5463E" w:rsidRDefault="00A5463E" w:rsidP="00A5463E">
      <w:pPr>
        <w:pStyle w:val="PL"/>
        <w:keepNext/>
        <w:keepLines/>
        <w:jc w:val="center"/>
        <w:rPr>
          <w:noProof w:val="0"/>
        </w:rPr>
      </w:pPr>
      <w:r w:rsidRPr="00A5463E">
        <w:rPr>
          <w:noProof w:val="0"/>
        </w:rPr>
        <w:t>+-+-+-+-+-+-+-+-+-+-+-+-+-+-+-+-+-+-+-+-+-+-+-+-+-+-+-+-+-+-+-+-+</w:t>
      </w:r>
    </w:p>
    <w:p w14:paraId="2FB3C4BB" w14:textId="77777777" w:rsidR="00A5463E" w:rsidRPr="00A5463E" w:rsidRDefault="00A5463E" w:rsidP="00A5463E">
      <w:pPr>
        <w:pStyle w:val="PL"/>
        <w:keepNext/>
        <w:keepLines/>
        <w:jc w:val="center"/>
        <w:rPr>
          <w:noProof w:val="0"/>
        </w:rPr>
      </w:pPr>
      <w:r w:rsidRPr="00A5463E">
        <w:rPr>
          <w:noProof w:val="0"/>
        </w:rPr>
        <w:t xml:space="preserve">|       SSRC of transmission control participant </w:t>
      </w:r>
      <w:r w:rsidR="002B014C">
        <w:rPr>
          <w:noProof w:val="0"/>
        </w:rPr>
        <w:t>or server</w:t>
      </w:r>
      <w:r w:rsidRPr="00A5463E">
        <w:rPr>
          <w:noProof w:val="0"/>
        </w:rPr>
        <w:t xml:space="preserve">      |</w:t>
      </w:r>
    </w:p>
    <w:p w14:paraId="1E8F0829" w14:textId="77777777" w:rsidR="00A5463E" w:rsidRPr="00A5463E" w:rsidRDefault="00A5463E" w:rsidP="00A5463E">
      <w:pPr>
        <w:pStyle w:val="PL"/>
        <w:keepNext/>
        <w:keepLines/>
        <w:jc w:val="center"/>
        <w:rPr>
          <w:noProof w:val="0"/>
        </w:rPr>
      </w:pPr>
      <w:r w:rsidRPr="00A5463E">
        <w:rPr>
          <w:noProof w:val="0"/>
        </w:rPr>
        <w:t>+-+-+-+-+-+-+-+-+-+-+-+-+-+-+-+-+-+-+-+-+-+-+-+-+-+-+-+-+-+-+-+-+</w:t>
      </w:r>
    </w:p>
    <w:p w14:paraId="7038D8A5"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4FDC2448" w14:textId="77777777" w:rsidR="00C0770C" w:rsidRPr="00A5463E" w:rsidRDefault="00C0770C" w:rsidP="00C0770C">
      <w:pPr>
        <w:pStyle w:val="PL"/>
        <w:jc w:val="center"/>
        <w:rPr>
          <w:color w:val="000000"/>
        </w:rPr>
      </w:pPr>
      <w:r w:rsidRPr="00A5463E">
        <w:rPr>
          <w:color w:val="000000"/>
        </w:rPr>
        <w:t>+-+-+-+-+-+-+-+-+-+-+-+-+-+-+-+-+-+-+-+-+-+-+-+-+-+-+-+-+-+-+-+-+</w:t>
      </w:r>
    </w:p>
    <w:p w14:paraId="4B68BF30"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C7B76E6" w14:textId="77777777" w:rsidR="00062123" w:rsidRPr="00A5463E" w:rsidRDefault="00062123" w:rsidP="00062123">
      <w:pPr>
        <w:pStyle w:val="PL"/>
        <w:jc w:val="center"/>
        <w:rPr>
          <w:color w:val="000000"/>
        </w:rPr>
      </w:pPr>
      <w:r w:rsidRPr="00A5463E">
        <w:rPr>
          <w:color w:val="000000"/>
        </w:rPr>
        <w:t>+-+-+-+-+-+-+-+-+-+-+-+-+-+-+-+-+-+-+-+-+-+-+-+-+-+-+-+-+-+-+-+-+</w:t>
      </w:r>
    </w:p>
    <w:p w14:paraId="778CFC97" w14:textId="77777777" w:rsidR="00A5463E" w:rsidRPr="00A5463E" w:rsidRDefault="00062123" w:rsidP="00062123">
      <w:pPr>
        <w:pStyle w:val="PL"/>
        <w:jc w:val="center"/>
        <w:rPr>
          <w:noProof w:val="0"/>
        </w:rPr>
      </w:pPr>
      <w:r w:rsidRPr="00A5463E">
        <w:rPr>
          <w:noProof w:val="0"/>
        </w:rPr>
        <w:t>|</w:t>
      </w:r>
      <w:r>
        <w:rPr>
          <w:noProof w:val="0"/>
        </w:rPr>
        <w:t xml:space="preserve">          </w:t>
      </w:r>
      <w:r w:rsidRPr="00A5463E">
        <w:rPr>
          <w:noProof w:val="0"/>
        </w:rPr>
        <w:t xml:space="preserve">         </w:t>
      </w:r>
      <w:r>
        <w:rPr>
          <w:rFonts w:hint="eastAsia"/>
          <w:noProof w:val="0"/>
          <w:lang w:eastAsia="zh-CN"/>
        </w:rPr>
        <w:t>Transmission</w:t>
      </w:r>
      <w:r>
        <w:rPr>
          <w:noProof w:val="0"/>
        </w:rPr>
        <w:t xml:space="preserve"> </w:t>
      </w:r>
      <w:r w:rsidRPr="00A5463E">
        <w:rPr>
          <w:noProof w:val="0"/>
        </w:rPr>
        <w:t>Indicator field                |</w:t>
      </w:r>
    </w:p>
    <w:p w14:paraId="76C31F0B" w14:textId="77777777" w:rsidR="00A5463E" w:rsidRPr="00A5463E" w:rsidRDefault="00A5463E" w:rsidP="00A5463E">
      <w:pPr>
        <w:pStyle w:val="PL"/>
        <w:keepNext/>
        <w:keepLines/>
        <w:jc w:val="center"/>
        <w:rPr>
          <w:noProof w:val="0"/>
        </w:rPr>
      </w:pPr>
      <w:r w:rsidRPr="00A5463E">
        <w:rPr>
          <w:noProof w:val="0"/>
        </w:rPr>
        <w:t>+-+-+-+-+-+-+-+-+-+-+-+-+-+-+-+-+-+-+-+-+-+-+-+-+-+-+-+-+-+-+-+-+</w:t>
      </w:r>
    </w:p>
    <w:bookmarkEnd w:id="1982"/>
    <w:p w14:paraId="368AE24E" w14:textId="77777777" w:rsidR="00A5463E" w:rsidRPr="00A5463E" w:rsidRDefault="00A5463E" w:rsidP="00A5463E"/>
    <w:p w14:paraId="0918A72D" w14:textId="77777777" w:rsidR="00A5463E" w:rsidRPr="00A5463E" w:rsidRDefault="00A5463E" w:rsidP="00A5463E">
      <w:r w:rsidRPr="00A5463E">
        <w:t>With the exception of the three first 32-bit words the order of the fields are irrelevant.</w:t>
      </w:r>
    </w:p>
    <w:p w14:paraId="11D21ED9" w14:textId="77777777" w:rsidR="00A5463E" w:rsidRPr="00A5463E" w:rsidRDefault="00A5463E" w:rsidP="00A5463E">
      <w:pPr>
        <w:rPr>
          <w:b/>
          <w:u w:val="single"/>
        </w:rPr>
      </w:pPr>
      <w:r w:rsidRPr="00A5463E">
        <w:rPr>
          <w:b/>
          <w:u w:val="single"/>
        </w:rPr>
        <w:t>Subtype:</w:t>
      </w:r>
    </w:p>
    <w:p w14:paraId="44F638D5" w14:textId="77777777" w:rsidR="00A5463E" w:rsidRPr="00A5463E" w:rsidRDefault="00A5463E" w:rsidP="00A5463E">
      <w:r w:rsidRPr="00A5463E">
        <w:t>The subtype is coded according to table </w:t>
      </w:r>
      <w:r w:rsidR="00037BD2">
        <w:t>9.2.2.1-</w:t>
      </w:r>
      <w:r w:rsidRPr="00A5463E">
        <w:t>3.</w:t>
      </w:r>
    </w:p>
    <w:p w14:paraId="34EF2097" w14:textId="77777777" w:rsidR="00A5463E" w:rsidRPr="00A5463E" w:rsidRDefault="00C0770C" w:rsidP="00A5463E">
      <w:r w:rsidRPr="001C2199">
        <w:rPr>
          <w:b/>
          <w:u w:val="single"/>
        </w:rPr>
        <w:t>Length</w:t>
      </w:r>
      <w:r w:rsidR="00A5463E" w:rsidRPr="00A5463E">
        <w:t>:</w:t>
      </w:r>
    </w:p>
    <w:p w14:paraId="54C21932" w14:textId="4083E222" w:rsidR="00A5463E" w:rsidRPr="00A5463E" w:rsidRDefault="00A5463E" w:rsidP="00A5463E">
      <w:r w:rsidRPr="00A5463E">
        <w:t xml:space="preserve">The length is coded as specified in to </w:t>
      </w:r>
      <w:r w:rsidR="00BA1F7C">
        <w:t>clause</w:t>
      </w:r>
      <w:r w:rsidRPr="00A5463E">
        <w:t> 9.1.2.</w:t>
      </w:r>
    </w:p>
    <w:p w14:paraId="354D72EC" w14:textId="77777777" w:rsidR="00A5463E" w:rsidRPr="00A5463E" w:rsidRDefault="00A5463E" w:rsidP="00A5463E">
      <w:pPr>
        <w:rPr>
          <w:b/>
          <w:u w:val="single"/>
        </w:rPr>
      </w:pPr>
      <w:r w:rsidRPr="00A5463E">
        <w:rPr>
          <w:b/>
          <w:u w:val="single"/>
        </w:rPr>
        <w:t>SSRC:</w:t>
      </w:r>
    </w:p>
    <w:p w14:paraId="773EA6D1"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39928D06" w14:textId="77777777" w:rsidR="00C0770C" w:rsidRDefault="00A5463E" w:rsidP="00C0770C">
      <w:r w:rsidRPr="00A5463E">
        <w:t>The content of the SSRC field is coded as specified in IETF RFC 3550 </w:t>
      </w:r>
      <w:r>
        <w:t>[3]</w:t>
      </w:r>
      <w:r w:rsidRPr="00A5463E">
        <w:t>.</w:t>
      </w:r>
    </w:p>
    <w:p w14:paraId="4638E4A3" w14:textId="77777777" w:rsidR="00C0770C" w:rsidRPr="00A5463E" w:rsidRDefault="00C0770C" w:rsidP="00C0770C">
      <w:pPr>
        <w:rPr>
          <w:b/>
          <w:color w:val="000000"/>
          <w:u w:val="single"/>
        </w:rPr>
      </w:pPr>
      <w:bookmarkStart w:id="1983" w:name="_MCCTEMPBM_CRPT38000106___5"/>
      <w:r>
        <w:rPr>
          <w:b/>
          <w:color w:val="000000"/>
          <w:u w:val="single"/>
        </w:rPr>
        <w:t>SSRC of transmitter</w:t>
      </w:r>
      <w:r w:rsidRPr="00A5463E">
        <w:rPr>
          <w:b/>
          <w:color w:val="000000"/>
          <w:u w:val="single"/>
        </w:rPr>
        <w:t>:</w:t>
      </w:r>
    </w:p>
    <w:bookmarkEnd w:id="1983"/>
    <w:p w14:paraId="0FA829AB" w14:textId="77777777" w:rsidR="00C0770C" w:rsidRDefault="00C0770C" w:rsidP="00C0770C">
      <w:r w:rsidRPr="00A5463E">
        <w:t xml:space="preserve">The </w:t>
      </w:r>
      <w:r>
        <w:t>SSRC of transmitter field carries the SSRC of the user transmitting the media.</w:t>
      </w:r>
    </w:p>
    <w:p w14:paraId="4153408A" w14:textId="3BBAFEB1" w:rsidR="00A5463E" w:rsidRPr="00A5463E" w:rsidRDefault="00C0770C" w:rsidP="00A5463E">
      <w:pPr>
        <w:rPr>
          <w:lang w:eastAsia="zh-CN"/>
        </w:rPr>
      </w:pPr>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31DFC98C"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143CA69" w14:textId="4598A905" w:rsidR="00A5463E" w:rsidRPr="00A5463E" w:rsidRDefault="00062123" w:rsidP="00062123">
      <w:r w:rsidRPr="00A5463E">
        <w:t xml:space="preserve">The Transmission Indicator field is coded as described in </w:t>
      </w:r>
      <w:r w:rsidR="00BA1F7C">
        <w:t>clause</w:t>
      </w:r>
      <w:r w:rsidRPr="00A5463E">
        <w:t> 9.2.3.11.</w:t>
      </w:r>
    </w:p>
    <w:p w14:paraId="50B91415" w14:textId="77777777" w:rsidR="00A5463E" w:rsidRPr="00A5463E" w:rsidRDefault="00A5463E" w:rsidP="00A5463E">
      <w:pPr>
        <w:pStyle w:val="Heading3"/>
      </w:pPr>
      <w:bookmarkStart w:id="1984" w:name="_Toc20208943"/>
      <w:bookmarkStart w:id="1985" w:name="_Toc36045054"/>
      <w:bookmarkStart w:id="1986" w:name="_Toc45216540"/>
      <w:bookmarkStart w:id="1987" w:name="_Toc99174314"/>
      <w:r w:rsidRPr="00A5463E">
        <w:t>9.2.27</w:t>
      </w:r>
      <w:r w:rsidRPr="00A5463E">
        <w:tab/>
        <w:t>Media reception end response</w:t>
      </w:r>
      <w:bookmarkEnd w:id="1984"/>
      <w:bookmarkEnd w:id="1985"/>
      <w:bookmarkEnd w:id="1986"/>
      <w:bookmarkEnd w:id="1987"/>
    </w:p>
    <w:p w14:paraId="67443FDF"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5463E" w:rsidRDefault="00A5463E" w:rsidP="00A5463E">
      <w:r w:rsidRPr="00A5463E">
        <w:t>Table 9.2.27-1 shows the content of the Media reception end response message.</w:t>
      </w:r>
    </w:p>
    <w:p w14:paraId="51914357" w14:textId="77777777" w:rsidR="00A5463E" w:rsidRPr="00A5463E" w:rsidRDefault="00A5463E" w:rsidP="00A5463E">
      <w:pPr>
        <w:pStyle w:val="TH"/>
      </w:pPr>
      <w:r w:rsidRPr="00A5463E">
        <w:lastRenderedPageBreak/>
        <w:t>Table 9.2.27-1: Media reception end response message</w:t>
      </w:r>
    </w:p>
    <w:p w14:paraId="4CD14336" w14:textId="77777777" w:rsidR="00A5463E" w:rsidRPr="00A5463E" w:rsidRDefault="00A5463E" w:rsidP="00A5463E">
      <w:pPr>
        <w:pStyle w:val="PL"/>
        <w:keepNext/>
        <w:keepLines/>
        <w:jc w:val="center"/>
        <w:rPr>
          <w:noProof w:val="0"/>
        </w:rPr>
      </w:pPr>
      <w:bookmarkStart w:id="1988" w:name="_MCCTEMPBM_CRPT38000107___4"/>
      <w:r w:rsidRPr="00A5463E">
        <w:rPr>
          <w:noProof w:val="0"/>
        </w:rPr>
        <w:t>0                   1                   2                   3</w:t>
      </w:r>
    </w:p>
    <w:p w14:paraId="130C49F5"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597DFF97" w14:textId="77777777" w:rsidR="00A5463E" w:rsidRPr="00A5463E" w:rsidRDefault="00A5463E" w:rsidP="00A5463E">
      <w:pPr>
        <w:pStyle w:val="PL"/>
        <w:keepNext/>
        <w:keepLines/>
        <w:jc w:val="center"/>
        <w:rPr>
          <w:noProof w:val="0"/>
        </w:rPr>
      </w:pPr>
      <w:r w:rsidRPr="00A5463E">
        <w:rPr>
          <w:noProof w:val="0"/>
        </w:rPr>
        <w:t>+-+-+-+-+-+-+-+-+-+-+-+-+-+-+-+-+-+-+-+-+-+-+-+-+-+-+-+-+-+-+-+-+</w:t>
      </w:r>
    </w:p>
    <w:p w14:paraId="51C3178D" w14:textId="77777777" w:rsidR="00A5463E" w:rsidRPr="00A5463E" w:rsidRDefault="00A5463E" w:rsidP="00A5463E">
      <w:pPr>
        <w:pStyle w:val="PL"/>
        <w:keepNext/>
        <w:keepLines/>
        <w:jc w:val="center"/>
        <w:rPr>
          <w:noProof w:val="0"/>
        </w:rPr>
      </w:pPr>
      <w:r w:rsidRPr="00A5463E">
        <w:rPr>
          <w:noProof w:val="0"/>
        </w:rPr>
        <w:t>|V=2|P| Subtype |   PT=APP=204  |            length             |</w:t>
      </w:r>
    </w:p>
    <w:p w14:paraId="446B51F1" w14:textId="77777777" w:rsidR="00A5463E" w:rsidRPr="00A5463E" w:rsidRDefault="00A5463E" w:rsidP="00A5463E">
      <w:pPr>
        <w:pStyle w:val="PL"/>
        <w:keepNext/>
        <w:keepLines/>
        <w:jc w:val="center"/>
        <w:rPr>
          <w:noProof w:val="0"/>
        </w:rPr>
      </w:pPr>
      <w:r w:rsidRPr="00A5463E">
        <w:rPr>
          <w:noProof w:val="0"/>
        </w:rPr>
        <w:t>+-+-+-+-+-+-+-+-+-+-+-+-+-+-+-+-+-+-+-+-+-+-+-+-+-+-+-+-+-+-+-+-+</w:t>
      </w:r>
    </w:p>
    <w:p w14:paraId="64335C98" w14:textId="77777777" w:rsidR="00A5463E" w:rsidRPr="00A5463E" w:rsidRDefault="00A5463E" w:rsidP="00A5463E">
      <w:pPr>
        <w:pStyle w:val="PL"/>
        <w:keepNext/>
        <w:keepLines/>
        <w:jc w:val="center"/>
        <w:rPr>
          <w:noProof w:val="0"/>
        </w:rPr>
      </w:pPr>
      <w:r w:rsidRPr="00A5463E">
        <w:rPr>
          <w:noProof w:val="0"/>
        </w:rPr>
        <w:t xml:space="preserve">|        SSRC of transmission control server </w:t>
      </w:r>
      <w:r w:rsidR="00C0770C">
        <w:rPr>
          <w:noProof w:val="0"/>
        </w:rPr>
        <w:t>or participant</w:t>
      </w:r>
      <w:r w:rsidRPr="00A5463E">
        <w:rPr>
          <w:noProof w:val="0"/>
        </w:rPr>
        <w:t xml:space="preserve">     |</w:t>
      </w:r>
    </w:p>
    <w:p w14:paraId="21742F74" w14:textId="77777777" w:rsidR="00A5463E" w:rsidRPr="00A5463E" w:rsidRDefault="00A5463E" w:rsidP="00A5463E">
      <w:pPr>
        <w:pStyle w:val="PL"/>
        <w:keepNext/>
        <w:keepLines/>
        <w:jc w:val="center"/>
        <w:rPr>
          <w:noProof w:val="0"/>
        </w:rPr>
      </w:pPr>
      <w:r w:rsidRPr="00A5463E">
        <w:rPr>
          <w:noProof w:val="0"/>
        </w:rPr>
        <w:t>+-+-+-+-+-+-+-+-+-+-+-+-+-+-+-+-+-+-+-+-+-+-+-+-+-+-+-+-+-+-+-+-+</w:t>
      </w:r>
    </w:p>
    <w:p w14:paraId="014D2EC4"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2</w:t>
      </w:r>
      <w:r w:rsidRPr="00A5463E">
        <w:rPr>
          <w:noProof w:val="0"/>
        </w:rPr>
        <w:t xml:space="preserve">                            |</w:t>
      </w:r>
    </w:p>
    <w:p w14:paraId="0907BC78" w14:textId="77777777" w:rsidR="00C0770C" w:rsidRPr="00A5463E" w:rsidRDefault="00C0770C" w:rsidP="00C0770C">
      <w:pPr>
        <w:pStyle w:val="PL"/>
        <w:jc w:val="center"/>
        <w:rPr>
          <w:color w:val="000000"/>
        </w:rPr>
      </w:pPr>
      <w:r w:rsidRPr="00A5463E">
        <w:rPr>
          <w:color w:val="000000"/>
        </w:rPr>
        <w:t>+-+-+-+-+-+-+-+-+-+-+-+-+-+-+-+-+-+-+-+-+-+-+-+-+-+-+-+-+-+-+-+-+</w:t>
      </w:r>
    </w:p>
    <w:p w14:paraId="08D601F8"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151632D1" w14:textId="77777777" w:rsidR="00A5463E" w:rsidRPr="00A5463E" w:rsidRDefault="00A5463E" w:rsidP="00A5463E">
      <w:pPr>
        <w:pStyle w:val="PL"/>
        <w:keepNext/>
        <w:keepLines/>
        <w:jc w:val="center"/>
        <w:rPr>
          <w:noProof w:val="0"/>
        </w:rPr>
      </w:pPr>
      <w:r w:rsidRPr="00A5463E">
        <w:rPr>
          <w:noProof w:val="0"/>
        </w:rPr>
        <w:t>+-+-+-+-+-+-+-+-+-+-+-+-+-+-+-+-+-+-+-+-+-+-+-+-+-+-+-+-+-+-+-+-+</w:t>
      </w:r>
    </w:p>
    <w:bookmarkEnd w:id="1988"/>
    <w:p w14:paraId="0FA84219" w14:textId="77777777" w:rsidR="00A5463E" w:rsidRPr="00A5463E" w:rsidRDefault="00A5463E" w:rsidP="00A5463E"/>
    <w:p w14:paraId="44FC83D3" w14:textId="77777777" w:rsidR="00A5463E" w:rsidRPr="00A5463E" w:rsidRDefault="00A5463E" w:rsidP="00A5463E">
      <w:r w:rsidRPr="00A5463E">
        <w:t>With the exception of the three first 32-bit words the order of the fields are irrelevant.</w:t>
      </w:r>
    </w:p>
    <w:p w14:paraId="265A0378" w14:textId="77777777" w:rsidR="00A5463E" w:rsidRPr="00A5463E" w:rsidRDefault="00A5463E" w:rsidP="00A5463E">
      <w:pPr>
        <w:rPr>
          <w:b/>
          <w:u w:val="single"/>
        </w:rPr>
      </w:pPr>
      <w:r w:rsidRPr="00A5463E">
        <w:rPr>
          <w:b/>
          <w:u w:val="single"/>
        </w:rPr>
        <w:t>Subtype:</w:t>
      </w:r>
    </w:p>
    <w:p w14:paraId="6643CB3D" w14:textId="77777777" w:rsidR="00A5463E" w:rsidRPr="00A5463E" w:rsidRDefault="00A5463E" w:rsidP="00A5463E">
      <w:r w:rsidRPr="00A5463E">
        <w:t>The subtype is coded according to table </w:t>
      </w:r>
      <w:r w:rsidR="00037BD2">
        <w:t>9.2.2.1-</w:t>
      </w:r>
      <w:r w:rsidRPr="00A5463E">
        <w:t>3.</w:t>
      </w:r>
    </w:p>
    <w:p w14:paraId="51D8C949" w14:textId="77777777" w:rsidR="00A5463E" w:rsidRPr="00A5463E" w:rsidRDefault="00C0770C" w:rsidP="00A5463E">
      <w:r w:rsidRPr="0057248A">
        <w:rPr>
          <w:b/>
          <w:u w:val="single"/>
        </w:rPr>
        <w:t>Length</w:t>
      </w:r>
      <w:r w:rsidR="00A5463E" w:rsidRPr="00A5463E">
        <w:t>:</w:t>
      </w:r>
    </w:p>
    <w:p w14:paraId="04AEE577" w14:textId="61BF439C" w:rsidR="00A5463E" w:rsidRPr="00A5463E" w:rsidRDefault="00A5463E" w:rsidP="00A5463E">
      <w:r w:rsidRPr="00A5463E">
        <w:t xml:space="preserve">The length is coded as specified in to </w:t>
      </w:r>
      <w:r w:rsidR="00BA1F7C">
        <w:t>clause</w:t>
      </w:r>
      <w:r w:rsidRPr="00A5463E">
        <w:t> 9.1.2.</w:t>
      </w:r>
    </w:p>
    <w:p w14:paraId="44A5C7F1" w14:textId="77777777" w:rsidR="00A5463E" w:rsidRPr="00A5463E" w:rsidRDefault="00A5463E" w:rsidP="00A5463E">
      <w:pPr>
        <w:rPr>
          <w:b/>
          <w:u w:val="single"/>
        </w:rPr>
      </w:pPr>
      <w:r w:rsidRPr="00A5463E">
        <w:rPr>
          <w:b/>
          <w:u w:val="single"/>
        </w:rPr>
        <w:t>SSRC:</w:t>
      </w:r>
    </w:p>
    <w:p w14:paraId="26F44DDB"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055B9438" w14:textId="77777777" w:rsidR="00C0770C" w:rsidRDefault="00A5463E" w:rsidP="00C0770C">
      <w:r w:rsidRPr="00A5463E">
        <w:t>The content of the SSRC field is coded as specified in IETF RFC 3550 </w:t>
      </w:r>
      <w:r>
        <w:t>[3]</w:t>
      </w:r>
      <w:r w:rsidRPr="00A5463E">
        <w:t>.</w:t>
      </w:r>
    </w:p>
    <w:p w14:paraId="2551CAAA" w14:textId="77777777" w:rsidR="00C0770C" w:rsidRPr="00A5463E" w:rsidRDefault="00C0770C" w:rsidP="00C0770C">
      <w:pPr>
        <w:rPr>
          <w:b/>
          <w:color w:val="000000"/>
          <w:u w:val="single"/>
        </w:rPr>
      </w:pPr>
      <w:bookmarkStart w:id="1989" w:name="_MCCTEMPBM_CRPT38000108___5"/>
      <w:r>
        <w:rPr>
          <w:b/>
          <w:color w:val="000000"/>
          <w:u w:val="single"/>
        </w:rPr>
        <w:t>SSRC of transmitter</w:t>
      </w:r>
      <w:r w:rsidRPr="00A5463E">
        <w:rPr>
          <w:b/>
          <w:color w:val="000000"/>
          <w:u w:val="single"/>
        </w:rPr>
        <w:t>:</w:t>
      </w:r>
    </w:p>
    <w:bookmarkEnd w:id="1989"/>
    <w:p w14:paraId="4DD89693" w14:textId="77777777" w:rsidR="00C0770C" w:rsidRDefault="00C0770C" w:rsidP="00C0770C">
      <w:r w:rsidRPr="00A5463E">
        <w:t xml:space="preserve">The </w:t>
      </w:r>
      <w:r>
        <w:t>SSRC of transmitter field carries the SSRC of the user transmitting the media.</w:t>
      </w:r>
    </w:p>
    <w:p w14:paraId="091575CC" w14:textId="4C56946B"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1754D845" w14:textId="77777777" w:rsidR="00A5463E" w:rsidRPr="00A5463E" w:rsidRDefault="00A5463E" w:rsidP="00A5463E">
      <w:pPr>
        <w:pStyle w:val="Heading3"/>
      </w:pPr>
      <w:bookmarkStart w:id="1990" w:name="_Toc20208944"/>
      <w:bookmarkStart w:id="1991" w:name="_Toc36045055"/>
      <w:bookmarkStart w:id="1992" w:name="_Toc45216541"/>
      <w:bookmarkStart w:id="1993" w:name="_Toc99174315"/>
      <w:r w:rsidRPr="00A5463E">
        <w:t>9.2.28</w:t>
      </w:r>
      <w:r w:rsidRPr="00A5463E">
        <w:tab/>
        <w:t>Media reception override notification</w:t>
      </w:r>
      <w:bookmarkEnd w:id="1990"/>
      <w:bookmarkEnd w:id="1991"/>
      <w:bookmarkEnd w:id="1992"/>
      <w:bookmarkEnd w:id="1993"/>
    </w:p>
    <w:p w14:paraId="2CF99BA5" w14:textId="77777777" w:rsidR="00A5463E" w:rsidRPr="00A5463E" w:rsidRDefault="00A5463E" w:rsidP="00A5463E">
      <w:r w:rsidRPr="00A5463E">
        <w:t>The Media reception override notification message is sent from the transmission control server to the transmission control participant.</w:t>
      </w:r>
    </w:p>
    <w:p w14:paraId="7ED4D4D7" w14:textId="77777777" w:rsidR="00A5463E" w:rsidRPr="00A5463E" w:rsidRDefault="00A5463E" w:rsidP="00A5463E">
      <w:r w:rsidRPr="00A5463E">
        <w:t>Table 9.2.28-1 shows the content of the Media reception override notification message.</w:t>
      </w:r>
    </w:p>
    <w:p w14:paraId="45F63C62" w14:textId="77777777" w:rsidR="00A5463E" w:rsidRPr="00A5463E" w:rsidRDefault="00A5463E" w:rsidP="00A5463E">
      <w:pPr>
        <w:pStyle w:val="TH"/>
      </w:pPr>
      <w:r w:rsidRPr="00A5463E">
        <w:t>Table 9.2.28-1: Media reception override notification message</w:t>
      </w:r>
    </w:p>
    <w:p w14:paraId="1277543F" w14:textId="77777777" w:rsidR="00A5463E" w:rsidRPr="00A5463E" w:rsidRDefault="00A5463E" w:rsidP="00A5463E">
      <w:pPr>
        <w:pStyle w:val="PL"/>
        <w:keepNext/>
        <w:keepLines/>
        <w:jc w:val="center"/>
        <w:rPr>
          <w:noProof w:val="0"/>
        </w:rPr>
      </w:pPr>
      <w:bookmarkStart w:id="1994" w:name="_MCCTEMPBM_CRPT38000109___4"/>
      <w:r w:rsidRPr="00A5463E">
        <w:rPr>
          <w:noProof w:val="0"/>
        </w:rPr>
        <w:t>0                   1                   2                   3</w:t>
      </w:r>
    </w:p>
    <w:p w14:paraId="06E7A3CC"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7F837158" w14:textId="77777777" w:rsidR="00A5463E" w:rsidRPr="00A5463E" w:rsidRDefault="00A5463E" w:rsidP="00A5463E">
      <w:pPr>
        <w:pStyle w:val="PL"/>
        <w:keepNext/>
        <w:keepLines/>
        <w:jc w:val="center"/>
        <w:rPr>
          <w:noProof w:val="0"/>
        </w:rPr>
      </w:pPr>
      <w:r w:rsidRPr="00A5463E">
        <w:rPr>
          <w:noProof w:val="0"/>
        </w:rPr>
        <w:t>+-+-+-+-+-+-+-+-+-+-+-+-+-+-+-+-+-+-+-+-+-+-+-+-+-+-+-+-+-+-+-+-+</w:t>
      </w:r>
    </w:p>
    <w:p w14:paraId="70A02B8F" w14:textId="77777777" w:rsidR="00A5463E" w:rsidRPr="00A5463E" w:rsidRDefault="00A5463E" w:rsidP="00A5463E">
      <w:pPr>
        <w:pStyle w:val="PL"/>
        <w:keepNext/>
        <w:keepLines/>
        <w:jc w:val="center"/>
        <w:rPr>
          <w:noProof w:val="0"/>
        </w:rPr>
      </w:pPr>
      <w:r w:rsidRPr="00A5463E">
        <w:rPr>
          <w:noProof w:val="0"/>
        </w:rPr>
        <w:t>|V=2|P| Subtype |   PT=APP=204  |          length               |</w:t>
      </w:r>
    </w:p>
    <w:p w14:paraId="4BB4110C" w14:textId="77777777" w:rsidR="00A5463E" w:rsidRPr="00A5463E" w:rsidRDefault="00A5463E" w:rsidP="00A5463E">
      <w:pPr>
        <w:pStyle w:val="PL"/>
        <w:keepNext/>
        <w:keepLines/>
        <w:jc w:val="center"/>
        <w:rPr>
          <w:noProof w:val="0"/>
        </w:rPr>
      </w:pPr>
      <w:r w:rsidRPr="00A5463E">
        <w:rPr>
          <w:noProof w:val="0"/>
        </w:rPr>
        <w:t>+-+-+-+-+-+-+-+-+-+-+-+-+-+-+-+-+-+-+-+-+-+-+-+-+-+-+-+-+-+-+-+-+</w:t>
      </w:r>
    </w:p>
    <w:p w14:paraId="55FEDC30" w14:textId="77777777" w:rsidR="00A5463E" w:rsidRPr="00A5463E" w:rsidRDefault="00A5463E" w:rsidP="00A5463E">
      <w:pPr>
        <w:pStyle w:val="PL"/>
        <w:keepNext/>
        <w:keepLines/>
        <w:jc w:val="center"/>
        <w:rPr>
          <w:noProof w:val="0"/>
        </w:rPr>
      </w:pPr>
      <w:r w:rsidRPr="00A5463E">
        <w:rPr>
          <w:noProof w:val="0"/>
        </w:rPr>
        <w:t>|   SSRC of participant sending the Receieve Request message    |</w:t>
      </w:r>
    </w:p>
    <w:p w14:paraId="2D520DAE" w14:textId="77777777" w:rsidR="00A5463E" w:rsidRPr="00A5463E" w:rsidRDefault="00A5463E" w:rsidP="00A5463E">
      <w:pPr>
        <w:pStyle w:val="PL"/>
        <w:keepNext/>
        <w:keepLines/>
        <w:jc w:val="center"/>
        <w:rPr>
          <w:noProof w:val="0"/>
        </w:rPr>
      </w:pPr>
      <w:r w:rsidRPr="00A5463E">
        <w:rPr>
          <w:noProof w:val="0"/>
        </w:rPr>
        <w:t>+-+-+-+-+-+-+-+-+-+-+-+-+-+-+-+-+-+-+-+-+-+-+-+-+-+-+-+-+-+-+-+-+</w:t>
      </w:r>
    </w:p>
    <w:p w14:paraId="3FE3A9CC"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1BF5CBEE" w14:textId="77777777" w:rsidR="00A5463E" w:rsidRPr="00A5463E" w:rsidRDefault="00A5463E" w:rsidP="00A5463E">
      <w:pPr>
        <w:pStyle w:val="PL"/>
        <w:keepNext/>
        <w:keepLines/>
        <w:jc w:val="center"/>
        <w:rPr>
          <w:noProof w:val="0"/>
        </w:rPr>
      </w:pPr>
      <w:r w:rsidRPr="00A5463E">
        <w:rPr>
          <w:noProof w:val="0"/>
        </w:rPr>
        <w:t>+-+-+-+-+-+-+-+-+-+-+-+-+-+-+-+-+-+-+-+-+-+-+-+-+-+-+-+-+-+-+-+-+</w:t>
      </w:r>
    </w:p>
    <w:p w14:paraId="3F9D349D" w14:textId="77777777" w:rsidR="00A5463E" w:rsidRPr="00A5463E" w:rsidRDefault="00A5463E" w:rsidP="00A5463E">
      <w:pPr>
        <w:pStyle w:val="PL"/>
        <w:keepNext/>
        <w:keepLines/>
        <w:jc w:val="center"/>
        <w:rPr>
          <w:noProof w:val="0"/>
        </w:rPr>
      </w:pPr>
      <w:r w:rsidRPr="00A5463E">
        <w:rPr>
          <w:noProof w:val="0"/>
        </w:rPr>
        <w:t>:                        User ID field                          :</w:t>
      </w:r>
    </w:p>
    <w:p w14:paraId="0CF84BFF" w14:textId="77777777" w:rsidR="001749DA" w:rsidRDefault="00A5463E" w:rsidP="001749DA">
      <w:pPr>
        <w:pStyle w:val="PL"/>
        <w:keepNext/>
        <w:keepLines/>
        <w:jc w:val="center"/>
        <w:rPr>
          <w:noProof w:val="0"/>
        </w:rPr>
      </w:pPr>
      <w:r w:rsidRPr="00A5463E">
        <w:rPr>
          <w:noProof w:val="0"/>
        </w:rPr>
        <w:t>+-+-+-+-+-+-+-+-+-+-+-+-+-+-+-+-+-+-+-+-+-+-+-+-+-+-+-+-+-+-+-+-+</w:t>
      </w:r>
    </w:p>
    <w:p w14:paraId="2C882AC3" w14:textId="77777777" w:rsidR="001749DA" w:rsidRPr="00A5463E" w:rsidRDefault="001749DA" w:rsidP="001749DA">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7EDD4C5C" w14:textId="77777777" w:rsidR="00A5463E" w:rsidRPr="00A5463E" w:rsidRDefault="001749DA" w:rsidP="001749DA">
      <w:pPr>
        <w:pStyle w:val="PL"/>
        <w:keepNext/>
        <w:keepLines/>
        <w:jc w:val="center"/>
        <w:rPr>
          <w:noProof w:val="0"/>
        </w:rPr>
      </w:pPr>
      <w:r w:rsidRPr="00A5463E">
        <w:rPr>
          <w:noProof w:val="0"/>
        </w:rPr>
        <w:t>+-+-+-+-+-+-+-+-+-+-+-+-+-+-+-+-+-+-+-+-+-+-+-+-+-+-+-+-+-+-+-+-+</w:t>
      </w:r>
    </w:p>
    <w:p w14:paraId="0AC7573E" w14:textId="77777777" w:rsidR="00A5463E" w:rsidRPr="00A5463E" w:rsidRDefault="00A5463E" w:rsidP="00A5463E">
      <w:pPr>
        <w:pStyle w:val="PL"/>
        <w:keepNext/>
        <w:keepLines/>
        <w:jc w:val="center"/>
        <w:rPr>
          <w:noProof w:val="0"/>
        </w:rPr>
      </w:pPr>
      <w:r w:rsidRPr="00A5463E">
        <w:rPr>
          <w:noProof w:val="0"/>
        </w:rPr>
        <w:t>:                     Overriding ID field                       :</w:t>
      </w:r>
    </w:p>
    <w:p w14:paraId="1C6A95B4" w14:textId="77777777" w:rsidR="00A5463E" w:rsidRPr="00A5463E" w:rsidRDefault="00A5463E" w:rsidP="00A5463E">
      <w:pPr>
        <w:pStyle w:val="PL"/>
        <w:keepNext/>
        <w:keepLines/>
        <w:jc w:val="center"/>
        <w:rPr>
          <w:color w:val="000000"/>
        </w:rPr>
      </w:pPr>
      <w:r w:rsidRPr="00A5463E">
        <w:rPr>
          <w:color w:val="000000"/>
        </w:rPr>
        <w:t>+-+-+-+-+-+-+-+-+-+-+-+-+-+-+-+-+-+-+-+-+-+-+-+-+-+-+-+-+-+-+-+-+</w:t>
      </w:r>
    </w:p>
    <w:p w14:paraId="3FFDEC5D" w14:textId="77777777" w:rsidR="00A5463E" w:rsidRPr="00A5463E" w:rsidRDefault="00A5463E" w:rsidP="00A5463E">
      <w:pPr>
        <w:pStyle w:val="PL"/>
        <w:keepNext/>
        <w:keepLines/>
        <w:jc w:val="center"/>
        <w:rPr>
          <w:noProof w:val="0"/>
        </w:rPr>
      </w:pPr>
      <w:r w:rsidRPr="00A5463E">
        <w:rPr>
          <w:noProof w:val="0"/>
        </w:rPr>
        <w:t>:                    Overridden ID field                         :</w:t>
      </w:r>
    </w:p>
    <w:p w14:paraId="0B617AB0" w14:textId="77777777" w:rsidR="00A5463E" w:rsidRPr="00A5463E" w:rsidRDefault="00A5463E" w:rsidP="00A5463E">
      <w:pPr>
        <w:pStyle w:val="PL"/>
        <w:jc w:val="center"/>
        <w:rPr>
          <w:color w:val="000000"/>
        </w:rPr>
      </w:pPr>
      <w:r w:rsidRPr="00A5463E">
        <w:rPr>
          <w:color w:val="000000"/>
        </w:rPr>
        <w:t>+-+-+-+-+-+-+-+-+-+-+-+-+-+-+-+-+-+-+-+-+-+-+-+-+-+-+-+-+-+-+-+-+</w:t>
      </w:r>
    </w:p>
    <w:p w14:paraId="35AC6FAE" w14:textId="77777777" w:rsidR="00A5463E" w:rsidRPr="00A5463E" w:rsidRDefault="00A5463E" w:rsidP="00A5463E">
      <w:pPr>
        <w:pStyle w:val="PL"/>
        <w:jc w:val="center"/>
        <w:rPr>
          <w:color w:val="000000"/>
        </w:rPr>
      </w:pPr>
    </w:p>
    <w:bookmarkEnd w:id="1994"/>
    <w:p w14:paraId="33453377" w14:textId="77777777" w:rsidR="00A5463E" w:rsidRPr="00A5463E" w:rsidRDefault="00A5463E" w:rsidP="00A5463E">
      <w:r w:rsidRPr="00A5463E">
        <w:t>With the exception of the three first 32-bit words the order of the fields are irrelevant.</w:t>
      </w:r>
    </w:p>
    <w:p w14:paraId="00D41A20" w14:textId="77777777" w:rsidR="00A5463E" w:rsidRPr="00A5463E" w:rsidRDefault="00A5463E" w:rsidP="00A5463E">
      <w:pPr>
        <w:rPr>
          <w:b/>
          <w:u w:val="single"/>
        </w:rPr>
      </w:pPr>
      <w:r w:rsidRPr="00A5463E">
        <w:rPr>
          <w:b/>
          <w:u w:val="single"/>
        </w:rPr>
        <w:t>Subtype:</w:t>
      </w:r>
    </w:p>
    <w:p w14:paraId="63FAF273" w14:textId="77777777" w:rsidR="00A5463E" w:rsidRPr="00A5463E" w:rsidRDefault="00A5463E" w:rsidP="00A5463E">
      <w:r w:rsidRPr="00A5463E">
        <w:t>The subtype is coded according to table </w:t>
      </w:r>
      <w:r w:rsidR="00037BD2">
        <w:t>9.2.2.1-</w:t>
      </w:r>
      <w:r w:rsidRPr="00A5463E">
        <w:t>2.</w:t>
      </w:r>
    </w:p>
    <w:p w14:paraId="2D3401CB" w14:textId="77777777" w:rsidR="00A5463E" w:rsidRPr="00A5463E" w:rsidRDefault="00A5463E" w:rsidP="00A5463E">
      <w:pPr>
        <w:rPr>
          <w:b/>
          <w:u w:val="single"/>
        </w:rPr>
      </w:pPr>
      <w:r w:rsidRPr="00A5463E">
        <w:rPr>
          <w:b/>
          <w:u w:val="single"/>
        </w:rPr>
        <w:t>Length:</w:t>
      </w:r>
    </w:p>
    <w:p w14:paraId="3F3589C9" w14:textId="08BAAB5D" w:rsidR="00A5463E" w:rsidRPr="00A5463E" w:rsidRDefault="00A5463E" w:rsidP="00A5463E">
      <w:r w:rsidRPr="00A5463E">
        <w:lastRenderedPageBreak/>
        <w:t xml:space="preserve">The length is coded as specified in to </w:t>
      </w:r>
      <w:r w:rsidR="00BA1F7C">
        <w:t>clause</w:t>
      </w:r>
      <w:r w:rsidRPr="00A5463E">
        <w:t> 9.1.2.</w:t>
      </w:r>
    </w:p>
    <w:p w14:paraId="03F3B0FA" w14:textId="77777777" w:rsidR="00A5463E" w:rsidRPr="00A5463E" w:rsidRDefault="00A5463E" w:rsidP="00A5463E">
      <w:pPr>
        <w:rPr>
          <w:b/>
          <w:u w:val="single"/>
        </w:rPr>
      </w:pPr>
      <w:r w:rsidRPr="00A5463E">
        <w:rPr>
          <w:b/>
          <w:u w:val="single"/>
        </w:rPr>
        <w:t>SSRC:</w:t>
      </w:r>
    </w:p>
    <w:p w14:paraId="36D908D7" w14:textId="77777777" w:rsidR="00A5463E" w:rsidRPr="00A5463E" w:rsidRDefault="00A5463E" w:rsidP="00A5463E">
      <w:r w:rsidRPr="00A5463E">
        <w:t>The SSRC field carries the SSRC of the transmission participant requesting the reception of the media from another user.</w:t>
      </w:r>
    </w:p>
    <w:p w14:paraId="3F34E56A" w14:textId="77777777" w:rsidR="00A5463E" w:rsidRPr="00A5463E" w:rsidRDefault="00A5463E" w:rsidP="00A5463E">
      <w:r w:rsidRPr="00A5463E">
        <w:t>The content of the SSRC field is coded as specified in IETF RFC 3550 </w:t>
      </w:r>
      <w:r>
        <w:t>[3]</w:t>
      </w:r>
      <w:r w:rsidRPr="00A5463E">
        <w:t>.</w:t>
      </w:r>
    </w:p>
    <w:p w14:paraId="6B51EE05" w14:textId="77777777" w:rsidR="00A5463E" w:rsidRPr="00A5463E" w:rsidRDefault="00A5463E" w:rsidP="00A5463E">
      <w:pPr>
        <w:rPr>
          <w:b/>
          <w:color w:val="000000"/>
          <w:u w:val="single"/>
        </w:rPr>
      </w:pPr>
      <w:bookmarkStart w:id="1995" w:name="_MCCTEMPBM_CRPT38000110___5"/>
      <w:r w:rsidRPr="00A5463E">
        <w:rPr>
          <w:b/>
          <w:color w:val="000000"/>
          <w:u w:val="single"/>
        </w:rPr>
        <w:t>User ID:</w:t>
      </w:r>
    </w:p>
    <w:bookmarkEnd w:id="1995"/>
    <w:p w14:paraId="41251FD7" w14:textId="2985C1D7" w:rsidR="001749DA" w:rsidRDefault="00A5463E" w:rsidP="001749DA">
      <w:r w:rsidRPr="00A5463E">
        <w:t xml:space="preserve">The User ID field is used to carry the identity of the user who is requesting the reception of the media and is coded as described in </w:t>
      </w:r>
      <w:r w:rsidR="00BA1F7C">
        <w:t>clause</w:t>
      </w:r>
      <w:r w:rsidRPr="00A5463E">
        <w:t> 9.2.3.8.</w:t>
      </w:r>
    </w:p>
    <w:p w14:paraId="484355D8" w14:textId="77777777" w:rsidR="001749DA" w:rsidRPr="00A5463E" w:rsidRDefault="001749DA" w:rsidP="001749DA">
      <w:pPr>
        <w:rPr>
          <w:b/>
          <w:color w:val="000000"/>
          <w:u w:val="single"/>
        </w:rPr>
      </w:pPr>
      <w:bookmarkStart w:id="1996" w:name="_MCCTEMPBM_CRPT38000111___5"/>
      <w:r>
        <w:rPr>
          <w:b/>
          <w:color w:val="000000"/>
          <w:u w:val="single"/>
        </w:rPr>
        <w:t>SSRC of transmitter</w:t>
      </w:r>
      <w:r w:rsidRPr="00A5463E">
        <w:rPr>
          <w:b/>
          <w:color w:val="000000"/>
          <w:u w:val="single"/>
        </w:rPr>
        <w:t>:</w:t>
      </w:r>
    </w:p>
    <w:bookmarkEnd w:id="1996"/>
    <w:p w14:paraId="5A411808" w14:textId="77777777" w:rsidR="001749DA" w:rsidRDefault="001749DA" w:rsidP="001749DA">
      <w:r w:rsidRPr="00A5463E">
        <w:t xml:space="preserve">The </w:t>
      </w:r>
      <w:r>
        <w:t>SSRC of transmitter field carries the SSRC of the user transmitting the media.</w:t>
      </w:r>
    </w:p>
    <w:p w14:paraId="0E43DF93" w14:textId="7F30FE4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5CE4B6C2" w14:textId="77777777" w:rsidR="00A5463E" w:rsidRPr="00A5463E" w:rsidRDefault="00A5463E" w:rsidP="00A5463E">
      <w:pPr>
        <w:rPr>
          <w:b/>
          <w:color w:val="000000"/>
          <w:u w:val="single"/>
        </w:rPr>
      </w:pPr>
      <w:bookmarkStart w:id="1997" w:name="_MCCTEMPBM_CRPT38000112___5"/>
      <w:r w:rsidRPr="00A5463E">
        <w:rPr>
          <w:b/>
          <w:color w:val="000000"/>
          <w:u w:val="single"/>
        </w:rPr>
        <w:t>Overriding ID:</w:t>
      </w:r>
    </w:p>
    <w:bookmarkEnd w:id="1997"/>
    <w:p w14:paraId="4D441EB2" w14:textId="008866EC" w:rsidR="00A5463E" w:rsidRPr="00A5463E" w:rsidRDefault="00A5463E" w:rsidP="00A5463E">
      <w:r w:rsidRPr="00A5463E">
        <w:t xml:space="preserve">The Overriding ID field is used to carry the identity of the user of the overriding media and is coded as described in </w:t>
      </w:r>
      <w:r w:rsidR="00BA1F7C">
        <w:t>clause</w:t>
      </w:r>
      <w:r w:rsidRPr="00A5463E">
        <w:t> 9.2.3.8.</w:t>
      </w:r>
    </w:p>
    <w:p w14:paraId="495A73EC" w14:textId="77777777" w:rsidR="00A5463E" w:rsidRPr="00A5463E" w:rsidRDefault="00A5463E" w:rsidP="00A5463E">
      <w:pPr>
        <w:rPr>
          <w:b/>
          <w:color w:val="000000"/>
          <w:u w:val="single"/>
        </w:rPr>
      </w:pPr>
      <w:bookmarkStart w:id="1998" w:name="_MCCTEMPBM_CRPT38000113___5"/>
      <w:r w:rsidRPr="00A5463E">
        <w:rPr>
          <w:b/>
          <w:color w:val="000000"/>
          <w:u w:val="single"/>
        </w:rPr>
        <w:t>Overridden ID:</w:t>
      </w:r>
    </w:p>
    <w:bookmarkEnd w:id="1998"/>
    <w:p w14:paraId="2E1DF5BC" w14:textId="554F199C" w:rsidR="00A5463E" w:rsidRPr="00A5463E" w:rsidRDefault="00A5463E" w:rsidP="00A5463E">
      <w:r w:rsidRPr="00A5463E">
        <w:t xml:space="preserve">The Overridden ID field is used to carry the identity of the user of the overridden media and is coded as described in </w:t>
      </w:r>
      <w:r w:rsidR="00BA1F7C">
        <w:t>clause</w:t>
      </w:r>
      <w:r w:rsidRPr="00A5463E">
        <w:t> 9.2.3.8.</w:t>
      </w:r>
    </w:p>
    <w:p w14:paraId="4E68EE56" w14:textId="77777777" w:rsidR="00A5463E" w:rsidRPr="00A5463E" w:rsidRDefault="00A5463E" w:rsidP="00A5463E">
      <w:pPr>
        <w:pStyle w:val="Heading3"/>
      </w:pPr>
      <w:bookmarkStart w:id="1999" w:name="_Toc20208945"/>
      <w:bookmarkStart w:id="2000" w:name="_Toc36045056"/>
      <w:bookmarkStart w:id="2001" w:name="_Toc45216542"/>
      <w:bookmarkStart w:id="2002" w:name="_Toc99174316"/>
      <w:r w:rsidRPr="00A5463E">
        <w:t>9.2.29</w:t>
      </w:r>
      <w:r w:rsidRPr="00A5463E">
        <w:tab/>
      </w:r>
      <w:r w:rsidR="002477B2">
        <w:t>Transmission</w:t>
      </w:r>
      <w:r w:rsidRPr="00A5463E">
        <w:t xml:space="preserve"> end notify</w:t>
      </w:r>
      <w:bookmarkEnd w:id="1999"/>
      <w:bookmarkEnd w:id="2000"/>
      <w:bookmarkEnd w:id="2001"/>
      <w:bookmarkEnd w:id="2002"/>
    </w:p>
    <w:p w14:paraId="2A8C2632"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DA2148B"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2DFB042B"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11DBC023" w14:textId="77777777" w:rsidR="00A5463E" w:rsidRPr="00A5463E" w:rsidRDefault="00A5463E" w:rsidP="00A5463E">
      <w:pPr>
        <w:pStyle w:val="PL"/>
        <w:keepNext/>
        <w:keepLines/>
        <w:jc w:val="center"/>
        <w:rPr>
          <w:noProof w:val="0"/>
        </w:rPr>
      </w:pPr>
      <w:bookmarkStart w:id="2003" w:name="_MCCTEMPBM_CRPT38000114___4"/>
      <w:r w:rsidRPr="00A5463E">
        <w:rPr>
          <w:noProof w:val="0"/>
        </w:rPr>
        <w:t>0                   1                   2                   3</w:t>
      </w:r>
    </w:p>
    <w:p w14:paraId="3666C260" w14:textId="77777777" w:rsidR="00A5463E" w:rsidRPr="00A5463E" w:rsidRDefault="00A5463E" w:rsidP="00A5463E">
      <w:pPr>
        <w:pStyle w:val="PL"/>
        <w:keepNext/>
        <w:keepLines/>
        <w:jc w:val="center"/>
        <w:rPr>
          <w:noProof w:val="0"/>
        </w:rPr>
      </w:pPr>
      <w:r w:rsidRPr="00A5463E">
        <w:rPr>
          <w:noProof w:val="0"/>
        </w:rPr>
        <w:t>0 1 2 3 4 5 6 7 8 9 0 1 2 3 4 5 6 7 8 9 0 1 2 3 4 5 6 7 8 9 0 1</w:t>
      </w:r>
    </w:p>
    <w:p w14:paraId="1F3BB78A" w14:textId="77777777" w:rsidR="00A5463E" w:rsidRPr="00A5463E" w:rsidRDefault="00A5463E" w:rsidP="00A5463E">
      <w:pPr>
        <w:pStyle w:val="PL"/>
        <w:keepNext/>
        <w:keepLines/>
        <w:jc w:val="center"/>
        <w:rPr>
          <w:noProof w:val="0"/>
        </w:rPr>
      </w:pPr>
      <w:r w:rsidRPr="00A5463E">
        <w:rPr>
          <w:noProof w:val="0"/>
        </w:rPr>
        <w:t>+-+-+-+-+-+-+-+-+-+-+-+-+-+-+-+-+-+-+-+-+-+-+-+-+-+-+-+-+-+-+-+-+</w:t>
      </w:r>
    </w:p>
    <w:p w14:paraId="50FCFABB" w14:textId="77777777" w:rsidR="00A5463E" w:rsidRPr="00A5463E" w:rsidRDefault="00A5463E" w:rsidP="00A5463E">
      <w:pPr>
        <w:pStyle w:val="PL"/>
        <w:keepNext/>
        <w:keepLines/>
        <w:jc w:val="center"/>
        <w:rPr>
          <w:noProof w:val="0"/>
        </w:rPr>
      </w:pPr>
      <w:r w:rsidRPr="00A5463E">
        <w:rPr>
          <w:noProof w:val="0"/>
        </w:rPr>
        <w:t>|V=2|P| Subtype |   PT=APP=204  |            length             |</w:t>
      </w:r>
    </w:p>
    <w:p w14:paraId="142BAA5C" w14:textId="77777777" w:rsidR="00A5463E" w:rsidRPr="00A5463E" w:rsidRDefault="00A5463E" w:rsidP="00A5463E">
      <w:pPr>
        <w:pStyle w:val="PL"/>
        <w:keepNext/>
        <w:keepLines/>
        <w:jc w:val="center"/>
        <w:rPr>
          <w:noProof w:val="0"/>
        </w:rPr>
      </w:pPr>
      <w:r w:rsidRPr="00A5463E">
        <w:rPr>
          <w:noProof w:val="0"/>
        </w:rPr>
        <w:t>+-+-+-+-+-+-+-+-+-+-+-+-+-+-+-+-+-+-+-+-+-+-+-+-+-+-+-+-+-+-+-+-+</w:t>
      </w:r>
    </w:p>
    <w:p w14:paraId="6A333767" w14:textId="77777777" w:rsidR="00A5463E" w:rsidRPr="00A5463E" w:rsidRDefault="00A5463E" w:rsidP="00A5463E">
      <w:pPr>
        <w:pStyle w:val="PL"/>
        <w:keepNext/>
        <w:keepLines/>
        <w:jc w:val="center"/>
        <w:rPr>
          <w:noProof w:val="0"/>
        </w:rPr>
      </w:pPr>
      <w:r w:rsidRPr="00A5463E">
        <w:rPr>
          <w:noProof w:val="0"/>
        </w:rPr>
        <w:t>|               SSRC of transmission control server             |</w:t>
      </w:r>
    </w:p>
    <w:p w14:paraId="49E15C29" w14:textId="77777777" w:rsidR="00A5463E" w:rsidRPr="00A5463E" w:rsidRDefault="00A5463E" w:rsidP="00A5463E">
      <w:pPr>
        <w:pStyle w:val="PL"/>
        <w:keepNext/>
        <w:keepLines/>
        <w:jc w:val="center"/>
        <w:rPr>
          <w:noProof w:val="0"/>
        </w:rPr>
      </w:pPr>
      <w:r w:rsidRPr="00A5463E">
        <w:rPr>
          <w:noProof w:val="0"/>
        </w:rPr>
        <w:t>+-+-+-+-+-+-+-+-+-+-+-+-+-+-+-+-+-+-+-+-+-+-+-+-+-+-+-+-+-+-+-+-+</w:t>
      </w:r>
    </w:p>
    <w:p w14:paraId="65996064" w14:textId="77777777" w:rsidR="00A5463E" w:rsidRPr="00A5463E" w:rsidRDefault="00A5463E" w:rsidP="00A5463E">
      <w:pPr>
        <w:pStyle w:val="PL"/>
        <w:keepNext/>
        <w:keepLines/>
        <w:jc w:val="center"/>
        <w:rPr>
          <w:noProof w:val="0"/>
        </w:rPr>
      </w:pPr>
      <w:r w:rsidRPr="00A5463E">
        <w:rPr>
          <w:noProof w:val="0"/>
        </w:rPr>
        <w:t>|                          name=MCV</w:t>
      </w:r>
      <w:r w:rsidR="00037BD2">
        <w:rPr>
          <w:noProof w:val="0"/>
        </w:rPr>
        <w:t>1</w:t>
      </w:r>
      <w:r w:rsidRPr="00A5463E">
        <w:rPr>
          <w:noProof w:val="0"/>
        </w:rPr>
        <w:t xml:space="preserve">                            |</w:t>
      </w:r>
    </w:p>
    <w:p w14:paraId="4813D1D1" w14:textId="77777777" w:rsidR="00A5463E" w:rsidRPr="00A5463E" w:rsidRDefault="00A5463E" w:rsidP="00A5463E">
      <w:pPr>
        <w:pStyle w:val="PL"/>
        <w:keepNext/>
        <w:keepLines/>
        <w:jc w:val="center"/>
        <w:rPr>
          <w:noProof w:val="0"/>
        </w:rPr>
      </w:pPr>
      <w:r w:rsidRPr="00A5463E">
        <w:rPr>
          <w:noProof w:val="0"/>
        </w:rPr>
        <w:t>+-+-+-+-+-+-+-+-+-+-+-+-+-+-+-+-+-+-+-+-+-+-+-+-+-+-+-+-+-+-+-+-+</w:t>
      </w:r>
    </w:p>
    <w:p w14:paraId="3B651193" w14:textId="77777777" w:rsidR="00A5463E" w:rsidRPr="00A5463E" w:rsidRDefault="00A5463E" w:rsidP="00A5463E">
      <w:pPr>
        <w:pStyle w:val="PL"/>
        <w:keepNext/>
        <w:keepLines/>
        <w:jc w:val="center"/>
        <w:rPr>
          <w:noProof w:val="0"/>
        </w:rPr>
      </w:pPr>
      <w:r w:rsidRPr="00A5463E">
        <w:rPr>
          <w:noProof w:val="0"/>
        </w:rPr>
        <w:t>:                        User ID field                          :</w:t>
      </w:r>
    </w:p>
    <w:p w14:paraId="2F5FF54B" w14:textId="77777777" w:rsidR="001749DA" w:rsidRDefault="00A5463E" w:rsidP="001749DA">
      <w:pPr>
        <w:pStyle w:val="PL"/>
        <w:keepNext/>
        <w:keepLines/>
        <w:jc w:val="center"/>
        <w:rPr>
          <w:noProof w:val="0"/>
        </w:rPr>
      </w:pPr>
      <w:r w:rsidRPr="00A5463E">
        <w:rPr>
          <w:noProof w:val="0"/>
        </w:rPr>
        <w:t>+-+-+-+-+-+-+-+-+-+-+-+-+-+-+-+-+-+-+-+-+-+-+-+-+-+-+-+-+-+-+-+-+</w:t>
      </w:r>
    </w:p>
    <w:p w14:paraId="0F51FD44" w14:textId="77777777" w:rsidR="001749DA" w:rsidRPr="00A5463E" w:rsidRDefault="001749DA" w:rsidP="001749DA">
      <w:pPr>
        <w:pStyle w:val="PL"/>
        <w:keepNext/>
        <w:keepLines/>
        <w:jc w:val="center"/>
        <w:rPr>
          <w:noProof w:val="0"/>
        </w:rPr>
      </w:pPr>
      <w:r w:rsidRPr="00A5463E">
        <w:rPr>
          <w:noProof w:val="0"/>
        </w:rPr>
        <w:t xml:space="preserve">:     </w:t>
      </w:r>
      <w:r>
        <w:rPr>
          <w:noProof w:val="0"/>
        </w:rPr>
        <w:t xml:space="preserve">                 SSRC of transmitter</w:t>
      </w:r>
      <w:r w:rsidRPr="00A5463E">
        <w:rPr>
          <w:noProof w:val="0"/>
        </w:rPr>
        <w:t xml:space="preserve">                      :</w:t>
      </w:r>
    </w:p>
    <w:p w14:paraId="576DC3F6" w14:textId="77777777" w:rsidR="00A5463E" w:rsidRPr="00A5463E" w:rsidRDefault="00A5463E" w:rsidP="00A5463E">
      <w:pPr>
        <w:pStyle w:val="PL"/>
        <w:keepNext/>
        <w:keepLines/>
        <w:jc w:val="center"/>
        <w:rPr>
          <w:noProof w:val="0"/>
        </w:rPr>
      </w:pPr>
      <w:r w:rsidRPr="00A5463E">
        <w:rPr>
          <w:noProof w:val="0"/>
        </w:rPr>
        <w:t>+-+-+-+-+-+-+-+-+-+-+-+-+-+-+-+-+-+-+-+-+-+-+-+-+-+-+-+-+-+-+-+-+</w:t>
      </w:r>
    </w:p>
    <w:bookmarkEnd w:id="2003"/>
    <w:p w14:paraId="29039F4B" w14:textId="77777777" w:rsidR="00A5463E" w:rsidRPr="00A5463E" w:rsidRDefault="00A5463E" w:rsidP="00A5463E"/>
    <w:p w14:paraId="0B02BB71" w14:textId="77777777" w:rsidR="00A5463E" w:rsidRPr="00A5463E" w:rsidRDefault="00A5463E" w:rsidP="00A5463E">
      <w:r w:rsidRPr="00A5463E">
        <w:t>With the exception of the three first 32-bit words the order of the fields are irrelevant.</w:t>
      </w:r>
    </w:p>
    <w:p w14:paraId="02DDA490" w14:textId="77777777" w:rsidR="00A5463E" w:rsidRPr="00A5463E" w:rsidRDefault="00A5463E" w:rsidP="00A5463E">
      <w:pPr>
        <w:rPr>
          <w:b/>
          <w:u w:val="single"/>
        </w:rPr>
      </w:pPr>
      <w:r w:rsidRPr="00A5463E">
        <w:rPr>
          <w:b/>
          <w:u w:val="single"/>
        </w:rPr>
        <w:t>Subtype:</w:t>
      </w:r>
    </w:p>
    <w:p w14:paraId="0BFED8DF" w14:textId="77777777" w:rsidR="00A5463E" w:rsidRPr="00A5463E" w:rsidRDefault="00A5463E" w:rsidP="00A5463E">
      <w:r w:rsidRPr="00A5463E">
        <w:t>The subtype is coded according to table </w:t>
      </w:r>
      <w:r w:rsidR="00037BD2">
        <w:t>9.2.2.1-</w:t>
      </w:r>
      <w:r w:rsidRPr="00A5463E">
        <w:t>2.</w:t>
      </w:r>
    </w:p>
    <w:p w14:paraId="4AD28B1A" w14:textId="77777777" w:rsidR="00A5463E" w:rsidRPr="00A5463E" w:rsidRDefault="00A5463E" w:rsidP="00A5463E">
      <w:r w:rsidRPr="00A5463E">
        <w:t>Length:</w:t>
      </w:r>
    </w:p>
    <w:p w14:paraId="0A2F35BD" w14:textId="617BFEE1" w:rsidR="00A5463E" w:rsidRPr="00A5463E" w:rsidRDefault="00A5463E" w:rsidP="00A5463E">
      <w:r w:rsidRPr="00A5463E">
        <w:t xml:space="preserve">The length is coded as specified in to </w:t>
      </w:r>
      <w:r w:rsidR="00BA1F7C">
        <w:t>clause</w:t>
      </w:r>
      <w:r w:rsidRPr="00A5463E">
        <w:t> 9.1.2.</w:t>
      </w:r>
    </w:p>
    <w:p w14:paraId="502D3AEC" w14:textId="77777777" w:rsidR="00A5463E" w:rsidRPr="00A5463E" w:rsidRDefault="00A5463E" w:rsidP="00A5463E">
      <w:pPr>
        <w:rPr>
          <w:b/>
          <w:u w:val="single"/>
        </w:rPr>
      </w:pPr>
      <w:r w:rsidRPr="00A5463E">
        <w:rPr>
          <w:b/>
          <w:u w:val="single"/>
        </w:rPr>
        <w:t>SSRC:</w:t>
      </w:r>
    </w:p>
    <w:p w14:paraId="723A5077" w14:textId="77777777" w:rsidR="00A5463E" w:rsidRPr="00A5463E" w:rsidRDefault="00A5463E" w:rsidP="00A5463E">
      <w:r w:rsidRPr="00A5463E">
        <w:t>The SSRC field carries the SSRC of the transmission control server.</w:t>
      </w:r>
    </w:p>
    <w:p w14:paraId="422DD22D" w14:textId="77777777" w:rsidR="00A5463E" w:rsidRPr="00A5463E" w:rsidRDefault="00A5463E" w:rsidP="00A5463E">
      <w:r w:rsidRPr="00A5463E">
        <w:t>The content of the SSRC field is coded as specified in IETF RFC 3550 </w:t>
      </w:r>
      <w:r>
        <w:t>[3]</w:t>
      </w:r>
      <w:r w:rsidRPr="00A5463E">
        <w:t>.</w:t>
      </w:r>
    </w:p>
    <w:p w14:paraId="72E4E661" w14:textId="77777777" w:rsidR="00A5463E" w:rsidRPr="00A5463E" w:rsidRDefault="00A5463E" w:rsidP="00A5463E">
      <w:pPr>
        <w:rPr>
          <w:b/>
          <w:color w:val="000000"/>
          <w:u w:val="single"/>
        </w:rPr>
      </w:pPr>
      <w:bookmarkStart w:id="2004" w:name="_MCCTEMPBM_CRPT38000115___5"/>
      <w:r w:rsidRPr="00A5463E">
        <w:rPr>
          <w:b/>
          <w:color w:val="000000"/>
          <w:u w:val="single"/>
        </w:rPr>
        <w:lastRenderedPageBreak/>
        <w:t>User ID:</w:t>
      </w:r>
    </w:p>
    <w:bookmarkEnd w:id="2004"/>
    <w:p w14:paraId="526715DE" w14:textId="7E5F78CF" w:rsidR="001749DA" w:rsidRDefault="00A5463E" w:rsidP="001749DA">
      <w:r w:rsidRPr="00A5463E">
        <w:t xml:space="preserve">The User ID field is used to carry the identity of the user whose media transmission has been released and is coded as described in </w:t>
      </w:r>
      <w:r w:rsidR="00BA1F7C">
        <w:t>clause</w:t>
      </w:r>
      <w:r w:rsidRPr="00A5463E">
        <w:t> 9.2.3.8.</w:t>
      </w:r>
    </w:p>
    <w:p w14:paraId="57BEBE96" w14:textId="77777777" w:rsidR="001749DA" w:rsidRPr="00A5463E" w:rsidRDefault="001749DA" w:rsidP="001749DA">
      <w:pPr>
        <w:rPr>
          <w:b/>
          <w:color w:val="000000"/>
          <w:u w:val="single"/>
        </w:rPr>
      </w:pPr>
      <w:bookmarkStart w:id="2005" w:name="_MCCTEMPBM_CRPT38000116___5"/>
      <w:r>
        <w:rPr>
          <w:b/>
          <w:color w:val="000000"/>
          <w:u w:val="single"/>
        </w:rPr>
        <w:t>SSRC of transmitter</w:t>
      </w:r>
      <w:r w:rsidRPr="00A5463E">
        <w:rPr>
          <w:b/>
          <w:color w:val="000000"/>
          <w:u w:val="single"/>
        </w:rPr>
        <w:t>:</w:t>
      </w:r>
    </w:p>
    <w:bookmarkEnd w:id="2005"/>
    <w:p w14:paraId="4BA271A2" w14:textId="77777777" w:rsidR="001749DA" w:rsidRDefault="001749DA" w:rsidP="001749DA">
      <w:r w:rsidRPr="00A5463E">
        <w:t xml:space="preserve">The </w:t>
      </w:r>
      <w:r>
        <w:t>SSRC of transmitter field carries the SSRC of the user transmitting the media.</w:t>
      </w:r>
    </w:p>
    <w:p w14:paraId="31EE3855" w14:textId="3FC1460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1AF3DE9C" w14:textId="77777777" w:rsidR="008B7004" w:rsidRPr="00A5463E" w:rsidRDefault="008B7004" w:rsidP="008B7004">
      <w:pPr>
        <w:pStyle w:val="Heading3"/>
      </w:pPr>
      <w:bookmarkStart w:id="2006" w:name="_Toc20208946"/>
      <w:bookmarkStart w:id="2007" w:name="_Toc36045057"/>
      <w:bookmarkStart w:id="2008" w:name="_Toc45216543"/>
      <w:bookmarkStart w:id="2009" w:name="_Toc99174317"/>
      <w:r>
        <w:t>9.2.30</w:t>
      </w:r>
      <w:r w:rsidRPr="00A5463E">
        <w:tab/>
      </w:r>
      <w:r>
        <w:t>Transmission</w:t>
      </w:r>
      <w:r w:rsidRPr="00A5463E">
        <w:t xml:space="preserve"> </w:t>
      </w:r>
      <w:r>
        <w:t>idle</w:t>
      </w:r>
      <w:bookmarkEnd w:id="2006"/>
      <w:bookmarkEnd w:id="2007"/>
      <w:bookmarkEnd w:id="2008"/>
      <w:bookmarkEnd w:id="2009"/>
    </w:p>
    <w:p w14:paraId="18AFD653"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CBDE4DA" w14:textId="77777777" w:rsidR="008B7004" w:rsidRPr="00A5463E" w:rsidRDefault="008B7004" w:rsidP="008B7004">
      <w:r>
        <w:t>Table 9.2.30</w:t>
      </w:r>
      <w:r w:rsidRPr="00A5463E">
        <w:t xml:space="preserve">-1 shows the content of the </w:t>
      </w:r>
      <w:r>
        <w:t>Transmission idle</w:t>
      </w:r>
      <w:r w:rsidRPr="00A5463E">
        <w:t xml:space="preserve"> message.</w:t>
      </w:r>
    </w:p>
    <w:p w14:paraId="0C01499A"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28715A96" w14:textId="77777777" w:rsidR="008B7004" w:rsidRPr="00A5463E" w:rsidRDefault="008B7004" w:rsidP="008B7004">
      <w:pPr>
        <w:pStyle w:val="PL"/>
        <w:keepNext/>
        <w:keepLines/>
        <w:jc w:val="center"/>
        <w:rPr>
          <w:noProof w:val="0"/>
        </w:rPr>
      </w:pPr>
      <w:bookmarkStart w:id="2010" w:name="_MCCTEMPBM_CRPT38000117___4"/>
      <w:r w:rsidRPr="00A5463E">
        <w:rPr>
          <w:noProof w:val="0"/>
        </w:rPr>
        <w:t>0                   1                   2                   3</w:t>
      </w:r>
    </w:p>
    <w:p w14:paraId="1FACE477"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46C57702" w14:textId="77777777" w:rsidR="008B7004" w:rsidRPr="00A5463E" w:rsidRDefault="008B7004" w:rsidP="008B7004">
      <w:pPr>
        <w:pStyle w:val="PL"/>
        <w:keepNext/>
        <w:keepLines/>
        <w:jc w:val="center"/>
        <w:rPr>
          <w:noProof w:val="0"/>
        </w:rPr>
      </w:pPr>
      <w:r w:rsidRPr="00A5463E">
        <w:rPr>
          <w:noProof w:val="0"/>
        </w:rPr>
        <w:t>+-+-+-+-+-+-+-+-+-+-+-+-+-+-+-+-+-+-+-+-+-+-+-+-+-+-+-+-+-+-+-+-+</w:t>
      </w:r>
    </w:p>
    <w:p w14:paraId="20735009" w14:textId="77777777" w:rsidR="008B7004" w:rsidRPr="00A5463E" w:rsidRDefault="008B7004" w:rsidP="008B7004">
      <w:pPr>
        <w:pStyle w:val="PL"/>
        <w:keepNext/>
        <w:keepLines/>
        <w:jc w:val="center"/>
        <w:rPr>
          <w:noProof w:val="0"/>
        </w:rPr>
      </w:pPr>
      <w:r w:rsidRPr="00A5463E">
        <w:rPr>
          <w:noProof w:val="0"/>
        </w:rPr>
        <w:t>|V=2|P| Subtype |   PT=APP=204  |            length             |</w:t>
      </w:r>
    </w:p>
    <w:p w14:paraId="02D2279D" w14:textId="77777777" w:rsidR="008B7004" w:rsidRPr="00A5463E" w:rsidRDefault="008B7004" w:rsidP="008B7004">
      <w:pPr>
        <w:pStyle w:val="PL"/>
        <w:keepNext/>
        <w:keepLines/>
        <w:jc w:val="center"/>
        <w:rPr>
          <w:noProof w:val="0"/>
        </w:rPr>
      </w:pPr>
      <w:r w:rsidRPr="00A5463E">
        <w:rPr>
          <w:noProof w:val="0"/>
        </w:rPr>
        <w:t>+-+-+-+-+-+-+-+-+-+-+-+-+-+-+-+-+-+-+-+-+-+-+-+-+-+-+-+-+-+-+-+-+</w:t>
      </w:r>
    </w:p>
    <w:p w14:paraId="53466A4E" w14:textId="77777777" w:rsidR="008B7004" w:rsidRPr="00A5463E" w:rsidRDefault="008B7004" w:rsidP="008B7004">
      <w:pPr>
        <w:pStyle w:val="PL"/>
        <w:keepNext/>
        <w:keepLines/>
        <w:jc w:val="center"/>
        <w:rPr>
          <w:noProof w:val="0"/>
        </w:rPr>
      </w:pPr>
      <w:r w:rsidRPr="00A5463E">
        <w:rPr>
          <w:noProof w:val="0"/>
        </w:rPr>
        <w:t>|               SSRC of transmission control server             |</w:t>
      </w:r>
    </w:p>
    <w:p w14:paraId="4F691BFD" w14:textId="77777777" w:rsidR="008B7004" w:rsidRPr="00A5463E" w:rsidRDefault="008B7004" w:rsidP="008B7004">
      <w:pPr>
        <w:pStyle w:val="PL"/>
        <w:keepNext/>
        <w:keepLines/>
        <w:jc w:val="center"/>
        <w:rPr>
          <w:noProof w:val="0"/>
        </w:rPr>
      </w:pPr>
      <w:r w:rsidRPr="00A5463E">
        <w:rPr>
          <w:noProof w:val="0"/>
        </w:rPr>
        <w:t>+-+-+-+-+-+-+-+-+-+-+-+-+-+-+-+-+-+-+-+-+-+-+-+-+-+-+-+-+-+-+-+-+</w:t>
      </w:r>
    </w:p>
    <w:p w14:paraId="0E6387BD" w14:textId="77777777" w:rsidR="008B7004" w:rsidRPr="00A5463E" w:rsidRDefault="008B7004" w:rsidP="008B7004">
      <w:pPr>
        <w:pStyle w:val="PL"/>
        <w:keepNext/>
        <w:keepLines/>
        <w:jc w:val="center"/>
        <w:rPr>
          <w:noProof w:val="0"/>
        </w:rPr>
      </w:pPr>
      <w:r w:rsidRPr="00A5463E">
        <w:rPr>
          <w:noProof w:val="0"/>
        </w:rPr>
        <w:t>|                          name=MCV</w:t>
      </w:r>
      <w:r>
        <w:rPr>
          <w:noProof w:val="0"/>
        </w:rPr>
        <w:t>1</w:t>
      </w:r>
      <w:r w:rsidRPr="00A5463E">
        <w:rPr>
          <w:noProof w:val="0"/>
        </w:rPr>
        <w:t xml:space="preserve">                            |</w:t>
      </w:r>
    </w:p>
    <w:p w14:paraId="1B5B146F" w14:textId="77777777" w:rsidR="008B7004" w:rsidRPr="00A5463E" w:rsidRDefault="008B7004" w:rsidP="008B7004">
      <w:pPr>
        <w:pStyle w:val="PL"/>
        <w:keepNext/>
        <w:keepLines/>
        <w:jc w:val="center"/>
        <w:rPr>
          <w:noProof w:val="0"/>
        </w:rPr>
      </w:pPr>
      <w:r w:rsidRPr="00A5463E">
        <w:rPr>
          <w:noProof w:val="0"/>
        </w:rPr>
        <w:t>+-+-+-+-+-+-+-+-+-+-+-+-+-+-+-+-+-+-+-+-+-+-+-+-+-+-+-+-+-+-+-+-+</w:t>
      </w:r>
    </w:p>
    <w:p w14:paraId="102BB7B3" w14:textId="77777777" w:rsidR="008B7004" w:rsidRPr="00A5463E" w:rsidRDefault="008B7004" w:rsidP="008B7004">
      <w:pPr>
        <w:pStyle w:val="PL"/>
        <w:keepNext/>
        <w:keepLines/>
        <w:jc w:val="center"/>
      </w:pPr>
      <w:r w:rsidRPr="00A5463E">
        <w:t>|                 Message Sequence Number field                 |</w:t>
      </w:r>
    </w:p>
    <w:p w14:paraId="78330B8A" w14:textId="77777777" w:rsidR="008B7004" w:rsidRPr="00A5463E" w:rsidRDefault="008B7004" w:rsidP="008B7004">
      <w:pPr>
        <w:pStyle w:val="PL"/>
        <w:keepNext/>
        <w:keepLines/>
        <w:jc w:val="center"/>
        <w:rPr>
          <w:noProof w:val="0"/>
        </w:rPr>
      </w:pPr>
      <w:r w:rsidRPr="00A5463E">
        <w:rPr>
          <w:noProof w:val="0"/>
        </w:rPr>
        <w:t>+-+-+-+-+-+-+-+-+-+-+-+-+-+-+-+-+-+-+-+-+-+-+-+-+-+-+-+-+-+-+-+-+</w:t>
      </w:r>
    </w:p>
    <w:p w14:paraId="594EB234" w14:textId="77777777" w:rsidR="008B7004" w:rsidRPr="00A5463E" w:rsidRDefault="008B7004" w:rsidP="008B7004">
      <w:pPr>
        <w:pStyle w:val="PL"/>
        <w:keepNext/>
        <w:keepLines/>
        <w:jc w:val="center"/>
        <w:rPr>
          <w:noProof w:val="0"/>
        </w:rPr>
      </w:pPr>
      <w:r w:rsidRPr="00A5463E">
        <w:rPr>
          <w:noProof w:val="0"/>
        </w:rPr>
        <w:t>|                Transmission Indicator field                   |</w:t>
      </w:r>
    </w:p>
    <w:p w14:paraId="3B176582" w14:textId="77777777" w:rsidR="008B7004" w:rsidRPr="00A5463E" w:rsidRDefault="008B7004" w:rsidP="008B7004">
      <w:pPr>
        <w:pStyle w:val="PL"/>
        <w:keepNext/>
        <w:keepLines/>
        <w:jc w:val="center"/>
        <w:rPr>
          <w:noProof w:val="0"/>
        </w:rPr>
      </w:pPr>
      <w:r w:rsidRPr="00A5463E">
        <w:rPr>
          <w:noProof w:val="0"/>
        </w:rPr>
        <w:t>+-+-+-+-+-+-+-+-+-+-+-+-+-+-+-+-+-+-+-+-+-+-+-+-+-+-+-+-+-+-+-+-+</w:t>
      </w:r>
    </w:p>
    <w:bookmarkEnd w:id="2010"/>
    <w:p w14:paraId="0B9E064B" w14:textId="77777777" w:rsidR="008B7004" w:rsidRPr="00A5463E" w:rsidRDefault="008B7004" w:rsidP="008B7004"/>
    <w:p w14:paraId="48642B76" w14:textId="77777777" w:rsidR="008B7004" w:rsidRPr="00A5463E" w:rsidRDefault="008B7004" w:rsidP="008B7004">
      <w:r w:rsidRPr="00A5463E">
        <w:t>With the exception of the three first 32-bit w</w:t>
      </w:r>
      <w:r>
        <w:t>ords, the order of the fields is</w:t>
      </w:r>
      <w:r w:rsidRPr="00A5463E">
        <w:t xml:space="preserve"> irrelevant.</w:t>
      </w:r>
    </w:p>
    <w:p w14:paraId="45E41AE5" w14:textId="77777777" w:rsidR="008B7004" w:rsidRPr="00A5463E" w:rsidRDefault="008B7004" w:rsidP="008B7004">
      <w:pPr>
        <w:rPr>
          <w:b/>
          <w:u w:val="single"/>
        </w:rPr>
      </w:pPr>
      <w:r w:rsidRPr="00A5463E">
        <w:rPr>
          <w:b/>
          <w:u w:val="single"/>
        </w:rPr>
        <w:t>Subtype:</w:t>
      </w:r>
    </w:p>
    <w:p w14:paraId="5AE8928A" w14:textId="77777777" w:rsidR="008B7004" w:rsidRPr="00A5463E" w:rsidRDefault="008B7004" w:rsidP="008B7004">
      <w:r w:rsidRPr="00A5463E">
        <w:t>The subtype is coded according to table 9.2.2</w:t>
      </w:r>
      <w:r>
        <w:rPr>
          <w:rFonts w:hint="eastAsia"/>
          <w:lang w:eastAsia="zh-CN"/>
        </w:rPr>
        <w:t>.1</w:t>
      </w:r>
      <w:r w:rsidRPr="00A5463E">
        <w:t>-2.</w:t>
      </w:r>
    </w:p>
    <w:p w14:paraId="274A9FAF" w14:textId="77777777" w:rsidR="008B7004" w:rsidRPr="007C57AC" w:rsidRDefault="008B7004" w:rsidP="008B7004">
      <w:pPr>
        <w:rPr>
          <w:b/>
          <w:u w:val="single"/>
        </w:rPr>
      </w:pPr>
      <w:r w:rsidRPr="007C57AC">
        <w:rPr>
          <w:b/>
          <w:u w:val="single"/>
        </w:rPr>
        <w:t>Length:</w:t>
      </w:r>
    </w:p>
    <w:p w14:paraId="74DCD776" w14:textId="773036FD" w:rsidR="008B7004" w:rsidRPr="00A5463E" w:rsidRDefault="008B7004" w:rsidP="008B7004">
      <w:r w:rsidRPr="00A5463E">
        <w:t xml:space="preserve">The length is coded as specified in to </w:t>
      </w:r>
      <w:r w:rsidR="00BA1F7C">
        <w:t>clause</w:t>
      </w:r>
      <w:r w:rsidRPr="00A5463E">
        <w:t> 9.1.2.</w:t>
      </w:r>
    </w:p>
    <w:p w14:paraId="5742B05E" w14:textId="77777777" w:rsidR="008B7004" w:rsidRPr="00A5463E" w:rsidRDefault="008B7004" w:rsidP="008B7004">
      <w:pPr>
        <w:rPr>
          <w:b/>
          <w:u w:val="single"/>
        </w:rPr>
      </w:pPr>
      <w:r w:rsidRPr="00A5463E">
        <w:rPr>
          <w:b/>
          <w:u w:val="single"/>
        </w:rPr>
        <w:t>SSRC:</w:t>
      </w:r>
    </w:p>
    <w:p w14:paraId="3474F292" w14:textId="77777777" w:rsidR="008B7004" w:rsidRPr="00A5463E" w:rsidRDefault="008B7004" w:rsidP="008B7004">
      <w:r w:rsidRPr="00A5463E">
        <w:t>The SSRC field carries the SSRC of the transmission control server.</w:t>
      </w:r>
    </w:p>
    <w:p w14:paraId="058A9E83" w14:textId="77777777" w:rsidR="008B7004" w:rsidRDefault="008B7004" w:rsidP="008B7004">
      <w:r w:rsidRPr="00A5463E">
        <w:t>The content of the SSRC field is coded as specified in IETF RFC 3550 </w:t>
      </w:r>
      <w:r>
        <w:t>[3]</w:t>
      </w:r>
      <w:r w:rsidRPr="00A5463E">
        <w:t>.</w:t>
      </w:r>
    </w:p>
    <w:p w14:paraId="31EFC867" w14:textId="77777777" w:rsidR="008B7004" w:rsidRPr="00A5463E" w:rsidRDefault="008B7004" w:rsidP="008B7004">
      <w:pPr>
        <w:rPr>
          <w:b/>
          <w:color w:val="000000"/>
          <w:u w:val="single"/>
          <w:lang w:eastAsia="ko-KR"/>
        </w:rPr>
      </w:pPr>
      <w:bookmarkStart w:id="2011" w:name="_MCCTEMPBM_CRPT38000118___5"/>
      <w:r w:rsidRPr="00A5463E">
        <w:rPr>
          <w:b/>
          <w:u w:val="single"/>
        </w:rPr>
        <w:t>Message Sequence Number</w:t>
      </w:r>
      <w:r w:rsidRPr="00A5463E">
        <w:rPr>
          <w:b/>
          <w:color w:val="000000"/>
          <w:u w:val="single"/>
          <w:lang w:eastAsia="ko-KR"/>
        </w:rPr>
        <w:t>:</w:t>
      </w:r>
    </w:p>
    <w:bookmarkEnd w:id="2011"/>
    <w:p w14:paraId="56E7F5D4" w14:textId="005565AF" w:rsidR="008B7004" w:rsidRPr="00A5463E" w:rsidRDefault="008B7004" w:rsidP="008B7004">
      <w:r w:rsidRPr="00A5463E">
        <w:t xml:space="preserve">The Message Sequence Number field is coded as specified in to </w:t>
      </w:r>
      <w:r w:rsidR="00BA1F7C">
        <w:t>clause</w:t>
      </w:r>
      <w:r w:rsidRPr="00A5463E">
        <w:t> 9.2.3.9.</w:t>
      </w:r>
    </w:p>
    <w:p w14:paraId="1BCE9AC3" w14:textId="77777777" w:rsidR="008B7004" w:rsidRPr="00A5463E" w:rsidRDefault="008B7004" w:rsidP="008B7004">
      <w:pPr>
        <w:rPr>
          <w:b/>
          <w:u w:val="single"/>
        </w:rPr>
      </w:pPr>
      <w:r w:rsidRPr="00A5463E">
        <w:rPr>
          <w:b/>
          <w:u w:val="single"/>
        </w:rPr>
        <w:t>Transmission Indicator:</w:t>
      </w:r>
    </w:p>
    <w:p w14:paraId="6013EF06" w14:textId="6A9EF7A4" w:rsidR="008B7004" w:rsidRPr="00A5463E" w:rsidRDefault="008B7004" w:rsidP="008B7004">
      <w:r w:rsidRPr="00A5463E">
        <w:t xml:space="preserve">The Transmission Indicator field is coded as described in </w:t>
      </w:r>
      <w:r w:rsidR="00BA1F7C">
        <w:t>clause</w:t>
      </w:r>
      <w:r w:rsidRPr="00A5463E">
        <w:t> 9.2.3.11.</w:t>
      </w:r>
    </w:p>
    <w:p w14:paraId="77C59E41" w14:textId="77777777" w:rsidR="008B7004" w:rsidRPr="00A5463E" w:rsidRDefault="008B7004" w:rsidP="008B7004">
      <w:pPr>
        <w:pStyle w:val="Heading3"/>
      </w:pPr>
      <w:bookmarkStart w:id="2012" w:name="_Toc20208947"/>
      <w:bookmarkStart w:id="2013" w:name="_Toc36045058"/>
      <w:bookmarkStart w:id="2014" w:name="_Toc45216544"/>
      <w:bookmarkStart w:id="2015" w:name="_Toc99174318"/>
      <w:r>
        <w:t>9.2.31</w:t>
      </w:r>
      <w:r w:rsidRPr="00A5463E">
        <w:tab/>
      </w:r>
      <w:r>
        <w:t>Transmission</w:t>
      </w:r>
      <w:r w:rsidRPr="00A5463E">
        <w:t xml:space="preserve"> </w:t>
      </w:r>
      <w:r>
        <w:t>control ack</w:t>
      </w:r>
      <w:bookmarkEnd w:id="2012"/>
      <w:bookmarkEnd w:id="2013"/>
      <w:bookmarkEnd w:id="2014"/>
      <w:bookmarkEnd w:id="2015"/>
    </w:p>
    <w:p w14:paraId="73552516"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247CB867"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5FBB0130" w14:textId="77777777" w:rsidR="008B7004" w:rsidRPr="00A5463E" w:rsidRDefault="008B7004" w:rsidP="008B7004">
      <w:pPr>
        <w:pStyle w:val="TH"/>
      </w:pPr>
      <w:r w:rsidRPr="00A5463E">
        <w:lastRenderedPageBreak/>
        <w:t>Table 9.2.</w:t>
      </w:r>
      <w:r>
        <w:t>31</w:t>
      </w:r>
      <w:r w:rsidRPr="00A5463E">
        <w:t xml:space="preserve">-1: </w:t>
      </w:r>
      <w:r>
        <w:t>Transmission control ack</w:t>
      </w:r>
      <w:r w:rsidRPr="00A5463E">
        <w:t xml:space="preserve"> message</w:t>
      </w:r>
    </w:p>
    <w:p w14:paraId="24296A00" w14:textId="77777777" w:rsidR="008B7004" w:rsidRPr="00A5463E" w:rsidRDefault="008B7004" w:rsidP="008B7004">
      <w:pPr>
        <w:pStyle w:val="PL"/>
        <w:keepNext/>
        <w:keepLines/>
        <w:jc w:val="center"/>
        <w:rPr>
          <w:noProof w:val="0"/>
        </w:rPr>
      </w:pPr>
      <w:bookmarkStart w:id="2016" w:name="_MCCTEMPBM_CRPT38000119___4"/>
      <w:r w:rsidRPr="00A5463E">
        <w:rPr>
          <w:noProof w:val="0"/>
        </w:rPr>
        <w:t>0                   1                   2                   3</w:t>
      </w:r>
    </w:p>
    <w:p w14:paraId="63D45A7D" w14:textId="77777777" w:rsidR="008B7004" w:rsidRPr="00A5463E" w:rsidRDefault="008B7004" w:rsidP="008B7004">
      <w:pPr>
        <w:pStyle w:val="PL"/>
        <w:keepNext/>
        <w:keepLines/>
        <w:jc w:val="center"/>
        <w:rPr>
          <w:noProof w:val="0"/>
        </w:rPr>
      </w:pPr>
      <w:r w:rsidRPr="00A5463E">
        <w:rPr>
          <w:noProof w:val="0"/>
        </w:rPr>
        <w:t>0 1 2 3 4 5 6 7 8 9 0 1 2 3 4 5 6 7 8 9 0 1 2 3 4 5 6 7 8 9 0 1</w:t>
      </w:r>
    </w:p>
    <w:p w14:paraId="64A05B1A" w14:textId="77777777" w:rsidR="008B7004" w:rsidRPr="00A5463E" w:rsidRDefault="008B7004" w:rsidP="008B7004">
      <w:pPr>
        <w:pStyle w:val="PL"/>
        <w:keepNext/>
        <w:keepLines/>
        <w:jc w:val="center"/>
        <w:rPr>
          <w:noProof w:val="0"/>
        </w:rPr>
      </w:pPr>
      <w:r w:rsidRPr="00A5463E">
        <w:rPr>
          <w:noProof w:val="0"/>
        </w:rPr>
        <w:t>+-+-+-+-+-+-+-+-+-+-+-+-+-+-+-+-+-+-+-+-+-+-+-+-+-+-+-+-+-+-+-+-+</w:t>
      </w:r>
    </w:p>
    <w:p w14:paraId="76D3F1A6" w14:textId="77777777" w:rsidR="008B7004" w:rsidRPr="00A5463E" w:rsidRDefault="008B7004" w:rsidP="008B7004">
      <w:pPr>
        <w:pStyle w:val="PL"/>
        <w:keepNext/>
        <w:keepLines/>
        <w:jc w:val="center"/>
        <w:rPr>
          <w:noProof w:val="0"/>
        </w:rPr>
      </w:pPr>
      <w:r w:rsidRPr="00A5463E">
        <w:rPr>
          <w:noProof w:val="0"/>
        </w:rPr>
        <w:t>|V=2|P| Subtype |   PT=APP=204  |            length             |</w:t>
      </w:r>
    </w:p>
    <w:p w14:paraId="3BEA5B26" w14:textId="77777777" w:rsidR="008B7004" w:rsidRPr="00A5463E" w:rsidRDefault="008B7004" w:rsidP="008B7004">
      <w:pPr>
        <w:pStyle w:val="PL"/>
        <w:keepNext/>
        <w:keepLines/>
        <w:jc w:val="center"/>
        <w:rPr>
          <w:noProof w:val="0"/>
        </w:rPr>
      </w:pPr>
      <w:r w:rsidRPr="00A5463E">
        <w:rPr>
          <w:noProof w:val="0"/>
        </w:rPr>
        <w:t>+-+-+-+-+-+-+-+-+-+-+-+-+-+-+-+-+-+-+-+-+-+-+-+-+-+-+-+-+-+-+-+-+</w:t>
      </w:r>
    </w:p>
    <w:p w14:paraId="28B7A5BC" w14:textId="77777777" w:rsidR="008B7004" w:rsidRPr="00A5463E" w:rsidRDefault="008B7004" w:rsidP="008B7004">
      <w:pPr>
        <w:pStyle w:val="PL"/>
        <w:keepNext/>
        <w:keepLines/>
        <w:jc w:val="center"/>
        <w:rPr>
          <w:noProof w:val="0"/>
        </w:rPr>
      </w:pPr>
      <w:r w:rsidRPr="00A5463E">
        <w:rPr>
          <w:noProof w:val="0"/>
        </w:rPr>
        <w:t xml:space="preserve">|SSRC of </w:t>
      </w:r>
      <w:r>
        <w:rPr>
          <w:noProof w:val="0"/>
        </w:rPr>
        <w:t>the sender (transmission control participant or server)</w:t>
      </w:r>
      <w:r w:rsidRPr="00A5463E">
        <w:rPr>
          <w:noProof w:val="0"/>
        </w:rPr>
        <w:t>|</w:t>
      </w:r>
    </w:p>
    <w:p w14:paraId="285DEA7A" w14:textId="77777777" w:rsidR="008B7004" w:rsidRPr="00A5463E" w:rsidRDefault="008B7004" w:rsidP="008B7004">
      <w:pPr>
        <w:pStyle w:val="PL"/>
        <w:keepNext/>
        <w:keepLines/>
        <w:jc w:val="center"/>
        <w:rPr>
          <w:noProof w:val="0"/>
        </w:rPr>
      </w:pPr>
      <w:r w:rsidRPr="00A5463E">
        <w:rPr>
          <w:noProof w:val="0"/>
        </w:rPr>
        <w:t>+-+-+-+-+-+-+-+-+-+-+-+-+-+-+-+-+-+-+-+-+-+-+-+-+-+-+-+-+-+-+-+-+</w:t>
      </w:r>
    </w:p>
    <w:p w14:paraId="35F9013E" w14:textId="77777777" w:rsidR="008B7004" w:rsidRDefault="008B7004" w:rsidP="008B7004">
      <w:pPr>
        <w:pStyle w:val="PL"/>
        <w:keepNext/>
        <w:keepLines/>
        <w:jc w:val="center"/>
        <w:rPr>
          <w:noProof w:val="0"/>
        </w:rPr>
      </w:pPr>
      <w:r w:rsidRPr="00A5463E">
        <w:rPr>
          <w:noProof w:val="0"/>
        </w:rPr>
        <w:t>|                          name=MCV</w:t>
      </w:r>
      <w:r>
        <w:rPr>
          <w:noProof w:val="0"/>
        </w:rPr>
        <w:t>2</w:t>
      </w:r>
      <w:r w:rsidRPr="00A5463E">
        <w:rPr>
          <w:noProof w:val="0"/>
        </w:rPr>
        <w:t xml:space="preserve">                            |</w:t>
      </w:r>
    </w:p>
    <w:p w14:paraId="2CB186D5" w14:textId="77777777" w:rsidR="008B7004" w:rsidRPr="00A5463E" w:rsidRDefault="008B7004" w:rsidP="008B7004">
      <w:pPr>
        <w:pStyle w:val="PL"/>
        <w:keepNext/>
        <w:keepLines/>
        <w:jc w:val="center"/>
        <w:rPr>
          <w:noProof w:val="0"/>
        </w:rPr>
      </w:pPr>
      <w:r w:rsidRPr="00A5463E">
        <w:rPr>
          <w:noProof w:val="0"/>
        </w:rPr>
        <w:t>+-+-+-+-+-+-+-+-+-+-+-+-+-+-+-+-+-+-+-+-+-+-+-+-+-+-+-+-+-+-+-+-+</w:t>
      </w:r>
    </w:p>
    <w:p w14:paraId="318E7504" w14:textId="77777777" w:rsidR="008B7004"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 xml:space="preserve">     Source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412BF9E9" w14:textId="77777777" w:rsidR="008B7004" w:rsidRPr="00A5463E" w:rsidRDefault="008B7004" w:rsidP="008B7004">
      <w:pPr>
        <w:pStyle w:val="PL"/>
        <w:keepNext/>
        <w:keepLines/>
        <w:jc w:val="center"/>
        <w:rPr>
          <w:noProof w:val="0"/>
        </w:rPr>
      </w:pPr>
      <w:r w:rsidRPr="00A5463E">
        <w:rPr>
          <w:noProof w:val="0"/>
        </w:rPr>
        <w:t>+-+-+-+-+-+-+-+-+-+-+-+-+-+-+-+-+-+-+-+-+-+-+-+-+-+-+-+-+-+-+-+-+</w:t>
      </w:r>
    </w:p>
    <w:p w14:paraId="4F1F4938"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name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7E48C08F" w14:textId="77777777" w:rsidR="008B7004" w:rsidRPr="00A5463E" w:rsidRDefault="008B7004" w:rsidP="008B7004">
      <w:pPr>
        <w:pStyle w:val="PL"/>
        <w:keepNext/>
        <w:keepLines/>
        <w:jc w:val="center"/>
        <w:rPr>
          <w:noProof w:val="0"/>
        </w:rPr>
      </w:pPr>
      <w:r w:rsidRPr="00A5463E">
        <w:rPr>
          <w:noProof w:val="0"/>
        </w:rPr>
        <w:t>+-+-+-+-+-+-+-+-+-+-+-+-+-+-+-+-+-+-+-+-+-+-+-+-+-+-+-+-+-+-+-+-+</w:t>
      </w:r>
    </w:p>
    <w:p w14:paraId="48101846" w14:textId="77777777" w:rsidR="008B7004" w:rsidRPr="00A5463E" w:rsidRDefault="008B7004" w:rsidP="008B7004">
      <w:pPr>
        <w:pStyle w:val="PL"/>
        <w:keepNext/>
        <w:keepLines/>
        <w:jc w:val="center"/>
        <w:rPr>
          <w:noProof w:val="0"/>
        </w:rPr>
      </w:pPr>
      <w:r w:rsidRPr="00A5463E">
        <w:rPr>
          <w:noProof w:val="0"/>
        </w:rPr>
        <w:t xml:space="preserve">|         </w:t>
      </w:r>
      <w:r>
        <w:rPr>
          <w:noProof w:val="0"/>
        </w:rPr>
        <w:t xml:space="preserve">        </w:t>
      </w:r>
      <w:r w:rsidRPr="00A5463E">
        <w:rPr>
          <w:noProof w:val="0"/>
        </w:rPr>
        <w:t xml:space="preserve">    </w:t>
      </w:r>
      <w:r>
        <w:rPr>
          <w:noProof w:val="0"/>
        </w:rPr>
        <w:t>Message type</w:t>
      </w:r>
      <w:r w:rsidRPr="00A5463E">
        <w:rPr>
          <w:noProof w:val="0"/>
        </w:rPr>
        <w:t xml:space="preserve"> field       </w:t>
      </w:r>
      <w:r>
        <w:rPr>
          <w:noProof w:val="0"/>
        </w:rPr>
        <w:t xml:space="preserve">   </w:t>
      </w:r>
      <w:r w:rsidRPr="00A5463E">
        <w:rPr>
          <w:noProof w:val="0"/>
        </w:rPr>
        <w:t xml:space="preserve">           </w:t>
      </w:r>
      <w:r>
        <w:rPr>
          <w:noProof w:val="0"/>
        </w:rPr>
        <w:t xml:space="preserve">   </w:t>
      </w:r>
      <w:r w:rsidRPr="00A5463E">
        <w:rPr>
          <w:noProof w:val="0"/>
        </w:rPr>
        <w:t>|</w:t>
      </w:r>
    </w:p>
    <w:p w14:paraId="2C8005AE" w14:textId="77777777" w:rsidR="008B7004" w:rsidRPr="00A5463E" w:rsidRDefault="008B7004" w:rsidP="008B7004">
      <w:pPr>
        <w:pStyle w:val="PL"/>
        <w:keepNext/>
        <w:keepLines/>
        <w:jc w:val="center"/>
        <w:rPr>
          <w:noProof w:val="0"/>
        </w:rPr>
      </w:pPr>
      <w:r w:rsidRPr="00A5463E">
        <w:rPr>
          <w:noProof w:val="0"/>
        </w:rPr>
        <w:t>+-+-+-+-+-+-+-+-+-+-+-+-+-+-+-+-+-+-+-+-+-+-+-+-+-+-+-+-+-+-+-+-+</w:t>
      </w:r>
    </w:p>
    <w:bookmarkEnd w:id="2016"/>
    <w:p w14:paraId="4666AC4B" w14:textId="77777777" w:rsidR="008B7004" w:rsidRPr="00A5463E" w:rsidRDefault="008B7004" w:rsidP="008B7004"/>
    <w:p w14:paraId="6BEC890B" w14:textId="77777777" w:rsidR="008B7004" w:rsidRPr="00A5463E" w:rsidRDefault="008B7004" w:rsidP="008B7004">
      <w:r w:rsidRPr="00A5463E">
        <w:t>With the exception of the three first 32-bit w</w:t>
      </w:r>
      <w:r>
        <w:t>ords the order of the fields is</w:t>
      </w:r>
      <w:r w:rsidRPr="00A5463E">
        <w:t xml:space="preserve"> irrelevant.</w:t>
      </w:r>
    </w:p>
    <w:p w14:paraId="6C5255FE" w14:textId="77777777" w:rsidR="008B7004" w:rsidRPr="00A5463E" w:rsidRDefault="008B7004" w:rsidP="008B7004">
      <w:pPr>
        <w:rPr>
          <w:b/>
          <w:u w:val="single"/>
        </w:rPr>
      </w:pPr>
      <w:r w:rsidRPr="00A5463E">
        <w:rPr>
          <w:b/>
          <w:u w:val="single"/>
        </w:rPr>
        <w:t>Subtype:</w:t>
      </w:r>
    </w:p>
    <w:p w14:paraId="2DB9D9CD" w14:textId="77777777" w:rsidR="008B7004" w:rsidRPr="00A5463E" w:rsidRDefault="008B7004" w:rsidP="008B7004">
      <w:r w:rsidRPr="00A5463E">
        <w:t>The subtype is coded according to table 9.2.2</w:t>
      </w:r>
      <w:r>
        <w:t>.1</w:t>
      </w:r>
      <w:r w:rsidRPr="00A5463E">
        <w:t>-</w:t>
      </w:r>
      <w:r>
        <w:t>3</w:t>
      </w:r>
      <w:r w:rsidRPr="00A5463E">
        <w:t>.</w:t>
      </w:r>
    </w:p>
    <w:p w14:paraId="4DE54FEF" w14:textId="77777777" w:rsidR="008B7004" w:rsidRPr="007C57AC" w:rsidRDefault="008B7004" w:rsidP="008B7004">
      <w:pPr>
        <w:rPr>
          <w:b/>
          <w:u w:val="single"/>
        </w:rPr>
      </w:pPr>
      <w:r w:rsidRPr="007C57AC">
        <w:rPr>
          <w:b/>
          <w:u w:val="single"/>
        </w:rPr>
        <w:t>Length:</w:t>
      </w:r>
    </w:p>
    <w:p w14:paraId="71386215" w14:textId="6694CE6C" w:rsidR="008B7004" w:rsidRPr="00A5463E" w:rsidRDefault="008B7004" w:rsidP="008B7004">
      <w:r w:rsidRPr="00A5463E">
        <w:t xml:space="preserve">The length is coded as specified in to </w:t>
      </w:r>
      <w:r w:rsidR="00BA1F7C">
        <w:t>clause</w:t>
      </w:r>
      <w:r w:rsidRPr="00A5463E">
        <w:t> 9.1.2.</w:t>
      </w:r>
    </w:p>
    <w:p w14:paraId="1B17ACCD" w14:textId="77777777" w:rsidR="008B7004" w:rsidRPr="00A5463E" w:rsidRDefault="008B7004" w:rsidP="008B7004">
      <w:pPr>
        <w:rPr>
          <w:b/>
          <w:u w:val="single"/>
        </w:rPr>
      </w:pPr>
      <w:r w:rsidRPr="00A5463E">
        <w:rPr>
          <w:b/>
          <w:u w:val="single"/>
        </w:rPr>
        <w:t>SSRC:</w:t>
      </w:r>
    </w:p>
    <w:p w14:paraId="764D00F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032B3BC2" w14:textId="77777777" w:rsidR="008B7004" w:rsidRDefault="008B7004" w:rsidP="008B7004">
      <w:r w:rsidRPr="00A5463E">
        <w:t>The content of the SSRC field is coded as specified in IETF RFC 3550 </w:t>
      </w:r>
      <w:r>
        <w:t>[3]</w:t>
      </w:r>
      <w:r w:rsidRPr="00A5463E">
        <w:t>.</w:t>
      </w:r>
    </w:p>
    <w:p w14:paraId="2CA03926" w14:textId="77777777" w:rsidR="008B7004" w:rsidRDefault="008B7004" w:rsidP="008B7004">
      <w:pPr>
        <w:rPr>
          <w:b/>
          <w:color w:val="000000"/>
          <w:u w:val="single"/>
        </w:rPr>
      </w:pPr>
      <w:bookmarkStart w:id="2017" w:name="_MCCTEMPBM_CRPT38000120___5"/>
      <w:r>
        <w:rPr>
          <w:b/>
          <w:color w:val="000000"/>
          <w:u w:val="single"/>
        </w:rPr>
        <w:t>Source:</w:t>
      </w:r>
    </w:p>
    <w:bookmarkEnd w:id="2017"/>
    <w:p w14:paraId="19BD3F13" w14:textId="60E2BF46" w:rsidR="008B7004" w:rsidRPr="00AE1E8B" w:rsidRDefault="008B7004" w:rsidP="008B7004">
      <w:r w:rsidRPr="00AE1E8B">
        <w:t xml:space="preserve">The Source field contains the source of the message and is coded as described in </w:t>
      </w:r>
      <w:r w:rsidR="00BA1F7C">
        <w:t>clause</w:t>
      </w:r>
      <w:r>
        <w:t> </w:t>
      </w:r>
      <w:r w:rsidRPr="00AE1E8B">
        <w:t>9</w:t>
      </w:r>
      <w:r w:rsidRPr="000B4518">
        <w:t>.2.3.12</w:t>
      </w:r>
      <w:r>
        <w:t>.</w:t>
      </w:r>
    </w:p>
    <w:p w14:paraId="0C298556" w14:textId="77777777" w:rsidR="008B7004" w:rsidRPr="00A5463E" w:rsidRDefault="008B7004" w:rsidP="008B7004">
      <w:pPr>
        <w:rPr>
          <w:b/>
          <w:color w:val="000000"/>
          <w:u w:val="single"/>
        </w:rPr>
      </w:pPr>
      <w:bookmarkStart w:id="2018" w:name="_MCCTEMPBM_CRPT38000121___5"/>
      <w:r>
        <w:rPr>
          <w:b/>
          <w:color w:val="000000"/>
          <w:u w:val="single"/>
        </w:rPr>
        <w:t>Message name</w:t>
      </w:r>
      <w:r w:rsidRPr="00A5463E">
        <w:rPr>
          <w:b/>
          <w:color w:val="000000"/>
          <w:u w:val="single"/>
        </w:rPr>
        <w:t>:</w:t>
      </w:r>
    </w:p>
    <w:bookmarkEnd w:id="2018"/>
    <w:p w14:paraId="2FECE805" w14:textId="6694978F"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 xml:space="preserve">described in </w:t>
      </w:r>
      <w:r w:rsidR="00BA1F7C">
        <w:t>clause</w:t>
      </w:r>
      <w:r>
        <w:t> </w:t>
      </w:r>
      <w:r w:rsidRPr="00AE1E8B">
        <w:t>9</w:t>
      </w:r>
      <w:r w:rsidRPr="000B4518">
        <w:t>.2.3.1</w:t>
      </w:r>
      <w:r>
        <w:t>8</w:t>
      </w:r>
      <w:r w:rsidRPr="00A5463E">
        <w:t>.</w:t>
      </w:r>
    </w:p>
    <w:p w14:paraId="2E8DCF00" w14:textId="77777777" w:rsidR="008B7004" w:rsidRDefault="008B7004" w:rsidP="008B7004">
      <w:pPr>
        <w:rPr>
          <w:b/>
          <w:color w:val="000000"/>
          <w:u w:val="single"/>
        </w:rPr>
      </w:pPr>
      <w:bookmarkStart w:id="2019" w:name="_MCCTEMPBM_CRPT38000122___5"/>
    </w:p>
    <w:p w14:paraId="114AFBE9"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bookmarkEnd w:id="2019"/>
    <w:p w14:paraId="04AEC302" w14:textId="78C0BDD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 xml:space="preserve">s described in </w:t>
      </w:r>
      <w:r w:rsidR="00BA1F7C">
        <w:t>clause</w:t>
      </w:r>
      <w:r>
        <w:t> 9.2.3.10</w:t>
      </w:r>
      <w:r w:rsidRPr="00A5463E">
        <w:t>.</w:t>
      </w:r>
    </w:p>
    <w:p w14:paraId="3F7BE165" w14:textId="77777777" w:rsidR="00D33CAD" w:rsidRPr="00E22A5C" w:rsidRDefault="00D33CAD" w:rsidP="00D33CAD">
      <w:pPr>
        <w:pStyle w:val="Heading2"/>
      </w:pPr>
      <w:bookmarkStart w:id="2020" w:name="_Toc20208948"/>
      <w:bookmarkStart w:id="2021" w:name="_Toc36045059"/>
      <w:bookmarkStart w:id="2022" w:name="_Toc45216545"/>
      <w:bookmarkStart w:id="2023" w:name="_Toc99174319"/>
      <w:r>
        <w:t>9.3</w:t>
      </w:r>
      <w:r w:rsidRPr="00E22A5C">
        <w:tab/>
        <w:t>MBMS subchannel control</w:t>
      </w:r>
      <w:bookmarkEnd w:id="2020"/>
      <w:bookmarkEnd w:id="2021"/>
      <w:bookmarkEnd w:id="2022"/>
      <w:bookmarkEnd w:id="2023"/>
    </w:p>
    <w:p w14:paraId="0E82A5FA" w14:textId="77777777" w:rsidR="00D33CAD" w:rsidRPr="00585C60" w:rsidRDefault="00D33CAD" w:rsidP="00D33CAD">
      <w:pPr>
        <w:pStyle w:val="Heading3"/>
      </w:pPr>
      <w:bookmarkStart w:id="2024" w:name="_Toc20208949"/>
      <w:bookmarkStart w:id="2025" w:name="_Toc36045060"/>
      <w:bookmarkStart w:id="2026" w:name="_Toc45216546"/>
      <w:bookmarkStart w:id="2027" w:name="_Toc99174320"/>
      <w:r>
        <w:t>9.3</w:t>
      </w:r>
      <w:r w:rsidRPr="00585C60">
        <w:t>.1</w:t>
      </w:r>
      <w:r w:rsidRPr="00585C60">
        <w:tab/>
        <w:t>Introduction</w:t>
      </w:r>
      <w:bookmarkEnd w:id="2024"/>
      <w:bookmarkEnd w:id="2025"/>
      <w:bookmarkEnd w:id="2026"/>
      <w:bookmarkEnd w:id="2027"/>
    </w:p>
    <w:p w14:paraId="452629D5" w14:textId="4B8E89A8" w:rsidR="00D33CAD" w:rsidRPr="00F77BFC" w:rsidRDefault="00D33CAD" w:rsidP="00D33CAD">
      <w:r w:rsidRPr="00585C60">
        <w:t xml:space="preserve">The MBMS subchannel control messages shall be coded as described in </w:t>
      </w:r>
      <w:r w:rsidR="00BA1F7C">
        <w:t>clause</w:t>
      </w:r>
      <w:r w:rsidRPr="00F77BFC">
        <w:t> 9.1.2 where the MBMS subchannel control message is part of the application-dependent data.</w:t>
      </w:r>
    </w:p>
    <w:p w14:paraId="641FAB31" w14:textId="77777777" w:rsidR="00D33CAD" w:rsidRPr="009C39D4" w:rsidRDefault="00D33CAD" w:rsidP="00D33CAD">
      <w:r w:rsidRPr="009C39D4">
        <w:t>For the MBMS subchannel control protocol the ASCII name string shall be: MC</w:t>
      </w:r>
      <w:r>
        <w:t>V3</w:t>
      </w:r>
      <w:r w:rsidRPr="009C39D4">
        <w:t>.</w:t>
      </w:r>
    </w:p>
    <w:p w14:paraId="2DF75656" w14:textId="635E0B42" w:rsidR="00D33CAD" w:rsidRPr="003E1C9A" w:rsidRDefault="00D33CAD" w:rsidP="00D33CAD">
      <w:r w:rsidRPr="003E1C9A">
        <w:t xml:space="preserve">The list of MBMS subchannel control messages can be found in the </w:t>
      </w:r>
      <w:r w:rsidR="00BA1F7C">
        <w:t>clause</w:t>
      </w:r>
      <w:r w:rsidRPr="003E1C9A">
        <w:t> </w:t>
      </w:r>
      <w:r>
        <w:t>9.3</w:t>
      </w:r>
      <w:r w:rsidRPr="003E1C9A">
        <w:t>.2.</w:t>
      </w:r>
    </w:p>
    <w:p w14:paraId="04B7EB6D" w14:textId="7C6F38B4" w:rsidR="00D33CAD" w:rsidRPr="00DA0331" w:rsidRDefault="00D33CAD" w:rsidP="00D33CAD">
      <w:r w:rsidRPr="00DA0331">
        <w:t xml:space="preserve">The MBMS subchannel control specific fields are specified in </w:t>
      </w:r>
      <w:r w:rsidR="00BA1F7C">
        <w:t>clause</w:t>
      </w:r>
      <w:r w:rsidRPr="00DA0331">
        <w:t> </w:t>
      </w:r>
      <w:r>
        <w:t>9.3</w:t>
      </w:r>
      <w:r w:rsidRPr="00DA0331">
        <w:t>.3.</w:t>
      </w:r>
    </w:p>
    <w:p w14:paraId="1ECF6155" w14:textId="77777777" w:rsidR="00D33CAD" w:rsidRPr="001A3C73" w:rsidRDefault="00D33CAD" w:rsidP="00D33CAD">
      <w:pPr>
        <w:pStyle w:val="Heading3"/>
      </w:pPr>
      <w:bookmarkStart w:id="2028" w:name="_Toc20208950"/>
      <w:bookmarkStart w:id="2029" w:name="_Toc36045061"/>
      <w:bookmarkStart w:id="2030" w:name="_Toc45216547"/>
      <w:bookmarkStart w:id="2031" w:name="_Toc99174321"/>
      <w:r>
        <w:lastRenderedPageBreak/>
        <w:t>9.3</w:t>
      </w:r>
      <w:r w:rsidRPr="001A3C73">
        <w:t>.2</w:t>
      </w:r>
      <w:r w:rsidRPr="001A3C73">
        <w:tab/>
        <w:t>MBMS subchannel control messages</w:t>
      </w:r>
      <w:bookmarkEnd w:id="2028"/>
      <w:bookmarkEnd w:id="2029"/>
      <w:bookmarkEnd w:id="2030"/>
      <w:bookmarkEnd w:id="2031"/>
    </w:p>
    <w:p w14:paraId="14D5BE37" w14:textId="77777777" w:rsidR="00D33CAD" w:rsidRPr="001A3C73" w:rsidRDefault="00D33CAD" w:rsidP="00D33CAD">
      <w:r w:rsidRPr="001A3C73">
        <w:t>Table </w:t>
      </w:r>
      <w:r>
        <w:t>9.3</w:t>
      </w:r>
      <w:r w:rsidRPr="001A3C73">
        <w:t>.2-1 provides a list of MBMS subchannel control protocol messages.</w:t>
      </w:r>
    </w:p>
    <w:p w14:paraId="66EF10A1"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015532C8" w14:textId="77777777" w:rsidTr="00D33CAD">
        <w:trPr>
          <w:cantSplit/>
          <w:trHeight w:val="288"/>
          <w:tblHeader/>
          <w:jc w:val="center"/>
        </w:trPr>
        <w:tc>
          <w:tcPr>
            <w:tcW w:w="3181" w:type="dxa"/>
            <w:shd w:val="clear" w:color="auto" w:fill="CCCCCC"/>
          </w:tcPr>
          <w:p w14:paraId="7C5DE9B8" w14:textId="77777777" w:rsidR="00D33CAD" w:rsidRPr="001A3C73" w:rsidRDefault="00D33CAD" w:rsidP="00D33CAD">
            <w:pPr>
              <w:pStyle w:val="TAH"/>
            </w:pPr>
            <w:r w:rsidRPr="001A3C73">
              <w:t>Message name</w:t>
            </w:r>
          </w:p>
        </w:tc>
        <w:tc>
          <w:tcPr>
            <w:tcW w:w="1080" w:type="dxa"/>
            <w:shd w:val="clear" w:color="auto" w:fill="CCCCCC"/>
          </w:tcPr>
          <w:p w14:paraId="39DC3400" w14:textId="77777777" w:rsidR="00D33CAD" w:rsidRPr="001A3C73" w:rsidRDefault="00D33CAD" w:rsidP="00D33CAD">
            <w:pPr>
              <w:pStyle w:val="TAH"/>
            </w:pPr>
            <w:r w:rsidRPr="001A3C73">
              <w:t>Subtype</w:t>
            </w:r>
          </w:p>
        </w:tc>
        <w:tc>
          <w:tcPr>
            <w:tcW w:w="1905" w:type="dxa"/>
            <w:shd w:val="clear" w:color="auto" w:fill="CCCCCC"/>
          </w:tcPr>
          <w:p w14:paraId="4FC3BD17" w14:textId="77777777" w:rsidR="00D33CAD" w:rsidRPr="003F4C0E" w:rsidRDefault="00D33CAD" w:rsidP="00D33CAD">
            <w:pPr>
              <w:pStyle w:val="TAH"/>
            </w:pPr>
            <w:r w:rsidRPr="003F4C0E">
              <w:t>Reference</w:t>
            </w:r>
          </w:p>
        </w:tc>
        <w:tc>
          <w:tcPr>
            <w:tcW w:w="1914" w:type="dxa"/>
            <w:shd w:val="clear" w:color="auto" w:fill="CCCCCC"/>
          </w:tcPr>
          <w:p w14:paraId="2339F413" w14:textId="77777777" w:rsidR="00D33CAD" w:rsidRPr="00FD4D54" w:rsidRDefault="00D33CAD" w:rsidP="00D33CAD">
            <w:pPr>
              <w:pStyle w:val="TAH"/>
            </w:pPr>
            <w:r w:rsidRPr="00FD4D54">
              <w:t>Direction</w:t>
            </w:r>
          </w:p>
        </w:tc>
      </w:tr>
      <w:tr w:rsidR="00D33CAD" w:rsidRPr="00E22A5C" w14:paraId="208CA116" w14:textId="77777777" w:rsidTr="00D33CAD">
        <w:trPr>
          <w:cantSplit/>
          <w:trHeight w:val="288"/>
          <w:jc w:val="center"/>
        </w:trPr>
        <w:tc>
          <w:tcPr>
            <w:tcW w:w="3181" w:type="dxa"/>
          </w:tcPr>
          <w:p w14:paraId="3C89C6C6" w14:textId="77777777" w:rsidR="00D33CAD" w:rsidRPr="00E22A5C" w:rsidRDefault="00D33CAD" w:rsidP="00D33CAD">
            <w:pPr>
              <w:pStyle w:val="TAL"/>
            </w:pPr>
            <w:r w:rsidRPr="00E22A5C">
              <w:t>Map Group To Bearer</w:t>
            </w:r>
          </w:p>
        </w:tc>
        <w:tc>
          <w:tcPr>
            <w:tcW w:w="1080" w:type="dxa"/>
          </w:tcPr>
          <w:p w14:paraId="0C9B628A" w14:textId="77777777" w:rsidR="00D33CAD" w:rsidRPr="00E22A5C" w:rsidRDefault="00D33CAD" w:rsidP="00D33CAD">
            <w:pPr>
              <w:pStyle w:val="TAL"/>
            </w:pPr>
            <w:r w:rsidRPr="00E22A5C">
              <w:t>00000</w:t>
            </w:r>
          </w:p>
        </w:tc>
        <w:tc>
          <w:tcPr>
            <w:tcW w:w="1905" w:type="dxa"/>
          </w:tcPr>
          <w:p w14:paraId="40200773" w14:textId="7F24A7B8" w:rsidR="00D33CAD" w:rsidRPr="00E22A5C" w:rsidRDefault="00BA1F7C" w:rsidP="00D33CAD">
            <w:pPr>
              <w:pStyle w:val="TAL"/>
            </w:pPr>
            <w:r>
              <w:t>clause</w:t>
            </w:r>
            <w:r w:rsidR="00D33CAD" w:rsidRPr="00E22A5C">
              <w:t> </w:t>
            </w:r>
            <w:r w:rsidR="00D33CAD">
              <w:t>9.3</w:t>
            </w:r>
            <w:r w:rsidR="00D33CAD" w:rsidRPr="00E22A5C">
              <w:t>.4</w:t>
            </w:r>
          </w:p>
        </w:tc>
        <w:tc>
          <w:tcPr>
            <w:tcW w:w="1914" w:type="dxa"/>
          </w:tcPr>
          <w:p w14:paraId="27CA8CE9"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18E1AF0E" w14:textId="77777777" w:rsidTr="00D33CAD">
        <w:trPr>
          <w:cantSplit/>
          <w:trHeight w:val="288"/>
          <w:jc w:val="center"/>
        </w:trPr>
        <w:tc>
          <w:tcPr>
            <w:tcW w:w="3181" w:type="dxa"/>
          </w:tcPr>
          <w:p w14:paraId="4E0C85AF" w14:textId="77777777" w:rsidR="00D33CAD" w:rsidRPr="00E22A5C" w:rsidRDefault="00D33CAD" w:rsidP="00D33CAD">
            <w:pPr>
              <w:pStyle w:val="TAL"/>
            </w:pPr>
            <w:r w:rsidRPr="00E22A5C">
              <w:t>Unmap Group To Bearer</w:t>
            </w:r>
          </w:p>
        </w:tc>
        <w:tc>
          <w:tcPr>
            <w:tcW w:w="1080" w:type="dxa"/>
          </w:tcPr>
          <w:p w14:paraId="5171695C" w14:textId="77777777" w:rsidR="00D33CAD" w:rsidRPr="00E22A5C" w:rsidRDefault="00D33CAD" w:rsidP="00D33CAD">
            <w:pPr>
              <w:pStyle w:val="TAL"/>
            </w:pPr>
            <w:r w:rsidRPr="00E22A5C">
              <w:t>00001</w:t>
            </w:r>
          </w:p>
        </w:tc>
        <w:tc>
          <w:tcPr>
            <w:tcW w:w="1905" w:type="dxa"/>
          </w:tcPr>
          <w:p w14:paraId="06E3BFA6" w14:textId="793D54DC" w:rsidR="00D33CAD" w:rsidRPr="00E22A5C" w:rsidRDefault="00BA1F7C" w:rsidP="00D33CAD">
            <w:pPr>
              <w:pStyle w:val="TAL"/>
            </w:pPr>
            <w:r>
              <w:t>clause</w:t>
            </w:r>
            <w:r w:rsidR="00D33CAD" w:rsidRPr="00E22A5C">
              <w:t> </w:t>
            </w:r>
            <w:r w:rsidR="00D33CAD">
              <w:t>9.3</w:t>
            </w:r>
            <w:r w:rsidR="00D33CAD" w:rsidRPr="00E22A5C">
              <w:t>.5</w:t>
            </w:r>
          </w:p>
        </w:tc>
        <w:tc>
          <w:tcPr>
            <w:tcW w:w="1914" w:type="dxa"/>
          </w:tcPr>
          <w:p w14:paraId="6A3BF2E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59E199BE" w14:textId="77777777" w:rsidTr="009A485E">
        <w:trPr>
          <w:cantSplit/>
          <w:trHeight w:val="288"/>
          <w:jc w:val="center"/>
        </w:trPr>
        <w:tc>
          <w:tcPr>
            <w:tcW w:w="3181" w:type="dxa"/>
          </w:tcPr>
          <w:p w14:paraId="25057598" w14:textId="77777777" w:rsidR="009559DD" w:rsidRPr="00E22A5C" w:rsidRDefault="009559DD" w:rsidP="009A485E">
            <w:pPr>
              <w:pStyle w:val="TAL"/>
            </w:pPr>
            <w:r>
              <w:t>Application Paging</w:t>
            </w:r>
          </w:p>
        </w:tc>
        <w:tc>
          <w:tcPr>
            <w:tcW w:w="1080" w:type="dxa"/>
          </w:tcPr>
          <w:p w14:paraId="5D7D02F6" w14:textId="77777777" w:rsidR="009559DD" w:rsidRPr="00E22A5C" w:rsidRDefault="009559DD" w:rsidP="009A485E">
            <w:pPr>
              <w:pStyle w:val="TAL"/>
            </w:pPr>
            <w:r>
              <w:t>00010</w:t>
            </w:r>
          </w:p>
        </w:tc>
        <w:tc>
          <w:tcPr>
            <w:tcW w:w="1905" w:type="dxa"/>
          </w:tcPr>
          <w:p w14:paraId="1FE780CB" w14:textId="72F33B9B" w:rsidR="009559DD" w:rsidRPr="00E22A5C" w:rsidRDefault="00BA1F7C" w:rsidP="009A485E">
            <w:pPr>
              <w:pStyle w:val="TAL"/>
            </w:pPr>
            <w:r>
              <w:t>clause</w:t>
            </w:r>
            <w:r w:rsidR="009559DD">
              <w:t> 9.3.6</w:t>
            </w:r>
          </w:p>
        </w:tc>
        <w:tc>
          <w:tcPr>
            <w:tcW w:w="1914" w:type="dxa"/>
          </w:tcPr>
          <w:p w14:paraId="0F44B507" w14:textId="77777777" w:rsidR="009559DD" w:rsidRPr="00E22A5C" w:rsidRDefault="009559DD" w:rsidP="009A485E">
            <w:pPr>
              <w:pStyle w:val="TAL"/>
            </w:pPr>
            <w:r>
              <w:t xml:space="preserve">Server </w:t>
            </w:r>
            <w:r>
              <w:sym w:font="Wingdings" w:char="F0E0"/>
            </w:r>
            <w:r>
              <w:t xml:space="preserve"> client</w:t>
            </w:r>
          </w:p>
        </w:tc>
      </w:tr>
      <w:tr w:rsidR="009559DD" w:rsidRPr="00E22A5C" w14:paraId="781851C2" w14:textId="77777777" w:rsidTr="009A485E">
        <w:trPr>
          <w:cantSplit/>
          <w:trHeight w:val="288"/>
          <w:jc w:val="center"/>
        </w:trPr>
        <w:tc>
          <w:tcPr>
            <w:tcW w:w="3181" w:type="dxa"/>
          </w:tcPr>
          <w:p w14:paraId="3ED403D0" w14:textId="77777777" w:rsidR="009559DD" w:rsidRPr="00E22A5C" w:rsidRDefault="009559DD" w:rsidP="009A485E">
            <w:pPr>
              <w:pStyle w:val="TAL"/>
            </w:pPr>
            <w:r>
              <w:t>Bearer Announcement</w:t>
            </w:r>
          </w:p>
        </w:tc>
        <w:tc>
          <w:tcPr>
            <w:tcW w:w="1080" w:type="dxa"/>
          </w:tcPr>
          <w:p w14:paraId="66A30AB7" w14:textId="77777777" w:rsidR="009559DD" w:rsidRPr="00E22A5C" w:rsidRDefault="009559DD" w:rsidP="009A485E">
            <w:pPr>
              <w:pStyle w:val="TAL"/>
            </w:pPr>
            <w:r>
              <w:t>a</w:t>
            </w:r>
          </w:p>
        </w:tc>
        <w:tc>
          <w:tcPr>
            <w:tcW w:w="1905" w:type="dxa"/>
          </w:tcPr>
          <w:p w14:paraId="17DF0B9D" w14:textId="2F9C01DB" w:rsidR="009559DD" w:rsidRPr="009559DD" w:rsidRDefault="00BA1F7C" w:rsidP="009A485E">
            <w:pPr>
              <w:pStyle w:val="TAL"/>
              <w:rPr>
                <w:lang w:val="fr-FR"/>
              </w:rPr>
            </w:pPr>
            <w:r>
              <w:t>clause</w:t>
            </w:r>
            <w:r w:rsidR="009559DD">
              <w:t> 9.3.</w:t>
            </w:r>
            <w:r w:rsidR="009559DD">
              <w:rPr>
                <w:lang w:val="fr-FR"/>
              </w:rPr>
              <w:t>7</w:t>
            </w:r>
          </w:p>
        </w:tc>
        <w:tc>
          <w:tcPr>
            <w:tcW w:w="1914" w:type="dxa"/>
          </w:tcPr>
          <w:p w14:paraId="62CD468C" w14:textId="77777777" w:rsidR="009559DD" w:rsidRPr="00E22A5C" w:rsidRDefault="009559DD" w:rsidP="009A485E">
            <w:pPr>
              <w:pStyle w:val="TAL"/>
            </w:pPr>
            <w:r>
              <w:t xml:space="preserve">Server </w:t>
            </w:r>
            <w:r>
              <w:sym w:font="Wingdings" w:char="F0E0"/>
            </w:r>
            <w:r>
              <w:t xml:space="preserve"> client</w:t>
            </w:r>
          </w:p>
        </w:tc>
      </w:tr>
      <w:tr w:rsidR="00D33CAD" w:rsidRPr="00E22A5C" w14:paraId="61F53683" w14:textId="77777777" w:rsidTr="00D33CAD">
        <w:trPr>
          <w:cantSplit/>
          <w:trHeight w:val="288"/>
          <w:jc w:val="center"/>
        </w:trPr>
        <w:tc>
          <w:tcPr>
            <w:tcW w:w="8080" w:type="dxa"/>
            <w:gridSpan w:val="4"/>
          </w:tcPr>
          <w:p w14:paraId="580564B4"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173939BA" w14:textId="77777777" w:rsidR="00D33CAD" w:rsidRPr="00E22A5C" w:rsidRDefault="00D33CAD" w:rsidP="00D33CAD"/>
    <w:p w14:paraId="09684AE6" w14:textId="77777777" w:rsidR="00D33CAD" w:rsidRPr="00E22A5C" w:rsidRDefault="00D33CAD" w:rsidP="00D33CAD">
      <w:pPr>
        <w:pStyle w:val="Heading3"/>
      </w:pPr>
      <w:bookmarkStart w:id="2032" w:name="_Toc20208951"/>
      <w:bookmarkStart w:id="2033" w:name="_Toc36045062"/>
      <w:bookmarkStart w:id="2034" w:name="_Toc45216548"/>
      <w:bookmarkStart w:id="2035" w:name="_Toc99174322"/>
      <w:r>
        <w:t>9.3</w:t>
      </w:r>
      <w:r w:rsidRPr="00E22A5C">
        <w:t>.3</w:t>
      </w:r>
      <w:r w:rsidRPr="00E22A5C">
        <w:tab/>
        <w:t>MBMS subchannel control specific fields</w:t>
      </w:r>
      <w:bookmarkEnd w:id="2032"/>
      <w:bookmarkEnd w:id="2033"/>
      <w:bookmarkEnd w:id="2034"/>
      <w:bookmarkEnd w:id="2035"/>
    </w:p>
    <w:p w14:paraId="010E011F" w14:textId="77777777" w:rsidR="00D33CAD" w:rsidRPr="00E22A5C" w:rsidRDefault="00D33CAD" w:rsidP="00D33CAD">
      <w:pPr>
        <w:pStyle w:val="Heading4"/>
      </w:pPr>
      <w:bookmarkStart w:id="2036" w:name="_Toc20208952"/>
      <w:bookmarkStart w:id="2037" w:name="_Toc36045063"/>
      <w:bookmarkStart w:id="2038" w:name="_Toc45216549"/>
      <w:bookmarkStart w:id="2039" w:name="_Toc99174323"/>
      <w:r>
        <w:t>9.3</w:t>
      </w:r>
      <w:r w:rsidRPr="00E22A5C">
        <w:t>.3.1</w:t>
      </w:r>
      <w:r w:rsidRPr="00E22A5C">
        <w:tab/>
        <w:t>Introduction</w:t>
      </w:r>
      <w:bookmarkEnd w:id="2036"/>
      <w:bookmarkEnd w:id="2037"/>
      <w:bookmarkEnd w:id="2038"/>
      <w:bookmarkEnd w:id="2039"/>
    </w:p>
    <w:p w14:paraId="114DB225" w14:textId="0AAEB803" w:rsidR="00D33CAD" w:rsidRPr="00E22A5C" w:rsidRDefault="00D33CAD" w:rsidP="00D33CAD">
      <w:r w:rsidRPr="00E22A5C">
        <w:t xml:space="preserve">This </w:t>
      </w:r>
      <w:r w:rsidR="00BA1F7C">
        <w:t>clause</w:t>
      </w:r>
      <w:r w:rsidRPr="00E22A5C">
        <w:t xml:space="preserve"> describes the MBMS subchannel control specific data fields.</w:t>
      </w:r>
    </w:p>
    <w:p w14:paraId="6CB7EB8A" w14:textId="0CFE020E" w:rsidR="00D33CAD" w:rsidRPr="00E22A5C" w:rsidRDefault="00D33CAD" w:rsidP="00D33CAD">
      <w:r w:rsidRPr="00E22A5C">
        <w:t xml:space="preserve">The MBMS subchannel control specific data fields are contained in the application-dependent data of the MBMS subchannel control message. The MBMS subchannel control specific data fields follow the syntax specified in </w:t>
      </w:r>
      <w:r w:rsidR="00BA1F7C">
        <w:t>clause</w:t>
      </w:r>
      <w:r w:rsidRPr="00E22A5C">
        <w:t> 9.1.3.</w:t>
      </w:r>
    </w:p>
    <w:p w14:paraId="66D3F804"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CDEA2D1"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1B160E10" w14:textId="77777777" w:rsidTr="00D33CAD">
        <w:trPr>
          <w:cantSplit/>
          <w:trHeight w:val="144"/>
          <w:tblHeader/>
          <w:jc w:val="center"/>
        </w:trPr>
        <w:tc>
          <w:tcPr>
            <w:tcW w:w="2692" w:type="dxa"/>
            <w:vMerge w:val="restart"/>
            <w:shd w:val="clear" w:color="auto" w:fill="CCCCCC"/>
          </w:tcPr>
          <w:p w14:paraId="34192550"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43B92B6E" w14:textId="77777777" w:rsidR="00D33CAD" w:rsidRPr="00E22A5C" w:rsidRDefault="00D33CAD" w:rsidP="00D33CAD">
            <w:pPr>
              <w:pStyle w:val="TAH"/>
            </w:pPr>
            <w:r w:rsidRPr="00E22A5C">
              <w:t>Field ID</w:t>
            </w:r>
          </w:p>
          <w:p w14:paraId="31C3EBBC" w14:textId="77777777" w:rsidR="00D33CAD" w:rsidRPr="00E22A5C" w:rsidRDefault="00D33CAD" w:rsidP="00D33CAD">
            <w:pPr>
              <w:pStyle w:val="TAH"/>
            </w:pPr>
          </w:p>
        </w:tc>
        <w:tc>
          <w:tcPr>
            <w:tcW w:w="2946" w:type="dxa"/>
            <w:vMerge w:val="restart"/>
            <w:shd w:val="clear" w:color="auto" w:fill="CCCCCC"/>
          </w:tcPr>
          <w:p w14:paraId="44375DCB" w14:textId="77777777" w:rsidR="00D33CAD" w:rsidRPr="00E22A5C" w:rsidRDefault="00D33CAD" w:rsidP="00D33CAD">
            <w:pPr>
              <w:pStyle w:val="TAH"/>
            </w:pPr>
            <w:r w:rsidRPr="00E22A5C">
              <w:t>Description</w:t>
            </w:r>
          </w:p>
        </w:tc>
      </w:tr>
      <w:tr w:rsidR="00D33CAD" w:rsidRPr="00E22A5C"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E22A5C" w:rsidRDefault="00D33CAD" w:rsidP="00D33CAD">
            <w:pPr>
              <w:pStyle w:val="TAH"/>
            </w:pPr>
          </w:p>
        </w:tc>
        <w:tc>
          <w:tcPr>
            <w:tcW w:w="1014" w:type="dxa"/>
            <w:tcBorders>
              <w:bottom w:val="single" w:sz="4" w:space="0" w:color="auto"/>
            </w:tcBorders>
            <w:shd w:val="clear" w:color="auto" w:fill="CCCCCC"/>
          </w:tcPr>
          <w:p w14:paraId="2EE7D96A"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0F8C831D"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1C8EAD94" w14:textId="77777777" w:rsidR="00D33CAD" w:rsidRPr="00E22A5C" w:rsidRDefault="00D33CAD" w:rsidP="00D33CAD">
            <w:pPr>
              <w:pStyle w:val="TAH"/>
            </w:pPr>
          </w:p>
        </w:tc>
      </w:tr>
      <w:tr w:rsidR="00D33CAD" w:rsidRPr="00E22A5C" w14:paraId="2776A336" w14:textId="77777777" w:rsidTr="00D33CAD">
        <w:trPr>
          <w:cantSplit/>
          <w:trHeight w:val="144"/>
          <w:tblHeader/>
          <w:jc w:val="center"/>
        </w:trPr>
        <w:tc>
          <w:tcPr>
            <w:tcW w:w="2692" w:type="dxa"/>
            <w:shd w:val="clear" w:color="auto" w:fill="auto"/>
          </w:tcPr>
          <w:p w14:paraId="7B3113CF" w14:textId="77777777" w:rsidR="00D33CAD" w:rsidRPr="00E22A5C" w:rsidRDefault="00D33CAD" w:rsidP="00D33CAD">
            <w:pPr>
              <w:pStyle w:val="TAL"/>
            </w:pPr>
            <w:r w:rsidRPr="00E22A5C">
              <w:t>MBMS Subchannel</w:t>
            </w:r>
          </w:p>
        </w:tc>
        <w:tc>
          <w:tcPr>
            <w:tcW w:w="1014" w:type="dxa"/>
            <w:shd w:val="clear" w:color="auto" w:fill="auto"/>
          </w:tcPr>
          <w:p w14:paraId="24D1EF40" w14:textId="77777777" w:rsidR="00D33CAD" w:rsidRPr="00E22A5C" w:rsidRDefault="00D33CAD" w:rsidP="00D33CAD">
            <w:pPr>
              <w:pStyle w:val="TAL"/>
            </w:pPr>
            <w:r w:rsidRPr="00E22A5C">
              <w:t>000</w:t>
            </w:r>
          </w:p>
        </w:tc>
        <w:tc>
          <w:tcPr>
            <w:tcW w:w="1890" w:type="dxa"/>
            <w:shd w:val="clear" w:color="auto" w:fill="auto"/>
          </w:tcPr>
          <w:p w14:paraId="24D43841" w14:textId="77777777" w:rsidR="00D33CAD" w:rsidRPr="00E22A5C" w:rsidRDefault="00D33CAD" w:rsidP="00D33CAD">
            <w:pPr>
              <w:pStyle w:val="TAL"/>
            </w:pPr>
            <w:r w:rsidRPr="00E22A5C">
              <w:t>00000000</w:t>
            </w:r>
          </w:p>
        </w:tc>
        <w:tc>
          <w:tcPr>
            <w:tcW w:w="2946" w:type="dxa"/>
            <w:shd w:val="clear" w:color="auto" w:fill="auto"/>
          </w:tcPr>
          <w:p w14:paraId="7C7ECC75" w14:textId="5D4EF5FB" w:rsidR="00D33CAD" w:rsidRPr="00E22A5C" w:rsidRDefault="00BA1F7C" w:rsidP="00D33CAD">
            <w:pPr>
              <w:pStyle w:val="TAL"/>
            </w:pPr>
            <w:r>
              <w:t>Clause</w:t>
            </w:r>
            <w:r w:rsidR="00D33CAD" w:rsidRPr="00E22A5C">
              <w:t> </w:t>
            </w:r>
            <w:r w:rsidR="00D33CAD">
              <w:t>9.3</w:t>
            </w:r>
            <w:r w:rsidR="00D33CAD" w:rsidRPr="00E22A5C">
              <w:t>.3.3</w:t>
            </w:r>
          </w:p>
        </w:tc>
      </w:tr>
      <w:tr w:rsidR="00D33CAD" w:rsidRPr="00E22A5C" w14:paraId="4DD0F9D0" w14:textId="77777777" w:rsidTr="00D33CAD">
        <w:trPr>
          <w:cantSplit/>
          <w:trHeight w:val="144"/>
          <w:tblHeader/>
          <w:jc w:val="center"/>
        </w:trPr>
        <w:tc>
          <w:tcPr>
            <w:tcW w:w="2692" w:type="dxa"/>
            <w:shd w:val="clear" w:color="auto" w:fill="auto"/>
          </w:tcPr>
          <w:p w14:paraId="0D600817" w14:textId="77777777" w:rsidR="00D33CAD" w:rsidRPr="00E22A5C" w:rsidRDefault="00D33CAD" w:rsidP="00D33CAD">
            <w:pPr>
              <w:pStyle w:val="TAL"/>
            </w:pPr>
            <w:r w:rsidRPr="00E22A5C">
              <w:t>TMGI</w:t>
            </w:r>
          </w:p>
        </w:tc>
        <w:tc>
          <w:tcPr>
            <w:tcW w:w="1014" w:type="dxa"/>
            <w:shd w:val="clear" w:color="auto" w:fill="auto"/>
          </w:tcPr>
          <w:p w14:paraId="38231A0C" w14:textId="77777777" w:rsidR="00D33CAD" w:rsidRPr="00E22A5C" w:rsidRDefault="00D33CAD" w:rsidP="00D33CAD">
            <w:pPr>
              <w:pStyle w:val="TAL"/>
            </w:pPr>
            <w:r w:rsidRPr="00E22A5C">
              <w:t>001</w:t>
            </w:r>
          </w:p>
        </w:tc>
        <w:tc>
          <w:tcPr>
            <w:tcW w:w="1890" w:type="dxa"/>
            <w:shd w:val="clear" w:color="auto" w:fill="auto"/>
          </w:tcPr>
          <w:p w14:paraId="35AB00F9" w14:textId="77777777" w:rsidR="00D33CAD" w:rsidRPr="00E22A5C" w:rsidRDefault="00D33CAD" w:rsidP="00D33CAD">
            <w:pPr>
              <w:pStyle w:val="TAL"/>
            </w:pPr>
            <w:r w:rsidRPr="00E22A5C">
              <w:t>00000001</w:t>
            </w:r>
          </w:p>
        </w:tc>
        <w:tc>
          <w:tcPr>
            <w:tcW w:w="2946" w:type="dxa"/>
            <w:shd w:val="clear" w:color="auto" w:fill="auto"/>
          </w:tcPr>
          <w:p w14:paraId="7C511649" w14:textId="534E0B74" w:rsidR="00D33CAD" w:rsidRPr="00E22A5C" w:rsidRDefault="00BA1F7C" w:rsidP="00D33CAD">
            <w:pPr>
              <w:pStyle w:val="TAL"/>
            </w:pPr>
            <w:r>
              <w:t>Clause</w:t>
            </w:r>
            <w:r w:rsidR="00D33CAD" w:rsidRPr="00E22A5C">
              <w:t> </w:t>
            </w:r>
            <w:r w:rsidR="00D33CAD">
              <w:t>9.3</w:t>
            </w:r>
            <w:r w:rsidR="00D33CAD" w:rsidRPr="00E22A5C">
              <w:t>.3.4.</w:t>
            </w:r>
          </w:p>
        </w:tc>
      </w:tr>
      <w:tr w:rsidR="00D33CAD" w:rsidRPr="00E22A5C" w14:paraId="739657CB" w14:textId="77777777" w:rsidTr="00D33CAD">
        <w:trPr>
          <w:cantSplit/>
          <w:trHeight w:val="144"/>
          <w:tblHeader/>
          <w:jc w:val="center"/>
        </w:trPr>
        <w:tc>
          <w:tcPr>
            <w:tcW w:w="2692" w:type="dxa"/>
            <w:shd w:val="clear" w:color="auto" w:fill="auto"/>
          </w:tcPr>
          <w:p w14:paraId="650C6DD0" w14:textId="77777777" w:rsidR="00D33CAD" w:rsidRPr="00E22A5C" w:rsidRDefault="00D33CAD" w:rsidP="00D33CAD">
            <w:pPr>
              <w:pStyle w:val="TAL"/>
            </w:pPr>
            <w:r w:rsidRPr="00E22A5C">
              <w:t>MCVideo Group ID</w:t>
            </w:r>
          </w:p>
        </w:tc>
        <w:tc>
          <w:tcPr>
            <w:tcW w:w="1014" w:type="dxa"/>
            <w:shd w:val="clear" w:color="auto" w:fill="auto"/>
          </w:tcPr>
          <w:p w14:paraId="28DDA8D1" w14:textId="77777777" w:rsidR="00D33CAD" w:rsidRPr="00E22A5C" w:rsidRDefault="00D33CAD" w:rsidP="00D33CAD">
            <w:pPr>
              <w:pStyle w:val="TAL"/>
            </w:pPr>
            <w:r w:rsidRPr="00E22A5C">
              <w:t>002</w:t>
            </w:r>
          </w:p>
        </w:tc>
        <w:tc>
          <w:tcPr>
            <w:tcW w:w="1890" w:type="dxa"/>
            <w:shd w:val="clear" w:color="auto" w:fill="auto"/>
          </w:tcPr>
          <w:p w14:paraId="5AA2351D" w14:textId="77777777" w:rsidR="00D33CAD" w:rsidRPr="00E22A5C" w:rsidRDefault="00D33CAD" w:rsidP="00D33CAD">
            <w:pPr>
              <w:pStyle w:val="TAL"/>
            </w:pPr>
            <w:r w:rsidRPr="00E22A5C">
              <w:t>00000010</w:t>
            </w:r>
          </w:p>
        </w:tc>
        <w:tc>
          <w:tcPr>
            <w:tcW w:w="2946" w:type="dxa"/>
            <w:shd w:val="clear" w:color="auto" w:fill="auto"/>
          </w:tcPr>
          <w:p w14:paraId="1BDC758D" w14:textId="2F43EA9D" w:rsidR="00D33CAD" w:rsidRPr="00E22A5C" w:rsidRDefault="00BA1F7C" w:rsidP="00D33CAD">
            <w:pPr>
              <w:pStyle w:val="TAL"/>
            </w:pPr>
            <w:r>
              <w:t>Clause</w:t>
            </w:r>
            <w:r w:rsidR="00D33CAD" w:rsidRPr="00E22A5C">
              <w:t> </w:t>
            </w:r>
            <w:r w:rsidR="00D33CAD">
              <w:t>9.3</w:t>
            </w:r>
            <w:r w:rsidR="00D33CAD" w:rsidRPr="00E22A5C">
              <w:t>.3.2</w:t>
            </w:r>
          </w:p>
        </w:tc>
      </w:tr>
      <w:tr w:rsidR="009559DD" w:rsidRPr="00E22A5C" w14:paraId="6AEAB194" w14:textId="77777777" w:rsidTr="009A485E">
        <w:trPr>
          <w:cantSplit/>
          <w:trHeight w:val="144"/>
          <w:tblHeader/>
          <w:jc w:val="center"/>
        </w:trPr>
        <w:tc>
          <w:tcPr>
            <w:tcW w:w="2692" w:type="dxa"/>
            <w:shd w:val="clear" w:color="auto" w:fill="auto"/>
          </w:tcPr>
          <w:p w14:paraId="69B30213" w14:textId="77777777" w:rsidR="009559DD" w:rsidRPr="00E22A5C" w:rsidRDefault="009559DD" w:rsidP="009A485E">
            <w:pPr>
              <w:pStyle w:val="TAL"/>
            </w:pPr>
            <w:r>
              <w:t>Monitoring state</w:t>
            </w:r>
          </w:p>
        </w:tc>
        <w:tc>
          <w:tcPr>
            <w:tcW w:w="1014" w:type="dxa"/>
            <w:shd w:val="clear" w:color="auto" w:fill="auto"/>
          </w:tcPr>
          <w:p w14:paraId="13639282" w14:textId="77777777" w:rsidR="009559DD" w:rsidRPr="00E22A5C" w:rsidRDefault="009559DD" w:rsidP="009A485E">
            <w:pPr>
              <w:pStyle w:val="TAL"/>
            </w:pPr>
            <w:r>
              <w:t>b</w:t>
            </w:r>
          </w:p>
        </w:tc>
        <w:tc>
          <w:tcPr>
            <w:tcW w:w="1890" w:type="dxa"/>
            <w:shd w:val="clear" w:color="auto" w:fill="auto"/>
          </w:tcPr>
          <w:p w14:paraId="6DF84583" w14:textId="77777777" w:rsidR="009559DD" w:rsidRPr="00E22A5C" w:rsidRDefault="009559DD" w:rsidP="009A485E">
            <w:pPr>
              <w:pStyle w:val="TAL"/>
            </w:pPr>
            <w:r>
              <w:t>b</w:t>
            </w:r>
          </w:p>
        </w:tc>
        <w:tc>
          <w:tcPr>
            <w:tcW w:w="2946" w:type="dxa"/>
            <w:shd w:val="clear" w:color="auto" w:fill="auto"/>
          </w:tcPr>
          <w:p w14:paraId="688FACF2" w14:textId="30F11D1F" w:rsidR="009559DD" w:rsidRPr="00E22A5C" w:rsidRDefault="00BA1F7C" w:rsidP="009A485E">
            <w:pPr>
              <w:pStyle w:val="TAL"/>
            </w:pPr>
            <w:r>
              <w:t>Clause</w:t>
            </w:r>
            <w:r w:rsidR="009559DD">
              <w:t> 9.3.3.5</w:t>
            </w:r>
          </w:p>
        </w:tc>
      </w:tr>
    </w:tbl>
    <w:p w14:paraId="48AB69A9" w14:textId="77777777" w:rsidR="00D33CAD" w:rsidRPr="00E22A5C" w:rsidRDefault="00D33CAD" w:rsidP="00D33CAD"/>
    <w:p w14:paraId="73014BA3" w14:textId="77777777" w:rsidR="00D33CAD" w:rsidRPr="00E22A5C" w:rsidRDefault="00D33CAD" w:rsidP="00D33CAD">
      <w:pPr>
        <w:pStyle w:val="Heading4"/>
      </w:pPr>
      <w:bookmarkStart w:id="2040" w:name="_Toc20208953"/>
      <w:bookmarkStart w:id="2041" w:name="_Toc36045064"/>
      <w:bookmarkStart w:id="2042" w:name="_Toc45216550"/>
      <w:bookmarkStart w:id="2043" w:name="_Toc99174324"/>
      <w:r>
        <w:t>9.3</w:t>
      </w:r>
      <w:r w:rsidRPr="00E22A5C">
        <w:t>.3.2</w:t>
      </w:r>
      <w:r w:rsidRPr="00E22A5C">
        <w:tab/>
        <w:t>MCVideo Group ID field</w:t>
      </w:r>
      <w:bookmarkEnd w:id="2040"/>
      <w:bookmarkEnd w:id="2041"/>
      <w:bookmarkEnd w:id="2042"/>
      <w:bookmarkEnd w:id="2043"/>
    </w:p>
    <w:p w14:paraId="13BFA4DA"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3A2403C1" w14:textId="281F2D96" w:rsidR="00D33CAD" w:rsidRPr="00E22A5C" w:rsidRDefault="00D33CAD" w:rsidP="00D33CAD">
      <w:pPr>
        <w:rPr>
          <w:lang w:eastAsia="x-none"/>
        </w:rPr>
      </w:pPr>
      <w:r w:rsidRPr="00E22A5C">
        <w:rPr>
          <w:lang w:eastAsia="x-none"/>
        </w:rPr>
        <w:t xml:space="preserve">The MCVideo Group ID field is coded as the MCVideo Group Identity field specified in </w:t>
      </w:r>
      <w:r w:rsidR="00BA1F7C">
        <w:rPr>
          <w:lang w:eastAsia="x-none"/>
        </w:rPr>
        <w:t>clause</w:t>
      </w:r>
      <w:r w:rsidRPr="00E22A5C">
        <w:rPr>
          <w:lang w:eastAsia="x-none"/>
        </w:rPr>
        <w:t> 9.2.3.</w:t>
      </w:r>
      <w:r w:rsidR="009559DD">
        <w:rPr>
          <w:lang w:eastAsia="x-none"/>
        </w:rPr>
        <w:t>20</w:t>
      </w:r>
      <w:r w:rsidRPr="00E22A5C">
        <w:rPr>
          <w:lang w:eastAsia="x-none"/>
        </w:rPr>
        <w:t>.</w:t>
      </w:r>
    </w:p>
    <w:p w14:paraId="12B0E4AC" w14:textId="77777777" w:rsidR="00D33CAD" w:rsidRPr="00E22A5C" w:rsidRDefault="00D33CAD" w:rsidP="00D33CAD">
      <w:pPr>
        <w:pStyle w:val="Heading4"/>
      </w:pPr>
      <w:bookmarkStart w:id="2044" w:name="_Toc20208954"/>
      <w:bookmarkStart w:id="2045" w:name="_Toc36045065"/>
      <w:bookmarkStart w:id="2046" w:name="_Toc45216551"/>
      <w:bookmarkStart w:id="2047" w:name="_Toc99174325"/>
      <w:r>
        <w:t>9.3</w:t>
      </w:r>
      <w:r w:rsidRPr="00E22A5C">
        <w:t>.3.3</w:t>
      </w:r>
      <w:r w:rsidRPr="00E22A5C">
        <w:tab/>
        <w:t>MBMS Subchannel field</w:t>
      </w:r>
      <w:bookmarkEnd w:id="2044"/>
      <w:bookmarkEnd w:id="2045"/>
      <w:bookmarkEnd w:id="2046"/>
      <w:bookmarkEnd w:id="2047"/>
    </w:p>
    <w:p w14:paraId="274160FE"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1232C732" w14:textId="77777777" w:rsidR="00D33CAD" w:rsidRPr="00E22A5C" w:rsidRDefault="00D33CAD" w:rsidP="00D33CAD">
      <w:r w:rsidRPr="00E22A5C">
        <w:t>Table </w:t>
      </w:r>
      <w:r>
        <w:t>9.3</w:t>
      </w:r>
      <w:r w:rsidRPr="00E22A5C">
        <w:t>.3.3-1 describes the coding of the MBMS Subchannel field.</w:t>
      </w:r>
    </w:p>
    <w:p w14:paraId="41107140" w14:textId="77777777" w:rsidR="00D33CAD" w:rsidRPr="00E22A5C" w:rsidRDefault="00D33CAD" w:rsidP="00D33CAD">
      <w:pPr>
        <w:pStyle w:val="TH"/>
      </w:pPr>
      <w:r w:rsidRPr="00E22A5C">
        <w:lastRenderedPageBreak/>
        <w:t>Table </w:t>
      </w:r>
      <w:r>
        <w:t>9.3</w:t>
      </w:r>
      <w:r w:rsidRPr="00E22A5C">
        <w:t>.3.3-1: MBMS Subchannel field coding</w:t>
      </w:r>
    </w:p>
    <w:p w14:paraId="2ED584E9" w14:textId="77777777" w:rsidR="00D33CAD" w:rsidRPr="00450F86" w:rsidRDefault="00D33CAD" w:rsidP="00D33CAD">
      <w:pPr>
        <w:pStyle w:val="PL"/>
        <w:keepNext/>
        <w:keepLines/>
        <w:jc w:val="center"/>
        <w:rPr>
          <w:noProof w:val="0"/>
        </w:rPr>
      </w:pPr>
      <w:bookmarkStart w:id="2048" w:name="_MCCTEMPBM_CRPT38000123___4"/>
      <w:r w:rsidRPr="00E22A5C">
        <w:rPr>
          <w:noProof w:val="0"/>
        </w:rPr>
        <w:t xml:space="preserve">0                   1   </w:t>
      </w:r>
      <w:r>
        <w:rPr>
          <w:noProof w:val="0"/>
        </w:rPr>
        <w:t xml:space="preserve">  </w:t>
      </w:r>
      <w:r w:rsidRPr="00450F86">
        <w:rPr>
          <w:noProof w:val="0"/>
        </w:rPr>
        <w:t xml:space="preserve">                2                   3</w:t>
      </w:r>
    </w:p>
    <w:p w14:paraId="50589E42"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72BC2BFB" w14:textId="77777777" w:rsidR="00D33CAD" w:rsidRPr="009E4791" w:rsidRDefault="00D33CAD" w:rsidP="00D33CAD">
      <w:pPr>
        <w:pStyle w:val="PL"/>
        <w:keepNext/>
        <w:keepLines/>
        <w:jc w:val="center"/>
        <w:rPr>
          <w:noProof w:val="0"/>
        </w:rPr>
      </w:pPr>
      <w:r w:rsidRPr="009E4791">
        <w:rPr>
          <w:noProof w:val="0"/>
        </w:rPr>
        <w:t>+-+-+-+-+-+-+-+-+-+-+-+-+-+-+-+-+-+-+-+-+-+-+-+-+-+-+-+-+-+-+-+-+</w:t>
      </w:r>
    </w:p>
    <w:p w14:paraId="37F02C80"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13E80F2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48993CA7"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39B8C070" w14:textId="77777777" w:rsidR="00D33CAD" w:rsidRPr="00BB73A8" w:rsidRDefault="00D33CAD" w:rsidP="00D33CAD">
      <w:pPr>
        <w:pStyle w:val="PL"/>
        <w:keepNext/>
        <w:keepLines/>
        <w:jc w:val="center"/>
      </w:pPr>
      <w:r w:rsidRPr="00BB73A8">
        <w:t>+-+-+-+-+-+-+-+-+-+-+-+-+-+-+-+-+-+-+-+-+-+-+-+-+-+-+-+-+-+-+-+-+</w:t>
      </w:r>
    </w:p>
    <w:p w14:paraId="7FBB667F" w14:textId="77777777" w:rsidR="00D33CAD" w:rsidRPr="009E4791" w:rsidRDefault="00D33CAD" w:rsidP="00D33CAD">
      <w:pPr>
        <w:pStyle w:val="PL"/>
        <w:keepNext/>
        <w:keepLines/>
        <w:jc w:val="center"/>
      </w:pPr>
      <w:r w:rsidRPr="009E4791">
        <w:t>| IP    |</w:t>
      </w:r>
      <w:r>
        <w:t xml:space="preserve">     Spare                                             |</w:t>
      </w:r>
    </w:p>
    <w:p w14:paraId="5357FFDC" w14:textId="77777777" w:rsidR="00D33CAD" w:rsidRPr="00BB73A8" w:rsidRDefault="00D33CAD" w:rsidP="00D33CAD">
      <w:pPr>
        <w:pStyle w:val="PL"/>
        <w:keepNext/>
        <w:keepLines/>
        <w:jc w:val="center"/>
      </w:pPr>
      <w:r w:rsidRPr="009E4791">
        <w:t>|</w:t>
      </w:r>
      <w:r w:rsidRPr="00BB73A8">
        <w:t>Version|</w:t>
      </w:r>
      <w:r>
        <w:t xml:space="preserve">                                                       |</w:t>
      </w:r>
    </w:p>
    <w:p w14:paraId="71FF8026" w14:textId="77777777" w:rsidR="00D33CAD" w:rsidRPr="009E4791" w:rsidRDefault="00D33CAD" w:rsidP="00D33CAD">
      <w:pPr>
        <w:pStyle w:val="PL"/>
        <w:keepNext/>
        <w:keepLines/>
        <w:jc w:val="center"/>
      </w:pPr>
      <w:r w:rsidRPr="009E4791">
        <w:t>+-+-+-+-+-+-+-+-+-+-+-+-+-+-+-+-+-+-+-+-+-+-+-+-+-+-+-+-+-+-+-+-+</w:t>
      </w:r>
    </w:p>
    <w:p w14:paraId="71E41AD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56E71082" w14:textId="77777777" w:rsidR="00D33CAD" w:rsidRPr="009E4791" w:rsidRDefault="00D33CAD" w:rsidP="00D33CAD">
      <w:pPr>
        <w:pStyle w:val="PL"/>
        <w:keepNext/>
        <w:keepLines/>
        <w:jc w:val="center"/>
      </w:pPr>
      <w:r w:rsidRPr="009E4791">
        <w:t>+-+-+-+-+-+-+-+-+-+-+-+-+-+-+-+-+-+-+-+-+-+-+-+-+-+-+-+-+-+-+-+-+</w:t>
      </w:r>
    </w:p>
    <w:p w14:paraId="79713A0B" w14:textId="77777777" w:rsidR="00D33CAD" w:rsidRPr="009E4791" w:rsidRDefault="00D33CAD" w:rsidP="00D33CAD">
      <w:pPr>
        <w:pStyle w:val="PL"/>
        <w:keepNext/>
        <w:keepLines/>
        <w:jc w:val="center"/>
      </w:pPr>
      <w:r w:rsidRPr="009E4791">
        <w:t>|             Video Media Port Number                           |</w:t>
      </w:r>
    </w:p>
    <w:p w14:paraId="07CCAAA4" w14:textId="77777777" w:rsidR="00D33CAD" w:rsidRPr="009E4791" w:rsidRDefault="00D33CAD" w:rsidP="00D33CAD">
      <w:pPr>
        <w:pStyle w:val="PL"/>
        <w:keepNext/>
        <w:keepLines/>
        <w:jc w:val="center"/>
      </w:pPr>
      <w:r w:rsidRPr="009E4791">
        <w:t>+-+-+-+-+-+-+-+-+-+-+-+-+-+-+-+-+-+-+-+-+-+-+-+-+-+-+-+-+-+-+-+-+</w:t>
      </w:r>
    </w:p>
    <w:p w14:paraId="51BB05C2" w14:textId="77777777" w:rsidR="00D33CAD" w:rsidRPr="009E4791" w:rsidRDefault="00D33CAD" w:rsidP="00D33CAD">
      <w:pPr>
        <w:pStyle w:val="PL"/>
        <w:keepNext/>
        <w:keepLines/>
        <w:jc w:val="center"/>
      </w:pPr>
      <w:r w:rsidRPr="009E4791">
        <w:t>|             Audio Media Port Number                           |</w:t>
      </w:r>
    </w:p>
    <w:p w14:paraId="0ED8B574" w14:textId="77777777" w:rsidR="00D33CAD" w:rsidRPr="009E4791" w:rsidRDefault="00D33CAD" w:rsidP="00D33CAD">
      <w:pPr>
        <w:pStyle w:val="PL"/>
        <w:keepNext/>
        <w:keepLines/>
        <w:jc w:val="center"/>
      </w:pPr>
      <w:r w:rsidRPr="009E4791">
        <w:t>+-+-+-+-+-+-+-+-+-+-+-+-+-+-+-+-+-+-+-+-+-+-+-+-+-+-+-+-+-+-+-+-+</w:t>
      </w:r>
    </w:p>
    <w:p w14:paraId="2AB5CBAE" w14:textId="77777777" w:rsidR="00D33CAD" w:rsidRPr="009E4791" w:rsidRDefault="00D33CAD" w:rsidP="00D33CAD">
      <w:pPr>
        <w:pStyle w:val="PL"/>
        <w:keepNext/>
        <w:keepLines/>
        <w:jc w:val="center"/>
      </w:pPr>
      <w:r w:rsidRPr="009E4791">
        <w:t>|             FEC Port Number                                   |</w:t>
      </w:r>
    </w:p>
    <w:p w14:paraId="1B538FF4" w14:textId="77777777" w:rsidR="00D33CAD" w:rsidRPr="009E4791" w:rsidRDefault="00D33CAD" w:rsidP="00D33CAD">
      <w:pPr>
        <w:pStyle w:val="PL"/>
        <w:keepNext/>
        <w:keepLines/>
        <w:jc w:val="center"/>
      </w:pPr>
      <w:r w:rsidRPr="009E4791">
        <w:t>+-+-+-+-+-+-+-+-+-+-+-+-+-+-+-+-+-+-+-+-+-+-+-+-+-+-+-+-+-+-+-+-+</w:t>
      </w:r>
    </w:p>
    <w:p w14:paraId="6FC650E4" w14:textId="77777777" w:rsidR="00D33CAD" w:rsidRPr="009E4791" w:rsidRDefault="00D33CAD" w:rsidP="00D33CAD">
      <w:pPr>
        <w:pStyle w:val="PL"/>
        <w:keepNext/>
        <w:keepLines/>
        <w:jc w:val="center"/>
      </w:pPr>
      <w:r w:rsidRPr="009E4791">
        <w:t>:             IP Address                                        :</w:t>
      </w:r>
    </w:p>
    <w:p w14:paraId="261A1F16" w14:textId="77777777" w:rsidR="00D33CAD" w:rsidRPr="009E4791" w:rsidRDefault="00D33CAD" w:rsidP="00D33CAD">
      <w:pPr>
        <w:pStyle w:val="PL"/>
        <w:keepNext/>
        <w:keepLines/>
        <w:jc w:val="center"/>
      </w:pPr>
      <w:r w:rsidRPr="009E4791">
        <w:t>+-+-+-+-+-+-+-+-+-+-+-+-+-+-+-+-+-+-+-+-+-+-+-+-+-+-+-+-+-+-+-+-+</w:t>
      </w:r>
    </w:p>
    <w:bookmarkEnd w:id="2048"/>
    <w:p w14:paraId="532743F7" w14:textId="77777777" w:rsidR="00D33CAD" w:rsidRPr="009E4791" w:rsidRDefault="00D33CAD" w:rsidP="00D33CAD"/>
    <w:p w14:paraId="246744AE"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8C29AE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4CBD8C00"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1EB0AE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76A1090D"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E22A5C" w:rsidRDefault="00D33CAD" w:rsidP="00D33CAD">
      <w:pPr>
        <w:tabs>
          <w:tab w:val="left" w:pos="6984"/>
        </w:tabs>
      </w:pPr>
      <w:r w:rsidRPr="00E22A5C">
        <w:t>The &lt;IP version&gt; value indicates the IP version:</w:t>
      </w:r>
      <w:r w:rsidRPr="00E22A5C">
        <w:tab/>
      </w:r>
    </w:p>
    <w:p w14:paraId="64CDA5CB" w14:textId="77777777" w:rsidR="00D33CAD" w:rsidRPr="00E22A5C" w:rsidRDefault="00D33CAD" w:rsidP="00D33CAD">
      <w:pPr>
        <w:pStyle w:val="B1"/>
        <w:rPr>
          <w:lang w:val="fr-FR"/>
        </w:rPr>
      </w:pPr>
      <w:r w:rsidRPr="00E22A5C">
        <w:rPr>
          <w:lang w:val="fr-FR"/>
        </w:rPr>
        <w:t>'0'</w:t>
      </w:r>
      <w:r w:rsidRPr="00E22A5C">
        <w:rPr>
          <w:lang w:val="fr-FR"/>
        </w:rPr>
        <w:tab/>
        <w:t>IP version 4</w:t>
      </w:r>
    </w:p>
    <w:p w14:paraId="405E4C8A" w14:textId="77777777" w:rsidR="00D33CAD" w:rsidRPr="00E22A5C" w:rsidRDefault="00D33CAD" w:rsidP="00D33CAD">
      <w:pPr>
        <w:pStyle w:val="B1"/>
        <w:rPr>
          <w:lang w:val="fr-FR"/>
        </w:rPr>
      </w:pPr>
      <w:r w:rsidRPr="00E22A5C">
        <w:rPr>
          <w:lang w:val="fr-FR"/>
        </w:rPr>
        <w:t>'1'</w:t>
      </w:r>
      <w:r w:rsidRPr="00E22A5C">
        <w:rPr>
          <w:lang w:val="fr-FR"/>
        </w:rPr>
        <w:tab/>
        <w:t>IP version 6</w:t>
      </w:r>
    </w:p>
    <w:p w14:paraId="7CAB2445" w14:textId="77777777" w:rsidR="00D33CAD" w:rsidRPr="00585C60" w:rsidRDefault="00D33CAD" w:rsidP="00D33CAD">
      <w:pPr>
        <w:pStyle w:val="B1"/>
      </w:pPr>
      <w:r w:rsidRPr="00585C60">
        <w:t>All other values are reserved for future use.</w:t>
      </w:r>
    </w:p>
    <w:p w14:paraId="4C9B589C"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7EA34816" w14:textId="77777777" w:rsidR="00D33CAD" w:rsidRPr="003E1C9A" w:rsidRDefault="00D33CAD" w:rsidP="00D33CAD">
      <w:r w:rsidRPr="003E1C9A">
        <w:t>The &lt;Video Media Port Number&gt; value is a 32-bit binary value giving the port to be used.</w:t>
      </w:r>
    </w:p>
    <w:p w14:paraId="59117804"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4AAC8A4C" w14:textId="77777777" w:rsidR="00D33CAD" w:rsidRPr="001A3C73" w:rsidRDefault="00D33CAD" w:rsidP="00D33CAD">
      <w:r w:rsidRPr="001A3C73">
        <w:t>.The &lt;IP Address&gt; value is:</w:t>
      </w:r>
    </w:p>
    <w:p w14:paraId="58425EB3"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537D1BF" w14:textId="77777777" w:rsidR="00D33CAD" w:rsidRPr="001A3C73" w:rsidRDefault="00D33CAD" w:rsidP="00D33CAD">
      <w:pPr>
        <w:pStyle w:val="B1"/>
      </w:pPr>
      <w:r w:rsidRPr="001A3C73">
        <w:lastRenderedPageBreak/>
        <w:t>2.</w:t>
      </w:r>
      <w:r w:rsidRPr="001A3C73">
        <w:tab/>
        <w:t>four 32-bit words that together forms a 128 bit binary value representing the IP v6 address, if the &lt;IP version&gt; indicates that the &lt;IP Address&gt; value is a IP v6 Address.</w:t>
      </w:r>
    </w:p>
    <w:p w14:paraId="49764243" w14:textId="77777777" w:rsidR="00D33CAD" w:rsidRPr="001A3C73" w:rsidRDefault="00D33CAD" w:rsidP="00D33CAD">
      <w:pPr>
        <w:pStyle w:val="Heading4"/>
      </w:pPr>
      <w:bookmarkStart w:id="2049" w:name="_Toc20208955"/>
      <w:bookmarkStart w:id="2050" w:name="_Toc36045066"/>
      <w:bookmarkStart w:id="2051" w:name="_Toc45216552"/>
      <w:bookmarkStart w:id="2052" w:name="_Toc99174326"/>
      <w:r>
        <w:t>9.3</w:t>
      </w:r>
      <w:r w:rsidRPr="001A3C73">
        <w:t>.3.4</w:t>
      </w:r>
      <w:r w:rsidRPr="001A3C73">
        <w:tab/>
        <w:t>TMGI field</w:t>
      </w:r>
      <w:bookmarkEnd w:id="2049"/>
      <w:bookmarkEnd w:id="2050"/>
      <w:bookmarkEnd w:id="2051"/>
      <w:bookmarkEnd w:id="2052"/>
    </w:p>
    <w:p w14:paraId="58D8CED1" w14:textId="77777777" w:rsidR="00D33CAD" w:rsidRPr="003F4C0E" w:rsidRDefault="00D33CAD" w:rsidP="00D33CAD">
      <w:r w:rsidRPr="003F4C0E">
        <w:t>Table </w:t>
      </w:r>
      <w:r>
        <w:t>9.3</w:t>
      </w:r>
      <w:r w:rsidRPr="003F4C0E">
        <w:t>.3.4-1 describes the coding of the TMGI field.</w:t>
      </w:r>
    </w:p>
    <w:p w14:paraId="108316E6" w14:textId="77777777" w:rsidR="00D33CAD" w:rsidRPr="00FD4D54" w:rsidRDefault="00D33CAD" w:rsidP="00D33CAD">
      <w:pPr>
        <w:pStyle w:val="TH"/>
      </w:pPr>
      <w:r w:rsidRPr="00FD4D54">
        <w:t>Table </w:t>
      </w:r>
      <w:r>
        <w:t>9.3</w:t>
      </w:r>
      <w:r w:rsidRPr="00FD4D54">
        <w:t>.3.4-1: TMGI field coding</w:t>
      </w:r>
    </w:p>
    <w:p w14:paraId="10122969" w14:textId="77777777" w:rsidR="00D33CAD" w:rsidRPr="005A476D" w:rsidRDefault="00D33CAD" w:rsidP="00D33CAD">
      <w:pPr>
        <w:pStyle w:val="PL"/>
        <w:keepNext/>
        <w:keepLines/>
        <w:jc w:val="center"/>
        <w:rPr>
          <w:noProof w:val="0"/>
        </w:rPr>
      </w:pPr>
      <w:bookmarkStart w:id="2053" w:name="_MCCTEMPBM_CRPT38000124___4"/>
      <w:r w:rsidRPr="005A476D">
        <w:rPr>
          <w:noProof w:val="0"/>
        </w:rPr>
        <w:t>0                   1                   2                   3</w:t>
      </w:r>
    </w:p>
    <w:p w14:paraId="23CB48EF" w14:textId="77777777" w:rsidR="00D33CAD" w:rsidRPr="00B33831" w:rsidRDefault="00D33CAD" w:rsidP="00D33CAD">
      <w:pPr>
        <w:pStyle w:val="PL"/>
        <w:keepNext/>
        <w:keepLines/>
        <w:jc w:val="center"/>
        <w:rPr>
          <w:noProof w:val="0"/>
        </w:rPr>
      </w:pPr>
      <w:r w:rsidRPr="00B33831">
        <w:rPr>
          <w:noProof w:val="0"/>
        </w:rPr>
        <w:t>0 1 2 3 4 5 6 7 8 9 0 1 2 3 4 5 6 7 8 9 0 1 2 3 4 5 6 7 8 9 0 1</w:t>
      </w:r>
    </w:p>
    <w:p w14:paraId="48B9BD9C" w14:textId="77777777" w:rsidR="00D33CAD" w:rsidRPr="00B33831" w:rsidRDefault="00D33CAD" w:rsidP="00D33CAD">
      <w:pPr>
        <w:pStyle w:val="PL"/>
        <w:keepNext/>
        <w:keepLines/>
        <w:jc w:val="center"/>
        <w:rPr>
          <w:noProof w:val="0"/>
        </w:rPr>
      </w:pPr>
      <w:r w:rsidRPr="00B33831">
        <w:rPr>
          <w:noProof w:val="0"/>
        </w:rPr>
        <w:t>+-+-+-+-+-+-+-+-+-+-+-+-+-+-+-+-+-+-+-+-+-+-+-+-+-+-+-+-+-+-+-+-+</w:t>
      </w:r>
    </w:p>
    <w:p w14:paraId="18ABD9C6" w14:textId="77777777" w:rsidR="00D33CAD" w:rsidRPr="00110F4D" w:rsidRDefault="00D33CAD" w:rsidP="00D33CAD">
      <w:pPr>
        <w:pStyle w:val="PL"/>
        <w:keepNext/>
        <w:keepLines/>
        <w:jc w:val="center"/>
      </w:pPr>
      <w:r w:rsidRPr="00110F4D">
        <w:t>|TMGI           |TMGI           |TMGI                           |</w:t>
      </w:r>
    </w:p>
    <w:p w14:paraId="13CE3B14" w14:textId="77777777" w:rsidR="00D33CAD" w:rsidRPr="00035F32" w:rsidRDefault="00D33CAD" w:rsidP="00D33CAD">
      <w:pPr>
        <w:pStyle w:val="PL"/>
        <w:keepNext/>
        <w:keepLines/>
        <w:jc w:val="center"/>
      </w:pPr>
      <w:r w:rsidRPr="00035F32">
        <w:t>|ID             |length         |                               |</w:t>
      </w:r>
    </w:p>
    <w:p w14:paraId="69BD1FF1" w14:textId="77777777" w:rsidR="00D33CAD" w:rsidRPr="00E51710" w:rsidRDefault="00D33CAD" w:rsidP="00D33CAD">
      <w:pPr>
        <w:pStyle w:val="PL"/>
        <w:keepNext/>
        <w:keepLines/>
        <w:jc w:val="center"/>
      </w:pPr>
      <w:r w:rsidRPr="00E51710">
        <w:t>+-+-+-+-+-+-+-+-+-+-+-+-+-+-+-+-+                               :</w:t>
      </w:r>
    </w:p>
    <w:p w14:paraId="177F4ACD" w14:textId="77777777" w:rsidR="00D33CAD" w:rsidRPr="00D7327E" w:rsidRDefault="00D33CAD" w:rsidP="00D33CAD">
      <w:pPr>
        <w:pStyle w:val="PL"/>
        <w:keepNext/>
        <w:keepLines/>
        <w:jc w:val="center"/>
      </w:pPr>
      <w:r w:rsidRPr="00D7327E">
        <w:t>:                                            (Padding)          :</w:t>
      </w:r>
    </w:p>
    <w:p w14:paraId="096563AE" w14:textId="77777777" w:rsidR="00D33CAD" w:rsidRPr="00D7327E" w:rsidRDefault="00D33CAD" w:rsidP="00D33CAD">
      <w:pPr>
        <w:pStyle w:val="PL"/>
        <w:keepNext/>
        <w:keepLines/>
        <w:jc w:val="center"/>
      </w:pPr>
      <w:r w:rsidRPr="00D7327E">
        <w:t>+-+-+-+-+-+-+-+-+-+-+-+-+-+-+-+-+-+-+-+-+-+-+-+-+-+-+-+-+-+-+-+-+</w:t>
      </w:r>
    </w:p>
    <w:bookmarkEnd w:id="2053"/>
    <w:p w14:paraId="11ADCF73" w14:textId="77777777" w:rsidR="00D33CAD" w:rsidRPr="003C7EE2" w:rsidRDefault="00D33CAD" w:rsidP="00D33CAD">
      <w:pPr>
        <w:rPr>
          <w:lang w:eastAsia="x-none"/>
        </w:rPr>
      </w:pPr>
    </w:p>
    <w:p w14:paraId="53FC1BF5" w14:textId="77777777" w:rsidR="00D33CAD" w:rsidRPr="00FA4166" w:rsidRDefault="00D33CAD" w:rsidP="00D33CAD">
      <w:r w:rsidRPr="00FA4166">
        <w:t>The &lt;TMGI field ID&gt; value is a binary value and shall be set according to table </w:t>
      </w:r>
      <w:r>
        <w:t>9.3</w:t>
      </w:r>
      <w:r w:rsidRPr="00FA4166">
        <w:t>.3.1-2.</w:t>
      </w:r>
    </w:p>
    <w:p w14:paraId="09C97427" w14:textId="77777777" w:rsidR="00D33CAD" w:rsidRPr="00FA4166" w:rsidRDefault="00D33CAD" w:rsidP="00D33CAD">
      <w:r w:rsidRPr="00FA4166">
        <w:t>The &lt;TMGI length&gt; value is a binary value indicating the length in octets of the &lt;TMGI&gt; value item.</w:t>
      </w:r>
    </w:p>
    <w:p w14:paraId="1079B019" w14:textId="47118626" w:rsidR="00D33CAD" w:rsidRPr="00A023A3" w:rsidRDefault="00D33CAD" w:rsidP="00D33CAD">
      <w:r w:rsidRPr="00FA4166">
        <w:rPr>
          <w:lang w:eastAsia="x-none"/>
        </w:rPr>
        <w:t xml:space="preserve">The &lt;TMGI&gt; value is coded as described in 3GPP TS 24.008 [11] </w:t>
      </w:r>
      <w:r w:rsidR="00BA1F7C">
        <w:rPr>
          <w:lang w:eastAsia="x-none"/>
        </w:rPr>
        <w:t>clause</w:t>
      </w:r>
      <w:r w:rsidRPr="00FA4166">
        <w:rPr>
          <w:lang w:eastAsia="x-none"/>
        </w:rPr>
        <w:t> </w:t>
      </w:r>
      <w:r w:rsidRPr="00FA4166">
        <w:t>10.5.6.13 excluding the Temporary Mobile Group Identity IEI and Length of Temporary Mobil</w:t>
      </w:r>
      <w:r w:rsidRPr="0081417F">
        <w:t xml:space="preserve">e Group Identity contents (octet 1 and octet 2 in </w:t>
      </w:r>
      <w:r w:rsidRPr="00A023A3">
        <w:rPr>
          <w:lang w:eastAsia="x-none"/>
        </w:rPr>
        <w:t xml:space="preserve">3GPP TS 24.008 [11] </w:t>
      </w:r>
      <w:r w:rsidR="00BA1F7C">
        <w:rPr>
          <w:lang w:eastAsia="x-none"/>
        </w:rPr>
        <w:t>clause</w:t>
      </w:r>
      <w:r w:rsidRPr="00A023A3">
        <w:rPr>
          <w:lang w:eastAsia="x-none"/>
        </w:rPr>
        <w:t> </w:t>
      </w:r>
      <w:r w:rsidRPr="00A023A3">
        <w:t>10.5.6.13).</w:t>
      </w:r>
    </w:p>
    <w:p w14:paraId="27655DD7"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76CDC1C4" w14:textId="77777777" w:rsidR="009559DD" w:rsidRDefault="009559DD" w:rsidP="009559DD">
      <w:pPr>
        <w:pStyle w:val="Heading4"/>
      </w:pPr>
      <w:bookmarkStart w:id="2054" w:name="_Toc20208956"/>
      <w:bookmarkStart w:id="2055" w:name="_Toc36045067"/>
      <w:bookmarkStart w:id="2056" w:name="_Toc45216553"/>
      <w:bookmarkStart w:id="2057" w:name="_Toc99174327"/>
      <w:r>
        <w:t>9.3.3.5</w:t>
      </w:r>
      <w:r>
        <w:tab/>
        <w:t>Monitoring state</w:t>
      </w:r>
      <w:bookmarkEnd w:id="2054"/>
      <w:bookmarkEnd w:id="2055"/>
      <w:bookmarkEnd w:id="2056"/>
      <w:bookmarkEnd w:id="2057"/>
    </w:p>
    <w:p w14:paraId="4E8F730A"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703D23C4"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74920DF0" w14:textId="77777777" w:rsidR="009559DD" w:rsidRPr="000B4518" w:rsidRDefault="009559DD" w:rsidP="009559DD">
      <w:pPr>
        <w:pStyle w:val="PL"/>
        <w:keepNext/>
        <w:keepLines/>
        <w:jc w:val="center"/>
        <w:rPr>
          <w:noProof w:val="0"/>
        </w:rPr>
      </w:pPr>
      <w:bookmarkStart w:id="2058" w:name="_MCCTEMPBM_CRPT38000125___4"/>
      <w:r w:rsidRPr="000B4518">
        <w:rPr>
          <w:noProof w:val="0"/>
        </w:rPr>
        <w:t>0                   1                   2                   3</w:t>
      </w:r>
    </w:p>
    <w:p w14:paraId="222D9438"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499BEEB3" w14:textId="77777777" w:rsidR="009559DD" w:rsidRPr="000B4518" w:rsidRDefault="009559DD" w:rsidP="009559DD">
      <w:pPr>
        <w:pStyle w:val="PL"/>
        <w:keepNext/>
        <w:keepLines/>
        <w:jc w:val="center"/>
        <w:rPr>
          <w:noProof w:val="0"/>
        </w:rPr>
      </w:pPr>
      <w:r w:rsidRPr="000B4518">
        <w:rPr>
          <w:noProof w:val="0"/>
        </w:rPr>
        <w:t>+-+-+-+-+-+-+-+-+-+-+-+-+-+-+-+-+-+-+-+-+-+-+-+-+-+-+-+-+-+-+-+-+</w:t>
      </w:r>
    </w:p>
    <w:p w14:paraId="7E21385E"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5B7C6B3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4F2989E0" w14:textId="77777777" w:rsidR="009559DD" w:rsidRPr="000B4518" w:rsidRDefault="009559DD" w:rsidP="009559DD">
      <w:pPr>
        <w:pStyle w:val="PL"/>
        <w:keepNext/>
        <w:keepLines/>
        <w:jc w:val="center"/>
      </w:pPr>
      <w:r w:rsidRPr="000B4518">
        <w:t>+-+-+-+-+-+-+-+-+-+-+-+-+-+-+-+-+-+-+-+-+-+-+-+-+-+-+-+-+-+-+-+-+</w:t>
      </w:r>
    </w:p>
    <w:bookmarkEnd w:id="2058"/>
    <w:p w14:paraId="079B2401" w14:textId="77777777" w:rsidR="009559DD" w:rsidRPr="000B4518" w:rsidRDefault="009559DD" w:rsidP="009559DD">
      <w:pPr>
        <w:rPr>
          <w:lang w:eastAsia="x-none"/>
        </w:rPr>
      </w:pPr>
    </w:p>
    <w:p w14:paraId="65C0F4BB"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367996E1"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719E139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863AB74" w14:textId="77777777" w:rsidR="009559DD" w:rsidRPr="009559DD" w:rsidRDefault="009559DD" w:rsidP="009559DD">
      <w:pPr>
        <w:pStyle w:val="B1"/>
        <w:rPr>
          <w:lang w:val="en-GB"/>
        </w:rPr>
      </w:pPr>
      <w:r w:rsidRPr="009559DD">
        <w:rPr>
          <w:lang w:val="en-GB"/>
        </w:rPr>
        <w:t>'0'</w:t>
      </w:r>
      <w:r w:rsidRPr="009559DD">
        <w:rPr>
          <w:lang w:val="en-GB"/>
        </w:rPr>
        <w:tab/>
        <w:t>Monitoring is inactive</w:t>
      </w:r>
    </w:p>
    <w:p w14:paraId="02B5622D" w14:textId="77777777" w:rsidR="009559DD" w:rsidRPr="009559DD" w:rsidRDefault="009559DD" w:rsidP="009559DD">
      <w:pPr>
        <w:pStyle w:val="B1"/>
        <w:rPr>
          <w:lang w:val="en-GB"/>
        </w:rPr>
      </w:pPr>
      <w:r w:rsidRPr="009559DD">
        <w:rPr>
          <w:lang w:val="en-GB"/>
        </w:rPr>
        <w:t>'1'</w:t>
      </w:r>
      <w:r w:rsidRPr="009559DD">
        <w:rPr>
          <w:lang w:val="en-GB"/>
        </w:rPr>
        <w:tab/>
        <w:t>Monitoring is active</w:t>
      </w:r>
    </w:p>
    <w:p w14:paraId="03841472" w14:textId="77777777" w:rsidR="009559DD" w:rsidRDefault="009559DD" w:rsidP="009559DD">
      <w:pPr>
        <w:pStyle w:val="B1"/>
      </w:pPr>
      <w:r w:rsidRPr="000B4518">
        <w:t>All other values are reserved for future use.</w:t>
      </w:r>
    </w:p>
    <w:p w14:paraId="7D110073" w14:textId="77777777" w:rsidR="009559DD" w:rsidRPr="000B4518" w:rsidRDefault="009559DD" w:rsidP="009559DD">
      <w:pPr>
        <w:pStyle w:val="B1"/>
      </w:pPr>
      <w:r>
        <w:t>The spare bits are set to zero</w:t>
      </w:r>
    </w:p>
    <w:p w14:paraId="104B44F7" w14:textId="77777777" w:rsidR="00D33CAD" w:rsidRPr="00337FBB" w:rsidRDefault="00D33CAD" w:rsidP="00D33CAD">
      <w:pPr>
        <w:pStyle w:val="Heading3"/>
      </w:pPr>
      <w:bookmarkStart w:id="2059" w:name="_Toc20208957"/>
      <w:bookmarkStart w:id="2060" w:name="_Toc36045068"/>
      <w:bookmarkStart w:id="2061" w:name="_Toc45216554"/>
      <w:bookmarkStart w:id="2062" w:name="_Toc99174328"/>
      <w:r>
        <w:t>9.3</w:t>
      </w:r>
      <w:r w:rsidRPr="00337FBB">
        <w:t>.4</w:t>
      </w:r>
      <w:r w:rsidRPr="00337FBB">
        <w:tab/>
        <w:t>Map Group To Bearer message</w:t>
      </w:r>
      <w:bookmarkEnd w:id="2059"/>
      <w:bookmarkEnd w:id="2060"/>
      <w:bookmarkEnd w:id="2061"/>
      <w:bookmarkEnd w:id="2062"/>
    </w:p>
    <w:p w14:paraId="32A17267"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6AE9582" w14:textId="77777777" w:rsidR="00D33CAD" w:rsidRPr="00337FBB" w:rsidRDefault="00D33CAD" w:rsidP="00D33CAD">
      <w:r w:rsidRPr="00337FBB">
        <w:t>Table </w:t>
      </w:r>
      <w:r>
        <w:t>9.3</w:t>
      </w:r>
      <w:r w:rsidRPr="00337FBB">
        <w:t>.4-1 shows the content of the Map Group To Bearer message.</w:t>
      </w:r>
    </w:p>
    <w:p w14:paraId="22AA8FFE" w14:textId="77777777" w:rsidR="00D33CAD" w:rsidRPr="00337FBB" w:rsidRDefault="00D33CAD" w:rsidP="00D33CAD">
      <w:pPr>
        <w:pStyle w:val="TH"/>
      </w:pPr>
      <w:r w:rsidRPr="00337FBB">
        <w:lastRenderedPageBreak/>
        <w:t>Table </w:t>
      </w:r>
      <w:r>
        <w:t>9.3</w:t>
      </w:r>
      <w:r w:rsidRPr="00337FBB">
        <w:t>.4-1: Map Group To Bearer message</w:t>
      </w:r>
    </w:p>
    <w:p w14:paraId="0462CF2E" w14:textId="77777777" w:rsidR="00D33CAD" w:rsidRPr="00D841CE" w:rsidRDefault="00D33CAD" w:rsidP="00D33CAD">
      <w:pPr>
        <w:pStyle w:val="PL"/>
        <w:keepNext/>
        <w:keepLines/>
        <w:jc w:val="center"/>
        <w:rPr>
          <w:noProof w:val="0"/>
        </w:rPr>
      </w:pPr>
      <w:bookmarkStart w:id="2063" w:name="_MCCTEMPBM_CRPT38000126___4"/>
      <w:r w:rsidRPr="00D841CE">
        <w:rPr>
          <w:noProof w:val="0"/>
        </w:rPr>
        <w:t>0                   1                   2                   3</w:t>
      </w:r>
    </w:p>
    <w:p w14:paraId="5DB2CB43" w14:textId="77777777" w:rsidR="00D33CAD" w:rsidRPr="00450F86" w:rsidRDefault="00D33CAD" w:rsidP="00D33CAD">
      <w:pPr>
        <w:pStyle w:val="PL"/>
        <w:keepNext/>
        <w:keepLines/>
        <w:jc w:val="center"/>
        <w:rPr>
          <w:noProof w:val="0"/>
        </w:rPr>
      </w:pPr>
      <w:r w:rsidRPr="00450F86">
        <w:rPr>
          <w:noProof w:val="0"/>
        </w:rPr>
        <w:t>0 1 2 3 4 5 6 7 8 9 0 1 2 3 4 5 6 7 8 9 0 1 2 3 4 5 6 7 8 9 0 1</w:t>
      </w:r>
    </w:p>
    <w:p w14:paraId="2F2CA1FB" w14:textId="77777777" w:rsidR="00D33CAD" w:rsidRPr="007D0B5F" w:rsidRDefault="00D33CAD" w:rsidP="00D33CAD">
      <w:pPr>
        <w:pStyle w:val="PL"/>
        <w:keepNext/>
        <w:keepLines/>
        <w:jc w:val="center"/>
        <w:rPr>
          <w:noProof w:val="0"/>
        </w:rPr>
      </w:pPr>
      <w:r w:rsidRPr="007D0B5F">
        <w:rPr>
          <w:noProof w:val="0"/>
        </w:rPr>
        <w:t>+-+-+-+-+-+-+-+-+-+-+-+-+-+-+-+-+-+-+-+-+-+-+-+-+-+-+-+-+-+-+-+-+</w:t>
      </w:r>
    </w:p>
    <w:p w14:paraId="5E4EEF73" w14:textId="77777777" w:rsidR="00D33CAD" w:rsidRPr="007D0B5F" w:rsidRDefault="00D33CAD" w:rsidP="00D33CAD">
      <w:pPr>
        <w:pStyle w:val="PL"/>
        <w:keepNext/>
        <w:keepLines/>
        <w:jc w:val="center"/>
        <w:rPr>
          <w:noProof w:val="0"/>
        </w:rPr>
      </w:pPr>
      <w:r w:rsidRPr="007D0B5F">
        <w:rPr>
          <w:noProof w:val="0"/>
        </w:rPr>
        <w:t>|V=2|P| Subtype|   PT=APP=204  |          Length                |</w:t>
      </w:r>
    </w:p>
    <w:p w14:paraId="154503BE" w14:textId="77777777" w:rsidR="00D33CAD" w:rsidRPr="00A14321" w:rsidRDefault="00D33CAD" w:rsidP="00D33CAD">
      <w:pPr>
        <w:pStyle w:val="PL"/>
        <w:keepNext/>
        <w:keepLines/>
        <w:jc w:val="center"/>
        <w:rPr>
          <w:noProof w:val="0"/>
        </w:rPr>
      </w:pPr>
      <w:r w:rsidRPr="00A14321">
        <w:rPr>
          <w:noProof w:val="0"/>
        </w:rPr>
        <w:t>+-+-+-+-+-+-+-+-+-+-+-+-+-+-+-+-+-+-+-+-+-+-+-+-+-+-+-+-+-+-+-+-+</w:t>
      </w:r>
    </w:p>
    <w:p w14:paraId="13AD5842" w14:textId="77777777" w:rsidR="00D33CAD" w:rsidRPr="00A14321" w:rsidRDefault="00D33CAD" w:rsidP="00D33CAD">
      <w:pPr>
        <w:pStyle w:val="PL"/>
        <w:keepNext/>
        <w:keepLines/>
        <w:jc w:val="center"/>
        <w:rPr>
          <w:noProof w:val="0"/>
        </w:rPr>
      </w:pPr>
      <w:r w:rsidRPr="00A14321">
        <w:rPr>
          <w:noProof w:val="0"/>
        </w:rPr>
        <w:t>|               SSRC of participating MCVideo function          |</w:t>
      </w:r>
    </w:p>
    <w:p w14:paraId="7C1F9358" w14:textId="77777777" w:rsidR="00D33CAD" w:rsidRPr="00A14321" w:rsidRDefault="00D33CAD" w:rsidP="00D33CAD">
      <w:pPr>
        <w:pStyle w:val="PL"/>
        <w:keepNext/>
        <w:keepLines/>
        <w:jc w:val="center"/>
        <w:rPr>
          <w:noProof w:val="0"/>
        </w:rPr>
      </w:pPr>
      <w:r w:rsidRPr="00A14321">
        <w:rPr>
          <w:noProof w:val="0"/>
        </w:rPr>
        <w:t>+-+-+-+-+-+-+-+-+-+-+-+-+-+-+-+-+-+-+-+-+-+-+-+-+-+-+-+-+-+-+-+-+</w:t>
      </w:r>
    </w:p>
    <w:p w14:paraId="6264A016" w14:textId="77777777" w:rsidR="00D33CAD" w:rsidRPr="00FA4166" w:rsidRDefault="00D33CAD" w:rsidP="00D33CAD">
      <w:pPr>
        <w:pStyle w:val="PL"/>
        <w:keepNext/>
        <w:keepLines/>
        <w:jc w:val="center"/>
        <w:rPr>
          <w:noProof w:val="0"/>
        </w:rPr>
      </w:pPr>
      <w:r w:rsidRPr="003E687E">
        <w:rPr>
          <w:noProof w:val="0"/>
        </w:rPr>
        <w:t>|                          name=MC</w:t>
      </w:r>
      <w:r>
        <w:rPr>
          <w:noProof w:val="0"/>
        </w:rPr>
        <w:t>V3</w:t>
      </w:r>
      <w:r w:rsidRPr="00FA4166">
        <w:rPr>
          <w:noProof w:val="0"/>
        </w:rPr>
        <w:t xml:space="preserve">                           |</w:t>
      </w:r>
    </w:p>
    <w:p w14:paraId="495E556B" w14:textId="77777777" w:rsidR="00D33CAD" w:rsidRPr="00FA4166" w:rsidRDefault="00D33CAD" w:rsidP="00D33CAD">
      <w:pPr>
        <w:pStyle w:val="PL"/>
        <w:keepNext/>
        <w:keepLines/>
        <w:jc w:val="center"/>
        <w:rPr>
          <w:noProof w:val="0"/>
        </w:rPr>
      </w:pPr>
      <w:r w:rsidRPr="00FA4166">
        <w:rPr>
          <w:noProof w:val="0"/>
        </w:rPr>
        <w:t>+-+-+-+-+-+-+-+-+-+-+-+-+-+-+-+-+-+-+-+-+-+-+-+-+-+-+-+-+-+-+-+-+</w:t>
      </w:r>
    </w:p>
    <w:p w14:paraId="42FFB327" w14:textId="77777777" w:rsidR="00D33CAD" w:rsidRPr="00FA4166" w:rsidRDefault="00D33CAD" w:rsidP="00D33CAD">
      <w:pPr>
        <w:pStyle w:val="PL"/>
        <w:keepNext/>
        <w:keepLines/>
        <w:jc w:val="center"/>
        <w:rPr>
          <w:noProof w:val="0"/>
        </w:rPr>
      </w:pPr>
      <w:r w:rsidRPr="00FA4166">
        <w:rPr>
          <w:noProof w:val="0"/>
        </w:rPr>
        <w:t>|                       MCVideo Group ID field                  |</w:t>
      </w:r>
    </w:p>
    <w:p w14:paraId="6688AB5E" w14:textId="77777777" w:rsidR="00D33CAD" w:rsidRPr="0081417F" w:rsidRDefault="00D33CAD" w:rsidP="00D33CAD">
      <w:pPr>
        <w:pStyle w:val="PL"/>
        <w:keepNext/>
        <w:keepLines/>
        <w:jc w:val="center"/>
        <w:rPr>
          <w:noProof w:val="0"/>
        </w:rPr>
      </w:pPr>
      <w:r w:rsidRPr="0081417F">
        <w:rPr>
          <w:noProof w:val="0"/>
        </w:rPr>
        <w:t>+-+-+-+-+-+-+-+-+-+-+-+-+-+-+-+-+-+-+-+-+-+-+-+-+-+-+-+-+-+-+-+-+</w:t>
      </w:r>
    </w:p>
    <w:p w14:paraId="24232AF0" w14:textId="77777777" w:rsidR="00D33CAD" w:rsidRPr="00A023A3" w:rsidRDefault="00D33CAD" w:rsidP="00D33CAD">
      <w:pPr>
        <w:pStyle w:val="PL"/>
        <w:keepNext/>
        <w:keepLines/>
        <w:jc w:val="center"/>
        <w:rPr>
          <w:noProof w:val="0"/>
        </w:rPr>
      </w:pPr>
      <w:r w:rsidRPr="00A023A3">
        <w:rPr>
          <w:noProof w:val="0"/>
        </w:rPr>
        <w:t>|                           TMGI field                          |</w:t>
      </w:r>
    </w:p>
    <w:p w14:paraId="74330157" w14:textId="77777777" w:rsidR="00D33CAD" w:rsidRPr="008261FE" w:rsidRDefault="00D33CAD" w:rsidP="00D33CAD">
      <w:pPr>
        <w:pStyle w:val="PL"/>
        <w:keepNext/>
        <w:keepLines/>
        <w:jc w:val="center"/>
        <w:rPr>
          <w:noProof w:val="0"/>
        </w:rPr>
      </w:pPr>
      <w:r w:rsidRPr="008261FE">
        <w:rPr>
          <w:noProof w:val="0"/>
        </w:rPr>
        <w:t>+-+-+-+-+-+-+-+-+-+-+-+-+-+-+-+-+-+-+-+-+-+-+-+-+-+-+-+-+-+-+-+-+</w:t>
      </w:r>
    </w:p>
    <w:p w14:paraId="63C763BC" w14:textId="77777777" w:rsidR="00D33CAD" w:rsidRPr="00337FBB" w:rsidRDefault="00D33CAD" w:rsidP="00D33CAD">
      <w:pPr>
        <w:pStyle w:val="PL"/>
        <w:keepNext/>
        <w:keepLines/>
        <w:jc w:val="center"/>
        <w:rPr>
          <w:noProof w:val="0"/>
        </w:rPr>
      </w:pPr>
      <w:r w:rsidRPr="00337FBB">
        <w:rPr>
          <w:noProof w:val="0"/>
        </w:rPr>
        <w:t>|                        MBMS Subchannel field                  |</w:t>
      </w:r>
    </w:p>
    <w:p w14:paraId="734A0A52" w14:textId="77777777" w:rsidR="00D33CAD" w:rsidRPr="00337FBB" w:rsidRDefault="00D33CAD" w:rsidP="00D33CAD">
      <w:pPr>
        <w:pStyle w:val="PL"/>
        <w:keepNext/>
        <w:keepLines/>
        <w:jc w:val="center"/>
        <w:rPr>
          <w:noProof w:val="0"/>
        </w:rPr>
      </w:pPr>
      <w:r w:rsidRPr="00337FBB">
        <w:rPr>
          <w:noProof w:val="0"/>
        </w:rPr>
        <w:t>+-+-+-+-+-+-+-+-+-+-+-+-+-+-+-+-+-+-+-+-+-+-+-+-+-+-+-+-+-+-+-+-+</w:t>
      </w:r>
    </w:p>
    <w:bookmarkEnd w:id="2063"/>
    <w:p w14:paraId="7A7AE29F" w14:textId="77777777" w:rsidR="00D33CAD" w:rsidRPr="00D841CE" w:rsidRDefault="00D33CAD" w:rsidP="00D33CAD">
      <w:pPr>
        <w:keepNext/>
        <w:keepLines/>
      </w:pPr>
    </w:p>
    <w:p w14:paraId="5754F143" w14:textId="77777777" w:rsidR="00D33CAD" w:rsidRPr="00450F86" w:rsidRDefault="00D33CAD" w:rsidP="00D33CAD">
      <w:r w:rsidRPr="00450F86">
        <w:t>With the exception of the three first 32-bit words, the order of the fields are irrelevant.</w:t>
      </w:r>
    </w:p>
    <w:p w14:paraId="70B868C9" w14:textId="77777777" w:rsidR="00D33CAD" w:rsidRPr="00450F86" w:rsidRDefault="00D33CAD" w:rsidP="00D33CAD">
      <w:pPr>
        <w:rPr>
          <w:b/>
          <w:u w:val="single"/>
        </w:rPr>
      </w:pPr>
      <w:r w:rsidRPr="00450F86">
        <w:rPr>
          <w:b/>
          <w:u w:val="single"/>
        </w:rPr>
        <w:t>Subtype:</w:t>
      </w:r>
    </w:p>
    <w:p w14:paraId="6D98D1DD" w14:textId="77777777" w:rsidR="00D33CAD" w:rsidRPr="007D0B5F" w:rsidRDefault="00D33CAD" w:rsidP="00D33CAD">
      <w:r w:rsidRPr="007D0B5F">
        <w:t>The subtype shall be coded according to table </w:t>
      </w:r>
      <w:r>
        <w:t>9.3</w:t>
      </w:r>
      <w:r w:rsidRPr="007D0B5F">
        <w:t>.2-1.</w:t>
      </w:r>
    </w:p>
    <w:p w14:paraId="1AB80C64" w14:textId="77777777" w:rsidR="00D33CAD" w:rsidRPr="007D0B5F" w:rsidRDefault="00D33CAD" w:rsidP="00D33CAD">
      <w:pPr>
        <w:rPr>
          <w:b/>
          <w:u w:val="single"/>
        </w:rPr>
      </w:pPr>
      <w:r w:rsidRPr="007D0B5F">
        <w:rPr>
          <w:b/>
          <w:u w:val="single"/>
        </w:rPr>
        <w:t>Length:</w:t>
      </w:r>
    </w:p>
    <w:p w14:paraId="21C00A9B" w14:textId="6908F70A" w:rsidR="00D33CAD" w:rsidRPr="00A14321" w:rsidRDefault="00D33CAD" w:rsidP="00D33CAD">
      <w:r w:rsidRPr="00A14321">
        <w:t xml:space="preserve">The length shall be coded as specified in </w:t>
      </w:r>
      <w:r w:rsidR="00BA1F7C">
        <w:t>clause</w:t>
      </w:r>
      <w:r w:rsidRPr="00A14321">
        <w:t> 8.1.2.</w:t>
      </w:r>
    </w:p>
    <w:p w14:paraId="5F63B193" w14:textId="77777777" w:rsidR="00D33CAD" w:rsidRPr="00A14321" w:rsidRDefault="00D33CAD" w:rsidP="00D33CAD">
      <w:pPr>
        <w:rPr>
          <w:b/>
          <w:u w:val="single"/>
        </w:rPr>
      </w:pPr>
      <w:r w:rsidRPr="00A14321">
        <w:rPr>
          <w:b/>
          <w:u w:val="single"/>
        </w:rPr>
        <w:t>SSRC:</w:t>
      </w:r>
    </w:p>
    <w:p w14:paraId="0EA0495E" w14:textId="77777777" w:rsidR="00D33CAD" w:rsidRPr="00A14321" w:rsidRDefault="00D33CAD" w:rsidP="00D33CAD">
      <w:r w:rsidRPr="00A14321">
        <w:t>The SSRC field shall carry the SSRC of the participating MCVideo function.</w:t>
      </w:r>
    </w:p>
    <w:p w14:paraId="362B6361" w14:textId="77777777" w:rsidR="00D33CAD" w:rsidRPr="00E22A5C" w:rsidRDefault="00D33CAD" w:rsidP="00D33CAD">
      <w:r w:rsidRPr="003E687E">
        <w:t>The SSRC field shall be coded as specified in IETF RFC 3550 [</w:t>
      </w:r>
      <w:r w:rsidRPr="00E22A5C">
        <w:t>3].</w:t>
      </w:r>
    </w:p>
    <w:p w14:paraId="39905DF9" w14:textId="77777777" w:rsidR="00D33CAD" w:rsidRPr="00585C60" w:rsidRDefault="00D33CAD" w:rsidP="00D33CAD">
      <w:pPr>
        <w:rPr>
          <w:b/>
          <w:u w:val="single"/>
        </w:rPr>
      </w:pPr>
      <w:r w:rsidRPr="00585C60">
        <w:rPr>
          <w:b/>
          <w:u w:val="single"/>
        </w:rPr>
        <w:t>MCVideo Group ID:</w:t>
      </w:r>
    </w:p>
    <w:p w14:paraId="7271FC36" w14:textId="75E972D3" w:rsidR="00D33CAD" w:rsidRPr="00F77BFC" w:rsidRDefault="00D33CAD" w:rsidP="00D33CAD">
      <w:r w:rsidRPr="00585C60">
        <w:t xml:space="preserve">The </w:t>
      </w:r>
      <w:r w:rsidRPr="00F77BFC">
        <w:t xml:space="preserve">MCVideo Group ID field is coded as described in </w:t>
      </w:r>
      <w:r w:rsidR="00BA1F7C">
        <w:t>clause</w:t>
      </w:r>
      <w:r w:rsidRPr="00F77BFC">
        <w:t> </w:t>
      </w:r>
      <w:r>
        <w:t>9.3</w:t>
      </w:r>
      <w:r w:rsidRPr="00F77BFC">
        <w:t>.3.2.</w:t>
      </w:r>
    </w:p>
    <w:p w14:paraId="19E58CE5" w14:textId="77777777" w:rsidR="00D33CAD" w:rsidRPr="009C39D4" w:rsidRDefault="00D33CAD" w:rsidP="00D33CAD">
      <w:pPr>
        <w:rPr>
          <w:b/>
          <w:u w:val="single"/>
        </w:rPr>
      </w:pPr>
      <w:r w:rsidRPr="009C39D4">
        <w:rPr>
          <w:b/>
          <w:u w:val="single"/>
        </w:rPr>
        <w:t>TMGI:</w:t>
      </w:r>
    </w:p>
    <w:p w14:paraId="165AE89D" w14:textId="145FD5EA" w:rsidR="00D33CAD" w:rsidRPr="003E1C9A" w:rsidRDefault="00D33CAD" w:rsidP="00D33CAD">
      <w:r w:rsidRPr="003E1C9A">
        <w:t xml:space="preserve">The TMGI field is coded as described in </w:t>
      </w:r>
      <w:r w:rsidR="00BA1F7C">
        <w:t>clause</w:t>
      </w:r>
      <w:r w:rsidRPr="003E1C9A">
        <w:t> </w:t>
      </w:r>
      <w:r>
        <w:t>9.3</w:t>
      </w:r>
      <w:r w:rsidRPr="003E1C9A">
        <w:t>.3.4.</w:t>
      </w:r>
    </w:p>
    <w:p w14:paraId="389A8416" w14:textId="77777777" w:rsidR="00D33CAD" w:rsidRPr="00DA0331" w:rsidRDefault="00D33CAD" w:rsidP="00D33CAD">
      <w:pPr>
        <w:rPr>
          <w:b/>
          <w:u w:val="single"/>
        </w:rPr>
      </w:pPr>
      <w:r w:rsidRPr="00DA0331">
        <w:rPr>
          <w:b/>
          <w:u w:val="single"/>
        </w:rPr>
        <w:t>MBMS Subchannel:</w:t>
      </w:r>
    </w:p>
    <w:p w14:paraId="1ACA0A8C" w14:textId="3CF13924" w:rsidR="00D33CAD" w:rsidRPr="001A3C73" w:rsidRDefault="00D33CAD" w:rsidP="00D33CAD">
      <w:r w:rsidRPr="001A3C73">
        <w:t xml:space="preserve">The MBMS Subchannel field is coded as described in </w:t>
      </w:r>
      <w:r w:rsidR="00BA1F7C">
        <w:t>clause</w:t>
      </w:r>
      <w:r w:rsidRPr="001A3C73">
        <w:t> </w:t>
      </w:r>
      <w:r>
        <w:t>9.3</w:t>
      </w:r>
      <w:r w:rsidRPr="001A3C73">
        <w:t>.3.3.</w:t>
      </w:r>
    </w:p>
    <w:p w14:paraId="54036C6F" w14:textId="77777777" w:rsidR="00D33CAD" w:rsidRPr="001A3C73" w:rsidRDefault="00D33CAD" w:rsidP="00D33CAD">
      <w:pPr>
        <w:pStyle w:val="Heading3"/>
      </w:pPr>
      <w:bookmarkStart w:id="2064" w:name="_Toc20208958"/>
      <w:bookmarkStart w:id="2065" w:name="_Toc36045069"/>
      <w:bookmarkStart w:id="2066" w:name="_Toc45216555"/>
      <w:bookmarkStart w:id="2067" w:name="_Toc99174329"/>
      <w:r>
        <w:t>9.3</w:t>
      </w:r>
      <w:r w:rsidRPr="001A3C73">
        <w:t>.5</w:t>
      </w:r>
      <w:r w:rsidRPr="001A3C73">
        <w:tab/>
        <w:t>Unmap Group To Bearer message</w:t>
      </w:r>
      <w:bookmarkEnd w:id="2064"/>
      <w:bookmarkEnd w:id="2065"/>
      <w:bookmarkEnd w:id="2066"/>
      <w:bookmarkEnd w:id="2067"/>
    </w:p>
    <w:p w14:paraId="2263B46B"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60D3B65" w14:textId="77777777" w:rsidR="00D33CAD" w:rsidRPr="001A3C73" w:rsidRDefault="00D33CAD" w:rsidP="00D33CAD">
      <w:r w:rsidRPr="001A3C73">
        <w:t>Table </w:t>
      </w:r>
      <w:r>
        <w:t>9.3</w:t>
      </w:r>
      <w:r w:rsidRPr="001A3C73">
        <w:t>.5-1 shows the content of the Unmap Group To Bearer message.</w:t>
      </w:r>
    </w:p>
    <w:p w14:paraId="24AC7952" w14:textId="77777777" w:rsidR="00D33CAD" w:rsidRPr="001A3C73" w:rsidRDefault="00D33CAD" w:rsidP="00D33CAD">
      <w:pPr>
        <w:pStyle w:val="TH"/>
      </w:pPr>
      <w:r w:rsidRPr="001A3C73">
        <w:t>Table </w:t>
      </w:r>
      <w:r>
        <w:t>9.3</w:t>
      </w:r>
      <w:r w:rsidRPr="001A3C73">
        <w:t>.5-1: Unmap Group To Bearer message</w:t>
      </w:r>
    </w:p>
    <w:p w14:paraId="07B6FA49" w14:textId="77777777" w:rsidR="00D33CAD" w:rsidRPr="003F4C0E" w:rsidRDefault="00D33CAD" w:rsidP="00D33CAD">
      <w:pPr>
        <w:pStyle w:val="PL"/>
        <w:keepNext/>
        <w:keepLines/>
        <w:jc w:val="center"/>
        <w:rPr>
          <w:noProof w:val="0"/>
        </w:rPr>
      </w:pPr>
      <w:bookmarkStart w:id="2068" w:name="_MCCTEMPBM_CRPT38000127___4"/>
      <w:r w:rsidRPr="003F4C0E">
        <w:rPr>
          <w:noProof w:val="0"/>
        </w:rPr>
        <w:t>0                   1                   2                   3</w:t>
      </w:r>
    </w:p>
    <w:p w14:paraId="11AC7E8A" w14:textId="77777777" w:rsidR="00D33CAD" w:rsidRPr="00FD4D54" w:rsidRDefault="00D33CAD" w:rsidP="00D33CAD">
      <w:pPr>
        <w:pStyle w:val="PL"/>
        <w:keepNext/>
        <w:keepLines/>
        <w:jc w:val="center"/>
        <w:rPr>
          <w:noProof w:val="0"/>
        </w:rPr>
      </w:pPr>
      <w:r w:rsidRPr="00FD4D54">
        <w:rPr>
          <w:noProof w:val="0"/>
        </w:rPr>
        <w:t>0 1 2 3 4 5 6 7 8 9 0 1 2 3 4 5 6 7 8 9 0 1 2 3 4 5 6 7 8 9 0 1</w:t>
      </w:r>
    </w:p>
    <w:p w14:paraId="217F3A91" w14:textId="77777777" w:rsidR="00D33CAD" w:rsidRPr="005A476D" w:rsidRDefault="00D33CAD" w:rsidP="00D33CAD">
      <w:pPr>
        <w:pStyle w:val="PL"/>
        <w:keepNext/>
        <w:keepLines/>
        <w:jc w:val="center"/>
        <w:rPr>
          <w:noProof w:val="0"/>
        </w:rPr>
      </w:pPr>
      <w:r w:rsidRPr="005A476D">
        <w:rPr>
          <w:noProof w:val="0"/>
        </w:rPr>
        <w:t>+-+-+-+-+-+-+-+-+-+-+-+-+-+-+-+-+-+-+-+-+-+-+-+-+-+-+-+-+-+-+-+-+</w:t>
      </w:r>
    </w:p>
    <w:p w14:paraId="28F69CA0" w14:textId="77777777" w:rsidR="00D33CAD" w:rsidRPr="00B33831" w:rsidRDefault="00D33CAD" w:rsidP="00D33CAD">
      <w:pPr>
        <w:pStyle w:val="PL"/>
        <w:keepNext/>
        <w:keepLines/>
        <w:jc w:val="center"/>
        <w:rPr>
          <w:noProof w:val="0"/>
        </w:rPr>
      </w:pPr>
      <w:r w:rsidRPr="00B33831">
        <w:rPr>
          <w:noProof w:val="0"/>
        </w:rPr>
        <w:t>|V=2|P|</w:t>
      </w:r>
      <w:r w:rsidRPr="00B33831">
        <w:t xml:space="preserve"> Subtype </w:t>
      </w:r>
      <w:r w:rsidRPr="00B33831">
        <w:rPr>
          <w:noProof w:val="0"/>
        </w:rPr>
        <w:t>|   PT=APP=204  |          length=3             |</w:t>
      </w:r>
    </w:p>
    <w:p w14:paraId="17E378B3" w14:textId="77777777" w:rsidR="00D33CAD" w:rsidRPr="00110F4D" w:rsidRDefault="00D33CAD" w:rsidP="00D33CAD">
      <w:pPr>
        <w:pStyle w:val="PL"/>
        <w:keepNext/>
        <w:keepLines/>
        <w:jc w:val="center"/>
        <w:rPr>
          <w:noProof w:val="0"/>
        </w:rPr>
      </w:pPr>
      <w:r w:rsidRPr="00110F4D">
        <w:rPr>
          <w:noProof w:val="0"/>
        </w:rPr>
        <w:t>+-+-+-+-+-+-+-+-+-+-+-+-+-+-+-+-+-+-+-+-+-+-+-+-+-+-+-+-+-+-+-+-+</w:t>
      </w:r>
    </w:p>
    <w:p w14:paraId="0C9A24F3" w14:textId="77777777" w:rsidR="00D33CAD" w:rsidRPr="00035F32" w:rsidRDefault="00D33CAD" w:rsidP="00D33CAD">
      <w:pPr>
        <w:pStyle w:val="PL"/>
        <w:keepNext/>
        <w:keepLines/>
        <w:jc w:val="center"/>
        <w:rPr>
          <w:noProof w:val="0"/>
        </w:rPr>
      </w:pPr>
      <w:r w:rsidRPr="00035F32">
        <w:rPr>
          <w:noProof w:val="0"/>
        </w:rPr>
        <w:t>|               SSRC of participating MCVideo function          |</w:t>
      </w:r>
    </w:p>
    <w:p w14:paraId="1088416B" w14:textId="77777777" w:rsidR="00D33CAD" w:rsidRPr="00E51710" w:rsidRDefault="00D33CAD" w:rsidP="00D33CAD">
      <w:pPr>
        <w:pStyle w:val="PL"/>
        <w:keepNext/>
        <w:keepLines/>
        <w:jc w:val="center"/>
        <w:rPr>
          <w:noProof w:val="0"/>
        </w:rPr>
      </w:pPr>
      <w:r w:rsidRPr="00E51710">
        <w:rPr>
          <w:noProof w:val="0"/>
        </w:rPr>
        <w:t>+-+-+-+-+-+-+-+-+-+-+-+-+-+-+-+-+-+-+-+-+-+-+-+-+-+-+-+-+-+-+-+-+</w:t>
      </w:r>
    </w:p>
    <w:p w14:paraId="56424FC1" w14:textId="77777777" w:rsidR="00D33CAD" w:rsidRPr="00D7327E" w:rsidRDefault="00D33CAD" w:rsidP="00D33CAD">
      <w:pPr>
        <w:pStyle w:val="PL"/>
        <w:keepNext/>
        <w:keepLines/>
        <w:jc w:val="center"/>
        <w:rPr>
          <w:noProof w:val="0"/>
        </w:rPr>
      </w:pPr>
      <w:r w:rsidRPr="00D7327E">
        <w:rPr>
          <w:noProof w:val="0"/>
        </w:rPr>
        <w:t>|                          name=MC</w:t>
      </w:r>
      <w:r>
        <w:rPr>
          <w:noProof w:val="0"/>
        </w:rPr>
        <w:t>V3</w:t>
      </w:r>
      <w:r w:rsidRPr="00D7327E">
        <w:rPr>
          <w:noProof w:val="0"/>
        </w:rPr>
        <w:t xml:space="preserve">                            |</w:t>
      </w:r>
    </w:p>
    <w:p w14:paraId="48FA8D8F" w14:textId="77777777" w:rsidR="00D33CAD" w:rsidRPr="00D7327E" w:rsidRDefault="00D33CAD" w:rsidP="00D33CAD">
      <w:pPr>
        <w:pStyle w:val="PL"/>
        <w:keepNext/>
        <w:keepLines/>
        <w:jc w:val="center"/>
        <w:rPr>
          <w:noProof w:val="0"/>
        </w:rPr>
      </w:pPr>
      <w:r w:rsidRPr="00D7327E">
        <w:rPr>
          <w:noProof w:val="0"/>
        </w:rPr>
        <w:t>+-+-+-+-+-+-+-+-+-+-+-+-+-+-+-+-+-+-+-+-+-+-+-+-+-+-+-+-+-+-+-+-+</w:t>
      </w:r>
    </w:p>
    <w:p w14:paraId="4F1576BF" w14:textId="77777777" w:rsidR="00D33CAD" w:rsidRPr="003C7EE2" w:rsidRDefault="00D33CAD" w:rsidP="00D33CAD">
      <w:pPr>
        <w:pStyle w:val="PL"/>
        <w:keepNext/>
        <w:keepLines/>
        <w:jc w:val="center"/>
        <w:rPr>
          <w:noProof w:val="0"/>
        </w:rPr>
      </w:pPr>
      <w:r w:rsidRPr="003C7EE2">
        <w:rPr>
          <w:noProof w:val="0"/>
        </w:rPr>
        <w:t>|                       MCVideo Group ID field                  |</w:t>
      </w:r>
    </w:p>
    <w:p w14:paraId="05796863" w14:textId="77777777" w:rsidR="00D33CAD" w:rsidRPr="00FA4166" w:rsidRDefault="00D33CAD" w:rsidP="00D33CAD">
      <w:pPr>
        <w:pStyle w:val="PL"/>
        <w:keepNext/>
        <w:keepLines/>
        <w:jc w:val="center"/>
        <w:rPr>
          <w:noProof w:val="0"/>
        </w:rPr>
      </w:pPr>
      <w:r w:rsidRPr="00FA4166">
        <w:rPr>
          <w:noProof w:val="0"/>
        </w:rPr>
        <w:t>+-+-+-+-+-+-+-+-+-+-+-+-+-+-+-+-+-+-+-+-+-+-+-+-+-+-+-+-+-+-+-+-+</w:t>
      </w:r>
    </w:p>
    <w:bookmarkEnd w:id="2068"/>
    <w:p w14:paraId="1DA66021" w14:textId="77777777" w:rsidR="00D33CAD" w:rsidRPr="00FA4166" w:rsidRDefault="00D33CAD" w:rsidP="00D33CAD"/>
    <w:p w14:paraId="12C29461" w14:textId="77777777" w:rsidR="00D33CAD" w:rsidRPr="00FA4166" w:rsidRDefault="00D33CAD" w:rsidP="00D33CAD">
      <w:r w:rsidRPr="00FA4166">
        <w:t>With the exception of the three first 32-bit words, the order of the fields are irrelevant.</w:t>
      </w:r>
    </w:p>
    <w:p w14:paraId="4DC2FE2A" w14:textId="77777777" w:rsidR="00D33CAD" w:rsidRPr="00FA4166" w:rsidRDefault="00D33CAD" w:rsidP="00D33CAD">
      <w:pPr>
        <w:rPr>
          <w:b/>
          <w:u w:val="single"/>
        </w:rPr>
      </w:pPr>
      <w:r w:rsidRPr="00FA4166">
        <w:rPr>
          <w:b/>
          <w:u w:val="single"/>
        </w:rPr>
        <w:t>Subtype:</w:t>
      </w:r>
    </w:p>
    <w:p w14:paraId="4C9D828D" w14:textId="77777777" w:rsidR="00D33CAD" w:rsidRPr="00C272BE" w:rsidRDefault="00D33CAD" w:rsidP="00D33CAD">
      <w:r w:rsidRPr="00C272BE">
        <w:lastRenderedPageBreak/>
        <w:t>The subtype shall be coded according to table </w:t>
      </w:r>
      <w:r>
        <w:t>9.3</w:t>
      </w:r>
      <w:r w:rsidRPr="00C272BE">
        <w:t>.2-1.</w:t>
      </w:r>
    </w:p>
    <w:p w14:paraId="51A62746" w14:textId="77777777" w:rsidR="00D33CAD" w:rsidRPr="0081417F" w:rsidRDefault="00D33CAD" w:rsidP="00D33CAD">
      <w:pPr>
        <w:rPr>
          <w:b/>
          <w:u w:val="single"/>
        </w:rPr>
      </w:pPr>
      <w:r w:rsidRPr="0081417F">
        <w:rPr>
          <w:b/>
          <w:u w:val="single"/>
        </w:rPr>
        <w:t>Length:</w:t>
      </w:r>
    </w:p>
    <w:p w14:paraId="6E3D9047" w14:textId="1E7964CB" w:rsidR="00D33CAD" w:rsidRPr="00A023A3" w:rsidRDefault="00D33CAD" w:rsidP="00D33CAD">
      <w:r w:rsidRPr="00A023A3">
        <w:t xml:space="preserve">The length shall be coded as specified in </w:t>
      </w:r>
      <w:r w:rsidR="00BA1F7C">
        <w:t>clause</w:t>
      </w:r>
      <w:r w:rsidRPr="00A023A3">
        <w:t> 8.1.2.</w:t>
      </w:r>
    </w:p>
    <w:p w14:paraId="4AD4EA8E" w14:textId="77777777" w:rsidR="00D33CAD" w:rsidRPr="008261FE" w:rsidRDefault="00D33CAD" w:rsidP="00D33CAD">
      <w:pPr>
        <w:rPr>
          <w:b/>
          <w:u w:val="single"/>
        </w:rPr>
      </w:pPr>
      <w:r w:rsidRPr="008261FE">
        <w:rPr>
          <w:b/>
          <w:u w:val="single"/>
        </w:rPr>
        <w:t>SSRC:</w:t>
      </w:r>
    </w:p>
    <w:p w14:paraId="65371FAD" w14:textId="77777777" w:rsidR="00D33CAD" w:rsidRPr="00337FBB" w:rsidRDefault="00D33CAD" w:rsidP="00D33CAD">
      <w:r w:rsidRPr="00337FBB">
        <w:t>The SSRC field shall carry the SSRC of the participating MCVideo function.</w:t>
      </w:r>
    </w:p>
    <w:p w14:paraId="0EC724BD" w14:textId="77777777" w:rsidR="00D33CAD" w:rsidRPr="00E22A5C" w:rsidRDefault="00D33CAD" w:rsidP="00D33CAD">
      <w:r w:rsidRPr="00337FBB">
        <w:t>The SSRC field shall be coded as specified in IETF RFC 3550 [</w:t>
      </w:r>
      <w:r w:rsidRPr="00E22A5C">
        <w:t>3].</w:t>
      </w:r>
    </w:p>
    <w:p w14:paraId="08D927ED" w14:textId="77777777" w:rsidR="00D33CAD" w:rsidRPr="00585C60" w:rsidRDefault="00D33CAD" w:rsidP="00D33CAD">
      <w:pPr>
        <w:rPr>
          <w:b/>
          <w:u w:val="single"/>
        </w:rPr>
      </w:pPr>
      <w:r w:rsidRPr="00585C60">
        <w:rPr>
          <w:b/>
          <w:u w:val="single"/>
        </w:rPr>
        <w:t>MCVideo Group ID:</w:t>
      </w:r>
    </w:p>
    <w:p w14:paraId="0DDD6A98" w14:textId="0C2ED8D6" w:rsidR="00D33CAD" w:rsidRPr="000B4518" w:rsidRDefault="00D33CAD" w:rsidP="00D33CAD">
      <w:r w:rsidRPr="00585C60">
        <w:t xml:space="preserve">The MCVideo Group ID field is coded as described in </w:t>
      </w:r>
      <w:r w:rsidR="00BA1F7C">
        <w:t>clause</w:t>
      </w:r>
      <w:r w:rsidRPr="00585C60">
        <w:t> </w:t>
      </w:r>
      <w:r>
        <w:t>9.3</w:t>
      </w:r>
      <w:r w:rsidRPr="00585C60">
        <w:t>.3.2.</w:t>
      </w:r>
    </w:p>
    <w:p w14:paraId="024F053E" w14:textId="77777777" w:rsidR="009559DD" w:rsidRPr="000B4518" w:rsidRDefault="009559DD" w:rsidP="009559DD">
      <w:pPr>
        <w:pStyle w:val="Heading3"/>
      </w:pPr>
      <w:bookmarkStart w:id="2069" w:name="_Toc20208959"/>
      <w:bookmarkStart w:id="2070" w:name="_Toc36045070"/>
      <w:bookmarkStart w:id="2071" w:name="_Toc45216556"/>
      <w:bookmarkStart w:id="2072" w:name="_Toc99174330"/>
      <w:r>
        <w:t>9</w:t>
      </w:r>
      <w:r w:rsidRPr="000B4518">
        <w:t>.</w:t>
      </w:r>
      <w:r>
        <w:t>3</w:t>
      </w:r>
      <w:r w:rsidRPr="000B4518">
        <w:t>.</w:t>
      </w:r>
      <w:r>
        <w:t>6</w:t>
      </w:r>
      <w:r w:rsidRPr="000B4518">
        <w:tab/>
      </w:r>
      <w:r>
        <w:t>Application Paging</w:t>
      </w:r>
      <w:r w:rsidRPr="000B4518">
        <w:t xml:space="preserve"> message</w:t>
      </w:r>
      <w:bookmarkEnd w:id="2069"/>
      <w:bookmarkEnd w:id="2070"/>
      <w:bookmarkEnd w:id="2071"/>
      <w:bookmarkEnd w:id="2072"/>
    </w:p>
    <w:p w14:paraId="2C88BB98"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1491862C"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2DD50932" w14:textId="77777777" w:rsidR="009559DD" w:rsidRPr="000B4518" w:rsidRDefault="009559DD" w:rsidP="009559DD">
      <w:pPr>
        <w:pStyle w:val="TH"/>
      </w:pPr>
      <w:r>
        <w:t>Table 9</w:t>
      </w:r>
      <w:r w:rsidRPr="000B4518">
        <w:t>.</w:t>
      </w:r>
      <w:r>
        <w:t>3</w:t>
      </w:r>
      <w:r w:rsidRPr="000B4518">
        <w:t>.</w:t>
      </w:r>
      <w:r>
        <w:t>6</w:t>
      </w:r>
      <w:r w:rsidRPr="000B4518">
        <w:t xml:space="preserve">-1: </w:t>
      </w:r>
      <w:r>
        <w:t>Application Paging</w:t>
      </w:r>
      <w:r w:rsidRPr="000B4518">
        <w:t xml:space="preserve"> message</w:t>
      </w:r>
    </w:p>
    <w:p w14:paraId="60CE9A61" w14:textId="77777777" w:rsidR="009559DD" w:rsidRPr="000B4518" w:rsidRDefault="009559DD" w:rsidP="009559DD">
      <w:pPr>
        <w:pStyle w:val="PL"/>
        <w:keepNext/>
        <w:keepLines/>
        <w:jc w:val="center"/>
        <w:rPr>
          <w:noProof w:val="0"/>
        </w:rPr>
      </w:pPr>
      <w:bookmarkStart w:id="2073" w:name="_MCCTEMPBM_CRPT38000128___4"/>
      <w:r w:rsidRPr="000B4518">
        <w:rPr>
          <w:noProof w:val="0"/>
        </w:rPr>
        <w:t>0                   1                   2                   3</w:t>
      </w:r>
    </w:p>
    <w:p w14:paraId="7105658F"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7716157C" w14:textId="77777777" w:rsidR="009559DD" w:rsidRPr="000B4518" w:rsidRDefault="009559DD" w:rsidP="009559DD">
      <w:pPr>
        <w:pStyle w:val="PL"/>
        <w:keepNext/>
        <w:keepLines/>
        <w:jc w:val="center"/>
        <w:rPr>
          <w:noProof w:val="0"/>
        </w:rPr>
      </w:pPr>
      <w:r w:rsidRPr="000B4518">
        <w:rPr>
          <w:noProof w:val="0"/>
        </w:rPr>
        <w:t>+-+-+-+-+-+-+-+-+-+-+-+-+-+-+-+-+-+-+-+-+-+-+-+-+-+-+-+-+-+-+-+-+</w:t>
      </w:r>
    </w:p>
    <w:p w14:paraId="25431DAD"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length=3             |</w:t>
      </w:r>
    </w:p>
    <w:p w14:paraId="1AD6316B" w14:textId="77777777" w:rsidR="009559DD" w:rsidRPr="000B4518" w:rsidRDefault="009559DD" w:rsidP="009559DD">
      <w:pPr>
        <w:pStyle w:val="PL"/>
        <w:keepNext/>
        <w:keepLines/>
        <w:jc w:val="center"/>
        <w:rPr>
          <w:noProof w:val="0"/>
        </w:rPr>
      </w:pPr>
      <w:r w:rsidRPr="000B4518">
        <w:rPr>
          <w:noProof w:val="0"/>
        </w:rPr>
        <w:t>+-+-+-+-+-+-+-+-+-+-+-+-+-+-+-+-+-+-+-+-+-+-+-+-+-+-+-+-+-+-+-+-+</w:t>
      </w:r>
    </w:p>
    <w:p w14:paraId="263298DC"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SSRC of participating MCVideo</w:t>
      </w:r>
      <w:r w:rsidRPr="000B4518">
        <w:rPr>
          <w:noProof w:val="0"/>
        </w:rPr>
        <w:t xml:space="preserve"> function           |</w:t>
      </w:r>
    </w:p>
    <w:p w14:paraId="7E1EF23B" w14:textId="77777777" w:rsidR="009559DD" w:rsidRPr="000B4518" w:rsidRDefault="009559DD" w:rsidP="009559DD">
      <w:pPr>
        <w:pStyle w:val="PL"/>
        <w:keepNext/>
        <w:keepLines/>
        <w:jc w:val="center"/>
        <w:rPr>
          <w:noProof w:val="0"/>
        </w:rPr>
      </w:pPr>
      <w:r w:rsidRPr="000B4518">
        <w:rPr>
          <w:noProof w:val="0"/>
        </w:rPr>
        <w:t>+-+-+-+-+-+-+-+-+-+-+-+-+-+-+-+-+-+-+-+-+-+-+-+-+-+-+-+-+-+-+-+-+</w:t>
      </w:r>
    </w:p>
    <w:p w14:paraId="043FB820" w14:textId="77777777" w:rsidR="009559DD" w:rsidRPr="000B4518" w:rsidRDefault="009559DD" w:rsidP="009559DD">
      <w:pPr>
        <w:pStyle w:val="PL"/>
        <w:keepNext/>
        <w:keepLines/>
        <w:jc w:val="center"/>
        <w:rPr>
          <w:noProof w:val="0"/>
        </w:rPr>
      </w:pPr>
      <w:r w:rsidRPr="000B4518">
        <w:rPr>
          <w:noProof w:val="0"/>
        </w:rPr>
        <w:t>|                          name=MC</w:t>
      </w:r>
      <w:r>
        <w:rPr>
          <w:noProof w:val="0"/>
        </w:rPr>
        <w:t>V3</w:t>
      </w:r>
      <w:r w:rsidRPr="000B4518">
        <w:rPr>
          <w:noProof w:val="0"/>
        </w:rPr>
        <w:t xml:space="preserve">                            |</w:t>
      </w:r>
    </w:p>
    <w:p w14:paraId="1B874C50" w14:textId="77777777" w:rsidR="009559DD" w:rsidRPr="000B4518" w:rsidRDefault="009559DD" w:rsidP="009559DD">
      <w:pPr>
        <w:pStyle w:val="PL"/>
        <w:keepNext/>
        <w:keepLines/>
        <w:jc w:val="center"/>
        <w:rPr>
          <w:noProof w:val="0"/>
        </w:rPr>
      </w:pPr>
      <w:r w:rsidRPr="000B4518">
        <w:rPr>
          <w:noProof w:val="0"/>
        </w:rPr>
        <w:t>+-+-+-+-+-+-+-+-+-+-+-+-+-+-+-+-+-+-+-+-+-+-+-+-+-+-+-+-+-+-+-+-+</w:t>
      </w:r>
    </w:p>
    <w:p w14:paraId="308764BE" w14:textId="77777777" w:rsidR="009559DD" w:rsidRPr="000B4518" w:rsidRDefault="009559DD" w:rsidP="009559DD">
      <w:pPr>
        <w:pStyle w:val="PL"/>
        <w:keepNext/>
        <w:keepLines/>
        <w:jc w:val="center"/>
        <w:rPr>
          <w:noProof w:val="0"/>
        </w:rPr>
      </w:pPr>
      <w:r>
        <w:rPr>
          <w:noProof w:val="0"/>
        </w:rPr>
        <w:t xml:space="preserve">|                      MCVideo </w:t>
      </w:r>
      <w:r w:rsidRPr="000B4518">
        <w:rPr>
          <w:noProof w:val="0"/>
        </w:rPr>
        <w:t xml:space="preserve">Group ID </w:t>
      </w:r>
      <w:r>
        <w:rPr>
          <w:noProof w:val="0"/>
        </w:rPr>
        <w:t xml:space="preserve">     </w:t>
      </w:r>
      <w:r w:rsidRPr="000B4518">
        <w:rPr>
          <w:noProof w:val="0"/>
        </w:rPr>
        <w:t xml:space="preserve">                   |</w:t>
      </w:r>
    </w:p>
    <w:p w14:paraId="55309208" w14:textId="77777777" w:rsidR="009559DD" w:rsidRPr="000B4518" w:rsidRDefault="009559DD" w:rsidP="009559DD">
      <w:pPr>
        <w:pStyle w:val="PL"/>
        <w:keepNext/>
        <w:keepLines/>
        <w:jc w:val="center"/>
        <w:rPr>
          <w:noProof w:val="0"/>
        </w:rPr>
      </w:pPr>
      <w:r w:rsidRPr="000B4518">
        <w:rPr>
          <w:noProof w:val="0"/>
        </w:rPr>
        <w:t>+-+-+-+-+-+-+-+-+-+-+-+-+-+-+-+-+-+-+-+-+-+-+-+-+-+-+-+-+-+-+-+-+</w:t>
      </w:r>
    </w:p>
    <w:bookmarkEnd w:id="2073"/>
    <w:p w14:paraId="435F21E9" w14:textId="77777777" w:rsidR="009559DD" w:rsidRPr="000B4518" w:rsidRDefault="009559DD" w:rsidP="009559DD"/>
    <w:p w14:paraId="33A4BBCA"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1C50D8C" w14:textId="77777777" w:rsidR="009559DD" w:rsidRPr="000B4518" w:rsidRDefault="009559DD" w:rsidP="009559DD">
      <w:pPr>
        <w:rPr>
          <w:b/>
          <w:u w:val="single"/>
        </w:rPr>
      </w:pPr>
      <w:r w:rsidRPr="000B4518">
        <w:rPr>
          <w:b/>
          <w:u w:val="single"/>
        </w:rPr>
        <w:t>Subtype:</w:t>
      </w:r>
    </w:p>
    <w:p w14:paraId="0FA5938C" w14:textId="77777777" w:rsidR="009559DD" w:rsidRPr="000B4518" w:rsidRDefault="009559DD" w:rsidP="009559DD">
      <w:r w:rsidRPr="000B4518">
        <w:t>The subtype shall be coded according to table </w:t>
      </w:r>
      <w:r>
        <w:t>9.3</w:t>
      </w:r>
      <w:r w:rsidRPr="000B4518">
        <w:t>.2-1.</w:t>
      </w:r>
    </w:p>
    <w:p w14:paraId="5E1A139C" w14:textId="77777777" w:rsidR="009559DD" w:rsidRPr="000B4518" w:rsidRDefault="009559DD" w:rsidP="009559DD">
      <w:pPr>
        <w:rPr>
          <w:b/>
          <w:u w:val="single"/>
        </w:rPr>
      </w:pPr>
      <w:r w:rsidRPr="000B4518">
        <w:rPr>
          <w:b/>
          <w:u w:val="single"/>
        </w:rPr>
        <w:t>Length:</w:t>
      </w:r>
    </w:p>
    <w:p w14:paraId="296F38E4" w14:textId="6BCE166C" w:rsidR="009559DD" w:rsidRPr="000B4518" w:rsidRDefault="009559DD" w:rsidP="009559DD">
      <w:r w:rsidRPr="000B4518">
        <w:t xml:space="preserve">The length shall be coded as specified in </w:t>
      </w:r>
      <w:r w:rsidR="00BA1F7C">
        <w:t>clause</w:t>
      </w:r>
      <w:r w:rsidRPr="000B4518">
        <w:t> </w:t>
      </w:r>
      <w:r>
        <w:t>9</w:t>
      </w:r>
      <w:r w:rsidRPr="000B4518">
        <w:t>.1.2.</w:t>
      </w:r>
    </w:p>
    <w:p w14:paraId="2AE647EA" w14:textId="77777777" w:rsidR="009559DD" w:rsidRPr="000B4518" w:rsidRDefault="009559DD" w:rsidP="009559DD">
      <w:pPr>
        <w:rPr>
          <w:b/>
          <w:u w:val="single"/>
        </w:rPr>
      </w:pPr>
      <w:r w:rsidRPr="000B4518">
        <w:rPr>
          <w:b/>
          <w:u w:val="single"/>
        </w:rPr>
        <w:t>SSRC:</w:t>
      </w:r>
    </w:p>
    <w:p w14:paraId="5F61A19D"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3F81FA6C" w14:textId="77777777" w:rsidR="009559DD" w:rsidRPr="000B4518" w:rsidRDefault="009559DD" w:rsidP="009559DD">
      <w:r w:rsidRPr="000B4518">
        <w:t>The SSRC</w:t>
      </w:r>
      <w:r>
        <w:t xml:space="preserve"> </w:t>
      </w:r>
      <w:r w:rsidRPr="000B4518">
        <w:t>field shall be coded as specified in IETF RFC 3550 [3].</w:t>
      </w:r>
    </w:p>
    <w:p w14:paraId="7870DAC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1C85BA18" w14:textId="7B7D58EF" w:rsidR="009559DD" w:rsidRPr="000B4518" w:rsidRDefault="009559DD" w:rsidP="009559DD">
      <w:r w:rsidRPr="000B4518">
        <w:t>The MC</w:t>
      </w:r>
      <w:r>
        <w:t>Video</w:t>
      </w:r>
      <w:r w:rsidRPr="000B4518">
        <w:t xml:space="preserve"> Group ID field is c</w:t>
      </w:r>
      <w:r>
        <w:t xml:space="preserve">oded as described in </w:t>
      </w:r>
      <w:r w:rsidR="00BA1F7C">
        <w:t>clause</w:t>
      </w:r>
      <w:r>
        <w:t> 9</w:t>
      </w:r>
      <w:r w:rsidRPr="000B4518">
        <w:t>.</w:t>
      </w:r>
      <w:r>
        <w:t>3</w:t>
      </w:r>
      <w:r w:rsidRPr="000B4518">
        <w:t>.3.2.</w:t>
      </w:r>
    </w:p>
    <w:p w14:paraId="5140EE61" w14:textId="77777777" w:rsidR="009559DD" w:rsidRDefault="009559DD" w:rsidP="009559DD">
      <w:pPr>
        <w:pStyle w:val="Heading3"/>
      </w:pPr>
      <w:bookmarkStart w:id="2074" w:name="_Toc20208960"/>
      <w:bookmarkStart w:id="2075" w:name="_Toc36045071"/>
      <w:bookmarkStart w:id="2076" w:name="_Toc45216557"/>
      <w:bookmarkStart w:id="2077" w:name="_Toc99174331"/>
      <w:r>
        <w:t>9.3.</w:t>
      </w:r>
      <w:r w:rsidRPr="009559DD">
        <w:rPr>
          <w:lang w:val="en-GB"/>
        </w:rPr>
        <w:t>7</w:t>
      </w:r>
      <w:r w:rsidRPr="009559DD">
        <w:rPr>
          <w:lang w:val="en-GB"/>
        </w:rPr>
        <w:tab/>
      </w:r>
      <w:r>
        <w:t>Bearer Announcement message</w:t>
      </w:r>
      <w:bookmarkEnd w:id="2074"/>
      <w:bookmarkEnd w:id="2075"/>
      <w:bookmarkEnd w:id="2076"/>
      <w:bookmarkEnd w:id="2077"/>
    </w:p>
    <w:p w14:paraId="4305D9E7"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5285448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5DA24E5F" w14:textId="77777777" w:rsidR="009559DD" w:rsidRPr="000B4518" w:rsidRDefault="009559DD" w:rsidP="009559DD">
      <w:pPr>
        <w:pStyle w:val="TH"/>
      </w:pPr>
      <w:r w:rsidRPr="000B4518">
        <w:lastRenderedPageBreak/>
        <w:t>Table </w:t>
      </w:r>
      <w:r>
        <w:t>9.3</w:t>
      </w:r>
      <w:r w:rsidRPr="000B4518">
        <w:t>.</w:t>
      </w:r>
      <w:r w:rsidRPr="000E47E7">
        <w:rPr>
          <w:lang w:val="en-GB"/>
        </w:rPr>
        <w:t>7</w:t>
      </w:r>
      <w:r w:rsidRPr="000B4518">
        <w:t xml:space="preserve">-1: </w:t>
      </w:r>
      <w:r>
        <w:t>Bearer Announcement</w:t>
      </w:r>
      <w:r w:rsidRPr="000B4518">
        <w:t xml:space="preserve"> message</w:t>
      </w:r>
    </w:p>
    <w:p w14:paraId="36A58B39" w14:textId="77777777" w:rsidR="009559DD" w:rsidRPr="000B4518" w:rsidRDefault="009559DD" w:rsidP="009559DD">
      <w:pPr>
        <w:pStyle w:val="PL"/>
        <w:keepNext/>
        <w:keepLines/>
        <w:jc w:val="center"/>
        <w:rPr>
          <w:noProof w:val="0"/>
        </w:rPr>
      </w:pPr>
      <w:bookmarkStart w:id="2078" w:name="_MCCTEMPBM_CRPT38000129___4"/>
      <w:r w:rsidRPr="000B4518">
        <w:rPr>
          <w:noProof w:val="0"/>
        </w:rPr>
        <w:t>0                   1                   2                   3</w:t>
      </w:r>
    </w:p>
    <w:p w14:paraId="07DAD517" w14:textId="77777777" w:rsidR="009559DD" w:rsidRPr="000B4518" w:rsidRDefault="009559DD" w:rsidP="009559DD">
      <w:pPr>
        <w:pStyle w:val="PL"/>
        <w:keepNext/>
        <w:keepLines/>
        <w:jc w:val="center"/>
        <w:rPr>
          <w:noProof w:val="0"/>
        </w:rPr>
      </w:pPr>
      <w:r w:rsidRPr="000B4518">
        <w:rPr>
          <w:noProof w:val="0"/>
        </w:rPr>
        <w:t>0 1 2 3 4 5 6 7 8 9 0 1 2 3 4 5 6 7 8 9 0 1 2 3 4 5 6 7 8 9 0 1</w:t>
      </w:r>
    </w:p>
    <w:p w14:paraId="712D7C7D" w14:textId="77777777" w:rsidR="009559DD" w:rsidRPr="000B4518" w:rsidRDefault="009559DD" w:rsidP="009559DD">
      <w:pPr>
        <w:pStyle w:val="PL"/>
        <w:keepNext/>
        <w:keepLines/>
        <w:jc w:val="center"/>
        <w:rPr>
          <w:noProof w:val="0"/>
        </w:rPr>
      </w:pPr>
      <w:r w:rsidRPr="000B4518">
        <w:rPr>
          <w:noProof w:val="0"/>
        </w:rPr>
        <w:t>+-+-+-+-+-+-+-+-+-+-+-+-+-+-+-+-+-+-+-+-+-+-+-+-+-+-+-+-+-+-+-+-+</w:t>
      </w:r>
    </w:p>
    <w:p w14:paraId="790DBCE5" w14:textId="77777777" w:rsidR="009559DD" w:rsidRPr="000B4518" w:rsidRDefault="009559DD" w:rsidP="009559DD">
      <w:pPr>
        <w:pStyle w:val="PL"/>
        <w:keepNext/>
        <w:keepLines/>
        <w:jc w:val="center"/>
        <w:rPr>
          <w:noProof w:val="0"/>
        </w:rPr>
      </w:pPr>
      <w:r w:rsidRPr="000B4518">
        <w:rPr>
          <w:noProof w:val="0"/>
        </w:rPr>
        <w:t>|V=2|P|</w:t>
      </w:r>
      <w:r>
        <w:t xml:space="preserve"> Subtype </w:t>
      </w:r>
      <w:r w:rsidRPr="000B4518">
        <w:rPr>
          <w:noProof w:val="0"/>
        </w:rPr>
        <w:t>|   PT=APP=204  |          length</w:t>
      </w:r>
      <w:r>
        <w:rPr>
          <w:noProof w:val="0"/>
        </w:rPr>
        <w:t xml:space="preserve">  </w:t>
      </w:r>
      <w:r w:rsidRPr="000B4518">
        <w:rPr>
          <w:noProof w:val="0"/>
        </w:rPr>
        <w:t xml:space="preserve">             |</w:t>
      </w:r>
    </w:p>
    <w:p w14:paraId="1F149634" w14:textId="77777777" w:rsidR="009559DD" w:rsidRPr="000B4518" w:rsidRDefault="009559DD" w:rsidP="009559DD">
      <w:pPr>
        <w:pStyle w:val="PL"/>
        <w:keepNext/>
        <w:keepLines/>
        <w:jc w:val="center"/>
        <w:rPr>
          <w:noProof w:val="0"/>
        </w:rPr>
      </w:pPr>
      <w:r w:rsidRPr="000B4518">
        <w:rPr>
          <w:noProof w:val="0"/>
        </w:rPr>
        <w:t>+-+-+-+-+-+-+-+-+-+-+-+-+-+-+-+-+-+-+-+-+-+-+-+-+-+-+-+-+-+-+-+-+</w:t>
      </w:r>
    </w:p>
    <w:p w14:paraId="73D309DA" w14:textId="77777777" w:rsidR="009559DD" w:rsidRPr="000B4518" w:rsidRDefault="009559DD" w:rsidP="009559DD">
      <w:pPr>
        <w:pStyle w:val="PL"/>
        <w:keepNext/>
        <w:keepLines/>
        <w:jc w:val="center"/>
        <w:rPr>
          <w:noProof w:val="0"/>
        </w:rPr>
      </w:pPr>
      <w:r w:rsidRPr="000B4518">
        <w:rPr>
          <w:noProof w:val="0"/>
        </w:rPr>
        <w:t>|                          name=MC</w:t>
      </w:r>
      <w:r>
        <w:rPr>
          <w:noProof w:val="0"/>
        </w:rPr>
        <w:t>M</w:t>
      </w:r>
      <w:r w:rsidRPr="000B4518">
        <w:rPr>
          <w:noProof w:val="0"/>
        </w:rPr>
        <w:t>C                            |</w:t>
      </w:r>
    </w:p>
    <w:p w14:paraId="022DDC8C" w14:textId="77777777" w:rsidR="009559DD" w:rsidRPr="000B4518" w:rsidRDefault="009559DD" w:rsidP="009559DD">
      <w:pPr>
        <w:pStyle w:val="PL"/>
        <w:keepNext/>
        <w:keepLines/>
        <w:jc w:val="center"/>
        <w:rPr>
          <w:noProof w:val="0"/>
        </w:rPr>
      </w:pPr>
      <w:r w:rsidRPr="000B4518">
        <w:rPr>
          <w:noProof w:val="0"/>
        </w:rPr>
        <w:t>+-+-+-+-+-+-+-+-+-+-+-+-+-+-+-+-+-+-+-+-+-+-+-+-+-+-+-+-+-+-+-+-+</w:t>
      </w:r>
    </w:p>
    <w:p w14:paraId="34728D26"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TMGI </w:t>
      </w:r>
      <w:r>
        <w:rPr>
          <w:noProof w:val="0"/>
        </w:rPr>
        <w:t xml:space="preserve">  </w:t>
      </w:r>
      <w:r w:rsidRPr="000B4518">
        <w:rPr>
          <w:noProof w:val="0"/>
        </w:rPr>
        <w:t xml:space="preserve">                          |</w:t>
      </w:r>
    </w:p>
    <w:p w14:paraId="299DBDAE" w14:textId="77777777" w:rsidR="009559DD" w:rsidRPr="000B4518" w:rsidRDefault="009559DD" w:rsidP="009559DD">
      <w:pPr>
        <w:pStyle w:val="PL"/>
        <w:keepNext/>
        <w:keepLines/>
        <w:jc w:val="center"/>
        <w:rPr>
          <w:noProof w:val="0"/>
        </w:rPr>
      </w:pPr>
      <w:r w:rsidRPr="000B4518">
        <w:rPr>
          <w:noProof w:val="0"/>
        </w:rPr>
        <w:t>+-+-+-+-+-+-+-+-+-+-+-+-+-+-+-+-+-+-+-+-+-+-+-+-+-+-+-+-+-+-+-+-+</w:t>
      </w:r>
    </w:p>
    <w:p w14:paraId="238282A5" w14:textId="77777777" w:rsidR="009559DD" w:rsidRPr="000B4518" w:rsidRDefault="009559DD" w:rsidP="009559DD">
      <w:pPr>
        <w:pStyle w:val="PL"/>
        <w:keepNext/>
        <w:keepLines/>
        <w:jc w:val="center"/>
        <w:rPr>
          <w:noProof w:val="0"/>
        </w:rPr>
      </w:pPr>
      <w:r w:rsidRPr="000B4518">
        <w:rPr>
          <w:noProof w:val="0"/>
        </w:rPr>
        <w:t xml:space="preserve">|                    </w:t>
      </w:r>
      <w:r>
        <w:rPr>
          <w:noProof w:val="0"/>
        </w:rPr>
        <w:t>Alternative</w:t>
      </w:r>
      <w:r w:rsidRPr="000B4518">
        <w:rPr>
          <w:noProof w:val="0"/>
        </w:rPr>
        <w:t xml:space="preserve"> TMGI field</w:t>
      </w:r>
      <w:r>
        <w:rPr>
          <w:noProof w:val="0"/>
        </w:rPr>
        <w:t>s</w:t>
      </w:r>
      <w:r w:rsidRPr="000B4518">
        <w:rPr>
          <w:noProof w:val="0"/>
        </w:rPr>
        <w:t xml:space="preserve">                    |</w:t>
      </w:r>
    </w:p>
    <w:p w14:paraId="60DAC3E3" w14:textId="77777777" w:rsidR="009559DD" w:rsidRPr="000B4518" w:rsidRDefault="009559DD" w:rsidP="009559DD">
      <w:pPr>
        <w:pStyle w:val="PL"/>
        <w:keepNext/>
        <w:keepLines/>
        <w:jc w:val="center"/>
        <w:rPr>
          <w:noProof w:val="0"/>
        </w:rPr>
      </w:pPr>
      <w:r w:rsidRPr="000B4518">
        <w:rPr>
          <w:noProof w:val="0"/>
        </w:rPr>
        <w:t>+-+-+-+-+-+-+-+-+-+-+-+-+-+-+-+-+-+-+-+-+-+-+-+-+-+-+-+-+-+-+-+-+</w:t>
      </w:r>
    </w:p>
    <w:p w14:paraId="4399D466" w14:textId="77777777" w:rsidR="009559DD" w:rsidRPr="000B4518" w:rsidRDefault="009559DD" w:rsidP="009559DD">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 xml:space="preserve"> </w:t>
      </w:r>
      <w:r w:rsidRPr="000B4518">
        <w:rPr>
          <w:noProof w:val="0"/>
        </w:rPr>
        <w:t xml:space="preserve">   </w:t>
      </w:r>
      <w:r>
        <w:rPr>
          <w:noProof w:val="0"/>
        </w:rPr>
        <w:t xml:space="preserve">Monitoring State </w:t>
      </w:r>
      <w:r w:rsidRPr="000B4518">
        <w:rPr>
          <w:noProof w:val="0"/>
        </w:rPr>
        <w:t xml:space="preserve">   </w:t>
      </w:r>
      <w:r>
        <w:rPr>
          <w:noProof w:val="0"/>
        </w:rPr>
        <w:t xml:space="preserve">   </w:t>
      </w:r>
      <w:r w:rsidRPr="000B4518">
        <w:rPr>
          <w:noProof w:val="0"/>
        </w:rPr>
        <w:t xml:space="preserve">                 |</w:t>
      </w:r>
    </w:p>
    <w:p w14:paraId="7F762D56" w14:textId="77777777" w:rsidR="009559DD" w:rsidRPr="000B4518" w:rsidRDefault="009559DD" w:rsidP="009559DD">
      <w:pPr>
        <w:pStyle w:val="PL"/>
        <w:keepNext/>
        <w:keepLines/>
        <w:jc w:val="center"/>
        <w:rPr>
          <w:noProof w:val="0"/>
        </w:rPr>
      </w:pPr>
      <w:r w:rsidRPr="000B4518">
        <w:rPr>
          <w:noProof w:val="0"/>
        </w:rPr>
        <w:t>+-+-+-+-+-+-+-+-+-+-+-+-+-+-+-+-+-+-+-+-+-+-+-+-+-+-+-+-+-+-+-+-+</w:t>
      </w:r>
    </w:p>
    <w:bookmarkEnd w:id="2078"/>
    <w:p w14:paraId="73B625BD" w14:textId="77777777" w:rsidR="009559DD" w:rsidRPr="000B4518" w:rsidRDefault="009559DD" w:rsidP="009559DD"/>
    <w:p w14:paraId="2DD2BA46"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840D797" w14:textId="77777777" w:rsidR="009559DD" w:rsidRPr="000B4518" w:rsidRDefault="009559DD" w:rsidP="009559DD">
      <w:pPr>
        <w:rPr>
          <w:b/>
          <w:u w:val="single"/>
        </w:rPr>
      </w:pPr>
      <w:r w:rsidRPr="000B4518">
        <w:rPr>
          <w:b/>
          <w:u w:val="single"/>
        </w:rPr>
        <w:t>Subtype:</w:t>
      </w:r>
    </w:p>
    <w:p w14:paraId="3A9B6C43" w14:textId="77777777" w:rsidR="009559DD" w:rsidRPr="000B4518" w:rsidRDefault="009559DD" w:rsidP="009559DD">
      <w:r w:rsidRPr="000B4518">
        <w:t>The subtype shall be coded according to table </w:t>
      </w:r>
      <w:r>
        <w:t>9.3</w:t>
      </w:r>
      <w:r w:rsidRPr="000B4518">
        <w:t>.2-1.</w:t>
      </w:r>
    </w:p>
    <w:p w14:paraId="779506DA" w14:textId="77777777" w:rsidR="009559DD" w:rsidRPr="000B4518" w:rsidRDefault="009559DD" w:rsidP="009559DD">
      <w:pPr>
        <w:rPr>
          <w:b/>
          <w:u w:val="single"/>
        </w:rPr>
      </w:pPr>
      <w:r w:rsidRPr="000B4518">
        <w:rPr>
          <w:b/>
          <w:u w:val="single"/>
        </w:rPr>
        <w:t>Length:</w:t>
      </w:r>
    </w:p>
    <w:p w14:paraId="2B34C219" w14:textId="640C2DE0" w:rsidR="009559DD" w:rsidRPr="000B4518" w:rsidRDefault="009559DD" w:rsidP="009559DD">
      <w:r w:rsidRPr="000B4518">
        <w:t xml:space="preserve">The length shall be coded as specified in </w:t>
      </w:r>
      <w:r w:rsidR="00BA1F7C">
        <w:t>clause</w:t>
      </w:r>
      <w:r w:rsidRPr="000B4518">
        <w:t> </w:t>
      </w:r>
      <w:r>
        <w:t>9</w:t>
      </w:r>
      <w:r w:rsidRPr="000B4518">
        <w:t>.1.2.</w:t>
      </w:r>
    </w:p>
    <w:p w14:paraId="2206F7F3" w14:textId="77777777" w:rsidR="009559DD" w:rsidRPr="000B4518" w:rsidRDefault="009559DD" w:rsidP="009559DD">
      <w:pPr>
        <w:rPr>
          <w:b/>
          <w:u w:val="single"/>
        </w:rPr>
      </w:pPr>
      <w:r w:rsidRPr="000B4518">
        <w:rPr>
          <w:b/>
          <w:u w:val="single"/>
        </w:rPr>
        <w:t>TMGI:</w:t>
      </w:r>
    </w:p>
    <w:p w14:paraId="0062E7F8" w14:textId="7E205231" w:rsidR="009559DD" w:rsidRPr="000B4518" w:rsidRDefault="009559DD" w:rsidP="009559DD">
      <w:r w:rsidRPr="000B4518">
        <w:t xml:space="preserve">The TMGI field is coded as described in </w:t>
      </w:r>
      <w:r w:rsidR="00BA1F7C">
        <w:t>clause</w:t>
      </w:r>
      <w:r w:rsidRPr="000B4518">
        <w:t> </w:t>
      </w:r>
      <w:r>
        <w:t>9.3</w:t>
      </w:r>
      <w:r w:rsidRPr="000B4518">
        <w:t>.3.4.</w:t>
      </w:r>
      <w:r>
        <w:t xml:space="preserve"> This field is mandatory.</w:t>
      </w:r>
    </w:p>
    <w:p w14:paraId="6D69BB88" w14:textId="77777777" w:rsidR="009559DD" w:rsidRPr="000B4518" w:rsidRDefault="009559DD" w:rsidP="009559DD">
      <w:pPr>
        <w:rPr>
          <w:b/>
          <w:u w:val="single"/>
        </w:rPr>
      </w:pPr>
      <w:r>
        <w:rPr>
          <w:b/>
          <w:u w:val="single"/>
        </w:rPr>
        <w:t xml:space="preserve">Alternative </w:t>
      </w:r>
      <w:r w:rsidRPr="000B4518">
        <w:rPr>
          <w:b/>
          <w:u w:val="single"/>
        </w:rPr>
        <w:t>TMGI:</w:t>
      </w:r>
    </w:p>
    <w:p w14:paraId="0C4C3138" w14:textId="0577540D" w:rsidR="009559DD" w:rsidRDefault="009559DD" w:rsidP="009559DD">
      <w:r>
        <w:t>Zero or more alternative</w:t>
      </w:r>
      <w:r w:rsidRPr="000B4518">
        <w:t xml:space="preserve"> TMGI field</w:t>
      </w:r>
      <w:r>
        <w:t>s</w:t>
      </w:r>
      <w:r w:rsidRPr="000B4518">
        <w:t xml:space="preserve"> </w:t>
      </w:r>
      <w:r>
        <w:t>are</w:t>
      </w:r>
      <w:r w:rsidRPr="000B4518">
        <w:t xml:space="preserve"> coded as described in </w:t>
      </w:r>
      <w:r w:rsidR="00BA1F7C">
        <w:t>clause</w:t>
      </w:r>
      <w:r w:rsidRPr="000B4518">
        <w:t> </w:t>
      </w:r>
      <w:r>
        <w:t>9.3</w:t>
      </w:r>
      <w:r w:rsidRPr="000B4518">
        <w:t>.3.</w:t>
      </w:r>
      <w:r>
        <w:t>4. This field is coded immediately after the TMGI field.</w:t>
      </w:r>
    </w:p>
    <w:p w14:paraId="6208E6EA" w14:textId="77777777" w:rsidR="009559DD" w:rsidRPr="00431D0F" w:rsidRDefault="009559DD" w:rsidP="009559DD">
      <w:pPr>
        <w:rPr>
          <w:b/>
        </w:rPr>
      </w:pPr>
      <w:r w:rsidRPr="00431D0F">
        <w:rPr>
          <w:b/>
        </w:rPr>
        <w:t>Monitoring State:</w:t>
      </w:r>
    </w:p>
    <w:p w14:paraId="0A8F9A58" w14:textId="2D21484B" w:rsidR="009559DD" w:rsidRPr="000B4518" w:rsidRDefault="009559DD" w:rsidP="009559DD">
      <w:r>
        <w:t xml:space="preserve">The monitoring state field is coded as described in </w:t>
      </w:r>
      <w:r w:rsidR="00BA1F7C">
        <w:t>clause</w:t>
      </w:r>
      <w:r>
        <w:t> 9.3.3.5.</w:t>
      </w:r>
    </w:p>
    <w:p w14:paraId="4220D4B2" w14:textId="77777777" w:rsidR="00D03A83" w:rsidRDefault="00D03A83" w:rsidP="000E47E7">
      <w:pPr>
        <w:pStyle w:val="Heading2"/>
      </w:pPr>
      <w:bookmarkStart w:id="2079" w:name="_Toc20208961"/>
      <w:bookmarkStart w:id="2080" w:name="_Toc36045072"/>
      <w:bookmarkStart w:id="2081" w:name="_Toc45216558"/>
      <w:bookmarkStart w:id="2082" w:name="_Toc99174332"/>
      <w:r>
        <w:t>9.4</w:t>
      </w:r>
      <w:r>
        <w:tab/>
        <w:t>MBMS notifications</w:t>
      </w:r>
      <w:bookmarkEnd w:id="2079"/>
      <w:bookmarkEnd w:id="2080"/>
      <w:bookmarkEnd w:id="2081"/>
      <w:bookmarkEnd w:id="2082"/>
    </w:p>
    <w:p w14:paraId="008C8962" w14:textId="77777777" w:rsidR="00D03A83" w:rsidRPr="000B4518" w:rsidRDefault="00D03A83" w:rsidP="00D03A83">
      <w:pPr>
        <w:pStyle w:val="Heading3"/>
      </w:pPr>
      <w:bookmarkStart w:id="2083" w:name="_Toc20208962"/>
      <w:bookmarkStart w:id="2084" w:name="_Toc36045073"/>
      <w:bookmarkStart w:id="2085" w:name="_Toc45216559"/>
      <w:bookmarkStart w:id="2086" w:name="_Toc99174333"/>
      <w:r>
        <w:t>9.4</w:t>
      </w:r>
      <w:r w:rsidRPr="000B4518">
        <w:t>.1</w:t>
      </w:r>
      <w:r w:rsidRPr="000B4518">
        <w:tab/>
        <w:t>Introduction</w:t>
      </w:r>
      <w:bookmarkEnd w:id="2083"/>
      <w:bookmarkEnd w:id="2084"/>
      <w:bookmarkEnd w:id="2085"/>
      <w:bookmarkEnd w:id="2086"/>
    </w:p>
    <w:p w14:paraId="2A7F2A7A" w14:textId="3E396F89" w:rsidR="00D03A83" w:rsidRPr="000B4518" w:rsidRDefault="00D03A83" w:rsidP="00D03A83">
      <w:r w:rsidRPr="000B4518">
        <w:t xml:space="preserve">The MBMS </w:t>
      </w:r>
      <w:r>
        <w:t>notifications</w:t>
      </w:r>
      <w:r w:rsidRPr="000B4518">
        <w:t xml:space="preserve"> messages shall be coded as described in </w:t>
      </w:r>
      <w:r w:rsidR="00BA1F7C">
        <w:t>clause</w:t>
      </w:r>
      <w:r w:rsidRPr="000B4518">
        <w:t xml:space="preserve"> 8.1.2 where the MBMS </w:t>
      </w:r>
      <w:r>
        <w:t>notifications</w:t>
      </w:r>
      <w:r w:rsidRPr="000B4518">
        <w:t xml:space="preserve"> message is part of the application-dependent data.</w:t>
      </w:r>
    </w:p>
    <w:p w14:paraId="6B8D54CC"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27FB1095" w14:textId="7FAF7F94" w:rsidR="00D03A83" w:rsidRPr="000B4518" w:rsidRDefault="00D03A83" w:rsidP="00D03A83">
      <w:r w:rsidRPr="000B4518">
        <w:t xml:space="preserve">The list of MBMS </w:t>
      </w:r>
      <w:r>
        <w:t>notifications</w:t>
      </w:r>
      <w:r w:rsidRPr="000B4518">
        <w:t xml:space="preserve"> messages can be found in the </w:t>
      </w:r>
      <w:r w:rsidR="00BA1F7C">
        <w:t>clause</w:t>
      </w:r>
      <w:r w:rsidRPr="000B4518">
        <w:t> </w:t>
      </w:r>
      <w:r>
        <w:t>9.4</w:t>
      </w:r>
      <w:r w:rsidRPr="000B4518">
        <w:t>.2.</w:t>
      </w:r>
    </w:p>
    <w:p w14:paraId="65B7E6BD" w14:textId="42ADC669" w:rsidR="00D03A83" w:rsidRPr="000B4518" w:rsidRDefault="00D03A83" w:rsidP="00D03A83">
      <w:r w:rsidRPr="000B4518">
        <w:t xml:space="preserve">The MBMS </w:t>
      </w:r>
      <w:r>
        <w:t>notifications</w:t>
      </w:r>
      <w:r w:rsidRPr="000B4518">
        <w:t xml:space="preserve"> specific fields are specified in </w:t>
      </w:r>
      <w:r w:rsidR="00BA1F7C">
        <w:t>clause</w:t>
      </w:r>
      <w:r w:rsidRPr="000B4518">
        <w:t> </w:t>
      </w:r>
      <w:r>
        <w:t>9.4</w:t>
      </w:r>
      <w:r w:rsidRPr="000B4518">
        <w:t>.3.</w:t>
      </w:r>
    </w:p>
    <w:p w14:paraId="5B1BCCDB" w14:textId="77777777" w:rsidR="00D03A83" w:rsidRPr="000B4518" w:rsidRDefault="00D03A83" w:rsidP="00D03A83">
      <w:pPr>
        <w:pStyle w:val="Heading3"/>
      </w:pPr>
      <w:bookmarkStart w:id="2087" w:name="_Toc20208963"/>
      <w:bookmarkStart w:id="2088" w:name="_Toc36045074"/>
      <w:bookmarkStart w:id="2089" w:name="_Toc45216560"/>
      <w:bookmarkStart w:id="2090" w:name="_Toc99174334"/>
      <w:r>
        <w:t>9.4</w:t>
      </w:r>
      <w:r w:rsidRPr="000B4518">
        <w:t>.2</w:t>
      </w:r>
      <w:r w:rsidRPr="000B4518">
        <w:tab/>
        <w:t xml:space="preserve">MBMS </w:t>
      </w:r>
      <w:r>
        <w:t>notifications</w:t>
      </w:r>
      <w:r w:rsidRPr="000B4518">
        <w:t xml:space="preserve"> </w:t>
      </w:r>
      <w:r>
        <w:t xml:space="preserve">control </w:t>
      </w:r>
      <w:r w:rsidRPr="000B4518">
        <w:t>messages</w:t>
      </w:r>
      <w:bookmarkEnd w:id="2087"/>
      <w:bookmarkEnd w:id="2088"/>
      <w:bookmarkEnd w:id="2089"/>
      <w:bookmarkEnd w:id="2090"/>
    </w:p>
    <w:p w14:paraId="548ED27C"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062DD297"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7C47810" w14:textId="77777777" w:rsidTr="00F74BD1">
        <w:trPr>
          <w:cantSplit/>
          <w:trHeight w:val="288"/>
          <w:tblHeader/>
          <w:jc w:val="center"/>
        </w:trPr>
        <w:tc>
          <w:tcPr>
            <w:tcW w:w="3181" w:type="dxa"/>
            <w:shd w:val="clear" w:color="auto" w:fill="CCCCCC"/>
          </w:tcPr>
          <w:p w14:paraId="26F4A1C8" w14:textId="77777777" w:rsidR="00D03A83" w:rsidRPr="000B4518" w:rsidRDefault="00D03A83" w:rsidP="00F74BD1">
            <w:pPr>
              <w:pStyle w:val="TAH"/>
            </w:pPr>
            <w:r w:rsidRPr="000B4518">
              <w:t>Message name</w:t>
            </w:r>
          </w:p>
        </w:tc>
        <w:tc>
          <w:tcPr>
            <w:tcW w:w="1080" w:type="dxa"/>
            <w:shd w:val="clear" w:color="auto" w:fill="CCCCCC"/>
          </w:tcPr>
          <w:p w14:paraId="11EF2E9B" w14:textId="77777777" w:rsidR="00D03A83" w:rsidRPr="000B4518" w:rsidRDefault="00D03A83" w:rsidP="00F74BD1">
            <w:pPr>
              <w:pStyle w:val="TAH"/>
            </w:pPr>
            <w:r w:rsidRPr="000B4518">
              <w:t>Subtype</w:t>
            </w:r>
          </w:p>
        </w:tc>
        <w:tc>
          <w:tcPr>
            <w:tcW w:w="1905" w:type="dxa"/>
            <w:shd w:val="clear" w:color="auto" w:fill="CCCCCC"/>
          </w:tcPr>
          <w:p w14:paraId="1FDBA596" w14:textId="77777777" w:rsidR="00D03A83" w:rsidRPr="000B4518" w:rsidRDefault="00D03A83" w:rsidP="00F74BD1">
            <w:pPr>
              <w:pStyle w:val="TAH"/>
            </w:pPr>
            <w:r w:rsidRPr="000B4518">
              <w:t>Reference</w:t>
            </w:r>
          </w:p>
        </w:tc>
        <w:tc>
          <w:tcPr>
            <w:tcW w:w="1914" w:type="dxa"/>
            <w:shd w:val="clear" w:color="auto" w:fill="CCCCCC"/>
          </w:tcPr>
          <w:p w14:paraId="486C2496" w14:textId="77777777" w:rsidR="00D03A83" w:rsidRPr="000B4518" w:rsidRDefault="00D03A83" w:rsidP="00F74BD1">
            <w:pPr>
              <w:pStyle w:val="TAH"/>
            </w:pPr>
            <w:r w:rsidRPr="000B4518">
              <w:t>Direction</w:t>
            </w:r>
          </w:p>
        </w:tc>
      </w:tr>
      <w:tr w:rsidR="00D03A83" w:rsidRPr="000B4518" w14:paraId="5D77DA0C" w14:textId="77777777" w:rsidTr="00F74BD1">
        <w:trPr>
          <w:cantSplit/>
          <w:trHeight w:val="288"/>
          <w:jc w:val="center"/>
        </w:trPr>
        <w:tc>
          <w:tcPr>
            <w:tcW w:w="3181" w:type="dxa"/>
          </w:tcPr>
          <w:p w14:paraId="473EFB64" w14:textId="77777777" w:rsidR="00D03A83" w:rsidRPr="000B4518" w:rsidRDefault="00D03A83" w:rsidP="00F74BD1">
            <w:pPr>
              <w:pStyle w:val="TAL"/>
            </w:pPr>
            <w:r>
              <w:t>Group Dynamic Data Notify</w:t>
            </w:r>
          </w:p>
        </w:tc>
        <w:tc>
          <w:tcPr>
            <w:tcW w:w="1080" w:type="dxa"/>
          </w:tcPr>
          <w:p w14:paraId="563F15A6" w14:textId="77777777" w:rsidR="00D03A83" w:rsidRPr="000B4518" w:rsidRDefault="00D03A83" w:rsidP="00F74BD1">
            <w:pPr>
              <w:pStyle w:val="TAL"/>
            </w:pPr>
            <w:r w:rsidRPr="000B4518">
              <w:t>00000</w:t>
            </w:r>
          </w:p>
        </w:tc>
        <w:tc>
          <w:tcPr>
            <w:tcW w:w="1905" w:type="dxa"/>
          </w:tcPr>
          <w:p w14:paraId="4D2E77D7" w14:textId="105A22DB" w:rsidR="00D03A83" w:rsidRPr="000B4518" w:rsidRDefault="00BA1F7C" w:rsidP="00F74BD1">
            <w:pPr>
              <w:pStyle w:val="TAL"/>
            </w:pPr>
            <w:r>
              <w:t>clause</w:t>
            </w:r>
            <w:r w:rsidR="00D03A83">
              <w:t> 9.4</w:t>
            </w:r>
            <w:r w:rsidR="00D03A83" w:rsidRPr="000B4518">
              <w:t>.4</w:t>
            </w:r>
          </w:p>
        </w:tc>
        <w:tc>
          <w:tcPr>
            <w:tcW w:w="1914" w:type="dxa"/>
          </w:tcPr>
          <w:p w14:paraId="0AB85A96"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239AD13B" w14:textId="77777777" w:rsidTr="00F74BD1">
        <w:trPr>
          <w:cantSplit/>
          <w:trHeight w:val="288"/>
          <w:jc w:val="center"/>
        </w:trPr>
        <w:tc>
          <w:tcPr>
            <w:tcW w:w="8080" w:type="dxa"/>
            <w:gridSpan w:val="4"/>
          </w:tcPr>
          <w:p w14:paraId="59F4E8FB"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05599B6E" w14:textId="77777777" w:rsidR="00D03A83" w:rsidRDefault="00D03A83" w:rsidP="000E47E7"/>
    <w:p w14:paraId="59AC7A04" w14:textId="77777777" w:rsidR="00D03A83" w:rsidRDefault="00D03A83" w:rsidP="000E47E7">
      <w:pPr>
        <w:pStyle w:val="Heading3"/>
      </w:pPr>
      <w:bookmarkStart w:id="2091" w:name="_Toc20208964"/>
      <w:bookmarkStart w:id="2092" w:name="_Toc36045075"/>
      <w:bookmarkStart w:id="2093" w:name="_Toc45216561"/>
      <w:bookmarkStart w:id="2094" w:name="_Toc99174335"/>
      <w:r>
        <w:lastRenderedPageBreak/>
        <w:t>9.4.3</w:t>
      </w:r>
      <w:r>
        <w:tab/>
        <w:t>MBMS notifications control specific fields</w:t>
      </w:r>
      <w:bookmarkEnd w:id="2091"/>
      <w:bookmarkEnd w:id="2092"/>
      <w:bookmarkEnd w:id="2093"/>
      <w:bookmarkEnd w:id="2094"/>
    </w:p>
    <w:p w14:paraId="48D1C7FD" w14:textId="77777777" w:rsidR="00D03A83" w:rsidRDefault="00D03A83" w:rsidP="000E47E7">
      <w:pPr>
        <w:pStyle w:val="Heading4"/>
      </w:pPr>
      <w:bookmarkStart w:id="2095" w:name="_Toc20208965"/>
      <w:bookmarkStart w:id="2096" w:name="_Toc36045076"/>
      <w:bookmarkStart w:id="2097" w:name="_Toc45216562"/>
      <w:bookmarkStart w:id="2098" w:name="_Toc99174336"/>
      <w:r>
        <w:t>9.4.3.1</w:t>
      </w:r>
      <w:r>
        <w:tab/>
        <w:t>Introduction</w:t>
      </w:r>
      <w:bookmarkEnd w:id="2095"/>
      <w:bookmarkEnd w:id="2096"/>
      <w:bookmarkEnd w:id="2097"/>
      <w:bookmarkEnd w:id="2098"/>
    </w:p>
    <w:p w14:paraId="32F21B43" w14:textId="7AFADC09" w:rsidR="00D03A83" w:rsidRDefault="00D03A83" w:rsidP="00D03A83">
      <w:pPr>
        <w:rPr>
          <w:lang w:eastAsia="x-none"/>
        </w:rPr>
      </w:pPr>
      <w:r>
        <w:rPr>
          <w:lang w:eastAsia="x-none"/>
        </w:rPr>
        <w:t xml:space="preserve">This </w:t>
      </w:r>
      <w:r w:rsidR="00BA1F7C">
        <w:rPr>
          <w:lang w:eastAsia="x-none"/>
        </w:rPr>
        <w:t>clause</w:t>
      </w:r>
      <w:r>
        <w:rPr>
          <w:lang w:eastAsia="x-none"/>
        </w:rPr>
        <w:t xml:space="preserve"> describes the MBMS notifications control specific data fields.</w:t>
      </w:r>
    </w:p>
    <w:p w14:paraId="0D0CB7D4" w14:textId="7633589E"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w:t>
      </w:r>
      <w:r w:rsidR="00BA1F7C">
        <w:t>clause</w:t>
      </w:r>
      <w:r w:rsidRPr="008114F4">
        <w:t> </w:t>
      </w:r>
      <w:r>
        <w:t>8.1.3</w:t>
      </w:r>
      <w:r w:rsidRPr="008114F4">
        <w:t>.</w:t>
      </w:r>
    </w:p>
    <w:p w14:paraId="3BF4F55D" w14:textId="77777777" w:rsidR="00D03A83" w:rsidRPr="000B4518" w:rsidRDefault="00D03A83" w:rsidP="00D03A83">
      <w:r w:rsidRPr="000B4518">
        <w:t>Table </w:t>
      </w:r>
      <w:r>
        <w:t>9.4.3.1-1</w:t>
      </w:r>
      <w:r w:rsidRPr="000B4518">
        <w:t xml:space="preserve"> lists the available fields including the assigned Field ID.</w:t>
      </w:r>
    </w:p>
    <w:p w14:paraId="3F75D736"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7A11F369" w14:textId="77777777" w:rsidTr="00F74BD1">
        <w:trPr>
          <w:gridAfter w:val="1"/>
          <w:wAfter w:w="326" w:type="dxa"/>
          <w:cantSplit/>
          <w:trHeight w:val="144"/>
          <w:tblHeader/>
          <w:jc w:val="center"/>
        </w:trPr>
        <w:tc>
          <w:tcPr>
            <w:tcW w:w="2692" w:type="dxa"/>
            <w:gridSpan w:val="2"/>
            <w:vMerge w:val="restart"/>
            <w:shd w:val="clear" w:color="auto" w:fill="CCCCCC"/>
          </w:tcPr>
          <w:p w14:paraId="26CE181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4B7E4221" w14:textId="77777777" w:rsidR="00D03A83" w:rsidRPr="000B4518" w:rsidRDefault="00D03A83" w:rsidP="00F74BD1">
            <w:pPr>
              <w:pStyle w:val="TAH"/>
            </w:pPr>
            <w:r w:rsidRPr="000B4518">
              <w:t>Field ID</w:t>
            </w:r>
          </w:p>
          <w:p w14:paraId="45BBD2CA" w14:textId="77777777" w:rsidR="00D03A83" w:rsidRPr="000B4518" w:rsidRDefault="00D03A83" w:rsidP="00F74BD1">
            <w:pPr>
              <w:pStyle w:val="TAH"/>
            </w:pPr>
          </w:p>
        </w:tc>
        <w:tc>
          <w:tcPr>
            <w:tcW w:w="2946" w:type="dxa"/>
            <w:gridSpan w:val="2"/>
            <w:vMerge w:val="restart"/>
            <w:shd w:val="clear" w:color="auto" w:fill="CCCCCC"/>
          </w:tcPr>
          <w:p w14:paraId="51927150" w14:textId="77777777" w:rsidR="00D03A83" w:rsidRPr="000B4518" w:rsidRDefault="00D03A83" w:rsidP="00F74BD1">
            <w:pPr>
              <w:pStyle w:val="TAH"/>
            </w:pPr>
            <w:r w:rsidRPr="000B4518">
              <w:t>Description</w:t>
            </w:r>
          </w:p>
        </w:tc>
      </w:tr>
      <w:tr w:rsidR="00D03A83" w:rsidRPr="000B4518" w14:paraId="1F47FFB3"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DB3EBD2"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A6AA7B1"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08AFE0F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E55DE8F" w14:textId="77777777" w:rsidR="00D03A83" w:rsidRPr="000B4518" w:rsidRDefault="00D03A83" w:rsidP="00F74BD1">
            <w:pPr>
              <w:pStyle w:val="TAH"/>
            </w:pPr>
          </w:p>
        </w:tc>
      </w:tr>
      <w:tr w:rsidR="00D03A83" w:rsidRPr="000B4518" w14:paraId="2657E7A7" w14:textId="77777777" w:rsidTr="00F74BD1">
        <w:trPr>
          <w:gridAfter w:val="1"/>
          <w:wAfter w:w="326" w:type="dxa"/>
          <w:cantSplit/>
          <w:trHeight w:val="144"/>
          <w:tblHeader/>
          <w:jc w:val="center"/>
        </w:trPr>
        <w:tc>
          <w:tcPr>
            <w:tcW w:w="2692" w:type="dxa"/>
            <w:gridSpan w:val="2"/>
            <w:shd w:val="clear" w:color="auto" w:fill="auto"/>
          </w:tcPr>
          <w:p w14:paraId="28293126" w14:textId="77777777" w:rsidR="00D03A83" w:rsidRPr="000B4518" w:rsidRDefault="00D03A83" w:rsidP="00F74BD1">
            <w:pPr>
              <w:pStyle w:val="TAL"/>
            </w:pPr>
            <w:r>
              <w:t>Status</w:t>
            </w:r>
          </w:p>
        </w:tc>
        <w:tc>
          <w:tcPr>
            <w:tcW w:w="1014" w:type="dxa"/>
            <w:gridSpan w:val="2"/>
            <w:shd w:val="clear" w:color="auto" w:fill="auto"/>
          </w:tcPr>
          <w:p w14:paraId="4F4F3E58" w14:textId="77777777" w:rsidR="00D03A83" w:rsidRPr="000B4518" w:rsidRDefault="00D03A83" w:rsidP="00F74BD1">
            <w:pPr>
              <w:pStyle w:val="TAL"/>
            </w:pPr>
            <w:r w:rsidRPr="000B4518">
              <w:t>000</w:t>
            </w:r>
          </w:p>
        </w:tc>
        <w:tc>
          <w:tcPr>
            <w:tcW w:w="1890" w:type="dxa"/>
            <w:gridSpan w:val="2"/>
            <w:shd w:val="clear" w:color="auto" w:fill="auto"/>
          </w:tcPr>
          <w:p w14:paraId="2E179102" w14:textId="77777777" w:rsidR="00D03A83" w:rsidRPr="000B4518" w:rsidRDefault="00D03A83" w:rsidP="00F74BD1">
            <w:pPr>
              <w:pStyle w:val="TAL"/>
            </w:pPr>
            <w:r w:rsidRPr="000B4518">
              <w:t>00000000</w:t>
            </w:r>
          </w:p>
        </w:tc>
        <w:tc>
          <w:tcPr>
            <w:tcW w:w="2946" w:type="dxa"/>
            <w:gridSpan w:val="2"/>
            <w:shd w:val="clear" w:color="auto" w:fill="auto"/>
          </w:tcPr>
          <w:p w14:paraId="5922C7CD" w14:textId="45C649A1" w:rsidR="00D03A83" w:rsidRPr="000B4518" w:rsidRDefault="00BA1F7C" w:rsidP="00F74BD1">
            <w:pPr>
              <w:pStyle w:val="TAL"/>
            </w:pPr>
            <w:r>
              <w:t>Clause</w:t>
            </w:r>
            <w:r w:rsidR="00D03A83">
              <w:t> 9.4.3.2</w:t>
            </w:r>
          </w:p>
        </w:tc>
      </w:tr>
      <w:tr w:rsidR="00D03A83" w:rsidRPr="000B4518" w14:paraId="26C068E6" w14:textId="77777777" w:rsidTr="00F74BD1">
        <w:trPr>
          <w:gridAfter w:val="1"/>
          <w:wAfter w:w="326" w:type="dxa"/>
          <w:cantSplit/>
          <w:trHeight w:val="144"/>
          <w:tblHeader/>
          <w:jc w:val="center"/>
        </w:trPr>
        <w:tc>
          <w:tcPr>
            <w:tcW w:w="2692" w:type="dxa"/>
            <w:gridSpan w:val="2"/>
            <w:shd w:val="clear" w:color="auto" w:fill="auto"/>
          </w:tcPr>
          <w:p w14:paraId="155EC5E4" w14:textId="77777777" w:rsidR="00D03A83" w:rsidRDefault="00D03A83" w:rsidP="00F74BD1">
            <w:pPr>
              <w:pStyle w:val="TAL"/>
            </w:pPr>
            <w:r>
              <w:t>Status changing MCVideo User Identity</w:t>
            </w:r>
          </w:p>
        </w:tc>
        <w:tc>
          <w:tcPr>
            <w:tcW w:w="1014" w:type="dxa"/>
            <w:gridSpan w:val="2"/>
            <w:shd w:val="clear" w:color="auto" w:fill="auto"/>
          </w:tcPr>
          <w:p w14:paraId="6FDA7598" w14:textId="77777777" w:rsidR="00D03A83" w:rsidRPr="000B4518" w:rsidRDefault="00D03A83" w:rsidP="00F74BD1">
            <w:pPr>
              <w:pStyle w:val="TAL"/>
            </w:pPr>
            <w:r>
              <w:t>001</w:t>
            </w:r>
          </w:p>
        </w:tc>
        <w:tc>
          <w:tcPr>
            <w:tcW w:w="1890" w:type="dxa"/>
            <w:gridSpan w:val="2"/>
            <w:shd w:val="clear" w:color="auto" w:fill="auto"/>
          </w:tcPr>
          <w:p w14:paraId="2ADE4A25" w14:textId="77777777" w:rsidR="00D03A83" w:rsidRPr="000B4518" w:rsidRDefault="00D03A83" w:rsidP="00F74BD1">
            <w:pPr>
              <w:pStyle w:val="TAL"/>
            </w:pPr>
            <w:r w:rsidRPr="000B4518">
              <w:t>00000001</w:t>
            </w:r>
          </w:p>
        </w:tc>
        <w:tc>
          <w:tcPr>
            <w:tcW w:w="2946" w:type="dxa"/>
            <w:gridSpan w:val="2"/>
            <w:shd w:val="clear" w:color="auto" w:fill="auto"/>
          </w:tcPr>
          <w:p w14:paraId="2CCF4615" w14:textId="16F3B9CE" w:rsidR="00D03A83" w:rsidRDefault="00BA1F7C" w:rsidP="00F74BD1">
            <w:pPr>
              <w:pStyle w:val="TAL"/>
            </w:pPr>
            <w:r>
              <w:t>Clause</w:t>
            </w:r>
            <w:r w:rsidR="00D03A83">
              <w:t> 9.4.3.3</w:t>
            </w:r>
          </w:p>
        </w:tc>
      </w:tr>
      <w:tr w:rsidR="00D03A83" w:rsidRPr="000B4518" w14:paraId="2D177BF5" w14:textId="77777777" w:rsidTr="00F74BD1">
        <w:trPr>
          <w:gridAfter w:val="1"/>
          <w:wAfter w:w="326" w:type="dxa"/>
          <w:cantSplit/>
          <w:trHeight w:val="144"/>
          <w:tblHeader/>
          <w:jc w:val="center"/>
        </w:trPr>
        <w:tc>
          <w:tcPr>
            <w:tcW w:w="2692" w:type="dxa"/>
            <w:gridSpan w:val="2"/>
            <w:shd w:val="clear" w:color="auto" w:fill="auto"/>
          </w:tcPr>
          <w:p w14:paraId="3E850E28" w14:textId="77777777" w:rsidR="00D03A83" w:rsidRPr="000B4518" w:rsidRDefault="00D03A83" w:rsidP="00F74BD1">
            <w:pPr>
              <w:pStyle w:val="TAL"/>
            </w:pPr>
            <w:r>
              <w:t>Group call ongoing</w:t>
            </w:r>
          </w:p>
        </w:tc>
        <w:tc>
          <w:tcPr>
            <w:tcW w:w="1014" w:type="dxa"/>
            <w:gridSpan w:val="2"/>
            <w:shd w:val="clear" w:color="auto" w:fill="auto"/>
          </w:tcPr>
          <w:p w14:paraId="117CDCC4" w14:textId="77777777" w:rsidR="00D03A83" w:rsidRPr="000B4518" w:rsidRDefault="00D03A83" w:rsidP="00F74BD1">
            <w:pPr>
              <w:pStyle w:val="TAL"/>
            </w:pPr>
            <w:r>
              <w:t>002</w:t>
            </w:r>
          </w:p>
        </w:tc>
        <w:tc>
          <w:tcPr>
            <w:tcW w:w="1890" w:type="dxa"/>
            <w:gridSpan w:val="2"/>
            <w:shd w:val="clear" w:color="auto" w:fill="auto"/>
          </w:tcPr>
          <w:p w14:paraId="7E2E0292" w14:textId="77777777" w:rsidR="00D03A83" w:rsidRPr="000B4518" w:rsidRDefault="00D03A83" w:rsidP="00F74BD1">
            <w:pPr>
              <w:pStyle w:val="TAL"/>
            </w:pPr>
            <w:r>
              <w:t>00000010</w:t>
            </w:r>
          </w:p>
        </w:tc>
        <w:tc>
          <w:tcPr>
            <w:tcW w:w="2946" w:type="dxa"/>
            <w:gridSpan w:val="2"/>
            <w:shd w:val="clear" w:color="auto" w:fill="auto"/>
          </w:tcPr>
          <w:p w14:paraId="4625A428" w14:textId="6E44F153" w:rsidR="00D03A83" w:rsidRPr="000B4518" w:rsidRDefault="00BA1F7C" w:rsidP="00F74BD1">
            <w:pPr>
              <w:pStyle w:val="TAL"/>
            </w:pPr>
            <w:r>
              <w:t>Clause</w:t>
            </w:r>
            <w:r w:rsidR="00D03A83">
              <w:t> 9.4.3.4</w:t>
            </w:r>
          </w:p>
        </w:tc>
      </w:tr>
      <w:tr w:rsidR="00D03A83" w14:paraId="588FD362"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78FB2F48"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5751CFB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789ABBB4"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631FDDE0" w14:textId="030EFD7F" w:rsidR="00D03A83" w:rsidRDefault="00BA1F7C" w:rsidP="00F74BD1">
            <w:pPr>
              <w:pStyle w:val="TAL"/>
            </w:pPr>
            <w:r>
              <w:t>Clause</w:t>
            </w:r>
            <w:r w:rsidR="00D03A83">
              <w:t> 9.4.3.5</w:t>
            </w:r>
          </w:p>
        </w:tc>
      </w:tr>
      <w:tr w:rsidR="00D03A83" w14:paraId="7D4CE900"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20AD3DDB"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312AB993"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F1E0D06"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4EE68A1A" w14:textId="66260AC4" w:rsidR="00D03A83" w:rsidRDefault="00BA1F7C" w:rsidP="00F74BD1">
            <w:pPr>
              <w:pStyle w:val="TAL"/>
            </w:pPr>
            <w:r>
              <w:t>Clause</w:t>
            </w:r>
            <w:r w:rsidR="00D03A83">
              <w:t> 9.4.3.6</w:t>
            </w:r>
          </w:p>
        </w:tc>
      </w:tr>
    </w:tbl>
    <w:p w14:paraId="0A9391E0" w14:textId="77777777" w:rsidR="00D03A83" w:rsidRPr="000B4518" w:rsidRDefault="00D03A83" w:rsidP="00D03A83"/>
    <w:p w14:paraId="5A4FEF01" w14:textId="77777777" w:rsidR="00D03A83" w:rsidRDefault="00D03A83" w:rsidP="00D03A83">
      <w:pPr>
        <w:pStyle w:val="Heading4"/>
      </w:pPr>
      <w:bookmarkStart w:id="2099" w:name="_Toc20208966"/>
      <w:bookmarkStart w:id="2100" w:name="_Toc36045077"/>
      <w:bookmarkStart w:id="2101" w:name="_Toc45216563"/>
      <w:bookmarkStart w:id="2102" w:name="_Toc99174337"/>
      <w:r>
        <w:t>9.4.3.2</w:t>
      </w:r>
      <w:r>
        <w:tab/>
        <w:t>Status field</w:t>
      </w:r>
      <w:bookmarkEnd w:id="2099"/>
      <w:bookmarkEnd w:id="2100"/>
      <w:bookmarkEnd w:id="2101"/>
      <w:bookmarkEnd w:id="2102"/>
    </w:p>
    <w:p w14:paraId="4790CEC8"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1959AB3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20095D28"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2477FA8" w14:textId="77777777" w:rsidR="00D03A83" w:rsidRPr="000B4518" w:rsidRDefault="00D03A83" w:rsidP="00D03A83">
      <w:pPr>
        <w:pStyle w:val="PL"/>
        <w:keepNext/>
        <w:keepLines/>
        <w:jc w:val="center"/>
      </w:pPr>
      <w:bookmarkStart w:id="2103" w:name="_MCCTEMPBM_CRPT38000130___4"/>
      <w:r w:rsidRPr="000B4518">
        <w:t>0                   1                   2                   3</w:t>
      </w:r>
    </w:p>
    <w:p w14:paraId="2BF90562" w14:textId="77777777" w:rsidR="00D03A83" w:rsidRPr="000B4518" w:rsidRDefault="00D03A83" w:rsidP="00D03A83">
      <w:pPr>
        <w:pStyle w:val="PL"/>
        <w:keepNext/>
        <w:keepLines/>
        <w:jc w:val="center"/>
      </w:pPr>
      <w:r w:rsidRPr="000B4518">
        <w:t>0 1 2 3 4 5 6 7 8 9 0 1 2 3 4 5 6 7 8 9 0 1 2 3 4 5 6 7 8 9 0 1</w:t>
      </w:r>
    </w:p>
    <w:p w14:paraId="0B5040AB" w14:textId="77777777" w:rsidR="00D03A83" w:rsidRPr="000B4518" w:rsidRDefault="00D03A83" w:rsidP="00D03A83">
      <w:pPr>
        <w:pStyle w:val="PL"/>
        <w:keepNext/>
        <w:keepLines/>
        <w:jc w:val="center"/>
        <w:rPr>
          <w:noProof w:val="0"/>
        </w:rPr>
      </w:pPr>
      <w:r w:rsidRPr="000B4518">
        <w:rPr>
          <w:noProof w:val="0"/>
        </w:rPr>
        <w:t>+-+-+-+-+-+-+-+-+-+-+-+-+-+-+-+-+-+-+-+-+-+-+-+-+-+-+-+-+-+-+-+-+</w:t>
      </w:r>
    </w:p>
    <w:p w14:paraId="20CD9F3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0B61B236"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3DFE820E" w14:textId="77777777" w:rsidR="00D03A83" w:rsidRPr="0012300F" w:rsidRDefault="00D03A83" w:rsidP="00D03A83">
      <w:pPr>
        <w:pStyle w:val="PL"/>
        <w:jc w:val="center"/>
      </w:pPr>
      <w:r w:rsidRPr="000B4518">
        <w:t>+-+-+-+-+-+-+-+-+-+-+-+-+-+-+-+-+</w:t>
      </w:r>
      <w:r w:rsidRPr="000B4518">
        <w:rPr>
          <w:noProof w:val="0"/>
        </w:rPr>
        <w:t>-+-+-+-+-+-+-+-+-+-+-+-+-+-+-+-</w:t>
      </w:r>
      <w:r w:rsidRPr="0012300F">
        <w:t>+</w:t>
      </w:r>
    </w:p>
    <w:p w14:paraId="67D03504" w14:textId="77777777" w:rsidR="00D03A83" w:rsidRPr="000B4518" w:rsidRDefault="00D03A83" w:rsidP="00D03A83">
      <w:pPr>
        <w:pStyle w:val="PL"/>
        <w:jc w:val="center"/>
      </w:pPr>
      <w:r>
        <w:t>:User ID                                                        :</w:t>
      </w:r>
    </w:p>
    <w:p w14:paraId="398EC3CE" w14:textId="77777777" w:rsidR="00D03A83" w:rsidRPr="0012300F" w:rsidRDefault="00D03A83" w:rsidP="00D03A83">
      <w:pPr>
        <w:pStyle w:val="PL"/>
        <w:jc w:val="center"/>
      </w:pPr>
      <w:r w:rsidRPr="000B4518">
        <w:t>+-+-+-+-+-+-+-+-+-+-+-+-+-+-+-+-+</w:t>
      </w:r>
      <w:r w:rsidRPr="000B4518">
        <w:rPr>
          <w:noProof w:val="0"/>
        </w:rPr>
        <w:t>-+-+-+-+-+-+-+-+-+-+-+-+-+-+-+-</w:t>
      </w:r>
      <w:r w:rsidRPr="0012300F">
        <w:t>+</w:t>
      </w:r>
    </w:p>
    <w:bookmarkEnd w:id="2103"/>
    <w:p w14:paraId="34FA7826" w14:textId="77777777" w:rsidR="00D03A83" w:rsidRPr="000B4518" w:rsidRDefault="00D03A83" w:rsidP="00D03A83"/>
    <w:p w14:paraId="07E01A22"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3B57330A"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1B4DD250" w14:textId="77777777" w:rsidR="00D03A83" w:rsidRPr="000B4518" w:rsidRDefault="00D03A83" w:rsidP="00D03A83">
      <w:r w:rsidRPr="000B4518">
        <w:t>The &lt;</w:t>
      </w:r>
      <w:r>
        <w:t>Status</w:t>
      </w:r>
      <w:r w:rsidRPr="000B4518">
        <w:t>&gt; value is a 16 bit binary value where:</w:t>
      </w:r>
    </w:p>
    <w:p w14:paraId="138A0C13" w14:textId="77777777" w:rsidR="00D03A83" w:rsidRPr="000B4518" w:rsidRDefault="00D03A83" w:rsidP="00D03A83">
      <w:pPr>
        <w:pStyle w:val="B1"/>
      </w:pPr>
      <w:r>
        <w:t>'</w:t>
      </w:r>
      <w:r w:rsidRPr="000B4518">
        <w:t>0</w:t>
      </w:r>
      <w:r>
        <w:t>'</w:t>
      </w:r>
      <w:r w:rsidRPr="000B4518">
        <w:tab/>
      </w:r>
      <w:r>
        <w:t>emergency</w:t>
      </w:r>
    </w:p>
    <w:p w14:paraId="31FDF38B" w14:textId="77777777" w:rsidR="00D03A83" w:rsidRPr="000B4518" w:rsidRDefault="00D03A83" w:rsidP="00D03A83">
      <w:pPr>
        <w:pStyle w:val="B1"/>
      </w:pPr>
      <w:r>
        <w:t>'</w:t>
      </w:r>
      <w:r w:rsidRPr="000B4518">
        <w:t>1</w:t>
      </w:r>
      <w:r>
        <w:t>'</w:t>
      </w:r>
      <w:r w:rsidRPr="000B4518">
        <w:tab/>
      </w:r>
      <w:r>
        <w:t>in-peril</w:t>
      </w:r>
    </w:p>
    <w:p w14:paraId="7674EFA3" w14:textId="77777777" w:rsidR="00D03A83" w:rsidRDefault="00D03A83" w:rsidP="00D03A83">
      <w:r w:rsidRPr="000B4518">
        <w:t>All other values are reserved for future use.</w:t>
      </w:r>
    </w:p>
    <w:p w14:paraId="7F1A3FBD" w14:textId="77777777" w:rsidR="00D03A83" w:rsidRDefault="00D03A83" w:rsidP="000E47E7">
      <w:pPr>
        <w:pStyle w:val="Heading4"/>
      </w:pPr>
      <w:bookmarkStart w:id="2104" w:name="_Toc20208967"/>
      <w:bookmarkStart w:id="2105" w:name="_Toc36045078"/>
      <w:bookmarkStart w:id="2106" w:name="_Toc45216564"/>
      <w:bookmarkStart w:id="2107" w:name="_Toc99174338"/>
      <w:r>
        <w:t>9.4.3.3</w:t>
      </w:r>
      <w:r>
        <w:tab/>
        <w:t>Status changing MCVideo User Identity field</w:t>
      </w:r>
      <w:bookmarkEnd w:id="2104"/>
      <w:bookmarkEnd w:id="2105"/>
      <w:bookmarkEnd w:id="2106"/>
      <w:bookmarkEnd w:id="2107"/>
    </w:p>
    <w:p w14:paraId="2D0C3BDC" w14:textId="77777777" w:rsidR="00D03A83" w:rsidRPr="000B4518" w:rsidRDefault="00D03A83" w:rsidP="00D03A83">
      <w:pPr>
        <w:rPr>
          <w:lang w:eastAsia="x-none"/>
        </w:rPr>
      </w:pPr>
      <w:r w:rsidRPr="000B4518">
        <w:rPr>
          <w:lang w:eastAsia="x-none"/>
        </w:rPr>
        <w:t xml:space="preserve">The </w:t>
      </w:r>
      <w:r>
        <w:t>Status changing MCVideo</w:t>
      </w:r>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496126B0"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F15F785" w14:textId="77777777" w:rsidR="00D03A83" w:rsidRPr="000B4518" w:rsidRDefault="00D03A83" w:rsidP="00D03A83">
      <w:pPr>
        <w:pStyle w:val="TH"/>
      </w:pPr>
      <w:r w:rsidRPr="000B4518">
        <w:lastRenderedPageBreak/>
        <w:t>Table </w:t>
      </w:r>
      <w:r>
        <w:t>9.4.3.3</w:t>
      </w:r>
      <w:r w:rsidRPr="000B4518">
        <w:t xml:space="preserve">-1: </w:t>
      </w:r>
      <w:r>
        <w:t>Status changing MCVideo</w:t>
      </w:r>
      <w:r w:rsidRPr="000B4518">
        <w:t xml:space="preserve"> User Identity field coding</w:t>
      </w:r>
    </w:p>
    <w:p w14:paraId="78C56B06" w14:textId="77777777" w:rsidR="00D03A83" w:rsidRPr="000B4518" w:rsidRDefault="00D03A83" w:rsidP="00D03A83">
      <w:pPr>
        <w:pStyle w:val="PL"/>
        <w:keepNext/>
        <w:keepLines/>
        <w:jc w:val="center"/>
      </w:pPr>
      <w:bookmarkStart w:id="2108" w:name="_MCCTEMPBM_CRPT38000131___4"/>
      <w:r w:rsidRPr="000B4518">
        <w:t>0                   1                   2                   3</w:t>
      </w:r>
    </w:p>
    <w:p w14:paraId="48A7D0D9"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6903DE7C" w14:textId="77777777" w:rsidR="00D03A83" w:rsidRPr="000B4518" w:rsidRDefault="00D03A83" w:rsidP="00D03A83">
      <w:pPr>
        <w:pStyle w:val="PL"/>
        <w:keepNext/>
        <w:keepLines/>
        <w:jc w:val="center"/>
        <w:rPr>
          <w:noProof w:val="0"/>
        </w:rPr>
      </w:pPr>
      <w:r w:rsidRPr="000B4518">
        <w:rPr>
          <w:noProof w:val="0"/>
        </w:rPr>
        <w:t>+-+-+-+-+-+-+-+-+-+-+-+-+-+-+-+-+-+-+-+-+-+-+-+-+-+-+-+-+-+-+-+-+</w:t>
      </w:r>
    </w:p>
    <w:p w14:paraId="547B2A17"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140A958A"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75179929"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255BA56B"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47E5C686" w14:textId="77777777" w:rsidR="00D03A83" w:rsidRPr="000B4518" w:rsidRDefault="00D03A83" w:rsidP="00D03A83">
      <w:pPr>
        <w:pStyle w:val="PL"/>
        <w:keepNext/>
        <w:keepLines/>
        <w:jc w:val="center"/>
      </w:pPr>
      <w:r w:rsidRPr="000B4518">
        <w:t>+-+-+-+-+-+-+-+-+-+-+-+-+-+-+-+-+                               :</w:t>
      </w:r>
    </w:p>
    <w:p w14:paraId="54FDD58D" w14:textId="77777777" w:rsidR="00D03A83" w:rsidRPr="000B4518" w:rsidRDefault="00D03A83" w:rsidP="00D03A83">
      <w:pPr>
        <w:pStyle w:val="PL"/>
        <w:keepNext/>
        <w:keepLines/>
        <w:jc w:val="center"/>
      </w:pPr>
      <w:r w:rsidRPr="000B4518">
        <w:t>:                                             (Padding)         :</w:t>
      </w:r>
    </w:p>
    <w:p w14:paraId="28F65804" w14:textId="77777777" w:rsidR="00D03A83" w:rsidRPr="000B4518" w:rsidRDefault="00D03A83" w:rsidP="00D03A83">
      <w:pPr>
        <w:pStyle w:val="PL"/>
        <w:keepNext/>
        <w:keepLines/>
        <w:jc w:val="center"/>
      </w:pPr>
      <w:r w:rsidRPr="000B4518">
        <w:t>+-+-+-+-+-+-+-+-+-+-+-+-+-+-+-+-+-+-+-+-+-+-+-+-+-+-+-+-+-+-+-+-+</w:t>
      </w:r>
    </w:p>
    <w:bookmarkEnd w:id="2108"/>
    <w:p w14:paraId="0D9B6A79" w14:textId="77777777" w:rsidR="00D03A83" w:rsidRPr="000B4518" w:rsidRDefault="00D03A83" w:rsidP="00D03A83">
      <w:pPr>
        <w:rPr>
          <w:lang w:eastAsia="x-none"/>
        </w:rPr>
      </w:pPr>
    </w:p>
    <w:p w14:paraId="1E504F58"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0A009CF8"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549279D5" w14:textId="77777777"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24.379 [2].</w:t>
      </w:r>
    </w:p>
    <w:p w14:paraId="1258D2DF"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749E7D77"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7F4030DE" w14:textId="77777777" w:rsidR="00D03A83" w:rsidRPr="000B4518" w:rsidRDefault="00D03A83" w:rsidP="00D03A83"/>
    <w:p w14:paraId="5C9FB18D" w14:textId="77777777" w:rsidR="00D03A83" w:rsidRPr="000B4518" w:rsidRDefault="00D03A83" w:rsidP="00D03A83">
      <w:r w:rsidRPr="000B4518">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56B66A1" w14:textId="77777777" w:rsidR="00D03A83" w:rsidRPr="000E47E7" w:rsidRDefault="00D03A83" w:rsidP="000E47E7">
      <w:pPr>
        <w:pStyle w:val="Heading4"/>
        <w:rPr>
          <w:lang w:eastAsia="x-none"/>
        </w:rPr>
      </w:pPr>
      <w:bookmarkStart w:id="2109" w:name="_Toc20208968"/>
      <w:bookmarkStart w:id="2110" w:name="_Toc36045079"/>
      <w:bookmarkStart w:id="2111" w:name="_Toc45216565"/>
      <w:bookmarkStart w:id="2112" w:name="_Toc99174339"/>
      <w:r>
        <w:t>9.4.3.4</w:t>
      </w:r>
      <w:r>
        <w:tab/>
        <w:t>Group call ongoing field</w:t>
      </w:r>
      <w:bookmarkEnd w:id="2109"/>
      <w:bookmarkEnd w:id="2110"/>
      <w:bookmarkEnd w:id="2111"/>
      <w:bookmarkEnd w:id="2112"/>
    </w:p>
    <w:p w14:paraId="344D2AB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0F6CB4FB"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5867B662" w14:textId="77777777" w:rsidR="00D03A83" w:rsidRPr="000B4518" w:rsidRDefault="00D03A83" w:rsidP="00D03A83">
      <w:pPr>
        <w:pStyle w:val="PL"/>
        <w:keepNext/>
        <w:keepLines/>
        <w:jc w:val="center"/>
        <w:rPr>
          <w:noProof w:val="0"/>
        </w:rPr>
      </w:pPr>
      <w:bookmarkStart w:id="2113" w:name="_MCCTEMPBM_CRPT38000132___4"/>
      <w:r w:rsidRPr="000B4518">
        <w:rPr>
          <w:noProof w:val="0"/>
        </w:rPr>
        <w:t>0                   1                   2                   3</w:t>
      </w:r>
    </w:p>
    <w:p w14:paraId="1DCCA618"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4F0CAE0D" w14:textId="77777777" w:rsidR="00D03A83" w:rsidRPr="000B4518" w:rsidRDefault="00D03A83" w:rsidP="00D03A83">
      <w:pPr>
        <w:pStyle w:val="PL"/>
        <w:keepNext/>
        <w:keepLines/>
        <w:jc w:val="center"/>
        <w:rPr>
          <w:noProof w:val="0"/>
        </w:rPr>
      </w:pPr>
      <w:r w:rsidRPr="000B4518">
        <w:rPr>
          <w:noProof w:val="0"/>
        </w:rPr>
        <w:t>+-+-+-+-+-+-+-+-+-+-+-+-+-+-+-+-+-+-+-+-+-+-+-+-+-+-+-+-+-+-+-+-+</w:t>
      </w:r>
    </w:p>
    <w:p w14:paraId="347DFF91"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0C2252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13185450" w14:textId="77777777" w:rsidR="00D03A83" w:rsidRPr="000B4518" w:rsidRDefault="00D03A83" w:rsidP="00D03A83">
      <w:pPr>
        <w:pStyle w:val="PL"/>
        <w:keepNext/>
        <w:keepLines/>
        <w:jc w:val="center"/>
      </w:pPr>
      <w:r w:rsidRPr="000B4518">
        <w:t>+-+-+-+-+-+-+-+-+-+-+-+-+-+-+-+-+-+-+-+-+-+-+-+-+-+-+-+-+-+-+-+-+</w:t>
      </w:r>
    </w:p>
    <w:bookmarkEnd w:id="2113"/>
    <w:p w14:paraId="2767404E" w14:textId="77777777" w:rsidR="00D03A83" w:rsidRPr="000B4518" w:rsidRDefault="00D03A83" w:rsidP="00D03A83">
      <w:pPr>
        <w:rPr>
          <w:lang w:eastAsia="x-none"/>
        </w:rPr>
      </w:pPr>
    </w:p>
    <w:p w14:paraId="3F1AAF80"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DCBA00E"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07C84222"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289DCE5F" w14:textId="77777777" w:rsidR="00D03A83" w:rsidRPr="005E13E1" w:rsidRDefault="00D03A83" w:rsidP="00D03A83">
      <w:pPr>
        <w:pStyle w:val="B1"/>
      </w:pPr>
      <w:r w:rsidRPr="005E13E1">
        <w:t>'0'</w:t>
      </w:r>
      <w:r w:rsidRPr="005E13E1">
        <w:tab/>
      </w:r>
      <w:r>
        <w:t>No Group call ongoing</w:t>
      </w:r>
    </w:p>
    <w:p w14:paraId="4902D8F2" w14:textId="77777777" w:rsidR="00D03A83" w:rsidRPr="005E13E1" w:rsidRDefault="00D03A83" w:rsidP="00D03A83">
      <w:pPr>
        <w:pStyle w:val="B1"/>
      </w:pPr>
      <w:r w:rsidRPr="005E13E1">
        <w:t>'1'</w:t>
      </w:r>
      <w:r w:rsidRPr="005E13E1">
        <w:tab/>
      </w:r>
      <w:r>
        <w:t>Group call ongoing</w:t>
      </w:r>
    </w:p>
    <w:p w14:paraId="0D498BDE" w14:textId="77777777" w:rsidR="00D03A83" w:rsidRDefault="00D03A83" w:rsidP="00D03A83">
      <w:pPr>
        <w:pStyle w:val="B1"/>
      </w:pPr>
      <w:r w:rsidRPr="000B4518">
        <w:t>All other values are reserved for future use.</w:t>
      </w:r>
    </w:p>
    <w:p w14:paraId="59876FDB" w14:textId="77777777" w:rsidR="00D03A83" w:rsidRDefault="00D03A83" w:rsidP="00D03A83">
      <w:pPr>
        <w:pStyle w:val="B1"/>
      </w:pPr>
      <w:r>
        <w:t>The spare bits are set to zero</w:t>
      </w:r>
    </w:p>
    <w:p w14:paraId="3BDB04D8" w14:textId="77777777" w:rsidR="00D03A83" w:rsidRDefault="00D03A83" w:rsidP="00D03A83">
      <w:pPr>
        <w:pStyle w:val="Heading4"/>
      </w:pPr>
      <w:bookmarkStart w:id="2114" w:name="_Toc20208969"/>
      <w:bookmarkStart w:id="2115" w:name="_Toc36045080"/>
      <w:bookmarkStart w:id="2116" w:name="_Toc45216566"/>
      <w:bookmarkStart w:id="2117" w:name="_Toc99174340"/>
      <w:r>
        <w:t>9.4.3.5</w:t>
      </w:r>
      <w:r>
        <w:tab/>
        <w:t>Group broadcast alias field</w:t>
      </w:r>
      <w:bookmarkEnd w:id="2114"/>
      <w:bookmarkEnd w:id="2115"/>
      <w:bookmarkEnd w:id="2116"/>
      <w:bookmarkEnd w:id="2117"/>
    </w:p>
    <w:p w14:paraId="5C55959A"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5A592B8E" w14:textId="77777777" w:rsidR="00D03A83" w:rsidRDefault="00D03A83" w:rsidP="00D03A83">
      <w:r>
        <w:t>Table 9.4.3.5-1 describes the coding of the Group broadcast alias field.</w:t>
      </w:r>
    </w:p>
    <w:p w14:paraId="29E8D508" w14:textId="77777777" w:rsidR="00D03A83" w:rsidRDefault="00D03A83" w:rsidP="00D03A83">
      <w:pPr>
        <w:pStyle w:val="TH"/>
      </w:pPr>
      <w:r>
        <w:lastRenderedPageBreak/>
        <w:t>Table 9.4.3.5-1: Group broadcast alias field coding</w:t>
      </w:r>
    </w:p>
    <w:p w14:paraId="644163B4" w14:textId="77777777" w:rsidR="00D03A83" w:rsidRDefault="00D03A83" w:rsidP="00D03A83">
      <w:pPr>
        <w:pStyle w:val="PL"/>
        <w:keepNext/>
        <w:keepLines/>
        <w:jc w:val="center"/>
      </w:pPr>
      <w:bookmarkStart w:id="2118" w:name="_MCCTEMPBM_CRPT38000133___4"/>
      <w:r>
        <w:t>0                   1                   2                   3</w:t>
      </w:r>
    </w:p>
    <w:p w14:paraId="3B9ADB64" w14:textId="77777777" w:rsidR="00D03A83" w:rsidRDefault="00D03A83" w:rsidP="00D03A83">
      <w:pPr>
        <w:pStyle w:val="PL"/>
        <w:keepNext/>
        <w:keepLines/>
        <w:jc w:val="center"/>
        <w:rPr>
          <w:noProof w:val="0"/>
        </w:rPr>
      </w:pPr>
      <w:r>
        <w:rPr>
          <w:noProof w:val="0"/>
        </w:rPr>
        <w:t>0 1 2 3 4 5 6 7 8 9 0 1 2 3 4 5 6 7 8 9 0 1 2 3 4 5 6 7 8 9 0 1</w:t>
      </w:r>
    </w:p>
    <w:p w14:paraId="3EDF4D7D" w14:textId="77777777" w:rsidR="00D03A83" w:rsidRDefault="00D03A83" w:rsidP="00D03A83">
      <w:pPr>
        <w:pStyle w:val="PL"/>
        <w:keepNext/>
        <w:keepLines/>
        <w:jc w:val="center"/>
        <w:rPr>
          <w:noProof w:val="0"/>
        </w:rPr>
      </w:pPr>
      <w:r>
        <w:rPr>
          <w:noProof w:val="0"/>
        </w:rPr>
        <w:t>+-+-+-+-+-+-+-+-+-+-+-+-+-+-+-+-+-+-+-+-+-+-+-+-+-+-+-+-+-+-+-+-+</w:t>
      </w:r>
    </w:p>
    <w:p w14:paraId="17AC9D2A" w14:textId="77777777" w:rsidR="00D03A83" w:rsidRDefault="00D03A83" w:rsidP="00D03A83">
      <w:pPr>
        <w:pStyle w:val="PL"/>
        <w:keepNext/>
        <w:keepLines/>
        <w:jc w:val="center"/>
      </w:pPr>
      <w:r>
        <w:t>|Group Broadcast|Group Broadcast|Group Broadcast alias          |</w:t>
      </w:r>
    </w:p>
    <w:p w14:paraId="5416052F" w14:textId="77777777" w:rsidR="00D03A83" w:rsidRDefault="00D03A83" w:rsidP="00D03A83">
      <w:pPr>
        <w:pStyle w:val="PL"/>
        <w:keepNext/>
        <w:keepLines/>
        <w:jc w:val="center"/>
      </w:pPr>
      <w:r>
        <w:t>|alias field ID |alias field    |                               |</w:t>
      </w:r>
    </w:p>
    <w:p w14:paraId="6BD1CD5D" w14:textId="77777777" w:rsidR="00D03A83" w:rsidRDefault="00D03A83" w:rsidP="00D03A83">
      <w:pPr>
        <w:pStyle w:val="PL"/>
        <w:keepNext/>
        <w:keepLines/>
        <w:jc w:val="center"/>
      </w:pPr>
      <w:r>
        <w:t>|               |length         |                               |</w:t>
      </w:r>
    </w:p>
    <w:p w14:paraId="6AC05B33" w14:textId="77777777" w:rsidR="00D03A83" w:rsidRDefault="00D03A83" w:rsidP="00D03A83">
      <w:pPr>
        <w:pStyle w:val="PL"/>
        <w:keepNext/>
        <w:keepLines/>
        <w:jc w:val="center"/>
      </w:pPr>
      <w:r>
        <w:t>+-+-+-+-+-+-+-+-+-+-+-+-+-+-+-+-+                               :</w:t>
      </w:r>
    </w:p>
    <w:p w14:paraId="70779B73" w14:textId="77777777" w:rsidR="00D03A83" w:rsidRDefault="00D03A83" w:rsidP="00D03A83">
      <w:pPr>
        <w:pStyle w:val="PL"/>
        <w:keepNext/>
        <w:keepLines/>
        <w:jc w:val="center"/>
      </w:pPr>
      <w:r>
        <w:t>:                                             (Padding)         :</w:t>
      </w:r>
    </w:p>
    <w:p w14:paraId="37938882" w14:textId="77777777" w:rsidR="00D03A83" w:rsidRDefault="00D03A83" w:rsidP="00D03A83">
      <w:pPr>
        <w:pStyle w:val="PL"/>
        <w:keepNext/>
        <w:keepLines/>
        <w:jc w:val="center"/>
      </w:pPr>
      <w:r>
        <w:t>+-+-+-+-+-+-+-+-+-+-+-+-+-+-+-+-+-+-+-+-+-+-+-+-+-+-+-+-+-+-+-+-+</w:t>
      </w:r>
    </w:p>
    <w:bookmarkEnd w:id="2118"/>
    <w:p w14:paraId="31E8B546" w14:textId="77777777" w:rsidR="00D03A83" w:rsidRDefault="00D03A83" w:rsidP="00D03A83">
      <w:pPr>
        <w:rPr>
          <w:lang w:eastAsia="x-none"/>
        </w:rPr>
      </w:pPr>
    </w:p>
    <w:p w14:paraId="477F144C" w14:textId="77777777" w:rsidR="00D03A83" w:rsidRDefault="00D03A83" w:rsidP="00D03A83">
      <w:r>
        <w:t>The &lt;Group broadcast alias field ID&gt; value is a binary value and shall be set according to table 9.4.3.1-1.</w:t>
      </w:r>
    </w:p>
    <w:p w14:paraId="713A8797" w14:textId="77777777" w:rsidR="00D03A83" w:rsidRDefault="00D03A83" w:rsidP="00D03A83">
      <w:r>
        <w:t>The &lt;Group broadcast alias length&gt; value is a binary value indicating the length in octets of the &lt;Group broadcast alias&gt; value item except padding.</w:t>
      </w:r>
    </w:p>
    <w:p w14:paraId="6D709FD8" w14:textId="77777777" w:rsidR="00D03A83" w:rsidRDefault="00D03A83" w:rsidP="00D03A83">
      <w:r>
        <w:t>The &lt;Group broadcast alias&gt; value contains the URI of the group broadcast alias. The &lt;Group broadcast alias&gt; value shall be coded as specified in the table 9.4.3.5-2. The group broadcast alias is specified in 3GPP TS 23.280 [23].</w:t>
      </w:r>
    </w:p>
    <w:p w14:paraId="14B10234" w14:textId="77777777" w:rsidR="00D03A83" w:rsidRDefault="00D03A83" w:rsidP="00D03A83">
      <w:pPr>
        <w:pStyle w:val="TH"/>
      </w:pPr>
      <w:r>
        <w:t>Table 9.4.3.5-2: ABNF syntax of string values of the &lt;Group broadcast alias&gt; value</w:t>
      </w:r>
    </w:p>
    <w:p w14:paraId="65AE4B8C"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group-broadcast-alias = URI</w:t>
      </w:r>
    </w:p>
    <w:p w14:paraId="6A951EB6" w14:textId="77777777" w:rsidR="00D03A83" w:rsidRDefault="00D03A83" w:rsidP="00D03A83"/>
    <w:p w14:paraId="75C818AF" w14:textId="77777777" w:rsidR="00D03A83" w:rsidRDefault="00D03A83" w:rsidP="00D03A83">
      <w:r>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1867F959" w14:textId="77777777" w:rsidR="00D03A83" w:rsidRDefault="00D03A83" w:rsidP="00D03A83">
      <w:pPr>
        <w:pStyle w:val="Heading4"/>
      </w:pPr>
      <w:bookmarkStart w:id="2119" w:name="_Toc20208970"/>
      <w:bookmarkStart w:id="2120" w:name="_Toc36045081"/>
      <w:bookmarkStart w:id="2121" w:name="_Toc45216567"/>
      <w:bookmarkStart w:id="2122" w:name="_Toc99174341"/>
      <w:r>
        <w:t>9.4.3.6</w:t>
      </w:r>
      <w:r>
        <w:tab/>
        <w:t>Group regroup alias field</w:t>
      </w:r>
      <w:bookmarkEnd w:id="2119"/>
      <w:bookmarkEnd w:id="2120"/>
      <w:bookmarkEnd w:id="2121"/>
      <w:bookmarkEnd w:id="2122"/>
    </w:p>
    <w:p w14:paraId="67D583E7"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05321415" w14:textId="77777777" w:rsidR="00D03A83" w:rsidRDefault="00D03A83" w:rsidP="00D03A83">
      <w:r>
        <w:t>Table 9.4.3.6-1 describes the coding of the Group regroup alias field.</w:t>
      </w:r>
    </w:p>
    <w:p w14:paraId="6D3910F7" w14:textId="77777777" w:rsidR="00D03A83" w:rsidRDefault="00D03A83" w:rsidP="00D03A83">
      <w:pPr>
        <w:pStyle w:val="TH"/>
      </w:pPr>
      <w:r>
        <w:t>Table 9.4.3.6-1: Group regroup alias field coding</w:t>
      </w:r>
    </w:p>
    <w:p w14:paraId="414CBB6E" w14:textId="77777777" w:rsidR="00D03A83" w:rsidRDefault="00D03A83" w:rsidP="00D03A83">
      <w:pPr>
        <w:pStyle w:val="PL"/>
        <w:keepNext/>
        <w:keepLines/>
        <w:jc w:val="center"/>
      </w:pPr>
      <w:bookmarkStart w:id="2123" w:name="_MCCTEMPBM_CRPT38000134___4"/>
      <w:r>
        <w:t>0                   1                   2                   3</w:t>
      </w:r>
    </w:p>
    <w:p w14:paraId="37BF53C9" w14:textId="77777777" w:rsidR="00D03A83" w:rsidRDefault="00D03A83" w:rsidP="00D03A83">
      <w:pPr>
        <w:pStyle w:val="PL"/>
        <w:keepNext/>
        <w:keepLines/>
        <w:jc w:val="center"/>
        <w:rPr>
          <w:noProof w:val="0"/>
        </w:rPr>
      </w:pPr>
      <w:r>
        <w:rPr>
          <w:noProof w:val="0"/>
        </w:rPr>
        <w:t>0 1 2 3 4 5 6 7 8 9 0 1 2 3 4 5 6 7 8 9 0 1 2 3 4 5 6 7 8 9 0 1</w:t>
      </w:r>
    </w:p>
    <w:p w14:paraId="41FE2448" w14:textId="77777777" w:rsidR="00D03A83" w:rsidRDefault="00D03A83" w:rsidP="00D03A83">
      <w:pPr>
        <w:pStyle w:val="PL"/>
        <w:keepNext/>
        <w:keepLines/>
        <w:jc w:val="center"/>
        <w:rPr>
          <w:noProof w:val="0"/>
        </w:rPr>
      </w:pPr>
      <w:r>
        <w:rPr>
          <w:noProof w:val="0"/>
        </w:rPr>
        <w:t>+-+-+-+-+-+-+-+-+-+-+-+-+-+-+-+-+-+-+-+-+-+-+-+-+-+-+-+-+-+-+-+-+</w:t>
      </w:r>
    </w:p>
    <w:p w14:paraId="4DC2A4F7" w14:textId="77777777" w:rsidR="00D03A83" w:rsidRDefault="00D03A83" w:rsidP="00D03A83">
      <w:pPr>
        <w:pStyle w:val="PL"/>
        <w:keepNext/>
        <w:keepLines/>
        <w:jc w:val="center"/>
      </w:pPr>
      <w:r>
        <w:t>|Group regroup  |Group regroup  |Group regroup alias            |</w:t>
      </w:r>
    </w:p>
    <w:p w14:paraId="3F3F6428" w14:textId="77777777" w:rsidR="00D03A83" w:rsidRDefault="00D03A83" w:rsidP="00D03A83">
      <w:pPr>
        <w:pStyle w:val="PL"/>
        <w:keepNext/>
        <w:keepLines/>
        <w:jc w:val="center"/>
      </w:pPr>
      <w:r>
        <w:t>|alias field    |alias field    |                               |</w:t>
      </w:r>
    </w:p>
    <w:p w14:paraId="7DF236DB" w14:textId="77777777" w:rsidR="00D03A83" w:rsidRDefault="00D03A83" w:rsidP="00D03A83">
      <w:pPr>
        <w:pStyle w:val="PL"/>
        <w:keepNext/>
        <w:keepLines/>
        <w:jc w:val="center"/>
      </w:pPr>
      <w:r>
        <w:t>|ID             |length         |                               |</w:t>
      </w:r>
    </w:p>
    <w:p w14:paraId="502F7814" w14:textId="77777777" w:rsidR="00D03A83" w:rsidRDefault="00D03A83" w:rsidP="00D03A83">
      <w:pPr>
        <w:pStyle w:val="PL"/>
        <w:keepNext/>
        <w:keepLines/>
        <w:jc w:val="center"/>
      </w:pPr>
      <w:r>
        <w:t>+-+-+-+-+-+-+-+-+-+-+-+-+-+-+-+-+                               :</w:t>
      </w:r>
    </w:p>
    <w:p w14:paraId="481E6F4E" w14:textId="77777777" w:rsidR="00D03A83" w:rsidRDefault="00D03A83" w:rsidP="00D03A83">
      <w:pPr>
        <w:pStyle w:val="PL"/>
        <w:keepNext/>
        <w:keepLines/>
        <w:jc w:val="center"/>
      </w:pPr>
      <w:r>
        <w:t>:                                             (Padding)         :</w:t>
      </w:r>
    </w:p>
    <w:p w14:paraId="52A0ED95" w14:textId="77777777" w:rsidR="00D03A83" w:rsidRDefault="00D03A83" w:rsidP="00D03A83">
      <w:pPr>
        <w:pStyle w:val="PL"/>
        <w:keepNext/>
        <w:keepLines/>
        <w:jc w:val="center"/>
      </w:pPr>
      <w:r>
        <w:t>+-+-+-+-+-+-+-+-+-+-+-+-+-+-+-+-+-+-+-+-+-+-+-+-+-+-+-+-+-+-+-+-+</w:t>
      </w:r>
    </w:p>
    <w:bookmarkEnd w:id="2123"/>
    <w:p w14:paraId="02C75CB4" w14:textId="77777777" w:rsidR="00D03A83" w:rsidRDefault="00D03A83" w:rsidP="00D03A83">
      <w:pPr>
        <w:rPr>
          <w:lang w:eastAsia="x-none"/>
        </w:rPr>
      </w:pPr>
    </w:p>
    <w:p w14:paraId="353C0443" w14:textId="77777777" w:rsidR="00D03A83" w:rsidRDefault="00D03A83" w:rsidP="00D03A83">
      <w:r>
        <w:t>The &lt;Group regroup alias field ID&gt; value is a binary value and shall be set according to table 9.4.3.1-1.</w:t>
      </w:r>
    </w:p>
    <w:p w14:paraId="5A7C51E3" w14:textId="77777777" w:rsidR="00D03A83" w:rsidRDefault="00D03A83" w:rsidP="00D03A83">
      <w:r>
        <w:t>The &lt;Group regroup alias length&gt; value is a binary value indicating the length in octets of the &lt;Group regroup alias&gt; value item except padding.</w:t>
      </w:r>
    </w:p>
    <w:p w14:paraId="6E5E503F" w14:textId="77777777" w:rsidR="00D03A83" w:rsidRDefault="00D03A83" w:rsidP="00D03A83">
      <w:r>
        <w:t>The &lt;Group regroup alias&gt; value contains the URI of the group regroup alias. The &lt;Group regroup alias&gt; value shall be coded as specified in the table 9.4.3.6-2. The Group regroup alias is specified in 3GPP TS 23.280 [23].</w:t>
      </w:r>
    </w:p>
    <w:p w14:paraId="33397879" w14:textId="77777777" w:rsidR="00D03A83" w:rsidRDefault="00D03A83" w:rsidP="00D03A83">
      <w:pPr>
        <w:pStyle w:val="TH"/>
      </w:pPr>
      <w:r>
        <w:t>Table 9.4.3.6-2: ABNF syntax of string values of the &lt;Group regroup alias&gt; value</w:t>
      </w:r>
    </w:p>
    <w:p w14:paraId="3ECF8FE6"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group-regroup-alias = URI</w:t>
      </w:r>
    </w:p>
    <w:p w14:paraId="3BD05182" w14:textId="77777777" w:rsidR="00D03A83" w:rsidRDefault="00D03A83" w:rsidP="00D03A83"/>
    <w:p w14:paraId="41D3B1BB"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156340A" w14:textId="77777777" w:rsidR="00D03A83" w:rsidRDefault="00D03A83" w:rsidP="000E47E7">
      <w:pPr>
        <w:pStyle w:val="Heading3"/>
      </w:pPr>
      <w:bookmarkStart w:id="2124" w:name="_Toc20208971"/>
      <w:bookmarkStart w:id="2125" w:name="_Toc36045082"/>
      <w:bookmarkStart w:id="2126" w:name="_Toc45216568"/>
      <w:bookmarkStart w:id="2127" w:name="_Toc99174342"/>
      <w:r>
        <w:lastRenderedPageBreak/>
        <w:t>9.4.4</w:t>
      </w:r>
      <w:r>
        <w:tab/>
        <w:t>Group Dynamic Data Notify message</w:t>
      </w:r>
      <w:bookmarkEnd w:id="2124"/>
      <w:bookmarkEnd w:id="2125"/>
      <w:bookmarkEnd w:id="2126"/>
      <w:bookmarkEnd w:id="2127"/>
    </w:p>
    <w:p w14:paraId="13174D0F"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7FF401CD"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4EF60F01" w14:textId="77777777" w:rsidR="00D03A83" w:rsidRPr="000B4518" w:rsidRDefault="00D03A83" w:rsidP="00D03A83">
      <w:pPr>
        <w:pStyle w:val="TH"/>
      </w:pPr>
      <w:r>
        <w:t>Table 9.4</w:t>
      </w:r>
      <w:r w:rsidRPr="000B4518">
        <w:t xml:space="preserve">.4-1: </w:t>
      </w:r>
      <w:r>
        <w:t>Group Dynamic Data Notify</w:t>
      </w:r>
      <w:r w:rsidRPr="000B4518">
        <w:t xml:space="preserve"> message</w:t>
      </w:r>
    </w:p>
    <w:p w14:paraId="50AA8B2E" w14:textId="77777777" w:rsidR="00D03A83" w:rsidRPr="000B4518" w:rsidRDefault="00D03A83" w:rsidP="00D03A83">
      <w:pPr>
        <w:pStyle w:val="PL"/>
        <w:keepNext/>
        <w:keepLines/>
        <w:jc w:val="center"/>
        <w:rPr>
          <w:noProof w:val="0"/>
        </w:rPr>
      </w:pPr>
      <w:bookmarkStart w:id="2128" w:name="_MCCTEMPBM_CRPT38000135___4"/>
      <w:r w:rsidRPr="000B4518">
        <w:rPr>
          <w:noProof w:val="0"/>
        </w:rPr>
        <w:t>0                   1                   2                   3</w:t>
      </w:r>
    </w:p>
    <w:p w14:paraId="39AA3A2E" w14:textId="77777777" w:rsidR="00D03A83" w:rsidRPr="000B4518" w:rsidRDefault="00D03A83" w:rsidP="00D03A83">
      <w:pPr>
        <w:pStyle w:val="PL"/>
        <w:keepNext/>
        <w:keepLines/>
        <w:jc w:val="center"/>
        <w:rPr>
          <w:noProof w:val="0"/>
        </w:rPr>
      </w:pPr>
      <w:r w:rsidRPr="000B4518">
        <w:rPr>
          <w:noProof w:val="0"/>
        </w:rPr>
        <w:t>0 1 2 3 4 5 6 7 8 9 0 1 2 3 4 5 6 7 8 9 0 1 2 3 4 5 6 7 8 9 0 1</w:t>
      </w:r>
    </w:p>
    <w:p w14:paraId="5286C1B7" w14:textId="77777777" w:rsidR="00D03A83" w:rsidRPr="000B4518" w:rsidRDefault="00D03A83" w:rsidP="00D03A83">
      <w:pPr>
        <w:pStyle w:val="PL"/>
        <w:keepNext/>
        <w:keepLines/>
        <w:jc w:val="center"/>
        <w:rPr>
          <w:noProof w:val="0"/>
        </w:rPr>
      </w:pPr>
      <w:r w:rsidRPr="000B4518">
        <w:rPr>
          <w:noProof w:val="0"/>
        </w:rPr>
        <w:t>+-+-+-+-+-+-+-+-+-+-+-+-+-+-+-+-+-+-+-+-+-+-+-+-+-+-+-+-+-+-+-+-+</w:t>
      </w:r>
    </w:p>
    <w:p w14:paraId="16C25C81" w14:textId="77777777" w:rsidR="00D03A83" w:rsidRPr="000B4518" w:rsidRDefault="00D03A83" w:rsidP="00D03A83">
      <w:pPr>
        <w:pStyle w:val="PL"/>
        <w:keepNext/>
        <w:keepLines/>
        <w:jc w:val="center"/>
        <w:rPr>
          <w:noProof w:val="0"/>
        </w:rPr>
      </w:pPr>
      <w:r w:rsidRPr="000B4518">
        <w:rPr>
          <w:noProof w:val="0"/>
        </w:rPr>
        <w:t>|V=2|P| Subtype|   PT=APP=204  |          Length                |</w:t>
      </w:r>
    </w:p>
    <w:p w14:paraId="39637E3B" w14:textId="77777777" w:rsidR="00D03A83" w:rsidRPr="000B4518" w:rsidRDefault="00D03A83" w:rsidP="00D03A83">
      <w:pPr>
        <w:pStyle w:val="PL"/>
        <w:keepNext/>
        <w:keepLines/>
        <w:jc w:val="center"/>
        <w:rPr>
          <w:noProof w:val="0"/>
        </w:rPr>
      </w:pPr>
      <w:r w:rsidRPr="000B4518">
        <w:rPr>
          <w:noProof w:val="0"/>
        </w:rPr>
        <w:t>+-+-+-+-+-+-+-+-+-+-+-+-+-+-+-+-+-+-+-+-+-+-+-+-+-+-+-+-+-+-+-+-+</w:t>
      </w:r>
    </w:p>
    <w:p w14:paraId="38EE6E35" w14:textId="77777777" w:rsidR="00D03A83" w:rsidRPr="000B4518" w:rsidRDefault="00D03A83" w:rsidP="00D03A83">
      <w:pPr>
        <w:pStyle w:val="PL"/>
        <w:keepNext/>
        <w:keepLines/>
        <w:jc w:val="center"/>
        <w:rPr>
          <w:noProof w:val="0"/>
        </w:rPr>
      </w:pPr>
      <w:r w:rsidRPr="000B4518">
        <w:rPr>
          <w:noProof w:val="0"/>
        </w:rPr>
        <w:t>|              SSRC of participating MC</w:t>
      </w:r>
      <w:r>
        <w:t>Video</w:t>
      </w:r>
      <w:r w:rsidRPr="000B4518">
        <w:rPr>
          <w:noProof w:val="0"/>
        </w:rPr>
        <w:t xml:space="preserve"> function           |</w:t>
      </w:r>
    </w:p>
    <w:p w14:paraId="2E06B9C0" w14:textId="77777777" w:rsidR="00D03A83" w:rsidRPr="000B4518" w:rsidRDefault="00D03A83" w:rsidP="00D03A83">
      <w:pPr>
        <w:pStyle w:val="PL"/>
        <w:keepNext/>
        <w:keepLines/>
        <w:jc w:val="center"/>
        <w:rPr>
          <w:noProof w:val="0"/>
        </w:rPr>
      </w:pPr>
      <w:r w:rsidRPr="000B4518">
        <w:rPr>
          <w:noProof w:val="0"/>
        </w:rPr>
        <w:t>+-+-+-+-+-+-+-+-+-+-+-+-+-+-+-+-+-+-+-+-+-+-+-+-+-+-+-+-+-+-+-+-+</w:t>
      </w:r>
    </w:p>
    <w:p w14:paraId="5310D410" w14:textId="77777777" w:rsidR="00D03A83" w:rsidRPr="000B4518" w:rsidRDefault="00D03A83" w:rsidP="00D03A83">
      <w:pPr>
        <w:pStyle w:val="PL"/>
        <w:keepNext/>
        <w:keepLines/>
        <w:jc w:val="center"/>
        <w:rPr>
          <w:noProof w:val="0"/>
        </w:rPr>
      </w:pPr>
      <w:r w:rsidRPr="000B4518">
        <w:rPr>
          <w:noProof w:val="0"/>
        </w:rPr>
        <w:t>|                          name=MC</w:t>
      </w:r>
      <w:r>
        <w:rPr>
          <w:noProof w:val="0"/>
        </w:rPr>
        <w:t>N</w:t>
      </w:r>
      <w:r w:rsidRPr="000B4518">
        <w:rPr>
          <w:noProof w:val="0"/>
        </w:rPr>
        <w:t>C                            |</w:t>
      </w:r>
    </w:p>
    <w:p w14:paraId="47A4576F" w14:textId="77777777" w:rsidR="00D03A83" w:rsidRPr="000B4518" w:rsidRDefault="00D03A83" w:rsidP="00D03A83">
      <w:pPr>
        <w:pStyle w:val="PL"/>
        <w:keepNext/>
        <w:keepLines/>
        <w:jc w:val="center"/>
        <w:rPr>
          <w:noProof w:val="0"/>
        </w:rPr>
      </w:pPr>
      <w:r w:rsidRPr="000B4518">
        <w:rPr>
          <w:noProof w:val="0"/>
        </w:rPr>
        <w:t>+-+-+-+-+-+-+-+-+-+-+-+-+-+-+-+-+-+-+-+-+-+-+-+-+-+-+-+-+-+-+-+-+</w:t>
      </w:r>
    </w:p>
    <w:p w14:paraId="06BB0D34"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Status</w:t>
      </w:r>
      <w:r w:rsidRPr="000B4518">
        <w:rPr>
          <w:noProof w:val="0"/>
        </w:rPr>
        <w:t xml:space="preserve"> field     </w:t>
      </w:r>
      <w:r>
        <w:rPr>
          <w:noProof w:val="0"/>
        </w:rPr>
        <w:t xml:space="preserve">    </w:t>
      </w:r>
      <w:r w:rsidRPr="000B4518">
        <w:rPr>
          <w:noProof w:val="0"/>
        </w:rPr>
        <w:t xml:space="preserve">               |</w:t>
      </w:r>
    </w:p>
    <w:p w14:paraId="50F62921" w14:textId="77777777" w:rsidR="00D03A83" w:rsidRPr="000B4518" w:rsidRDefault="00D03A83" w:rsidP="00D03A83">
      <w:pPr>
        <w:pStyle w:val="PL"/>
        <w:keepNext/>
        <w:keepLines/>
        <w:jc w:val="center"/>
        <w:rPr>
          <w:noProof w:val="0"/>
        </w:rPr>
      </w:pPr>
      <w:r w:rsidRPr="000B4518">
        <w:rPr>
          <w:noProof w:val="0"/>
        </w:rPr>
        <w:t>+-+-+-+-+-+-+-+-+-+-+-+-+-+-+-+-+-+-+-+-+-+-+-+-+-+-+-+-+-+-+-+-+</w:t>
      </w:r>
    </w:p>
    <w:p w14:paraId="0E94BB65" w14:textId="77777777" w:rsidR="00D03A83" w:rsidRPr="000B4518" w:rsidRDefault="00D03A83" w:rsidP="00D03A83">
      <w:pPr>
        <w:pStyle w:val="PL"/>
        <w:keepNext/>
        <w:keepLines/>
        <w:jc w:val="center"/>
        <w:rPr>
          <w:noProof w:val="0"/>
        </w:rPr>
      </w:pPr>
      <w:r w:rsidRPr="000B4518">
        <w:rPr>
          <w:noProof w:val="0"/>
        </w:rPr>
        <w:t xml:space="preserve">|           </w:t>
      </w:r>
      <w:r>
        <w:t>Status changing MCVideo</w:t>
      </w:r>
      <w:r w:rsidRPr="000B4518">
        <w:t xml:space="preserve"> User Identity field</w:t>
      </w:r>
      <w:r w:rsidRPr="000B4518">
        <w:rPr>
          <w:noProof w:val="0"/>
        </w:rPr>
        <w:t xml:space="preserve">         |</w:t>
      </w:r>
    </w:p>
    <w:p w14:paraId="7AE5D473" w14:textId="77777777" w:rsidR="00D03A83" w:rsidRPr="000B4518" w:rsidRDefault="00D03A83" w:rsidP="00D03A83">
      <w:pPr>
        <w:pStyle w:val="PL"/>
        <w:keepNext/>
        <w:keepLines/>
        <w:jc w:val="center"/>
        <w:rPr>
          <w:noProof w:val="0"/>
        </w:rPr>
      </w:pPr>
      <w:r w:rsidRPr="000B4518">
        <w:rPr>
          <w:noProof w:val="0"/>
        </w:rPr>
        <w:t>+-+-+-+-+-+-+-+-+-+-+-+-+-+-+-+-+-+-+-+-+-+-+-+-+-+-+-+-+-+-+-+-+</w:t>
      </w:r>
    </w:p>
    <w:p w14:paraId="5E1439E9" w14:textId="77777777" w:rsidR="00D03A83" w:rsidRPr="000B4518" w:rsidRDefault="00D03A83" w:rsidP="00D03A83">
      <w:pPr>
        <w:pStyle w:val="PL"/>
        <w:keepNext/>
        <w:keepLines/>
        <w:jc w:val="center"/>
        <w:rPr>
          <w:noProof w:val="0"/>
        </w:rPr>
      </w:pPr>
      <w:r w:rsidRPr="000B4518">
        <w:rPr>
          <w:noProof w:val="0"/>
        </w:rPr>
        <w:t xml:space="preserve">|                      </w:t>
      </w:r>
      <w:r>
        <w:rPr>
          <w:noProof w:val="0"/>
        </w:rPr>
        <w:t>MC</w:t>
      </w:r>
      <w:r>
        <w:t>Video</w:t>
      </w:r>
      <w:r>
        <w:rPr>
          <w:noProof w:val="0"/>
        </w:rPr>
        <w:t xml:space="preserve"> Group ID</w:t>
      </w:r>
      <w:r w:rsidRPr="000B4518">
        <w:rPr>
          <w:noProof w:val="0"/>
        </w:rPr>
        <w:t xml:space="preserve"> field     </w:t>
      </w:r>
      <w:r>
        <w:rPr>
          <w:noProof w:val="0"/>
        </w:rPr>
        <w:t xml:space="preserve"> </w:t>
      </w:r>
      <w:r w:rsidRPr="000B4518">
        <w:rPr>
          <w:noProof w:val="0"/>
        </w:rPr>
        <w:t xml:space="preserve">             |</w:t>
      </w:r>
    </w:p>
    <w:p w14:paraId="48FE7C7B" w14:textId="77777777" w:rsidR="00D03A83" w:rsidRPr="000B4518" w:rsidRDefault="00D03A83" w:rsidP="00D03A83">
      <w:pPr>
        <w:pStyle w:val="PL"/>
        <w:keepNext/>
        <w:keepLines/>
        <w:jc w:val="center"/>
        <w:rPr>
          <w:noProof w:val="0"/>
        </w:rPr>
      </w:pPr>
      <w:r w:rsidRPr="000B4518">
        <w:rPr>
          <w:noProof w:val="0"/>
        </w:rPr>
        <w:t>+-+-+-+-+-+-+-+-+-+-+-+-+-+-+-+-+-+-+-+-+-+-+-+-+-+-+-+-+-+-+-+-+</w:t>
      </w:r>
    </w:p>
    <w:p w14:paraId="65FA568B"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call ongoing</w:t>
      </w:r>
      <w:r w:rsidRPr="000B4518">
        <w:rPr>
          <w:noProof w:val="0"/>
        </w:rPr>
        <w:t xml:space="preserve"> field        </w:t>
      </w:r>
      <w:r>
        <w:rPr>
          <w:noProof w:val="0"/>
        </w:rPr>
        <w:t xml:space="preserve">   </w:t>
      </w:r>
      <w:r w:rsidRPr="000B4518">
        <w:rPr>
          <w:noProof w:val="0"/>
        </w:rPr>
        <w:t xml:space="preserve">        |</w:t>
      </w:r>
    </w:p>
    <w:p w14:paraId="4FD706DC" w14:textId="77777777" w:rsidR="00D03A83" w:rsidRPr="000B4518" w:rsidRDefault="00D03A83" w:rsidP="00D03A83">
      <w:pPr>
        <w:pStyle w:val="PL"/>
        <w:keepNext/>
        <w:keepLines/>
        <w:jc w:val="center"/>
        <w:rPr>
          <w:noProof w:val="0"/>
        </w:rPr>
      </w:pPr>
      <w:r w:rsidRPr="000B4518">
        <w:rPr>
          <w:noProof w:val="0"/>
        </w:rPr>
        <w:t>+-+-+-+-+-+-+-+-+-+-+-+-+-+-+-+-+-+-+-+-+-+-+-+-+-+-+-+-+-+-+-+-+</w:t>
      </w:r>
    </w:p>
    <w:p w14:paraId="072F0323"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broadcast alias</w:t>
      </w:r>
      <w:r w:rsidRPr="000B4518">
        <w:rPr>
          <w:noProof w:val="0"/>
        </w:rPr>
        <w:t xml:space="preserve"> field       </w:t>
      </w:r>
      <w:r>
        <w:rPr>
          <w:noProof w:val="0"/>
        </w:rPr>
        <w:t xml:space="preserve">   </w:t>
      </w:r>
      <w:r w:rsidRPr="000B4518">
        <w:rPr>
          <w:noProof w:val="0"/>
        </w:rPr>
        <w:t xml:space="preserve">        |</w:t>
      </w:r>
    </w:p>
    <w:p w14:paraId="319807B1" w14:textId="77777777" w:rsidR="00D03A83" w:rsidRPr="000B4518" w:rsidRDefault="00D03A83" w:rsidP="00D03A83">
      <w:pPr>
        <w:pStyle w:val="PL"/>
        <w:keepNext/>
        <w:keepLines/>
        <w:jc w:val="center"/>
        <w:rPr>
          <w:noProof w:val="0"/>
        </w:rPr>
      </w:pPr>
      <w:r w:rsidRPr="000B4518">
        <w:rPr>
          <w:noProof w:val="0"/>
        </w:rPr>
        <w:t>+-+-+-+-+-+-+-+-+-+-+-+-+-+-+-+-+-+-+-+-+-+-+-+-+-+-+-+-+-+-+-+-+</w:t>
      </w:r>
    </w:p>
    <w:p w14:paraId="306BF10F" w14:textId="77777777" w:rsidR="00D03A83" w:rsidRPr="000B4518" w:rsidRDefault="00D03A83" w:rsidP="00D03A83">
      <w:pPr>
        <w:pStyle w:val="PL"/>
        <w:keepNext/>
        <w:keepLines/>
        <w:jc w:val="center"/>
        <w:rPr>
          <w:noProof w:val="0"/>
        </w:rPr>
      </w:pPr>
      <w:r w:rsidRPr="000B4518">
        <w:rPr>
          <w:noProof w:val="0"/>
        </w:rPr>
        <w:t xml:space="preserve">|         </w:t>
      </w:r>
      <w:r>
        <w:rPr>
          <w:noProof w:val="0"/>
        </w:rPr>
        <w:t xml:space="preserve"> </w:t>
      </w:r>
      <w:r w:rsidRPr="000B4518">
        <w:rPr>
          <w:noProof w:val="0"/>
        </w:rPr>
        <w:t xml:space="preserve">         </w:t>
      </w:r>
      <w:r>
        <w:rPr>
          <w:noProof w:val="0"/>
        </w:rPr>
        <w:t>Group regroup alias</w:t>
      </w:r>
      <w:r w:rsidRPr="000B4518">
        <w:rPr>
          <w:noProof w:val="0"/>
        </w:rPr>
        <w:t xml:space="preserve"> field        </w:t>
      </w:r>
      <w:r>
        <w:rPr>
          <w:noProof w:val="0"/>
        </w:rPr>
        <w:t xml:space="preserve">   </w:t>
      </w:r>
      <w:r w:rsidRPr="000B4518">
        <w:rPr>
          <w:noProof w:val="0"/>
        </w:rPr>
        <w:t xml:space="preserve">        |</w:t>
      </w:r>
    </w:p>
    <w:p w14:paraId="380BAB89" w14:textId="77777777" w:rsidR="00D03A83" w:rsidRPr="000B4518" w:rsidRDefault="00D03A83" w:rsidP="00D03A83">
      <w:pPr>
        <w:pStyle w:val="PL"/>
        <w:keepNext/>
        <w:keepLines/>
        <w:jc w:val="center"/>
        <w:rPr>
          <w:noProof w:val="0"/>
        </w:rPr>
      </w:pPr>
      <w:r w:rsidRPr="000B4518">
        <w:rPr>
          <w:noProof w:val="0"/>
        </w:rPr>
        <w:t>+-+-+-+-+-+-+-+-+-+-+-+-+-+-+-+-+-+-+-+-+-+-+-+-+-+-+-+-+-+-+-+-+</w:t>
      </w:r>
    </w:p>
    <w:bookmarkEnd w:id="2128"/>
    <w:p w14:paraId="32C06D81" w14:textId="77777777" w:rsidR="00D03A83" w:rsidRPr="000B4518" w:rsidRDefault="00D03A83" w:rsidP="00D03A83">
      <w:pPr>
        <w:keepNext/>
        <w:keepLines/>
      </w:pPr>
    </w:p>
    <w:p w14:paraId="1B35B353" w14:textId="77777777" w:rsidR="00D03A83" w:rsidRDefault="00D03A83" w:rsidP="00D03A83">
      <w:r w:rsidRPr="000B4518">
        <w:t>With the exception of the three first 32-bit words</w:t>
      </w:r>
      <w:r>
        <w:t>,</w:t>
      </w:r>
      <w:r w:rsidRPr="000B4518">
        <w:t xml:space="preserve"> the order of the fields are irrelevant.</w:t>
      </w:r>
    </w:p>
    <w:p w14:paraId="762D393C" w14:textId="77777777" w:rsidR="00D03A83" w:rsidRPr="000B4518" w:rsidRDefault="00D03A83" w:rsidP="00D03A83">
      <w:pPr>
        <w:rPr>
          <w:b/>
          <w:u w:val="single"/>
        </w:rPr>
      </w:pPr>
      <w:r w:rsidRPr="000B4518">
        <w:rPr>
          <w:b/>
          <w:u w:val="single"/>
        </w:rPr>
        <w:t>Subtype:</w:t>
      </w:r>
    </w:p>
    <w:p w14:paraId="3FF9BAF1" w14:textId="77777777" w:rsidR="00D03A83" w:rsidRPr="000B4518" w:rsidRDefault="00D03A83" w:rsidP="00D03A83">
      <w:r w:rsidRPr="000B4518">
        <w:t>The subtype shall be coded according to table </w:t>
      </w:r>
      <w:r>
        <w:t>9.4</w:t>
      </w:r>
      <w:r w:rsidRPr="000B4518">
        <w:t>.2-1.</w:t>
      </w:r>
    </w:p>
    <w:p w14:paraId="6A858B09" w14:textId="77777777" w:rsidR="00D03A83" w:rsidRPr="000B4518" w:rsidRDefault="00D03A83" w:rsidP="00D03A83">
      <w:pPr>
        <w:rPr>
          <w:b/>
          <w:u w:val="single"/>
        </w:rPr>
      </w:pPr>
      <w:r w:rsidRPr="000B4518">
        <w:rPr>
          <w:b/>
          <w:u w:val="single"/>
        </w:rPr>
        <w:t>Length:</w:t>
      </w:r>
    </w:p>
    <w:p w14:paraId="2033D028" w14:textId="46C2C033" w:rsidR="00D03A83" w:rsidRPr="000B4518" w:rsidRDefault="00D03A83" w:rsidP="00D03A83">
      <w:r w:rsidRPr="000B4518">
        <w:t xml:space="preserve">The length shall be coded as specified in </w:t>
      </w:r>
      <w:r w:rsidR="00BA1F7C">
        <w:t>clause</w:t>
      </w:r>
      <w:r w:rsidRPr="000B4518">
        <w:t> </w:t>
      </w:r>
      <w:r>
        <w:t>9.</w:t>
      </w:r>
      <w:r w:rsidRPr="000B4518">
        <w:t>1.2.</w:t>
      </w:r>
    </w:p>
    <w:p w14:paraId="7EC559FB" w14:textId="77777777" w:rsidR="00D03A83" w:rsidRPr="000B4518" w:rsidRDefault="00D03A83" w:rsidP="00D03A83">
      <w:pPr>
        <w:rPr>
          <w:b/>
          <w:u w:val="single"/>
        </w:rPr>
      </w:pPr>
      <w:r w:rsidRPr="000B4518">
        <w:rPr>
          <w:b/>
          <w:u w:val="single"/>
        </w:rPr>
        <w:t>SSRC:</w:t>
      </w:r>
    </w:p>
    <w:p w14:paraId="7419EF03" w14:textId="77777777" w:rsidR="00D03A83" w:rsidRPr="000B4518" w:rsidRDefault="00D03A83" w:rsidP="00D03A83">
      <w:r w:rsidRPr="000B4518">
        <w:t>The SSRC field shall carry the SSRC of the participating MC</w:t>
      </w:r>
      <w:r>
        <w:t>Video</w:t>
      </w:r>
      <w:r w:rsidRPr="000B4518">
        <w:t xml:space="preserve"> function.</w:t>
      </w:r>
    </w:p>
    <w:p w14:paraId="21F3379C" w14:textId="77777777" w:rsidR="00D03A83" w:rsidRPr="000B4518" w:rsidRDefault="00D03A83" w:rsidP="00D03A83">
      <w:r w:rsidRPr="000B4518">
        <w:t>The SSRC field shall be coded as specified in IETF RFC 3550 [3].</w:t>
      </w:r>
    </w:p>
    <w:p w14:paraId="0AA91658" w14:textId="77777777" w:rsidR="00D03A83" w:rsidRDefault="00D03A83" w:rsidP="00D03A83">
      <w:pPr>
        <w:rPr>
          <w:b/>
          <w:u w:val="single"/>
        </w:rPr>
      </w:pPr>
      <w:r>
        <w:rPr>
          <w:b/>
          <w:u w:val="single"/>
        </w:rPr>
        <w:t>MC</w:t>
      </w:r>
      <w:r w:rsidRPr="000E47E7">
        <w:rPr>
          <w:b/>
        </w:rPr>
        <w:t>Video</w:t>
      </w:r>
      <w:r>
        <w:rPr>
          <w:b/>
          <w:u w:val="single"/>
        </w:rPr>
        <w:t xml:space="preserve"> Group ID</w:t>
      </w:r>
    </w:p>
    <w:p w14:paraId="13CAEA10"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6A823536" w14:textId="14D7D794"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w:t>
      </w:r>
      <w:r w:rsidR="00BA1F7C">
        <w:rPr>
          <w:lang w:eastAsia="x-none"/>
        </w:rPr>
        <w:t>clause</w:t>
      </w:r>
      <w:r w:rsidRPr="000B4518">
        <w:rPr>
          <w:lang w:eastAsia="x-none"/>
        </w:rPr>
        <w:t> </w:t>
      </w:r>
      <w:r>
        <w:rPr>
          <w:lang w:eastAsia="x-none"/>
        </w:rPr>
        <w:t>9.2.3.20</w:t>
      </w:r>
      <w:r w:rsidRPr="000B4518">
        <w:rPr>
          <w:lang w:eastAsia="x-none"/>
        </w:rPr>
        <w:t>.</w:t>
      </w:r>
    </w:p>
    <w:p w14:paraId="20404ACF" w14:textId="77777777" w:rsidR="00D03A83" w:rsidRPr="000B4518" w:rsidRDefault="00D03A83" w:rsidP="00D03A83">
      <w:pPr>
        <w:rPr>
          <w:b/>
          <w:u w:val="single"/>
        </w:rPr>
      </w:pPr>
      <w:r>
        <w:rPr>
          <w:b/>
          <w:u w:val="single"/>
        </w:rPr>
        <w:t>Status</w:t>
      </w:r>
      <w:r w:rsidRPr="000B4518">
        <w:rPr>
          <w:b/>
          <w:u w:val="single"/>
        </w:rPr>
        <w:t>:</w:t>
      </w:r>
    </w:p>
    <w:p w14:paraId="5D82BA25" w14:textId="474BC650" w:rsidR="00D03A83" w:rsidRDefault="00D03A83" w:rsidP="00D03A83">
      <w:r w:rsidRPr="000B4518">
        <w:t xml:space="preserve">The </w:t>
      </w:r>
      <w:r>
        <w:t>Status</w:t>
      </w:r>
      <w:r w:rsidRPr="000B4518">
        <w:t xml:space="preserve"> field is coded as described in </w:t>
      </w:r>
      <w:r w:rsidR="00BA1F7C">
        <w:t>clause</w:t>
      </w:r>
      <w:r w:rsidRPr="000B4518">
        <w:t> </w:t>
      </w:r>
      <w:r>
        <w:t>9.4</w:t>
      </w:r>
      <w:r w:rsidRPr="000B4518">
        <w:t>.3.2.</w:t>
      </w:r>
    </w:p>
    <w:p w14:paraId="7B2BFA33"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612A71C8" w14:textId="47BFADF0" w:rsidR="00D03A83" w:rsidRPr="001433DF" w:rsidRDefault="00D03A83" w:rsidP="00D03A83">
      <w:r>
        <w:t xml:space="preserve">The Status changing MCVideo User Identity </w:t>
      </w:r>
      <w:r w:rsidRPr="000B4518">
        <w:t xml:space="preserve">is coded as described in </w:t>
      </w:r>
      <w:r w:rsidR="00BA1F7C">
        <w:t>clause</w:t>
      </w:r>
      <w:r w:rsidRPr="000B4518">
        <w:t> </w:t>
      </w:r>
      <w:r>
        <w:t>9.4.3.3.</w:t>
      </w:r>
    </w:p>
    <w:p w14:paraId="345BFE38" w14:textId="77777777" w:rsidR="00D03A83" w:rsidRPr="000B4518" w:rsidRDefault="00D03A83" w:rsidP="00D03A83">
      <w:pPr>
        <w:rPr>
          <w:b/>
          <w:u w:val="single"/>
        </w:rPr>
      </w:pPr>
      <w:r>
        <w:rPr>
          <w:b/>
          <w:u w:val="single"/>
        </w:rPr>
        <w:t>Group call ongoing</w:t>
      </w:r>
      <w:r w:rsidRPr="000B4518">
        <w:rPr>
          <w:b/>
          <w:u w:val="single"/>
        </w:rPr>
        <w:t>:</w:t>
      </w:r>
    </w:p>
    <w:p w14:paraId="483467C9" w14:textId="23A07BE5"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w:t>
      </w:r>
      <w:r w:rsidR="00BA1F7C">
        <w:t>clause</w:t>
      </w:r>
      <w:r w:rsidRPr="000B4518">
        <w:t> </w:t>
      </w:r>
      <w:r>
        <w:t>9.4.3.4</w:t>
      </w:r>
      <w:r w:rsidRPr="000B4518">
        <w:t>.</w:t>
      </w:r>
    </w:p>
    <w:p w14:paraId="1D7E61C3" w14:textId="77777777" w:rsidR="00D03A83" w:rsidRDefault="00D03A83" w:rsidP="00D03A83">
      <w:pPr>
        <w:rPr>
          <w:b/>
        </w:rPr>
      </w:pPr>
      <w:r>
        <w:rPr>
          <w:b/>
        </w:rPr>
        <w:t>Group broadcast alias field:</w:t>
      </w:r>
    </w:p>
    <w:p w14:paraId="14794438" w14:textId="2E7FFA59" w:rsidR="00D03A83" w:rsidRDefault="00D03A83" w:rsidP="00D03A83">
      <w:r>
        <w:t xml:space="preserve">The Group broadcast alias field is coded as described in </w:t>
      </w:r>
      <w:r w:rsidR="00BA1F7C">
        <w:t>clause</w:t>
      </w:r>
      <w:r>
        <w:t xml:space="preserve"> 9,4.3.5</w:t>
      </w:r>
    </w:p>
    <w:p w14:paraId="0B3ACBAC" w14:textId="77777777" w:rsidR="00D03A83" w:rsidRDefault="00D03A83" w:rsidP="00D03A83">
      <w:pPr>
        <w:rPr>
          <w:b/>
        </w:rPr>
      </w:pPr>
      <w:r>
        <w:rPr>
          <w:b/>
        </w:rPr>
        <w:t>Group regroup alias field:</w:t>
      </w:r>
    </w:p>
    <w:p w14:paraId="69A44938" w14:textId="569C9381" w:rsidR="00D03A83" w:rsidRDefault="00D03A83" w:rsidP="00D03A83">
      <w:r>
        <w:lastRenderedPageBreak/>
        <w:t xml:space="preserve">The Group regroup alias field is coded as described in </w:t>
      </w:r>
      <w:r w:rsidR="00BA1F7C">
        <w:t>clause</w:t>
      </w:r>
      <w:r>
        <w:t xml:space="preserve"> 9.4.3.6</w:t>
      </w:r>
    </w:p>
    <w:p w14:paraId="5E99CAF9" w14:textId="77777777" w:rsidR="00123B56" w:rsidRPr="00A5463E" w:rsidRDefault="00123B56" w:rsidP="00123B56">
      <w:pPr>
        <w:pStyle w:val="Heading1"/>
      </w:pPr>
      <w:bookmarkStart w:id="2129" w:name="_Toc20208972"/>
      <w:bookmarkStart w:id="2130" w:name="_Toc36045083"/>
      <w:bookmarkStart w:id="2131" w:name="_Toc45216569"/>
      <w:bookmarkStart w:id="2132" w:name="_Toc99174343"/>
      <w:r w:rsidRPr="00A5463E">
        <w:t>10</w:t>
      </w:r>
      <w:r w:rsidRPr="00A5463E">
        <w:tab/>
        <w:t xml:space="preserve">Media </w:t>
      </w:r>
      <w:r w:rsidR="00D33CAD">
        <w:t>plane</w:t>
      </w:r>
      <w:r w:rsidR="00D33CAD" w:rsidRPr="00A5463E">
        <w:t xml:space="preserve"> </w:t>
      </w:r>
      <w:r w:rsidRPr="00A5463E">
        <w:t>handling for MBMS</w:t>
      </w:r>
      <w:bookmarkEnd w:id="2129"/>
      <w:bookmarkEnd w:id="2130"/>
      <w:bookmarkEnd w:id="2131"/>
      <w:bookmarkEnd w:id="2132"/>
    </w:p>
    <w:p w14:paraId="4D0CA64C" w14:textId="77777777" w:rsidR="00D33CAD" w:rsidRPr="000B4518" w:rsidRDefault="00D33CAD" w:rsidP="00D33CAD">
      <w:pPr>
        <w:pStyle w:val="Heading2"/>
      </w:pPr>
      <w:bookmarkStart w:id="2133" w:name="_Toc20208973"/>
      <w:bookmarkStart w:id="2134" w:name="_Toc36045084"/>
      <w:bookmarkStart w:id="2135" w:name="_Toc45216570"/>
      <w:bookmarkStart w:id="2136" w:name="_Toc99174344"/>
      <w:r w:rsidRPr="000B4518">
        <w:t>10.1</w:t>
      </w:r>
      <w:r w:rsidRPr="000B4518">
        <w:tab/>
        <w:t>General</w:t>
      </w:r>
      <w:bookmarkEnd w:id="2133"/>
      <w:bookmarkEnd w:id="2134"/>
      <w:bookmarkEnd w:id="2135"/>
      <w:bookmarkEnd w:id="2136"/>
    </w:p>
    <w:p w14:paraId="79548467" w14:textId="075BBB71"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w:t>
      </w:r>
      <w:r w:rsidR="00BA1F7C">
        <w:t>clause</w:t>
      </w:r>
      <w:r w:rsidRPr="000B4518">
        <w:t>s.</w:t>
      </w:r>
    </w:p>
    <w:p w14:paraId="3A68589B" w14:textId="5DB5945B"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w:t>
      </w:r>
      <w:r w:rsidR="00F0464A">
        <w:t>4.1.2</w:t>
      </w:r>
      <w:r w:rsidRPr="000B4518">
        <w:t>.</w:t>
      </w:r>
    </w:p>
    <w:p w14:paraId="501C0F72"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5F8959C9"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334657E6"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2CA6F144" w14:textId="77777777" w:rsidR="00D33CAD" w:rsidRPr="000B4518" w:rsidRDefault="00D33CAD" w:rsidP="00D33CAD">
      <w:pPr>
        <w:pStyle w:val="Heading2"/>
      </w:pPr>
      <w:bookmarkStart w:id="2137" w:name="_Toc20208974"/>
      <w:bookmarkStart w:id="2138" w:name="_Toc36045085"/>
      <w:bookmarkStart w:id="2139" w:name="_Toc45216571"/>
      <w:bookmarkStart w:id="2140" w:name="_Toc99174345"/>
      <w:r w:rsidRPr="000B4518">
        <w:t>10.2</w:t>
      </w:r>
      <w:r w:rsidRPr="000B4518">
        <w:tab/>
        <w:t>MBMS subchannel control procedure for the participating MC</w:t>
      </w:r>
      <w:r>
        <w:t>Video</w:t>
      </w:r>
      <w:r w:rsidRPr="000B4518">
        <w:t xml:space="preserve"> function</w:t>
      </w:r>
      <w:bookmarkEnd w:id="2137"/>
      <w:bookmarkEnd w:id="2138"/>
      <w:bookmarkEnd w:id="2139"/>
      <w:bookmarkEnd w:id="2140"/>
    </w:p>
    <w:p w14:paraId="1B8287F6" w14:textId="77777777" w:rsidR="00D33CAD" w:rsidRPr="000B4518" w:rsidRDefault="00D33CAD" w:rsidP="00D33CAD">
      <w:pPr>
        <w:pStyle w:val="Heading3"/>
      </w:pPr>
      <w:bookmarkStart w:id="2141" w:name="_Toc20208975"/>
      <w:bookmarkStart w:id="2142" w:name="_Toc36045086"/>
      <w:bookmarkStart w:id="2143" w:name="_Toc45216572"/>
      <w:bookmarkStart w:id="2144" w:name="_Toc99174346"/>
      <w:r w:rsidRPr="000B4518">
        <w:t>10.2.1</w:t>
      </w:r>
      <w:r w:rsidRPr="000B4518">
        <w:tab/>
        <w:t>General</w:t>
      </w:r>
      <w:bookmarkEnd w:id="2141"/>
      <w:bookmarkEnd w:id="2142"/>
      <w:bookmarkEnd w:id="2143"/>
      <w:bookmarkEnd w:id="2144"/>
    </w:p>
    <w:p w14:paraId="79A69C11" w14:textId="70B801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w:t>
      </w:r>
      <w:r w:rsidR="00BA1F7C">
        <w:t>clause</w:t>
      </w:r>
      <w:r w:rsidRPr="000B4518">
        <w:t xml:space="preserv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07BE1EC2" w14:textId="77777777" w:rsidR="00D33CAD" w:rsidRPr="000B4518" w:rsidRDefault="00D33CAD" w:rsidP="00D33CAD">
      <w:r w:rsidRPr="000B4518">
        <w:t>Figure 10.2.1-1 shows the participating MC</w:t>
      </w:r>
      <w:r>
        <w:t>Video</w:t>
      </w:r>
      <w:r w:rsidRPr="000B4518">
        <w:t xml:space="preserve"> function MBMS subchannel control state diagram.</w:t>
      </w:r>
    </w:p>
    <w:p w14:paraId="23AE9F37" w14:textId="77777777" w:rsidR="00D33CAD" w:rsidRPr="000B4518" w:rsidRDefault="00D33CAD" w:rsidP="00D33CAD">
      <w:pPr>
        <w:pStyle w:val="TH"/>
      </w:pPr>
      <w:r w:rsidRPr="000B4518">
        <w:object w:dxaOrig="9612" w:dyaOrig="7968" w14:anchorId="7C94C9DB">
          <v:shape id="_x0000_i1040" type="#_x0000_t75" style="width:447.05pt;height:369.5pt" o:ole="">
            <v:imagedata r:id="rId39" o:title=""/>
          </v:shape>
          <o:OLEObject Type="Embed" ProgID="Visio.Drawing.15" ShapeID="_x0000_i1040" DrawAspect="Content" ObjectID="_1709786705" r:id="rId40"/>
        </w:object>
      </w:r>
    </w:p>
    <w:p w14:paraId="7D1ED74B"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2336620B" w14:textId="1E83FC56"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w:t>
      </w:r>
      <w:r w:rsidR="00BA1F7C">
        <w:t>clause</w:t>
      </w:r>
      <w:r w:rsidRPr="000B4518">
        <w:t>s below, the participating MC</w:t>
      </w:r>
      <w:r>
        <w:t>Video</w:t>
      </w:r>
      <w:r w:rsidRPr="000B4518">
        <w:t xml:space="preserve"> function shall discard the message.</w:t>
      </w:r>
    </w:p>
    <w:p w14:paraId="785BF4F8" w14:textId="77777777" w:rsidR="00D33CAD" w:rsidRPr="000B4518" w:rsidRDefault="00D33CAD" w:rsidP="00D33CAD">
      <w:pPr>
        <w:pStyle w:val="Heading3"/>
      </w:pPr>
      <w:bookmarkStart w:id="2145" w:name="_Toc20208976"/>
      <w:bookmarkStart w:id="2146" w:name="_Toc36045087"/>
      <w:bookmarkStart w:id="2147" w:name="_Toc45216573"/>
      <w:bookmarkStart w:id="2148" w:name="_Toc99174347"/>
      <w:r w:rsidRPr="000B4518">
        <w:t>10.2.2</w:t>
      </w:r>
      <w:r w:rsidRPr="000B4518">
        <w:tab/>
        <w:t>State: 'Start-stop'</w:t>
      </w:r>
      <w:bookmarkEnd w:id="2145"/>
      <w:bookmarkEnd w:id="2146"/>
      <w:bookmarkEnd w:id="2147"/>
      <w:bookmarkEnd w:id="2148"/>
    </w:p>
    <w:p w14:paraId="7AD1B80A" w14:textId="77777777" w:rsidR="00D33CAD" w:rsidRPr="000B4518" w:rsidRDefault="00D33CAD" w:rsidP="00D33CAD">
      <w:pPr>
        <w:pStyle w:val="Heading4"/>
      </w:pPr>
      <w:bookmarkStart w:id="2149" w:name="_Toc20208977"/>
      <w:bookmarkStart w:id="2150" w:name="_Toc36045088"/>
      <w:bookmarkStart w:id="2151" w:name="_Toc45216574"/>
      <w:bookmarkStart w:id="2152" w:name="_Toc99174348"/>
      <w:r w:rsidRPr="000B4518">
        <w:t>10.2.2.1</w:t>
      </w:r>
      <w:r w:rsidRPr="000B4518">
        <w:tab/>
        <w:t>General</w:t>
      </w:r>
      <w:bookmarkEnd w:id="2149"/>
      <w:bookmarkEnd w:id="2150"/>
      <w:bookmarkEnd w:id="2151"/>
      <w:bookmarkEnd w:id="2152"/>
    </w:p>
    <w:p w14:paraId="5A8E51D7" w14:textId="77777777" w:rsidR="00D33CAD" w:rsidRPr="000B4518" w:rsidRDefault="00D33CAD" w:rsidP="00D33CAD">
      <w:r w:rsidRPr="000B4518">
        <w:t>In this state:</w:t>
      </w:r>
    </w:p>
    <w:p w14:paraId="20E688D6"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471C4A84" w14:textId="77777777" w:rsidR="00D33CAD" w:rsidRPr="000B4518" w:rsidRDefault="00D33CAD" w:rsidP="00D33CAD">
      <w:pPr>
        <w:pStyle w:val="B1"/>
      </w:pPr>
      <w:r w:rsidRPr="000B4518">
        <w:t>-</w:t>
      </w:r>
      <w:r w:rsidRPr="000B4518">
        <w:tab/>
        <w:t>a pre-activated MBMS bearer may exist;</w:t>
      </w:r>
    </w:p>
    <w:p w14:paraId="23637C74"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3AAA2118" w14:textId="2C280A3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w:t>
      </w:r>
      <w:r w:rsidR="00BA1F7C">
        <w:t>clause</w:t>
      </w:r>
      <w:r w:rsidRPr="000B4518">
        <w:t> 6.4.</w:t>
      </w:r>
    </w:p>
    <w:p w14:paraId="2BC45CFA" w14:textId="77777777" w:rsidR="00D33CAD" w:rsidRPr="000B4518" w:rsidRDefault="00D33CAD" w:rsidP="00D33CAD">
      <w:pPr>
        <w:pStyle w:val="Heading4"/>
      </w:pPr>
      <w:bookmarkStart w:id="2153" w:name="_Toc20208978"/>
      <w:bookmarkStart w:id="2154" w:name="_Toc36045089"/>
      <w:bookmarkStart w:id="2155" w:name="_Toc45216575"/>
      <w:bookmarkStart w:id="2156" w:name="_Toc99174349"/>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153"/>
      <w:bookmarkEnd w:id="2154"/>
      <w:bookmarkEnd w:id="2155"/>
      <w:bookmarkEnd w:id="2156"/>
    </w:p>
    <w:p w14:paraId="272FB2B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6BE72244"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1D1A6F1C"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1A2547F0" w14:textId="77777777" w:rsidR="00D33CAD" w:rsidRPr="000B4518" w:rsidRDefault="00D33CAD" w:rsidP="00D33CAD">
      <w:pPr>
        <w:pStyle w:val="B2"/>
      </w:pPr>
      <w:r w:rsidRPr="000B4518">
        <w:t>a.</w:t>
      </w:r>
      <w:r w:rsidRPr="000B4518">
        <w:tab/>
        <w:t>shall include TMGI;</w:t>
      </w:r>
    </w:p>
    <w:p w14:paraId="23456F99" w14:textId="77777777" w:rsidR="00D33CAD" w:rsidRPr="000B4518" w:rsidRDefault="00D33CAD" w:rsidP="00D33CAD">
      <w:pPr>
        <w:pStyle w:val="B2"/>
      </w:pPr>
      <w:r w:rsidRPr="000B4518">
        <w:t>b.</w:t>
      </w:r>
      <w:r w:rsidRPr="000B4518">
        <w:tab/>
        <w:t>shall include the identifier of the media stream; and</w:t>
      </w:r>
    </w:p>
    <w:p w14:paraId="39D6F6E8"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06CAF036"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326DF77F"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3FBC9F99"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42438FF7" w14:textId="3F06D90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 xml:space="preserve">was received, shall perform actions as described in </w:t>
      </w:r>
      <w:r w:rsidR="00BA1F7C">
        <w:t>clause</w:t>
      </w:r>
      <w:r w:rsidRPr="00440408">
        <w:t> 6.4</w:t>
      </w:r>
      <w:r w:rsidR="009559DD">
        <w:t>.2</w:t>
      </w:r>
      <w:r w:rsidRPr="00440408">
        <w:t>; and</w:t>
      </w:r>
    </w:p>
    <w:p w14:paraId="34F6D956" w14:textId="722641A8"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w:t>
      </w:r>
      <w:r w:rsidR="00BA1F7C">
        <w:t>clause</w:t>
      </w:r>
      <w:r w:rsidRPr="00440408">
        <w:t> 10.2.3.3.</w:t>
      </w:r>
    </w:p>
    <w:p w14:paraId="7CFC9394" w14:textId="77777777" w:rsidR="009559DD" w:rsidRDefault="009559DD" w:rsidP="009559DD">
      <w:r>
        <w:t>If the MBMS bearer does not have sufficient capacity for the new conversation the participating MCVideo function:</w:t>
      </w:r>
    </w:p>
    <w:p w14:paraId="00B67EB8" w14:textId="7ECADB93" w:rsidR="009559DD" w:rsidRDefault="009559DD" w:rsidP="009559DD">
      <w:pPr>
        <w:pStyle w:val="B1"/>
      </w:pPr>
      <w:r>
        <w:t>1.</w:t>
      </w:r>
      <w:r>
        <w:tab/>
        <w:t xml:space="preserve">may free capacity for the new conversation by transfering an existing conversation over an MBMS bearer to unicast bearers following the procedure in </w:t>
      </w:r>
      <w:r w:rsidR="00BA1F7C">
        <w:t>clause</w:t>
      </w:r>
      <w:r>
        <w:t> 10.2.3.13; or</w:t>
      </w:r>
    </w:p>
    <w:p w14:paraId="74280653" w14:textId="77777777" w:rsidR="00D33CAD" w:rsidRPr="009559DD" w:rsidRDefault="009559DD" w:rsidP="00D33CAD">
      <w:pPr>
        <w:pStyle w:val="B1"/>
        <w:rPr>
          <w:lang w:val="en-GB"/>
        </w:rPr>
      </w:pPr>
      <w:r w:rsidRPr="00E034A7">
        <w:t>2</w:t>
      </w:r>
      <w:r>
        <w:t>.</w:t>
      </w:r>
      <w:r>
        <w:tab/>
        <w:t>may use the MBMS bearer for the signaling messages, while using unicast bearers for the media message.</w:t>
      </w:r>
    </w:p>
    <w:p w14:paraId="3E8781CF" w14:textId="77777777" w:rsidR="00D33CAD" w:rsidRPr="000B4518" w:rsidRDefault="00D33CAD" w:rsidP="00D33CAD">
      <w:pPr>
        <w:pStyle w:val="Heading3"/>
      </w:pPr>
      <w:bookmarkStart w:id="2157" w:name="_Toc20208979"/>
      <w:bookmarkStart w:id="2158" w:name="_Toc36045090"/>
      <w:bookmarkStart w:id="2159" w:name="_Toc45216576"/>
      <w:bookmarkStart w:id="2160" w:name="_Toc99174350"/>
      <w:r w:rsidRPr="000B4518">
        <w:t>10.2.3</w:t>
      </w:r>
      <w:r w:rsidRPr="000B4518">
        <w:tab/>
        <w:t xml:space="preserve">State: 'M: A </w:t>
      </w:r>
      <w:r>
        <w:t>transmission</w:t>
      </w:r>
      <w:r w:rsidRPr="000B4518">
        <w:t xml:space="preserve"> is active'</w:t>
      </w:r>
      <w:bookmarkEnd w:id="2157"/>
      <w:bookmarkEnd w:id="2158"/>
      <w:bookmarkEnd w:id="2159"/>
      <w:bookmarkEnd w:id="2160"/>
    </w:p>
    <w:p w14:paraId="6F8BB78A" w14:textId="77777777" w:rsidR="00D33CAD" w:rsidRPr="000B4518" w:rsidRDefault="00D33CAD" w:rsidP="00D33CAD">
      <w:pPr>
        <w:pStyle w:val="Heading4"/>
      </w:pPr>
      <w:bookmarkStart w:id="2161" w:name="_Toc20208980"/>
      <w:bookmarkStart w:id="2162" w:name="_Toc36045091"/>
      <w:bookmarkStart w:id="2163" w:name="_Toc45216577"/>
      <w:bookmarkStart w:id="2164" w:name="_Toc99174351"/>
      <w:r w:rsidRPr="000B4518">
        <w:t>10.2.3.1</w:t>
      </w:r>
      <w:r w:rsidRPr="000B4518">
        <w:tab/>
        <w:t>General</w:t>
      </w:r>
      <w:bookmarkEnd w:id="2161"/>
      <w:bookmarkEnd w:id="2162"/>
      <w:bookmarkEnd w:id="2163"/>
      <w:bookmarkEnd w:id="2164"/>
    </w:p>
    <w:p w14:paraId="5E0D2510" w14:textId="77777777" w:rsidR="00D33CAD" w:rsidRPr="000B4518" w:rsidRDefault="00D33CAD" w:rsidP="00D33CAD">
      <w:r w:rsidRPr="000B4518">
        <w:t>In this state a MBMS subchannel exists and can be used by a group call.</w:t>
      </w:r>
    </w:p>
    <w:p w14:paraId="3953C170"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D30AB5F"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2F2B3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273D5449" w14:textId="77777777" w:rsidR="00D33CAD" w:rsidRPr="00701DD5" w:rsidRDefault="00D33CAD" w:rsidP="00D33CAD">
      <w:pPr>
        <w:pStyle w:val="Heading4"/>
      </w:pPr>
      <w:bookmarkStart w:id="2165" w:name="_Toc20208981"/>
      <w:bookmarkStart w:id="2166" w:name="_Toc36045092"/>
      <w:bookmarkStart w:id="2167" w:name="_Toc45216578"/>
      <w:bookmarkStart w:id="2168" w:name="_Toc99174352"/>
      <w:r w:rsidRPr="00701DD5">
        <w:t>10.2.3.2</w:t>
      </w:r>
      <w:r w:rsidRPr="00701DD5">
        <w:tab/>
        <w:t xml:space="preserve">Send Transmission </w:t>
      </w:r>
      <w:r>
        <w:t>Idle</w:t>
      </w:r>
      <w:r w:rsidRPr="00701DD5">
        <w:t xml:space="preserve"> message (R: Transmission </w:t>
      </w:r>
      <w:r>
        <w:t>Idle</w:t>
      </w:r>
      <w:r w:rsidRPr="00701DD5">
        <w:t>)</w:t>
      </w:r>
      <w:bookmarkEnd w:id="2165"/>
      <w:bookmarkEnd w:id="2166"/>
      <w:bookmarkEnd w:id="2167"/>
      <w:bookmarkEnd w:id="2168"/>
    </w:p>
    <w:p w14:paraId="76D72AB1"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378DAEA7" w14:textId="5DB1C317" w:rsidR="00D33CAD" w:rsidRDefault="00D33CAD" w:rsidP="00D33CAD">
      <w:pPr>
        <w:pStyle w:val="B1"/>
      </w:pPr>
      <w:r>
        <w:t>1.</w:t>
      </w:r>
      <w:r>
        <w:tab/>
      </w:r>
      <w:r w:rsidRPr="00701DD5">
        <w:t xml:space="preserve">shall set the acknowledgment bit to '0' as specified in </w:t>
      </w:r>
      <w:r w:rsidR="00BA1F7C">
        <w:t>clause</w:t>
      </w:r>
      <w:r w:rsidRPr="00701DD5">
        <w:t> 9.2.2, if not already set; and</w:t>
      </w:r>
    </w:p>
    <w:p w14:paraId="51721B4D"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218E42A0" w14:textId="264CA14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w:t>
      </w:r>
      <w:r w:rsidR="00BA1F7C">
        <w:t>clause</w:t>
      </w:r>
      <w:r w:rsidRPr="00701DD5">
        <w:t> 9.2.2), shall send a Transmission Ack message towards the controlling MCVideo function. The Transmission Ack message:</w:t>
      </w:r>
    </w:p>
    <w:p w14:paraId="699EABF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0737491F" w14:textId="77777777" w:rsidR="00D33CAD" w:rsidRPr="00701DD5" w:rsidRDefault="00D33CAD" w:rsidP="00D33CAD">
      <w:pPr>
        <w:pStyle w:val="B2"/>
      </w:pPr>
      <w:r w:rsidRPr="00701DD5">
        <w:t>b.</w:t>
      </w:r>
      <w:r w:rsidRPr="00701DD5">
        <w:tab/>
        <w:t>shall include the Source field set to '1' (participating MCVideo function is the source);</w:t>
      </w:r>
    </w:p>
    <w:p w14:paraId="6EFCD472" w14:textId="77777777" w:rsidR="00D33CAD" w:rsidRPr="00701DD5" w:rsidRDefault="00D33CAD" w:rsidP="00D33CAD">
      <w:pPr>
        <w:pStyle w:val="B1"/>
      </w:pPr>
      <w:r w:rsidRPr="00701DD5">
        <w:t>5.</w:t>
      </w:r>
      <w:r w:rsidRPr="00701DD5">
        <w:tab/>
        <w:t>shall restart timer T300 (</w:t>
      </w:r>
      <w:r>
        <w:t>Transmission</w:t>
      </w:r>
      <w:r w:rsidRPr="00701DD5">
        <w:t>); and</w:t>
      </w:r>
    </w:p>
    <w:p w14:paraId="746EFD5E"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60FAE4F9" w14:textId="77777777" w:rsidR="00D33CAD" w:rsidRPr="00701DD5" w:rsidRDefault="00D33CAD" w:rsidP="00D33CAD">
      <w:pPr>
        <w:pStyle w:val="Heading4"/>
      </w:pPr>
      <w:bookmarkStart w:id="2169" w:name="_Toc20208982"/>
      <w:bookmarkStart w:id="2170" w:name="_Toc36045093"/>
      <w:bookmarkStart w:id="2171" w:name="_Toc45216579"/>
      <w:bookmarkStart w:id="2172" w:name="_Toc99174353"/>
      <w:r w:rsidRPr="00701DD5">
        <w:lastRenderedPageBreak/>
        <w:t>10.2.3.3</w:t>
      </w:r>
      <w:r w:rsidRPr="00701DD5">
        <w:tab/>
        <w:t>Send Media Transmission Notification message (R: Media Transmission Notification)</w:t>
      </w:r>
      <w:bookmarkEnd w:id="2169"/>
      <w:bookmarkEnd w:id="2170"/>
      <w:bookmarkEnd w:id="2171"/>
      <w:bookmarkEnd w:id="2172"/>
    </w:p>
    <w:p w14:paraId="142F1EF8"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6EC3C2E5" w14:textId="2FA2744C" w:rsidR="00D33CAD" w:rsidRDefault="00D33CAD" w:rsidP="00D33CAD">
      <w:pPr>
        <w:pStyle w:val="B1"/>
      </w:pPr>
      <w:r>
        <w:t>1.</w:t>
      </w:r>
      <w:r>
        <w:tab/>
      </w:r>
      <w:r w:rsidRPr="00F06554">
        <w:t xml:space="preserve">shall set the acknowledgment bit to '0' as specified in </w:t>
      </w:r>
      <w:r w:rsidR="00BA1F7C">
        <w:t>clause</w:t>
      </w:r>
      <w:r w:rsidRPr="00F06554">
        <w:t xml:space="preserve"> </w:t>
      </w:r>
      <w:r>
        <w:t>9</w:t>
      </w:r>
      <w:r w:rsidRPr="00F06554">
        <w:t>.2.2, if not already set; and</w:t>
      </w:r>
    </w:p>
    <w:p w14:paraId="6718AADF"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38602B91" w14:textId="6C5C7F45"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w:t>
      </w:r>
      <w:r w:rsidR="00BA1F7C">
        <w:t>clause</w:t>
      </w:r>
      <w:r w:rsidRPr="00701DD5">
        <w:t>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C742B7F"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6FB58E76"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23273137" w14:textId="77777777" w:rsidR="00D33CAD" w:rsidRPr="00F06554" w:rsidRDefault="00D33CAD" w:rsidP="00D33CAD">
      <w:pPr>
        <w:pStyle w:val="B1"/>
      </w:pPr>
      <w:r w:rsidRPr="00F06554">
        <w:t>5.</w:t>
      </w:r>
      <w:r w:rsidRPr="00F06554">
        <w:tab/>
        <w:t>shall restart timer T300 (</w:t>
      </w:r>
      <w:r>
        <w:t>Transmission</w:t>
      </w:r>
      <w:r w:rsidRPr="00F06554">
        <w:t>); and</w:t>
      </w:r>
    </w:p>
    <w:p w14:paraId="3197D7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93834B9" w14:textId="77777777" w:rsidR="00D33CAD" w:rsidRPr="00F06554" w:rsidRDefault="00D33CAD" w:rsidP="00D33CAD">
      <w:pPr>
        <w:pStyle w:val="Heading4"/>
      </w:pPr>
      <w:bookmarkStart w:id="2173" w:name="_Toc20208983"/>
      <w:bookmarkStart w:id="2174" w:name="_Toc36045094"/>
      <w:bookmarkStart w:id="2175" w:name="_Toc45216580"/>
      <w:bookmarkStart w:id="2176" w:name="_Toc99174354"/>
      <w:r w:rsidRPr="00F06554">
        <w:t>10.2.3.4</w:t>
      </w:r>
      <w:r w:rsidRPr="00F06554">
        <w:tab/>
        <w:t>Send any other transmission control message (R: Any other message)</w:t>
      </w:r>
      <w:bookmarkEnd w:id="2173"/>
      <w:bookmarkEnd w:id="2174"/>
      <w:bookmarkEnd w:id="2175"/>
      <w:bookmarkEnd w:id="2176"/>
    </w:p>
    <w:p w14:paraId="6C4B72FF"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MCPVideo function:</w:t>
      </w:r>
    </w:p>
    <w:p w14:paraId="2587A004" w14:textId="04BF8A34" w:rsidR="00D33CAD" w:rsidRPr="00F06554" w:rsidRDefault="00D33CAD" w:rsidP="00D33CAD">
      <w:pPr>
        <w:pStyle w:val="B1"/>
      </w:pPr>
      <w:r w:rsidRPr="00F06554">
        <w:t>1.</w:t>
      </w:r>
      <w:r w:rsidRPr="00F06554">
        <w:tab/>
        <w:t xml:space="preserve">shall forward the transmission control message as specified in </w:t>
      </w:r>
      <w:r w:rsidR="00BA1F7C">
        <w:t>clause</w:t>
      </w:r>
      <w:r w:rsidRPr="00F06554">
        <w:t> 6.4;</w:t>
      </w:r>
    </w:p>
    <w:p w14:paraId="5F128B33" w14:textId="77777777" w:rsidR="00D33CAD" w:rsidRPr="00F06554" w:rsidRDefault="00D33CAD" w:rsidP="00D33CAD">
      <w:pPr>
        <w:pStyle w:val="B1"/>
      </w:pPr>
      <w:r w:rsidRPr="00F06554">
        <w:t>2.</w:t>
      </w:r>
      <w:r w:rsidRPr="00F06554">
        <w:tab/>
        <w:t>shall restart timer T300 (</w:t>
      </w:r>
      <w:r>
        <w:t>Transmission</w:t>
      </w:r>
      <w:r w:rsidRPr="00F06554">
        <w:t>); and</w:t>
      </w:r>
    </w:p>
    <w:p w14:paraId="657303E2"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0868E593" w14:textId="77777777" w:rsidR="00D33CAD" w:rsidRPr="000B4518" w:rsidRDefault="00D33CAD" w:rsidP="00D33CAD">
      <w:pPr>
        <w:pStyle w:val="Heading4"/>
      </w:pPr>
      <w:bookmarkStart w:id="2177" w:name="_Toc20208984"/>
      <w:bookmarkStart w:id="2178" w:name="_Toc36045095"/>
      <w:bookmarkStart w:id="2179" w:name="_Toc45216581"/>
      <w:bookmarkStart w:id="2180" w:name="_Toc99174355"/>
      <w:r w:rsidRPr="000B4518">
        <w:t>10.2.3.5</w:t>
      </w:r>
      <w:r w:rsidRPr="000B4518">
        <w:tab/>
        <w:t>Send RTP media packet over the MBMS subchannel (R: RTP packet)</w:t>
      </w:r>
      <w:bookmarkEnd w:id="2177"/>
      <w:bookmarkEnd w:id="2178"/>
      <w:bookmarkEnd w:id="2179"/>
      <w:bookmarkEnd w:id="2180"/>
    </w:p>
    <w:p w14:paraId="3B3BDE2B"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02C6E015"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228F2B8B"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698649E3"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5FCD8ADD"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6B5534B9" w14:textId="17E48C89"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BA1F7C">
        <w:rPr>
          <w:lang w:val="en-GB"/>
        </w:rPr>
        <w:t>clause</w:t>
      </w:r>
      <w:r w:rsidR="00F0464A" w:rsidRPr="00F0464A">
        <w:rPr>
          <w:lang w:val="en-GB"/>
        </w:rPr>
        <w:t> </w:t>
      </w:r>
      <w:r>
        <w:t>10.4.2</w:t>
      </w:r>
      <w:r w:rsidRPr="000B4518">
        <w:t>.</w:t>
      </w:r>
    </w:p>
    <w:p w14:paraId="3ED48163"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79748742"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0675D615" w14:textId="77777777" w:rsidR="00D33CAD" w:rsidRPr="000B4518" w:rsidRDefault="00D33CAD" w:rsidP="00D33CAD">
      <w:pPr>
        <w:pStyle w:val="Heading4"/>
      </w:pPr>
      <w:bookmarkStart w:id="2181" w:name="_Toc20208985"/>
      <w:bookmarkStart w:id="2182" w:name="_Toc36045096"/>
      <w:bookmarkStart w:id="2183" w:name="_Toc45216582"/>
      <w:bookmarkStart w:id="2184" w:name="_Toc99174356"/>
      <w:r w:rsidRPr="000B4518">
        <w:t>10.2.3.7</w:t>
      </w:r>
      <w:r w:rsidRPr="000B4518">
        <w:tab/>
        <w:t xml:space="preserve">Timer </w:t>
      </w:r>
      <w:r w:rsidRPr="00FD4D54">
        <w:t>T300</w:t>
      </w:r>
      <w:r w:rsidRPr="000B4518">
        <w:t xml:space="preserve"> (</w:t>
      </w:r>
      <w:r>
        <w:t>Transmission</w:t>
      </w:r>
      <w:r w:rsidRPr="000B4518">
        <w:t>) expired</w:t>
      </w:r>
      <w:bookmarkEnd w:id="2181"/>
      <w:bookmarkEnd w:id="2182"/>
      <w:bookmarkEnd w:id="2183"/>
      <w:bookmarkEnd w:id="2184"/>
    </w:p>
    <w:p w14:paraId="71A294B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052FBC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1363E3BA"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7A240061" w14:textId="77777777" w:rsidR="00D33CAD" w:rsidRPr="000B4518" w:rsidRDefault="00D33CAD" w:rsidP="00D33CAD">
      <w:pPr>
        <w:pStyle w:val="B2"/>
      </w:pPr>
      <w:r w:rsidRPr="000B4518">
        <w:lastRenderedPageBreak/>
        <w:t>b.</w:t>
      </w:r>
      <w:r w:rsidRPr="000B4518">
        <w:tab/>
        <w:t>shall enter the 'Start-stop' state; and</w:t>
      </w:r>
    </w:p>
    <w:p w14:paraId="522F70B7"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03F07B"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F2D438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568539C9"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5006B6E3"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2CA302F9" w14:textId="77777777" w:rsidR="00D33CAD" w:rsidRPr="000B4518" w:rsidRDefault="00D33CAD" w:rsidP="00D33CAD">
      <w:pPr>
        <w:pStyle w:val="Heading4"/>
      </w:pPr>
      <w:bookmarkStart w:id="2185" w:name="_Toc20208986"/>
      <w:bookmarkStart w:id="2186" w:name="_Toc36045097"/>
      <w:bookmarkStart w:id="2187" w:name="_Toc45216583"/>
      <w:bookmarkStart w:id="2188" w:name="_Toc99174357"/>
      <w:r w:rsidRPr="000B4518">
        <w:t>10.2.3.8</w:t>
      </w:r>
      <w:r w:rsidRPr="000B4518">
        <w:tab/>
        <w:t xml:space="preserve">Timer </w:t>
      </w:r>
      <w:r w:rsidRPr="00FD4D54">
        <w:t>T301</w:t>
      </w:r>
      <w:r w:rsidRPr="000B4518">
        <w:t xml:space="preserve"> (Map Group To Bearer) expired</w:t>
      </w:r>
      <w:bookmarkEnd w:id="2185"/>
      <w:bookmarkEnd w:id="2186"/>
      <w:bookmarkEnd w:id="2187"/>
      <w:bookmarkEnd w:id="2188"/>
    </w:p>
    <w:p w14:paraId="04B5E280"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50BF0C62"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C4AFB2B" w14:textId="77777777" w:rsidR="00D33CAD" w:rsidRPr="000B4518" w:rsidRDefault="00D33CAD" w:rsidP="00D33CAD">
      <w:pPr>
        <w:pStyle w:val="B2"/>
      </w:pPr>
      <w:r w:rsidRPr="000B4518">
        <w:t>a.</w:t>
      </w:r>
      <w:r w:rsidRPr="000B4518">
        <w:tab/>
        <w:t>shall include a TMGI field;</w:t>
      </w:r>
    </w:p>
    <w:p w14:paraId="73928C37" w14:textId="77777777" w:rsidR="00D33CAD" w:rsidRPr="000B4518" w:rsidRDefault="00D33CAD" w:rsidP="00D33CAD">
      <w:pPr>
        <w:pStyle w:val="B2"/>
      </w:pPr>
      <w:r w:rsidRPr="000B4518">
        <w:t>b.</w:t>
      </w:r>
      <w:r w:rsidRPr="000B4518">
        <w:tab/>
        <w:t>shall include a MBMS Subchannel field; and</w:t>
      </w:r>
    </w:p>
    <w:p w14:paraId="581A13E3"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7B79D9AE"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0CA0EFD6"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151D8F87" w14:textId="77777777" w:rsidR="00D33CAD" w:rsidRPr="000B4518" w:rsidRDefault="00D33CAD" w:rsidP="00D33CAD">
      <w:pPr>
        <w:pStyle w:val="Heading4"/>
      </w:pPr>
      <w:bookmarkStart w:id="2189" w:name="_Toc20208987"/>
      <w:bookmarkStart w:id="2190" w:name="_Toc36045098"/>
      <w:bookmarkStart w:id="2191" w:name="_Toc45216584"/>
      <w:bookmarkStart w:id="2192" w:name="_Toc99174358"/>
      <w:r w:rsidRPr="000B4518">
        <w:t>10.2.3.9</w:t>
      </w:r>
      <w:r w:rsidRPr="000B4518">
        <w:tab/>
        <w:t xml:space="preserve">Timer </w:t>
      </w:r>
      <w:r w:rsidRPr="00FD4D54">
        <w:t>T302</w:t>
      </w:r>
      <w:r w:rsidRPr="000B4518">
        <w:t xml:space="preserve"> (Unmap Group To Bearer) expired</w:t>
      </w:r>
      <w:bookmarkEnd w:id="2189"/>
      <w:bookmarkEnd w:id="2190"/>
      <w:bookmarkEnd w:id="2191"/>
      <w:bookmarkEnd w:id="2192"/>
    </w:p>
    <w:p w14:paraId="2A17FD05"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75526D86"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76409D2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27DA859D"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544AFC8" w14:textId="77777777" w:rsidR="00D33CAD" w:rsidRPr="000B4518" w:rsidRDefault="00D33CAD" w:rsidP="00D33CAD">
      <w:pPr>
        <w:pStyle w:val="Heading4"/>
      </w:pPr>
      <w:bookmarkStart w:id="2193" w:name="_Toc20208988"/>
      <w:bookmarkStart w:id="2194" w:name="_Toc36045099"/>
      <w:bookmarkStart w:id="2195" w:name="_Toc45216585"/>
      <w:bookmarkStart w:id="2196" w:name="_Toc99174359"/>
      <w:r w:rsidRPr="000B4518">
        <w:t>10.2.3.10</w:t>
      </w:r>
      <w:r w:rsidRPr="000B4518">
        <w:tab/>
        <w:t xml:space="preserve">Timer </w:t>
      </w:r>
      <w:r w:rsidRPr="00FD4D54">
        <w:t>T302</w:t>
      </w:r>
      <w:r w:rsidRPr="000B4518">
        <w:t xml:space="preserve"> (Unmap Group To Bearer) expired Nth time</w:t>
      </w:r>
      <w:bookmarkEnd w:id="2193"/>
      <w:bookmarkEnd w:id="2194"/>
      <w:bookmarkEnd w:id="2195"/>
      <w:bookmarkEnd w:id="2196"/>
    </w:p>
    <w:p w14:paraId="371833AB"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368300D0"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AC2EF4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0363183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BA5D001" w14:textId="77777777" w:rsidR="00D33CAD" w:rsidRPr="000B4518" w:rsidRDefault="00D33CAD" w:rsidP="00D33CAD">
      <w:pPr>
        <w:pStyle w:val="Heading4"/>
      </w:pPr>
      <w:bookmarkStart w:id="2197" w:name="_Toc20208989"/>
      <w:bookmarkStart w:id="2198" w:name="_Toc36045100"/>
      <w:bookmarkStart w:id="2199" w:name="_Toc45216586"/>
      <w:bookmarkStart w:id="2200" w:name="_Toc99174360"/>
      <w:r w:rsidRPr="000B4518">
        <w:t>10.2.3.11</w:t>
      </w:r>
      <w:r w:rsidRPr="000B4518">
        <w:tab/>
        <w:t xml:space="preserve">End </w:t>
      </w:r>
      <w:r>
        <w:t>transmission</w:t>
      </w:r>
      <w:r w:rsidRPr="000B4518">
        <w:t xml:space="preserve"> over the MBMS bearer (End </w:t>
      </w:r>
      <w:r>
        <w:t>transmission</w:t>
      </w:r>
      <w:r w:rsidRPr="000B4518">
        <w:t>)</w:t>
      </w:r>
      <w:bookmarkEnd w:id="2197"/>
      <w:bookmarkEnd w:id="2198"/>
      <w:bookmarkEnd w:id="2199"/>
      <w:bookmarkEnd w:id="2200"/>
    </w:p>
    <w:p w14:paraId="732962C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5BFFAF0"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10A7FF7" w14:textId="77777777" w:rsidR="00D33CAD" w:rsidRPr="000B4518" w:rsidRDefault="00D33CAD" w:rsidP="00D33CAD">
      <w:pPr>
        <w:pStyle w:val="Heading4"/>
      </w:pPr>
      <w:bookmarkStart w:id="2201" w:name="_Toc20208990"/>
      <w:bookmarkStart w:id="2202" w:name="_Toc36045101"/>
      <w:bookmarkStart w:id="2203" w:name="_Toc45216587"/>
      <w:bookmarkStart w:id="2204" w:name="_Toc99174361"/>
      <w:r w:rsidRPr="000B4518">
        <w:lastRenderedPageBreak/>
        <w:t>10.2.3.12</w:t>
      </w:r>
      <w:r w:rsidRPr="000B4518">
        <w:tab/>
        <w:t>Group call released</w:t>
      </w:r>
      <w:bookmarkEnd w:id="2201"/>
      <w:bookmarkEnd w:id="2202"/>
      <w:bookmarkEnd w:id="2203"/>
      <w:bookmarkEnd w:id="2204"/>
    </w:p>
    <w:p w14:paraId="0ADBD1BE"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2E0A238B"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56024F58"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31AABBD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DF63486"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6949E2B3" w14:textId="77777777" w:rsidR="009559DD" w:rsidRDefault="009559DD" w:rsidP="009559DD">
      <w:pPr>
        <w:pStyle w:val="Heading4"/>
      </w:pPr>
      <w:bookmarkStart w:id="2205" w:name="_Toc20208991"/>
      <w:bookmarkStart w:id="2206" w:name="_Toc36045102"/>
      <w:bookmarkStart w:id="2207" w:name="_Toc45216588"/>
      <w:bookmarkStart w:id="2208" w:name="_Toc99174362"/>
      <w:r>
        <w:t>10.2.3.13</w:t>
      </w:r>
      <w:r>
        <w:tab/>
        <w:t>Move conversation to unicast</w:t>
      </w:r>
      <w:bookmarkEnd w:id="2205"/>
      <w:bookmarkEnd w:id="2206"/>
      <w:bookmarkEnd w:id="2207"/>
      <w:bookmarkEnd w:id="2208"/>
    </w:p>
    <w:p w14:paraId="528AEE21"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36DE408E"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075F55E4" w14:textId="77777777" w:rsidR="00D33CAD" w:rsidRPr="000B4518" w:rsidRDefault="00D33CAD" w:rsidP="00D33CAD">
      <w:pPr>
        <w:pStyle w:val="Heading2"/>
      </w:pPr>
      <w:bookmarkStart w:id="2209" w:name="_Toc20208992"/>
      <w:bookmarkStart w:id="2210" w:name="_Toc36045103"/>
      <w:bookmarkStart w:id="2211" w:name="_Toc45216589"/>
      <w:bookmarkStart w:id="2212" w:name="_Toc99174363"/>
      <w:r w:rsidRPr="000B4518">
        <w:t>10.3</w:t>
      </w:r>
      <w:r w:rsidRPr="000B4518">
        <w:tab/>
        <w:t>MBMS subchannel control procedure for the MC</w:t>
      </w:r>
      <w:r>
        <w:t>Video</w:t>
      </w:r>
      <w:r w:rsidRPr="000B4518">
        <w:t xml:space="preserve"> client</w:t>
      </w:r>
      <w:bookmarkEnd w:id="2209"/>
      <w:bookmarkEnd w:id="2210"/>
      <w:bookmarkEnd w:id="2211"/>
      <w:bookmarkEnd w:id="2212"/>
    </w:p>
    <w:p w14:paraId="6F6EB82F" w14:textId="77777777" w:rsidR="00D33CAD" w:rsidRPr="000B4518" w:rsidRDefault="00D33CAD" w:rsidP="00D33CAD">
      <w:pPr>
        <w:pStyle w:val="Heading3"/>
      </w:pPr>
      <w:bookmarkStart w:id="2213" w:name="_Toc20208993"/>
      <w:bookmarkStart w:id="2214" w:name="_Toc36045104"/>
      <w:bookmarkStart w:id="2215" w:name="_Toc45216590"/>
      <w:bookmarkStart w:id="2216" w:name="_Toc99174364"/>
      <w:r w:rsidRPr="000B4518">
        <w:t>10.3.1</w:t>
      </w:r>
      <w:r w:rsidRPr="000B4518">
        <w:tab/>
        <w:t>General</w:t>
      </w:r>
      <w:bookmarkEnd w:id="2213"/>
      <w:bookmarkEnd w:id="2214"/>
      <w:bookmarkEnd w:id="2215"/>
      <w:bookmarkEnd w:id="2216"/>
    </w:p>
    <w:p w14:paraId="059CD14C" w14:textId="5892E838"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w:t>
      </w:r>
      <w:r w:rsidR="00BA1F7C">
        <w:t>clause</w:t>
      </w:r>
      <w:r w:rsidRPr="000B4518">
        <w:t>s.</w:t>
      </w:r>
    </w:p>
    <w:p w14:paraId="6C160B93" w14:textId="136EDDE5" w:rsidR="00D33CAD" w:rsidRPr="000B4518" w:rsidRDefault="00D33CAD" w:rsidP="00D33CAD">
      <w:r w:rsidRPr="000B4518">
        <w:t xml:space="preserve">The procedures in the following </w:t>
      </w:r>
      <w:r w:rsidR="00BA1F7C">
        <w:t>clause</w:t>
      </w:r>
      <w:r w:rsidRPr="000B4518">
        <w:t xml:space="preserve">s assume that an MBMS bearer is active and announced as described in </w:t>
      </w:r>
      <w:r w:rsidR="00BA1F7C">
        <w:t>clause</w:t>
      </w:r>
      <w:r w:rsidRPr="000B4518">
        <w:t> </w:t>
      </w:r>
      <w:r w:rsidR="00F0464A">
        <w:t>4.1.2</w:t>
      </w:r>
      <w:r w:rsidRPr="000B4518">
        <w:t>.</w:t>
      </w:r>
    </w:p>
    <w:p w14:paraId="24C704BC" w14:textId="77777777" w:rsidR="00D33CAD" w:rsidRPr="000B4518" w:rsidRDefault="00D33CAD" w:rsidP="00D33CAD">
      <w:pPr>
        <w:pStyle w:val="Heading3"/>
      </w:pPr>
      <w:bookmarkStart w:id="2217" w:name="_Toc20208994"/>
      <w:bookmarkStart w:id="2218" w:name="_Toc36045105"/>
      <w:bookmarkStart w:id="2219" w:name="_Toc45216591"/>
      <w:bookmarkStart w:id="2220" w:name="_Toc99174365"/>
      <w:r w:rsidRPr="000B4518">
        <w:t>10.3.2</w:t>
      </w:r>
      <w:r w:rsidRPr="000B4518">
        <w:tab/>
      </w:r>
      <w:r>
        <w:t>Transmission</w:t>
      </w:r>
      <w:r w:rsidRPr="000B4518">
        <w:t xml:space="preserve"> over a pre-activated MBMS bearer is started</w:t>
      </w:r>
      <w:bookmarkEnd w:id="2217"/>
      <w:bookmarkEnd w:id="2218"/>
      <w:bookmarkEnd w:id="2219"/>
      <w:bookmarkEnd w:id="2220"/>
    </w:p>
    <w:p w14:paraId="020D5D5E"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5C3940C"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B137357"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0B4518" w:rsidRDefault="00D33CAD" w:rsidP="00D33CAD">
      <w:pPr>
        <w:pStyle w:val="Heading3"/>
      </w:pPr>
      <w:bookmarkStart w:id="2221" w:name="_Toc20208995"/>
      <w:bookmarkStart w:id="2222" w:name="_Toc36045106"/>
      <w:bookmarkStart w:id="2223" w:name="_Toc45216592"/>
      <w:bookmarkStart w:id="2224" w:name="_Toc99174366"/>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221"/>
      <w:bookmarkEnd w:id="2222"/>
      <w:bookmarkEnd w:id="2223"/>
      <w:bookmarkEnd w:id="2224"/>
    </w:p>
    <w:p w14:paraId="698884DF"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355E5BC5"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7FF35899"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359AE316"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206A66D"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242B5880" w14:textId="77777777" w:rsidR="00D33CAD" w:rsidRPr="006A3D28" w:rsidRDefault="00D33CAD" w:rsidP="00D33CAD">
      <w:pPr>
        <w:pStyle w:val="B2"/>
      </w:pPr>
      <w:r>
        <w:t>d.  shall forward the FEC repair packet to the FEC decoder.</w:t>
      </w:r>
    </w:p>
    <w:p w14:paraId="2DEEE31E" w14:textId="77777777" w:rsidR="00D33CAD" w:rsidRPr="000B4518" w:rsidRDefault="00D33CAD" w:rsidP="00D33CAD">
      <w:pPr>
        <w:pStyle w:val="B1"/>
      </w:pPr>
      <w:r w:rsidRPr="000B4518">
        <w:t>2.</w:t>
      </w:r>
      <w:r w:rsidRPr="000B4518">
        <w:tab/>
        <w:t>if there is no such association:</w:t>
      </w:r>
    </w:p>
    <w:p w14:paraId="408BCDB7"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4E5FBAD3" w14:textId="77777777" w:rsidR="00D33CAD" w:rsidRPr="000B4518" w:rsidRDefault="00D33CAD" w:rsidP="00D33CAD">
      <w:pPr>
        <w:pStyle w:val="Heading3"/>
      </w:pPr>
      <w:bookmarkStart w:id="2225" w:name="_Toc20208996"/>
      <w:bookmarkStart w:id="2226" w:name="_Toc36045107"/>
      <w:bookmarkStart w:id="2227" w:name="_Toc45216593"/>
      <w:bookmarkStart w:id="2228" w:name="_Toc99174367"/>
      <w:r w:rsidRPr="000B4518">
        <w:t>10.3.4</w:t>
      </w:r>
      <w:r w:rsidRPr="000B4518">
        <w:tab/>
      </w:r>
      <w:r>
        <w:t>Transmission</w:t>
      </w:r>
      <w:r w:rsidRPr="000B4518">
        <w:t xml:space="preserve"> ended</w:t>
      </w:r>
      <w:bookmarkEnd w:id="2225"/>
      <w:bookmarkEnd w:id="2226"/>
      <w:bookmarkEnd w:id="2227"/>
      <w:bookmarkEnd w:id="2228"/>
    </w:p>
    <w:p w14:paraId="498F0638"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0EEE7CD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6E373C09" w14:textId="77777777" w:rsidR="009559DD" w:rsidRDefault="009559DD" w:rsidP="009559DD">
      <w:pPr>
        <w:pStyle w:val="Heading3"/>
      </w:pPr>
      <w:bookmarkStart w:id="2229" w:name="_Toc20208997"/>
      <w:bookmarkStart w:id="2230" w:name="_Toc36045108"/>
      <w:bookmarkStart w:id="2231" w:name="_Toc45216594"/>
      <w:bookmarkStart w:id="2232" w:name="_Toc99174368"/>
      <w:r>
        <w:t>10.3.5</w:t>
      </w:r>
      <w:r>
        <w:tab/>
        <w:t>Receive Application Paging message</w:t>
      </w:r>
      <w:bookmarkEnd w:id="2229"/>
      <w:bookmarkEnd w:id="2230"/>
      <w:bookmarkEnd w:id="2231"/>
      <w:bookmarkEnd w:id="2232"/>
    </w:p>
    <w:p w14:paraId="58070481"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20449D9C" w14:textId="77777777" w:rsidR="009559DD" w:rsidRDefault="009559DD" w:rsidP="009559DD">
      <w:pPr>
        <w:pStyle w:val="Heading3"/>
      </w:pPr>
      <w:bookmarkStart w:id="2233" w:name="_Toc20208998"/>
      <w:bookmarkStart w:id="2234" w:name="_Toc36045109"/>
      <w:bookmarkStart w:id="2235" w:name="_Toc45216595"/>
      <w:bookmarkStart w:id="2236" w:name="_Toc99174369"/>
      <w:r>
        <w:t>10.3.</w:t>
      </w:r>
      <w:r w:rsidRPr="009559DD">
        <w:rPr>
          <w:lang w:val="en-GB"/>
        </w:rPr>
        <w:t>6</w:t>
      </w:r>
      <w:r>
        <w:tab/>
        <w:t>Receive MBMS bearer announcement over MBMS bearer</w:t>
      </w:r>
      <w:bookmarkEnd w:id="2233"/>
      <w:bookmarkEnd w:id="2234"/>
      <w:bookmarkEnd w:id="2235"/>
      <w:bookmarkEnd w:id="2236"/>
    </w:p>
    <w:p w14:paraId="035F2DDC" w14:textId="756BDAC1"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 xml:space="preserve">MBMS bearer listening status report as as specified in 3GPP TS 24.379 [2] </w:t>
      </w:r>
      <w:r w:rsidR="00BA1F7C">
        <w:t>clause</w:t>
      </w:r>
      <w:r>
        <w:t> 14.2.3</w:t>
      </w:r>
      <w:r>
        <w:rPr>
          <w:lang w:eastAsia="x-none"/>
        </w:rPr>
        <w:t>.</w:t>
      </w:r>
    </w:p>
    <w:p w14:paraId="756F0FA2" w14:textId="77777777" w:rsidR="00D33CAD" w:rsidRPr="000B4518" w:rsidRDefault="00D33CAD" w:rsidP="00D33CAD">
      <w:pPr>
        <w:pStyle w:val="Heading2"/>
      </w:pPr>
      <w:bookmarkStart w:id="2237" w:name="_Toc20208999"/>
      <w:bookmarkStart w:id="2238" w:name="_Toc36045110"/>
      <w:bookmarkStart w:id="2239" w:name="_Toc45216596"/>
      <w:bookmarkStart w:id="2240" w:name="_Toc99174370"/>
      <w:r w:rsidRPr="000B4518">
        <w:t>10.</w:t>
      </w:r>
      <w:r>
        <w:t>4</w:t>
      </w:r>
      <w:r w:rsidRPr="000B4518">
        <w:tab/>
      </w:r>
      <w:r>
        <w:t>Forward error correction</w:t>
      </w:r>
      <w:bookmarkEnd w:id="2237"/>
      <w:bookmarkEnd w:id="2238"/>
      <w:bookmarkEnd w:id="2239"/>
      <w:bookmarkEnd w:id="2240"/>
    </w:p>
    <w:p w14:paraId="40B7BB54" w14:textId="77777777" w:rsidR="00D33CAD" w:rsidRDefault="00D33CAD" w:rsidP="00D33CAD">
      <w:pPr>
        <w:pStyle w:val="Heading3"/>
      </w:pPr>
      <w:bookmarkStart w:id="2241" w:name="_Toc20209000"/>
      <w:bookmarkStart w:id="2242" w:name="_Toc36045111"/>
      <w:bookmarkStart w:id="2243" w:name="_Toc45216597"/>
      <w:bookmarkStart w:id="2244" w:name="_Toc99174371"/>
      <w:r w:rsidRPr="000B4518">
        <w:t>10.</w:t>
      </w:r>
      <w:r>
        <w:t>4</w:t>
      </w:r>
      <w:r w:rsidRPr="000B4518">
        <w:t>.1</w:t>
      </w:r>
      <w:r w:rsidRPr="000B4518">
        <w:tab/>
        <w:t>General</w:t>
      </w:r>
      <w:bookmarkEnd w:id="2241"/>
      <w:bookmarkEnd w:id="2242"/>
      <w:bookmarkEnd w:id="2243"/>
      <w:bookmarkEnd w:id="2244"/>
    </w:p>
    <w:p w14:paraId="639A5A8F" w14:textId="77777777" w:rsidR="00D33CAD" w:rsidRDefault="00D33CAD" w:rsidP="00D33CAD">
      <w:r>
        <w:t>Video and audio RTP media packets delivered over a MBMS subchannel can be protected against loss by the application of FEC.</w:t>
      </w:r>
    </w:p>
    <w:p w14:paraId="33910002" w14:textId="77777777" w:rsidR="00D33CAD" w:rsidRDefault="00D33CAD" w:rsidP="00D33CAD">
      <w:r>
        <w:t>FEC encoding is done after media plane encryption and FEC decoding is done before media plane decryption.</w:t>
      </w:r>
    </w:p>
    <w:p w14:paraId="5CBA2152" w14:textId="77777777" w:rsidR="00D33CAD" w:rsidRDefault="00D33CAD" w:rsidP="00D33CAD">
      <w:pPr>
        <w:pStyle w:val="Heading3"/>
      </w:pPr>
      <w:bookmarkStart w:id="2245" w:name="_Toc20209001"/>
      <w:bookmarkStart w:id="2246" w:name="_Toc36045112"/>
      <w:bookmarkStart w:id="2247" w:name="_Toc45216598"/>
      <w:bookmarkStart w:id="2248" w:name="_Toc99174372"/>
      <w:r w:rsidRPr="000B4518">
        <w:t>10.</w:t>
      </w:r>
      <w:r>
        <w:t>4</w:t>
      </w:r>
      <w:r w:rsidRPr="000B4518">
        <w:t>.</w:t>
      </w:r>
      <w:r>
        <w:t>2</w:t>
      </w:r>
      <w:r w:rsidRPr="000B4518">
        <w:tab/>
      </w:r>
      <w:r>
        <w:t>Participating MCVideo function procedure for FEC</w:t>
      </w:r>
      <w:bookmarkEnd w:id="2245"/>
      <w:bookmarkEnd w:id="2246"/>
      <w:bookmarkEnd w:id="2247"/>
      <w:bookmarkEnd w:id="2248"/>
      <w:r>
        <w:t xml:space="preserve"> </w:t>
      </w:r>
    </w:p>
    <w:p w14:paraId="6B9D2366" w14:textId="77777777" w:rsidR="00D33CAD" w:rsidRDefault="00D33CAD" w:rsidP="00D33CAD">
      <w:r>
        <w:t>If the participating MCVideo function decides to apply FEC to protect a given MBMS subchannel, the participating MCVideo function:</w:t>
      </w:r>
    </w:p>
    <w:p w14:paraId="0663ED61" w14:textId="77777777" w:rsidR="00D33CAD" w:rsidRDefault="00D33CAD" w:rsidP="00D33CAD">
      <w:pPr>
        <w:pStyle w:val="B1"/>
      </w:pPr>
      <w:r>
        <w:t>1)</w:t>
      </w:r>
      <w:r>
        <w:tab/>
        <w:t>shall declare the usage of FEC within the MBMS bearer announcement, as specified in 3GPP TS 24.281 [2];</w:t>
      </w:r>
    </w:p>
    <w:p w14:paraId="42965650" w14:textId="77777777" w:rsidR="00D33CAD" w:rsidRDefault="00D33CAD" w:rsidP="00D33CAD">
      <w:pPr>
        <w:pStyle w:val="B1"/>
      </w:pPr>
      <w:r>
        <w:t>2)</w:t>
      </w:r>
      <w:r>
        <w:tab/>
        <w:t>if the participating MCVideo function does the FEC encoding,</w:t>
      </w:r>
    </w:p>
    <w:p w14:paraId="1C7A1E1F" w14:textId="28133129" w:rsidR="00D33CAD" w:rsidRDefault="00D33CAD" w:rsidP="00D33CAD">
      <w:pPr>
        <w:pStyle w:val="B2"/>
      </w:pPr>
      <w:r>
        <w:t>a)</w:t>
      </w:r>
      <w:r>
        <w:tab/>
        <w:t xml:space="preserve">the participating MCVideo function shall encode video and audio RTP packets as specified in </w:t>
      </w:r>
      <w:r w:rsidR="00BA1F7C">
        <w:t>clause</w:t>
      </w:r>
      <w:r w:rsidRPr="00D33CAD">
        <w:rPr>
          <w:lang w:val="en-GB"/>
        </w:rPr>
        <w:t> </w:t>
      </w:r>
      <w:r w:rsidRPr="006010E5">
        <w:t>8.2.2.4</w:t>
      </w:r>
      <w:r>
        <w:t xml:space="preserve"> of 3GPP TS 26.346 [13] before sending them over the MBMS subchannel;</w:t>
      </w:r>
    </w:p>
    <w:p w14:paraId="13E243B0" w14:textId="70BD429A" w:rsidR="00D33CAD" w:rsidRDefault="00D33CAD" w:rsidP="00D33CAD">
      <w:pPr>
        <w:pStyle w:val="B2"/>
      </w:pPr>
      <w:r>
        <w:t>b)</w:t>
      </w:r>
      <w:r>
        <w:tab/>
        <w:t xml:space="preserve">shall generate repair packets according the mechanism specified in </w:t>
      </w:r>
      <w:r w:rsidR="00BA1F7C">
        <w:t>clause</w:t>
      </w:r>
      <w:r>
        <w:t xml:space="preserve"> 8.2.2 of 3GPP</w:t>
      </w:r>
      <w:r w:rsidRPr="00D33CAD">
        <w:rPr>
          <w:lang w:val="en-GB"/>
        </w:rPr>
        <w:t> </w:t>
      </w:r>
      <w:r>
        <w:t>TS</w:t>
      </w:r>
      <w:r w:rsidRPr="00D33CAD">
        <w:rPr>
          <w:lang w:val="en-GB"/>
        </w:rPr>
        <w:t> </w:t>
      </w:r>
      <w:r>
        <w:t>26.346</w:t>
      </w:r>
      <w:r w:rsidRPr="00D33CAD">
        <w:rPr>
          <w:lang w:val="en-GB"/>
        </w:rPr>
        <w:t> </w:t>
      </w:r>
      <w:r>
        <w:t xml:space="preserve">[13] with the </w:t>
      </w:r>
      <w:r>
        <w:rPr>
          <w:lang w:val="en-US"/>
        </w:rPr>
        <w:t>UDP flow identity</w:t>
      </w:r>
      <w:r>
        <w:t xml:space="preserve"> for video set to 1 and the </w:t>
      </w:r>
      <w:r>
        <w:rPr>
          <w:lang w:val="en-US"/>
        </w:rPr>
        <w:t>UDP flow identity</w:t>
      </w:r>
      <w:r>
        <w:t xml:space="preserve"> for audio set to 2; and</w:t>
      </w:r>
    </w:p>
    <w:p w14:paraId="6A4B61CB" w14:textId="77777777" w:rsidR="00D33CAD" w:rsidRDefault="00D33CAD" w:rsidP="00D33CAD">
      <w:pPr>
        <w:pStyle w:val="B2"/>
      </w:pPr>
      <w:r>
        <w:t>c)</w:t>
      </w:r>
      <w:r>
        <w:tab/>
        <w:t>send these repair packets over the MBMS subchannel on the destination port given into the Map Group To Bearer message.</w:t>
      </w:r>
    </w:p>
    <w:p w14:paraId="68F3A50D" w14:textId="77777777" w:rsidR="00D33CAD" w:rsidRDefault="00D33CAD" w:rsidP="00D33CAD">
      <w:pPr>
        <w:pStyle w:val="Heading3"/>
      </w:pPr>
      <w:bookmarkStart w:id="2249" w:name="_Toc20209002"/>
      <w:bookmarkStart w:id="2250" w:name="_Toc36045113"/>
      <w:bookmarkStart w:id="2251" w:name="_Toc45216599"/>
      <w:bookmarkStart w:id="2252" w:name="_Toc99174373"/>
      <w:r w:rsidRPr="000B4518">
        <w:t>10.</w:t>
      </w:r>
      <w:r>
        <w:t>4</w:t>
      </w:r>
      <w:r w:rsidRPr="000B4518">
        <w:t>.</w:t>
      </w:r>
      <w:r>
        <w:t>3</w:t>
      </w:r>
      <w:r w:rsidRPr="000B4518">
        <w:tab/>
      </w:r>
      <w:r>
        <w:t>MCVideo client procedure for FEC</w:t>
      </w:r>
      <w:bookmarkEnd w:id="2249"/>
      <w:bookmarkEnd w:id="2250"/>
      <w:bookmarkEnd w:id="2251"/>
      <w:bookmarkEnd w:id="2252"/>
      <w:r>
        <w:t xml:space="preserve"> </w:t>
      </w:r>
    </w:p>
    <w:p w14:paraId="660FCAAC"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06DF185B" w14:textId="4A260258" w:rsidR="00080512" w:rsidRPr="00D33CAD" w:rsidRDefault="00D33CAD" w:rsidP="00D33CAD">
      <w:pPr>
        <w:pStyle w:val="B1"/>
        <w:rPr>
          <w:lang w:val="en-GB"/>
        </w:rPr>
      </w:pPr>
      <w:r>
        <w:lastRenderedPageBreak/>
        <w:t>1)</w:t>
      </w:r>
      <w:r w:rsidRPr="00D33CAD">
        <w:rPr>
          <w:lang w:val="en-GB"/>
        </w:rPr>
        <w:tab/>
      </w:r>
      <w:r w:rsidRPr="006A3D28">
        <w:t>sh</w:t>
      </w:r>
      <w:r>
        <w:t>all</w:t>
      </w:r>
      <w:r w:rsidRPr="006A3D28">
        <w:t xml:space="preserve"> decode the received video and audio RTP packets </w:t>
      </w:r>
      <w:r w:rsidRPr="00CA6E40">
        <w:t>according the mechanism speci</w:t>
      </w:r>
      <w:r>
        <w:t xml:space="preserve">fied in </w:t>
      </w:r>
      <w:r w:rsidR="00BA1F7C">
        <w:t>clause</w:t>
      </w:r>
      <w:r w:rsidRPr="00D33CAD">
        <w:rPr>
          <w:lang w:val="en-GB"/>
        </w:rPr>
        <w:t> </w:t>
      </w:r>
      <w:r>
        <w:t>8.2.2 of 3GPP</w:t>
      </w:r>
      <w:r w:rsidRPr="00D33CAD">
        <w:rPr>
          <w:lang w:val="en-GB"/>
        </w:rPr>
        <w:t> </w:t>
      </w:r>
      <w:r>
        <w:t>TS</w:t>
      </w:r>
      <w:r w:rsidRPr="00D33CAD">
        <w:rPr>
          <w:lang w:val="en-GB"/>
        </w:rPr>
        <w:t> </w:t>
      </w:r>
      <w:r>
        <w:t>26.346</w:t>
      </w:r>
      <w:r w:rsidRPr="00D33CAD">
        <w:rPr>
          <w:lang w:val="en-GB"/>
        </w:rPr>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37B615CE" w14:textId="77777777" w:rsidR="00D03A83" w:rsidRDefault="00D03A83" w:rsidP="000E47E7">
      <w:pPr>
        <w:pStyle w:val="Heading2"/>
      </w:pPr>
      <w:bookmarkStart w:id="2253" w:name="_Toc20209003"/>
      <w:bookmarkStart w:id="2254" w:name="_Toc36045114"/>
      <w:bookmarkStart w:id="2255" w:name="_Toc45216600"/>
      <w:bookmarkStart w:id="2256" w:name="_Toc99174374"/>
      <w:r>
        <w:t>10.5</w:t>
      </w:r>
      <w:r>
        <w:tab/>
        <w:t>Additional MBMS procedures</w:t>
      </w:r>
      <w:bookmarkEnd w:id="2253"/>
      <w:bookmarkEnd w:id="2254"/>
      <w:bookmarkEnd w:id="2255"/>
      <w:bookmarkEnd w:id="2256"/>
    </w:p>
    <w:p w14:paraId="5F6F42E5" w14:textId="77777777" w:rsidR="00D03A83" w:rsidRDefault="00D03A83" w:rsidP="00D03A83">
      <w:pPr>
        <w:pStyle w:val="Heading2"/>
      </w:pPr>
      <w:bookmarkStart w:id="2257" w:name="_Toc20209004"/>
      <w:bookmarkStart w:id="2258" w:name="_Toc36045115"/>
      <w:bookmarkStart w:id="2259" w:name="_Toc45216601"/>
      <w:bookmarkStart w:id="2260" w:name="_Toc99174375"/>
      <w:r>
        <w:t>10.5.1</w:t>
      </w:r>
      <w:r>
        <w:tab/>
        <w:t>Group dynamic data notifications</w:t>
      </w:r>
      <w:bookmarkEnd w:id="2257"/>
      <w:bookmarkEnd w:id="2258"/>
      <w:bookmarkEnd w:id="2259"/>
      <w:bookmarkEnd w:id="2260"/>
    </w:p>
    <w:p w14:paraId="4A663AD6" w14:textId="17F4FA9B"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4C60E656" w14:textId="77777777" w:rsidR="00D03A83" w:rsidRDefault="00D03A83" w:rsidP="000E47E7">
      <w:pPr>
        <w:pStyle w:val="B1"/>
      </w:pPr>
      <w:r>
        <w:t>1.</w:t>
      </w:r>
      <w:r>
        <w:tab/>
        <w:t>respond to the SIP NOTIFY request with a SIP 200 (OK) request;</w:t>
      </w:r>
    </w:p>
    <w:p w14:paraId="3C715FC3" w14:textId="7E3674DA" w:rsidR="00D03A83" w:rsidRDefault="00D03A83" w:rsidP="000E47E7">
      <w:pPr>
        <w:pStyle w:val="B1"/>
      </w:pPr>
      <w:r>
        <w:t>2.</w:t>
      </w:r>
      <w:r>
        <w:tab/>
        <w:t xml:space="preserve">map the information in the SIP NOTIFY request to the information elements in </w:t>
      </w:r>
      <w:r w:rsidR="00BA1F7C">
        <w:t>clause</w:t>
      </w:r>
      <w:r>
        <w:t> 9.4.3; and</w:t>
      </w:r>
    </w:p>
    <w:p w14:paraId="6473929B" w14:textId="77777777" w:rsidR="00D03A83" w:rsidRPr="009519E5" w:rsidRDefault="00D03A83" w:rsidP="000E47E7">
      <w:pPr>
        <w:pStyle w:val="B1"/>
      </w:pPr>
      <w:r>
        <w:t>3.</w:t>
      </w:r>
      <w:r>
        <w:tab/>
        <w:t>send the Group Dynamic Data Notify message over the MBMS bearer.</w:t>
      </w:r>
    </w:p>
    <w:p w14:paraId="40CC2B2F" w14:textId="77777777" w:rsidR="00876A7C" w:rsidRPr="000B4518" w:rsidRDefault="00876A7C" w:rsidP="00876A7C">
      <w:pPr>
        <w:pStyle w:val="Heading1"/>
      </w:pPr>
      <w:bookmarkStart w:id="2261" w:name="_Toc20209005"/>
      <w:bookmarkStart w:id="2262" w:name="_Toc36045116"/>
      <w:bookmarkStart w:id="2263" w:name="_Toc45216602"/>
      <w:bookmarkStart w:id="2264" w:name="_Toc99174376"/>
      <w:r w:rsidRPr="000B4518">
        <w:t>11</w:t>
      </w:r>
      <w:r w:rsidRPr="000B4518">
        <w:tab/>
        <w:t>Configurable parameters</w:t>
      </w:r>
      <w:bookmarkEnd w:id="2261"/>
      <w:bookmarkEnd w:id="2262"/>
      <w:bookmarkEnd w:id="2263"/>
      <w:bookmarkEnd w:id="2264"/>
    </w:p>
    <w:p w14:paraId="73A192F9" w14:textId="77777777" w:rsidR="00876A7C" w:rsidRPr="000B4518" w:rsidRDefault="00876A7C" w:rsidP="00876A7C">
      <w:pPr>
        <w:pStyle w:val="Heading2"/>
      </w:pPr>
      <w:bookmarkStart w:id="2265" w:name="_Toc20209006"/>
      <w:bookmarkStart w:id="2266" w:name="_Toc36045117"/>
      <w:bookmarkStart w:id="2267" w:name="_Toc45216603"/>
      <w:bookmarkStart w:id="2268" w:name="_Toc99174377"/>
      <w:r w:rsidRPr="000B4518">
        <w:t>11.1</w:t>
      </w:r>
      <w:r w:rsidRPr="000B4518">
        <w:tab/>
        <w:t>Timers</w:t>
      </w:r>
      <w:bookmarkEnd w:id="2265"/>
      <w:bookmarkEnd w:id="2266"/>
      <w:bookmarkEnd w:id="2267"/>
      <w:bookmarkEnd w:id="2268"/>
    </w:p>
    <w:p w14:paraId="18903FB0" w14:textId="77777777" w:rsidR="00876A7C" w:rsidRPr="000B4518" w:rsidRDefault="00876A7C" w:rsidP="00876A7C">
      <w:pPr>
        <w:pStyle w:val="Heading3"/>
      </w:pPr>
      <w:bookmarkStart w:id="2269" w:name="_Toc20209007"/>
      <w:bookmarkStart w:id="2270" w:name="_Toc36045118"/>
      <w:bookmarkStart w:id="2271" w:name="_Toc45216604"/>
      <w:bookmarkStart w:id="2272" w:name="_Toc99174378"/>
      <w:r w:rsidRPr="000B4518">
        <w:t>11.1.1</w:t>
      </w:r>
      <w:r w:rsidRPr="000B4518">
        <w:tab/>
        <w:t xml:space="preserve">Timers in the on-network </w:t>
      </w:r>
      <w:r>
        <w:t>transmission</w:t>
      </w:r>
      <w:r w:rsidRPr="000B4518">
        <w:t xml:space="preserve"> participant</w:t>
      </w:r>
      <w:bookmarkEnd w:id="2269"/>
      <w:bookmarkEnd w:id="2270"/>
      <w:bookmarkEnd w:id="2271"/>
      <w:bookmarkEnd w:id="2272"/>
    </w:p>
    <w:p w14:paraId="70E805B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02F77CD"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3092D61E" w14:textId="77777777" w:rsidTr="005347D8">
        <w:trPr>
          <w:cantSplit/>
          <w:trHeight w:val="288"/>
          <w:tblHeader/>
        </w:trPr>
        <w:tc>
          <w:tcPr>
            <w:tcW w:w="1368" w:type="dxa"/>
            <w:shd w:val="clear" w:color="auto" w:fill="auto"/>
            <w:vAlign w:val="center"/>
          </w:tcPr>
          <w:p w14:paraId="0813A9F3" w14:textId="77777777" w:rsidR="00876A7C" w:rsidRPr="009338FE" w:rsidRDefault="00876A7C" w:rsidP="005347D8">
            <w:pPr>
              <w:pStyle w:val="TAH"/>
            </w:pPr>
            <w:r w:rsidRPr="009338FE">
              <w:t>Timer</w:t>
            </w:r>
          </w:p>
        </w:tc>
        <w:tc>
          <w:tcPr>
            <w:tcW w:w="2250" w:type="dxa"/>
            <w:shd w:val="clear" w:color="auto" w:fill="auto"/>
            <w:vAlign w:val="center"/>
          </w:tcPr>
          <w:p w14:paraId="756B84C6" w14:textId="77777777" w:rsidR="00876A7C" w:rsidRPr="00BC6180" w:rsidRDefault="00876A7C" w:rsidP="005347D8">
            <w:pPr>
              <w:pStyle w:val="TAH"/>
            </w:pPr>
            <w:r w:rsidRPr="00BC6180">
              <w:t>Timer value</w:t>
            </w:r>
          </w:p>
        </w:tc>
        <w:tc>
          <w:tcPr>
            <w:tcW w:w="2340" w:type="dxa"/>
            <w:shd w:val="clear" w:color="auto" w:fill="auto"/>
            <w:vAlign w:val="center"/>
          </w:tcPr>
          <w:p w14:paraId="38D1944B" w14:textId="77777777" w:rsidR="00876A7C" w:rsidRPr="009338FE" w:rsidRDefault="00876A7C" w:rsidP="005347D8">
            <w:pPr>
              <w:pStyle w:val="TAH"/>
            </w:pPr>
            <w:r w:rsidRPr="009338FE">
              <w:t>Cause of start</w:t>
            </w:r>
          </w:p>
        </w:tc>
        <w:tc>
          <w:tcPr>
            <w:tcW w:w="1805" w:type="dxa"/>
            <w:shd w:val="clear" w:color="auto" w:fill="auto"/>
            <w:vAlign w:val="center"/>
          </w:tcPr>
          <w:p w14:paraId="5B32DE88" w14:textId="77777777" w:rsidR="00876A7C" w:rsidRPr="009338FE" w:rsidRDefault="00876A7C" w:rsidP="005347D8">
            <w:pPr>
              <w:pStyle w:val="TAH"/>
            </w:pPr>
            <w:r w:rsidRPr="009338FE">
              <w:t>Normal stop</w:t>
            </w:r>
          </w:p>
        </w:tc>
        <w:tc>
          <w:tcPr>
            <w:tcW w:w="1984" w:type="dxa"/>
            <w:shd w:val="clear" w:color="auto" w:fill="auto"/>
            <w:vAlign w:val="center"/>
          </w:tcPr>
          <w:p w14:paraId="498FE6B7" w14:textId="77777777" w:rsidR="00876A7C" w:rsidRPr="009338FE" w:rsidRDefault="00876A7C" w:rsidP="005347D8">
            <w:pPr>
              <w:pStyle w:val="TAH"/>
            </w:pPr>
            <w:r w:rsidRPr="009338FE">
              <w:t>On expiry</w:t>
            </w:r>
          </w:p>
        </w:tc>
      </w:tr>
      <w:tr w:rsidR="00876A7C" w:rsidRPr="000B4518" w14:paraId="0DB4FA97" w14:textId="77777777" w:rsidTr="005347D8">
        <w:trPr>
          <w:cantSplit/>
        </w:trPr>
        <w:tc>
          <w:tcPr>
            <w:tcW w:w="1368" w:type="dxa"/>
            <w:shd w:val="clear" w:color="auto" w:fill="auto"/>
          </w:tcPr>
          <w:p w14:paraId="0C2D1C5C" w14:textId="77777777" w:rsidR="00876A7C" w:rsidRPr="000B4518" w:rsidRDefault="00876A7C" w:rsidP="005347D8">
            <w:pPr>
              <w:pStyle w:val="TAL"/>
            </w:pPr>
            <w:r>
              <w:t>T100</w:t>
            </w:r>
          </w:p>
          <w:p w14:paraId="39A5B8A2"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25A8F612"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DF4D47F" w14:textId="77777777" w:rsidR="00876A7C" w:rsidRPr="000B4518" w:rsidRDefault="00876A7C" w:rsidP="005347D8">
            <w:pPr>
              <w:pStyle w:val="TAL"/>
            </w:pPr>
          </w:p>
          <w:p w14:paraId="148902AD" w14:textId="77777777" w:rsidR="00876A7C" w:rsidRPr="000B4518" w:rsidRDefault="00876A7C" w:rsidP="005347D8">
            <w:pPr>
              <w:pStyle w:val="TAL"/>
            </w:pPr>
            <w:r w:rsidRPr="000B4518">
              <w:t>(NOTE </w:t>
            </w:r>
            <w:r>
              <w:t>1</w:t>
            </w:r>
            <w:r w:rsidRPr="000B4518">
              <w:t>)</w:t>
            </w:r>
          </w:p>
          <w:p w14:paraId="673867F5" w14:textId="77777777" w:rsidR="00876A7C" w:rsidRPr="000B4518" w:rsidRDefault="00876A7C" w:rsidP="005347D8">
            <w:pPr>
              <w:pStyle w:val="TAL"/>
            </w:pPr>
          </w:p>
        </w:tc>
        <w:tc>
          <w:tcPr>
            <w:tcW w:w="2340" w:type="dxa"/>
            <w:shd w:val="clear" w:color="auto" w:fill="auto"/>
          </w:tcPr>
          <w:p w14:paraId="79F91C4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64BF0724" w14:textId="77777777" w:rsidR="00876A7C" w:rsidRPr="000B4518" w:rsidRDefault="00876A7C" w:rsidP="005347D8">
            <w:pPr>
              <w:pStyle w:val="TAL"/>
            </w:pPr>
          </w:p>
          <w:p w14:paraId="0F81DC34"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03E96E7E"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D4082B5"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1EE336A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734E1E8" w14:textId="77777777" w:rsidTr="005347D8">
        <w:trPr>
          <w:cantSplit/>
        </w:trPr>
        <w:tc>
          <w:tcPr>
            <w:tcW w:w="1368" w:type="dxa"/>
            <w:shd w:val="clear" w:color="auto" w:fill="auto"/>
          </w:tcPr>
          <w:p w14:paraId="72FE3CBB" w14:textId="77777777" w:rsidR="00876A7C" w:rsidRPr="000B4518" w:rsidRDefault="00876A7C" w:rsidP="005347D8">
            <w:pPr>
              <w:pStyle w:val="TAL"/>
            </w:pPr>
            <w:r>
              <w:t>T101</w:t>
            </w:r>
          </w:p>
          <w:p w14:paraId="1E6CD5E2"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505613F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1149EFC3" w14:textId="77777777" w:rsidR="00876A7C" w:rsidRPr="000B4518" w:rsidRDefault="00876A7C" w:rsidP="005347D8">
            <w:pPr>
              <w:pStyle w:val="TAL"/>
            </w:pPr>
          </w:p>
          <w:p w14:paraId="5C7FC250" w14:textId="77777777" w:rsidR="00876A7C" w:rsidRPr="000B4518" w:rsidRDefault="00876A7C" w:rsidP="005347D8">
            <w:pPr>
              <w:pStyle w:val="TAL"/>
            </w:pPr>
            <w:r w:rsidRPr="000B4518">
              <w:t>(NOTE </w:t>
            </w:r>
            <w:r>
              <w:t>2</w:t>
            </w:r>
            <w:r w:rsidRPr="000B4518">
              <w:t>)</w:t>
            </w:r>
          </w:p>
          <w:p w14:paraId="2C4E52ED" w14:textId="77777777" w:rsidR="00876A7C" w:rsidRPr="000B4518" w:rsidRDefault="00876A7C" w:rsidP="005347D8">
            <w:pPr>
              <w:pStyle w:val="TAL"/>
            </w:pPr>
          </w:p>
        </w:tc>
        <w:tc>
          <w:tcPr>
            <w:tcW w:w="2340" w:type="dxa"/>
            <w:shd w:val="clear" w:color="auto" w:fill="auto"/>
          </w:tcPr>
          <w:p w14:paraId="53D01C1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71D2C84A" w14:textId="77777777" w:rsidR="00876A7C" w:rsidRDefault="00876A7C" w:rsidP="005347D8">
            <w:pPr>
              <w:pStyle w:val="TAL"/>
            </w:pPr>
          </w:p>
          <w:p w14:paraId="3E5ABD96" w14:textId="77777777" w:rsidR="00876A7C" w:rsidRPr="000B4518" w:rsidRDefault="00876A7C" w:rsidP="005347D8">
            <w:pPr>
              <w:pStyle w:val="TAL"/>
            </w:pPr>
          </w:p>
          <w:p w14:paraId="3A280353" w14:textId="77777777" w:rsidR="00876A7C" w:rsidRPr="000B4518" w:rsidRDefault="00876A7C" w:rsidP="005347D8">
            <w:pPr>
              <w:pStyle w:val="TAL"/>
            </w:pPr>
          </w:p>
        </w:tc>
        <w:tc>
          <w:tcPr>
            <w:tcW w:w="1805" w:type="dxa"/>
            <w:shd w:val="clear" w:color="auto" w:fill="auto"/>
          </w:tcPr>
          <w:p w14:paraId="2C146D35"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26AE4CDE" w14:textId="77777777" w:rsidR="00876A7C" w:rsidRDefault="00876A7C" w:rsidP="005347D8">
            <w:pPr>
              <w:pStyle w:val="TAL"/>
            </w:pPr>
          </w:p>
          <w:p w14:paraId="07C7A67C" w14:textId="77777777" w:rsidR="00876A7C" w:rsidRPr="000B4518" w:rsidRDefault="00876A7C" w:rsidP="005347D8">
            <w:pPr>
              <w:pStyle w:val="TAL"/>
            </w:pPr>
          </w:p>
        </w:tc>
        <w:tc>
          <w:tcPr>
            <w:tcW w:w="1984" w:type="dxa"/>
            <w:shd w:val="clear" w:color="auto" w:fill="auto"/>
          </w:tcPr>
          <w:p w14:paraId="114AA1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7726D13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B17CEDC" w14:textId="77777777" w:rsidTr="005347D8">
        <w:trPr>
          <w:cantSplit/>
        </w:trPr>
        <w:tc>
          <w:tcPr>
            <w:tcW w:w="1368" w:type="dxa"/>
            <w:shd w:val="clear" w:color="auto" w:fill="auto"/>
          </w:tcPr>
          <w:p w14:paraId="32CB3A4E"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39887E9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46CCF1A" w14:textId="77777777" w:rsidR="00876A7C" w:rsidRPr="000B4518" w:rsidRDefault="00876A7C" w:rsidP="005347D8">
            <w:pPr>
              <w:pStyle w:val="TAL"/>
            </w:pPr>
          </w:p>
          <w:p w14:paraId="1D520265"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E32B06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29A59BAF" w14:textId="77777777" w:rsidR="00876A7C" w:rsidRDefault="00876A7C" w:rsidP="005347D8">
            <w:pPr>
              <w:pStyle w:val="TAL"/>
            </w:pPr>
            <w:r w:rsidRPr="000B4518">
              <w:t xml:space="preserve">Reception of a </w:t>
            </w:r>
            <w:r>
              <w:t>Transmission</w:t>
            </w:r>
            <w:r w:rsidRPr="000B4518">
              <w:t xml:space="preserve"> Queue Position Info.</w:t>
            </w:r>
          </w:p>
          <w:p w14:paraId="51525A9F" w14:textId="77777777" w:rsidR="00876A7C" w:rsidRDefault="00876A7C" w:rsidP="005347D8">
            <w:pPr>
              <w:pStyle w:val="TAL"/>
            </w:pPr>
          </w:p>
          <w:p w14:paraId="5F6B5BA1"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34A70F7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8096296"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6A27FB8" w14:textId="77777777" w:rsidTr="005347D8">
        <w:trPr>
          <w:cantSplit/>
        </w:trPr>
        <w:tc>
          <w:tcPr>
            <w:tcW w:w="1368" w:type="dxa"/>
            <w:shd w:val="clear" w:color="auto" w:fill="auto"/>
          </w:tcPr>
          <w:p w14:paraId="0B67BADF" w14:textId="77777777" w:rsidR="00876A7C" w:rsidRPr="000B4518" w:rsidRDefault="00876A7C" w:rsidP="005347D8">
            <w:pPr>
              <w:pStyle w:val="TAL"/>
            </w:pPr>
            <w:r>
              <w:t>T103 (Receive Media Request)</w:t>
            </w:r>
          </w:p>
        </w:tc>
        <w:tc>
          <w:tcPr>
            <w:tcW w:w="2250" w:type="dxa"/>
            <w:shd w:val="clear" w:color="auto" w:fill="auto"/>
          </w:tcPr>
          <w:p w14:paraId="2578B4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75D8" w14:textId="77777777" w:rsidR="00876A7C" w:rsidRDefault="00876A7C" w:rsidP="005347D8">
            <w:pPr>
              <w:pStyle w:val="TAL"/>
            </w:pPr>
          </w:p>
          <w:p w14:paraId="198D91E6" w14:textId="77777777" w:rsidR="00876A7C" w:rsidRPr="000B4518" w:rsidRDefault="00876A7C" w:rsidP="005347D8">
            <w:pPr>
              <w:pStyle w:val="TAL"/>
            </w:pPr>
            <w:r w:rsidRPr="000B4518">
              <w:t>(NOTE </w:t>
            </w:r>
            <w:r>
              <w:t>3</w:t>
            </w:r>
            <w:r w:rsidRPr="000B4518">
              <w:t>)</w:t>
            </w:r>
          </w:p>
          <w:p w14:paraId="6722E165" w14:textId="77777777" w:rsidR="00876A7C" w:rsidRPr="000B4518" w:rsidRDefault="00876A7C" w:rsidP="005347D8">
            <w:pPr>
              <w:pStyle w:val="TAL"/>
            </w:pPr>
          </w:p>
        </w:tc>
        <w:tc>
          <w:tcPr>
            <w:tcW w:w="2340" w:type="dxa"/>
            <w:shd w:val="clear" w:color="auto" w:fill="auto"/>
          </w:tcPr>
          <w:p w14:paraId="402DCC6A"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3807C77D"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1D7CDD1B"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5A3B0E5A"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489B17E1" w14:textId="77777777" w:rsidTr="005347D8">
        <w:trPr>
          <w:cantSplit/>
        </w:trPr>
        <w:tc>
          <w:tcPr>
            <w:tcW w:w="1368" w:type="dxa"/>
            <w:shd w:val="clear" w:color="auto" w:fill="auto"/>
          </w:tcPr>
          <w:p w14:paraId="430A7456" w14:textId="77777777" w:rsidR="00876A7C" w:rsidRDefault="00876A7C" w:rsidP="005347D8">
            <w:pPr>
              <w:pStyle w:val="TAL"/>
            </w:pPr>
            <w:r>
              <w:lastRenderedPageBreak/>
              <w:t>T104 (Receive Media Release)</w:t>
            </w:r>
          </w:p>
        </w:tc>
        <w:tc>
          <w:tcPr>
            <w:tcW w:w="2250" w:type="dxa"/>
            <w:shd w:val="clear" w:color="auto" w:fill="auto"/>
          </w:tcPr>
          <w:p w14:paraId="031DCD7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95F9630" w14:textId="77777777" w:rsidR="00876A7C" w:rsidRDefault="00876A7C" w:rsidP="005347D8">
            <w:pPr>
              <w:pStyle w:val="TAL"/>
            </w:pPr>
          </w:p>
          <w:p w14:paraId="53116803" w14:textId="77777777" w:rsidR="00876A7C" w:rsidRPr="000B4518" w:rsidRDefault="00876A7C" w:rsidP="005347D8">
            <w:pPr>
              <w:pStyle w:val="TAL"/>
            </w:pPr>
            <w:r w:rsidRPr="000B4518">
              <w:t>(NOTE </w:t>
            </w:r>
            <w:r>
              <w:t>4</w:t>
            </w:r>
            <w:r w:rsidRPr="000B4518">
              <w:t>)</w:t>
            </w:r>
          </w:p>
          <w:p w14:paraId="5DD00AE3" w14:textId="77777777" w:rsidR="00876A7C" w:rsidRPr="000B4518" w:rsidRDefault="00876A7C" w:rsidP="005347D8">
            <w:pPr>
              <w:pStyle w:val="TAL"/>
            </w:pPr>
          </w:p>
        </w:tc>
        <w:tc>
          <w:tcPr>
            <w:tcW w:w="2340" w:type="dxa"/>
            <w:shd w:val="clear" w:color="auto" w:fill="auto"/>
          </w:tcPr>
          <w:p w14:paraId="113E9177"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85F4465"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9CF991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5C306B8E"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67026FBD" w14:textId="77777777" w:rsidTr="005347D8">
        <w:trPr>
          <w:cantSplit/>
        </w:trPr>
        <w:tc>
          <w:tcPr>
            <w:tcW w:w="9747" w:type="dxa"/>
            <w:gridSpan w:val="5"/>
            <w:shd w:val="clear" w:color="auto" w:fill="auto"/>
          </w:tcPr>
          <w:p w14:paraId="00EFDECB"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0D42D33D"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57AE753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AD2E0AF"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385A184" w14:textId="77777777" w:rsidR="00876A7C" w:rsidRPr="000B4518" w:rsidRDefault="00876A7C" w:rsidP="00876A7C"/>
    <w:p w14:paraId="18922876" w14:textId="77777777" w:rsidR="00876A7C" w:rsidRPr="000B4518" w:rsidRDefault="00876A7C" w:rsidP="00876A7C">
      <w:pPr>
        <w:pStyle w:val="Heading3"/>
      </w:pPr>
      <w:bookmarkStart w:id="2273" w:name="_Toc20209008"/>
      <w:bookmarkStart w:id="2274" w:name="_Toc36045119"/>
      <w:bookmarkStart w:id="2275" w:name="_Toc45216605"/>
      <w:bookmarkStart w:id="2276" w:name="_Toc99174379"/>
      <w:r w:rsidRPr="000B4518">
        <w:t>11.1.2</w:t>
      </w:r>
      <w:r w:rsidRPr="000B4518">
        <w:tab/>
      </w:r>
      <w:r w:rsidRPr="001D0801">
        <w:t>Timers</w:t>
      </w:r>
      <w:r w:rsidRPr="000B4518">
        <w:t xml:space="preserve"> in the off-network </w:t>
      </w:r>
      <w:r>
        <w:t>transmission</w:t>
      </w:r>
      <w:r w:rsidRPr="000B4518">
        <w:t xml:space="preserve"> participant</w:t>
      </w:r>
      <w:bookmarkEnd w:id="2273"/>
      <w:bookmarkEnd w:id="2274"/>
      <w:bookmarkEnd w:id="2275"/>
      <w:bookmarkEnd w:id="2276"/>
    </w:p>
    <w:p w14:paraId="3A26F2BC"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F529"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6E303789" w14:textId="77777777" w:rsidTr="005347D8">
        <w:trPr>
          <w:cantSplit/>
          <w:trHeight w:val="288"/>
          <w:tblHeader/>
        </w:trPr>
        <w:tc>
          <w:tcPr>
            <w:tcW w:w="1384" w:type="dxa"/>
            <w:shd w:val="clear" w:color="auto" w:fill="auto"/>
            <w:vAlign w:val="center"/>
          </w:tcPr>
          <w:p w14:paraId="07DBD7BA" w14:textId="77777777" w:rsidR="00876A7C" w:rsidRPr="009338FE" w:rsidRDefault="00876A7C" w:rsidP="005347D8">
            <w:pPr>
              <w:pStyle w:val="TAH"/>
            </w:pPr>
            <w:r w:rsidRPr="009338FE">
              <w:t>Timer</w:t>
            </w:r>
          </w:p>
        </w:tc>
        <w:tc>
          <w:tcPr>
            <w:tcW w:w="2693" w:type="dxa"/>
            <w:shd w:val="clear" w:color="auto" w:fill="auto"/>
            <w:vAlign w:val="center"/>
          </w:tcPr>
          <w:p w14:paraId="17EFA609" w14:textId="77777777" w:rsidR="00876A7C" w:rsidRPr="00BC6180" w:rsidRDefault="00876A7C" w:rsidP="005347D8">
            <w:pPr>
              <w:pStyle w:val="TAH"/>
            </w:pPr>
            <w:r w:rsidRPr="00BC6180">
              <w:t>Timer value</w:t>
            </w:r>
          </w:p>
        </w:tc>
        <w:tc>
          <w:tcPr>
            <w:tcW w:w="1985" w:type="dxa"/>
            <w:shd w:val="clear" w:color="auto" w:fill="auto"/>
            <w:vAlign w:val="center"/>
          </w:tcPr>
          <w:p w14:paraId="5FC158DC" w14:textId="77777777" w:rsidR="00876A7C" w:rsidRPr="009338FE" w:rsidRDefault="00876A7C" w:rsidP="005347D8">
            <w:pPr>
              <w:pStyle w:val="TAH"/>
            </w:pPr>
            <w:r w:rsidRPr="009338FE">
              <w:t>Cause of start</w:t>
            </w:r>
          </w:p>
        </w:tc>
        <w:tc>
          <w:tcPr>
            <w:tcW w:w="1701" w:type="dxa"/>
            <w:shd w:val="clear" w:color="auto" w:fill="auto"/>
            <w:vAlign w:val="center"/>
          </w:tcPr>
          <w:p w14:paraId="177AEA52" w14:textId="77777777" w:rsidR="00876A7C" w:rsidRPr="009338FE" w:rsidRDefault="00876A7C" w:rsidP="005347D8">
            <w:pPr>
              <w:pStyle w:val="TAH"/>
            </w:pPr>
            <w:r w:rsidRPr="009338FE">
              <w:t>Normal stop</w:t>
            </w:r>
          </w:p>
        </w:tc>
        <w:tc>
          <w:tcPr>
            <w:tcW w:w="1984" w:type="dxa"/>
            <w:shd w:val="clear" w:color="auto" w:fill="auto"/>
            <w:vAlign w:val="center"/>
          </w:tcPr>
          <w:p w14:paraId="617C0748" w14:textId="77777777" w:rsidR="00876A7C" w:rsidRPr="009338FE" w:rsidRDefault="00876A7C" w:rsidP="005347D8">
            <w:pPr>
              <w:pStyle w:val="TAH"/>
            </w:pPr>
            <w:r w:rsidRPr="009338FE">
              <w:t>On expiry</w:t>
            </w:r>
          </w:p>
        </w:tc>
      </w:tr>
      <w:tr w:rsidR="00876A7C" w:rsidRPr="000B4518" w14:paraId="05BD7B0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0B4518" w:rsidRDefault="00876A7C" w:rsidP="005347D8">
            <w:pPr>
              <w:pStyle w:val="TAL"/>
            </w:pPr>
            <w:r w:rsidRPr="000B4518">
              <w:t>T201</w:t>
            </w:r>
          </w:p>
          <w:p w14:paraId="12F7DDA1"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A6C42" w:rsidRDefault="00876A7C" w:rsidP="005347D8">
            <w:pPr>
              <w:pStyle w:val="TAL"/>
            </w:pPr>
            <w:r w:rsidRPr="00AA6C42">
              <w:t>Default value:</w:t>
            </w:r>
          </w:p>
          <w:p w14:paraId="33932DF3" w14:textId="77777777" w:rsidR="00876A7C" w:rsidRPr="00AA6C42" w:rsidRDefault="00876A7C" w:rsidP="005347D8">
            <w:pPr>
              <w:pStyle w:val="TAL"/>
            </w:pPr>
            <w:r w:rsidRPr="000B4518">
              <w:t>40 milliseconds</w:t>
            </w:r>
          </w:p>
          <w:p w14:paraId="3056866A" w14:textId="77777777" w:rsidR="00876A7C" w:rsidRPr="00AA6C42" w:rsidRDefault="00876A7C" w:rsidP="005347D8">
            <w:pPr>
              <w:pStyle w:val="TAL"/>
            </w:pPr>
          </w:p>
          <w:p w14:paraId="026F60C3" w14:textId="77777777" w:rsidR="00876A7C" w:rsidRDefault="00876A7C" w:rsidP="005347D8">
            <w:pPr>
              <w:pStyle w:val="TAL"/>
            </w:pPr>
            <w:r w:rsidRPr="00AA6C42">
              <w:t xml:space="preserve">Depends on the characteristic of the D2D. </w:t>
            </w:r>
            <w:r w:rsidRPr="000B4518">
              <w:t>(D2D Side link period)</w:t>
            </w:r>
          </w:p>
          <w:p w14:paraId="05DFBA90" w14:textId="77777777" w:rsidR="00876A7C" w:rsidRPr="000B4518" w:rsidRDefault="00876A7C" w:rsidP="005347D8">
            <w:pPr>
              <w:pStyle w:val="TAL"/>
            </w:pPr>
          </w:p>
          <w:p w14:paraId="7304CFBF" w14:textId="77777777" w:rsidR="00876A7C" w:rsidRDefault="00876A7C" w:rsidP="005347D8">
            <w:pPr>
              <w:pStyle w:val="TAL"/>
            </w:pPr>
            <w:r>
              <w:t>Configurable.</w:t>
            </w:r>
          </w:p>
          <w:p w14:paraId="1AA2D461" w14:textId="77777777" w:rsidR="00876A7C" w:rsidRDefault="00876A7C" w:rsidP="005347D8">
            <w:pPr>
              <w:pStyle w:val="TAL"/>
            </w:pPr>
          </w:p>
          <w:p w14:paraId="73BA5D7C" w14:textId="77777777" w:rsidR="00876A7C" w:rsidRDefault="00876A7C" w:rsidP="005347D8">
            <w:pPr>
              <w:pStyle w:val="TAL"/>
            </w:pPr>
            <w:r>
              <w:t>Set to the value of "/&lt;x&gt;/OffNetwork/Timers/T201" leaf node present in the UE initial configuration as specified in 3GPP TS 24.483 [6]</w:t>
            </w:r>
          </w:p>
          <w:p w14:paraId="4FA14C7E" w14:textId="77777777" w:rsidR="00876A7C" w:rsidRPr="000B4518" w:rsidRDefault="00876A7C" w:rsidP="005347D8">
            <w:pPr>
              <w:pStyle w:val="TAL"/>
            </w:pPr>
          </w:p>
          <w:p w14:paraId="7A004DB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9CA6B9"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19E1C7D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B7DDF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0B4518" w:rsidRDefault="00876A7C" w:rsidP="005347D8">
            <w:pPr>
              <w:pStyle w:val="TAL"/>
            </w:pPr>
            <w:r w:rsidRPr="000B4518">
              <w:t>T203</w:t>
            </w:r>
          </w:p>
          <w:p w14:paraId="200D737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0B4518" w:rsidRDefault="00876A7C" w:rsidP="005347D8">
            <w:pPr>
              <w:pStyle w:val="TAL"/>
            </w:pPr>
            <w:r w:rsidRPr="000B4518">
              <w:t>Default value:</w:t>
            </w:r>
          </w:p>
          <w:p w14:paraId="3A8D9518" w14:textId="77777777" w:rsidR="00876A7C" w:rsidRPr="000B4518" w:rsidRDefault="00876A7C" w:rsidP="005347D8">
            <w:pPr>
              <w:pStyle w:val="TAL"/>
            </w:pPr>
            <w:r w:rsidRPr="000B4518">
              <w:t>4 seconds</w:t>
            </w:r>
            <w:r>
              <w:t>.</w:t>
            </w:r>
          </w:p>
          <w:p w14:paraId="649D91D5" w14:textId="77777777" w:rsidR="00876A7C" w:rsidRPr="000B4518" w:rsidRDefault="00876A7C" w:rsidP="005347D8">
            <w:pPr>
              <w:pStyle w:val="TAL"/>
            </w:pPr>
          </w:p>
          <w:p w14:paraId="0BF08999" w14:textId="77777777" w:rsidR="00876A7C" w:rsidRPr="000B4518" w:rsidRDefault="00876A7C" w:rsidP="005347D8">
            <w:pPr>
              <w:pStyle w:val="TAL"/>
            </w:pPr>
            <w:r w:rsidRPr="000B4518">
              <w:t>Configurable.</w:t>
            </w:r>
          </w:p>
          <w:p w14:paraId="25DB77AB" w14:textId="77777777" w:rsidR="00876A7C" w:rsidRDefault="00876A7C" w:rsidP="005347D8">
            <w:pPr>
              <w:pStyle w:val="TAL"/>
            </w:pPr>
          </w:p>
          <w:p w14:paraId="6F8AA0BA"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56356EE9"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A6C42" w:rsidRDefault="00876A7C" w:rsidP="005347D8">
            <w:pPr>
              <w:pStyle w:val="TAL"/>
            </w:pPr>
            <w:r w:rsidRPr="00AA6C42">
              <w:t>Default value:</w:t>
            </w:r>
          </w:p>
          <w:p w14:paraId="04A08E5A" w14:textId="77777777" w:rsidR="00876A7C" w:rsidRPr="00AA6C42" w:rsidRDefault="00876A7C" w:rsidP="005347D8">
            <w:pPr>
              <w:pStyle w:val="TAL"/>
            </w:pPr>
            <w:r w:rsidRPr="000B4518">
              <w:t>80 milliseconds</w:t>
            </w:r>
            <w:r>
              <w:t>.</w:t>
            </w:r>
          </w:p>
          <w:p w14:paraId="1E81C5E0" w14:textId="77777777" w:rsidR="00876A7C" w:rsidRPr="00AA6C42" w:rsidRDefault="00876A7C" w:rsidP="005347D8">
            <w:pPr>
              <w:pStyle w:val="TAL"/>
            </w:pPr>
          </w:p>
          <w:p w14:paraId="7390D82C" w14:textId="77777777" w:rsidR="00876A7C" w:rsidRDefault="00876A7C" w:rsidP="005347D8">
            <w:pPr>
              <w:pStyle w:val="TAL"/>
            </w:pPr>
            <w:r w:rsidRPr="00AA6C42">
              <w:t xml:space="preserve">Depends on the characteristic of the D2D. </w:t>
            </w:r>
            <w:r w:rsidRPr="000B4518">
              <w:t>(D2D Sidelink period*2)</w:t>
            </w:r>
            <w:r>
              <w:t>.</w:t>
            </w:r>
          </w:p>
          <w:p w14:paraId="16C1F9DC" w14:textId="77777777" w:rsidR="00876A7C" w:rsidRPr="000B4518" w:rsidRDefault="00876A7C" w:rsidP="005347D8">
            <w:pPr>
              <w:pStyle w:val="TAL"/>
            </w:pPr>
          </w:p>
          <w:p w14:paraId="2A9B39BA" w14:textId="77777777" w:rsidR="00876A7C" w:rsidRDefault="00876A7C" w:rsidP="005347D8">
            <w:pPr>
              <w:pStyle w:val="TAL"/>
            </w:pPr>
            <w:r>
              <w:t>Configurable.</w:t>
            </w:r>
          </w:p>
          <w:p w14:paraId="20024F04" w14:textId="77777777" w:rsidR="00876A7C" w:rsidRDefault="00876A7C" w:rsidP="005347D8">
            <w:pPr>
              <w:pStyle w:val="TAL"/>
            </w:pPr>
          </w:p>
          <w:p w14:paraId="139E1A02" w14:textId="77777777" w:rsidR="00876A7C" w:rsidRDefault="00876A7C" w:rsidP="005347D8">
            <w:pPr>
              <w:pStyle w:val="TAL"/>
            </w:pPr>
            <w:r>
              <w:t>Set to the value of "/&lt;x&gt;/OffNetwork/Timers/T205" leaf node present in the UE initial configuration as specified in 3GPP TS 24.483 [6].</w:t>
            </w:r>
          </w:p>
          <w:p w14:paraId="33587221" w14:textId="77777777" w:rsidR="00876A7C" w:rsidRPr="000B4518" w:rsidRDefault="00876A7C" w:rsidP="005347D8">
            <w:pPr>
              <w:pStyle w:val="TAL"/>
            </w:pPr>
          </w:p>
          <w:p w14:paraId="631F26B1"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50D9C63"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12D5E26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0B4518" w:rsidRDefault="00876A7C" w:rsidP="005347D8">
            <w:pPr>
              <w:pStyle w:val="TAL"/>
            </w:pPr>
            <w:r>
              <w:lastRenderedPageBreak/>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A6C42" w:rsidRDefault="00876A7C" w:rsidP="005347D8">
            <w:pPr>
              <w:pStyle w:val="TAL"/>
            </w:pPr>
            <w:r w:rsidRPr="00AA6C42">
              <w:t>Default value:</w:t>
            </w:r>
          </w:p>
          <w:p w14:paraId="50BEDA54" w14:textId="77777777" w:rsidR="00876A7C" w:rsidRPr="00AA6C42" w:rsidRDefault="00876A7C" w:rsidP="005347D8">
            <w:pPr>
              <w:pStyle w:val="TAL"/>
            </w:pPr>
            <w:r>
              <w:t>27</w:t>
            </w:r>
            <w:r w:rsidRPr="000B4518">
              <w:t xml:space="preserve"> seconds</w:t>
            </w:r>
            <w:r>
              <w:t>.</w:t>
            </w:r>
          </w:p>
          <w:p w14:paraId="44CAAAF9" w14:textId="77777777" w:rsidR="00876A7C" w:rsidRPr="000B4518" w:rsidRDefault="00876A7C" w:rsidP="005347D8">
            <w:pPr>
              <w:pStyle w:val="TAL"/>
            </w:pPr>
          </w:p>
          <w:p w14:paraId="2E0DDFDC" w14:textId="77777777" w:rsidR="00876A7C" w:rsidRDefault="00876A7C" w:rsidP="005347D8">
            <w:pPr>
              <w:pStyle w:val="TAL"/>
            </w:pPr>
            <w:r>
              <w:t>Configurable.</w:t>
            </w:r>
          </w:p>
          <w:p w14:paraId="6551C6BF" w14:textId="77777777" w:rsidR="00876A7C" w:rsidRDefault="00876A7C" w:rsidP="005347D8">
            <w:pPr>
              <w:pStyle w:val="TAL"/>
            </w:pPr>
          </w:p>
          <w:p w14:paraId="0D4286B3"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56F9257E"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0B4518" w:rsidRDefault="00876A7C" w:rsidP="005347D8">
            <w:pPr>
              <w:pStyle w:val="TAL"/>
            </w:pPr>
            <w:r w:rsidRPr="00AA6C42">
              <w:t>Start timer T207 (Stop talking)</w:t>
            </w:r>
          </w:p>
        </w:tc>
      </w:tr>
      <w:tr w:rsidR="00876A7C" w:rsidRPr="000B4518" w14:paraId="38EB4197"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A6C42" w:rsidRDefault="00876A7C" w:rsidP="005347D8">
            <w:pPr>
              <w:pStyle w:val="TAL"/>
            </w:pPr>
            <w:r w:rsidRPr="00AA6C42">
              <w:t>Default value:</w:t>
            </w:r>
          </w:p>
          <w:p w14:paraId="0A0676C6" w14:textId="77777777" w:rsidR="00876A7C" w:rsidRPr="00AA6C42" w:rsidRDefault="00876A7C" w:rsidP="005347D8">
            <w:pPr>
              <w:pStyle w:val="TAL"/>
            </w:pPr>
            <w:r>
              <w:t>3</w:t>
            </w:r>
            <w:r w:rsidRPr="000B4518">
              <w:t xml:space="preserve"> seconds</w:t>
            </w:r>
            <w:r>
              <w:t>.</w:t>
            </w:r>
          </w:p>
          <w:p w14:paraId="35074426" w14:textId="77777777" w:rsidR="00876A7C" w:rsidRPr="000B4518" w:rsidRDefault="00876A7C" w:rsidP="005347D8">
            <w:pPr>
              <w:pStyle w:val="TAL"/>
            </w:pPr>
          </w:p>
          <w:p w14:paraId="72CE44D0" w14:textId="77777777" w:rsidR="00876A7C" w:rsidRDefault="00876A7C" w:rsidP="005347D8">
            <w:pPr>
              <w:pStyle w:val="TAL"/>
            </w:pPr>
            <w:r>
              <w:t>Configurable.</w:t>
            </w:r>
          </w:p>
          <w:p w14:paraId="6E32C5B0" w14:textId="77777777" w:rsidR="00876A7C" w:rsidRDefault="00876A7C" w:rsidP="005347D8">
            <w:pPr>
              <w:pStyle w:val="TAL"/>
            </w:pPr>
          </w:p>
          <w:p w14:paraId="2CD6E0F5"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6C935A5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A6C42" w:rsidRDefault="00876A7C" w:rsidP="005347D8">
            <w:pPr>
              <w:pStyle w:val="TAL"/>
            </w:pPr>
            <w:r w:rsidRPr="00AA6C42">
              <w:t>Default value:</w:t>
            </w:r>
          </w:p>
          <w:p w14:paraId="57D6EA1F" w14:textId="77777777" w:rsidR="00876A7C" w:rsidRPr="00AA6C42" w:rsidRDefault="00876A7C" w:rsidP="005347D8">
            <w:pPr>
              <w:pStyle w:val="TAL"/>
            </w:pPr>
            <w:r>
              <w:t>3</w:t>
            </w:r>
            <w:r w:rsidRPr="000B4518">
              <w:t xml:space="preserve"> seconds</w:t>
            </w:r>
            <w:r>
              <w:t>.</w:t>
            </w:r>
          </w:p>
          <w:p w14:paraId="6AE094A8" w14:textId="77777777" w:rsidR="00876A7C" w:rsidRPr="000B4518" w:rsidRDefault="00876A7C" w:rsidP="005347D8">
            <w:pPr>
              <w:pStyle w:val="TAL"/>
            </w:pPr>
          </w:p>
          <w:p w14:paraId="44B3D25D" w14:textId="77777777" w:rsidR="00876A7C" w:rsidRDefault="00876A7C" w:rsidP="005347D8">
            <w:pPr>
              <w:pStyle w:val="TAL"/>
            </w:pPr>
            <w:r>
              <w:t>Configurable.</w:t>
            </w:r>
          </w:p>
          <w:p w14:paraId="419A11D3"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1EF8377"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0B80C4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0B4518" w:rsidRDefault="00876A7C" w:rsidP="005347D8">
            <w:pPr>
              <w:pStyle w:val="TAL"/>
            </w:pPr>
            <w:r w:rsidRPr="000B4518">
              <w:t>T230</w:t>
            </w:r>
          </w:p>
          <w:p w14:paraId="2E29F374"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0B4518" w:rsidRDefault="00876A7C" w:rsidP="005347D8">
            <w:pPr>
              <w:pStyle w:val="TAL"/>
            </w:pPr>
            <w:r w:rsidRPr="000B4518">
              <w:t>Default value:</w:t>
            </w:r>
          </w:p>
          <w:p w14:paraId="738F0826" w14:textId="77777777" w:rsidR="00876A7C" w:rsidRPr="000B4518" w:rsidRDefault="00876A7C" w:rsidP="005347D8">
            <w:pPr>
              <w:pStyle w:val="TAL"/>
            </w:pPr>
            <w:r w:rsidRPr="000B4518">
              <w:t>600 seconds.</w:t>
            </w:r>
          </w:p>
          <w:p w14:paraId="51389968" w14:textId="77777777" w:rsidR="00876A7C" w:rsidRDefault="00876A7C" w:rsidP="005347D8">
            <w:pPr>
              <w:pStyle w:val="TAL"/>
            </w:pPr>
          </w:p>
          <w:p w14:paraId="03621183" w14:textId="77777777" w:rsidR="00876A7C" w:rsidRDefault="00876A7C" w:rsidP="005347D8">
            <w:pPr>
              <w:pStyle w:val="TAL"/>
            </w:pPr>
            <w:r>
              <w:t>Configurable.</w:t>
            </w:r>
          </w:p>
          <w:p w14:paraId="64468330" w14:textId="77777777" w:rsidR="00876A7C" w:rsidRDefault="00876A7C" w:rsidP="005347D8">
            <w:pPr>
              <w:pStyle w:val="TAL"/>
            </w:pPr>
          </w:p>
          <w:p w14:paraId="0023B5E9" w14:textId="77777777" w:rsidR="00876A7C" w:rsidRPr="00AA6C42" w:rsidRDefault="00876A7C" w:rsidP="005347D8">
            <w:pPr>
              <w:pStyle w:val="TAL"/>
            </w:pPr>
            <w:r w:rsidRPr="00AA6C42">
              <w:t>For group calls:</w:t>
            </w:r>
          </w:p>
          <w:p w14:paraId="75066D94"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12A6C0FA" w14:textId="77777777" w:rsidR="00876A7C" w:rsidRDefault="00876A7C" w:rsidP="005347D8">
            <w:pPr>
              <w:pStyle w:val="TAL"/>
            </w:pPr>
          </w:p>
          <w:p w14:paraId="22460293" w14:textId="77777777" w:rsidR="00876A7C" w:rsidRDefault="00876A7C" w:rsidP="005347D8">
            <w:pPr>
              <w:pStyle w:val="TAL"/>
            </w:pPr>
            <w:r>
              <w:t xml:space="preserve">For </w:t>
            </w:r>
            <w:r w:rsidRPr="00AA6C42">
              <w:t xml:space="preserve">private </w:t>
            </w:r>
            <w:r>
              <w:t>calls:</w:t>
            </w:r>
          </w:p>
          <w:p w14:paraId="72DD8D60"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6102BEA" w14:textId="77777777" w:rsidR="00876A7C" w:rsidRPr="000B4518" w:rsidRDefault="00876A7C" w:rsidP="00876A7C">
      <w:pPr>
        <w:pStyle w:val="EditorsNote"/>
      </w:pPr>
    </w:p>
    <w:p w14:paraId="15718C19" w14:textId="77777777" w:rsidR="00876A7C" w:rsidRPr="000B4518" w:rsidRDefault="00876A7C" w:rsidP="00876A7C">
      <w:pPr>
        <w:pStyle w:val="Heading3"/>
      </w:pPr>
      <w:bookmarkStart w:id="2277" w:name="_Toc20209009"/>
      <w:bookmarkStart w:id="2278" w:name="_Toc36045120"/>
      <w:bookmarkStart w:id="2279" w:name="_Toc45216606"/>
      <w:bookmarkStart w:id="2280" w:name="_Toc99174380"/>
      <w:r w:rsidRPr="000B4518">
        <w:lastRenderedPageBreak/>
        <w:t>11.1.3</w:t>
      </w:r>
      <w:r w:rsidRPr="000B4518">
        <w:tab/>
        <w:t xml:space="preserve">Timers in the </w:t>
      </w:r>
      <w:r>
        <w:t>transmission</w:t>
      </w:r>
      <w:r w:rsidRPr="000B4518">
        <w:t xml:space="preserve"> control server</w:t>
      </w:r>
      <w:bookmarkEnd w:id="2277"/>
      <w:bookmarkEnd w:id="2278"/>
      <w:bookmarkEnd w:id="2279"/>
      <w:bookmarkEnd w:id="2280"/>
    </w:p>
    <w:p w14:paraId="401857A0"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0E665FA"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7F5902E3" w14:textId="77777777" w:rsidTr="005347D8">
        <w:tc>
          <w:tcPr>
            <w:tcW w:w="1727" w:type="dxa"/>
            <w:shd w:val="clear" w:color="auto" w:fill="auto"/>
            <w:vAlign w:val="center"/>
          </w:tcPr>
          <w:p w14:paraId="21E2DAEC" w14:textId="77777777" w:rsidR="00876A7C" w:rsidRPr="009338FE" w:rsidRDefault="00876A7C" w:rsidP="005347D8">
            <w:pPr>
              <w:pStyle w:val="TAH"/>
            </w:pPr>
            <w:r w:rsidRPr="009338FE">
              <w:t>Timer</w:t>
            </w:r>
          </w:p>
        </w:tc>
        <w:tc>
          <w:tcPr>
            <w:tcW w:w="2063" w:type="dxa"/>
            <w:shd w:val="clear" w:color="auto" w:fill="auto"/>
            <w:vAlign w:val="center"/>
          </w:tcPr>
          <w:p w14:paraId="16F564EF" w14:textId="77777777" w:rsidR="00876A7C" w:rsidRPr="00BC6180" w:rsidRDefault="00876A7C" w:rsidP="005347D8">
            <w:pPr>
              <w:pStyle w:val="TAH"/>
            </w:pPr>
            <w:r w:rsidRPr="00BC6180">
              <w:t>Timer value</w:t>
            </w:r>
          </w:p>
        </w:tc>
        <w:tc>
          <w:tcPr>
            <w:tcW w:w="2039" w:type="dxa"/>
            <w:shd w:val="clear" w:color="auto" w:fill="auto"/>
            <w:vAlign w:val="center"/>
          </w:tcPr>
          <w:p w14:paraId="5F2DD198" w14:textId="77777777" w:rsidR="00876A7C" w:rsidRPr="009338FE" w:rsidRDefault="00876A7C" w:rsidP="005347D8">
            <w:pPr>
              <w:pStyle w:val="TAH"/>
            </w:pPr>
            <w:r w:rsidRPr="009338FE">
              <w:t>Cause of start</w:t>
            </w:r>
          </w:p>
        </w:tc>
        <w:tc>
          <w:tcPr>
            <w:tcW w:w="2132" w:type="dxa"/>
            <w:shd w:val="clear" w:color="auto" w:fill="auto"/>
            <w:vAlign w:val="center"/>
          </w:tcPr>
          <w:p w14:paraId="7BCE8F37" w14:textId="77777777" w:rsidR="00876A7C" w:rsidRPr="009338FE" w:rsidRDefault="00876A7C" w:rsidP="005347D8">
            <w:pPr>
              <w:pStyle w:val="TAH"/>
            </w:pPr>
            <w:r w:rsidRPr="009338FE">
              <w:t>Normal stop</w:t>
            </w:r>
          </w:p>
        </w:tc>
        <w:tc>
          <w:tcPr>
            <w:tcW w:w="1903" w:type="dxa"/>
            <w:shd w:val="clear" w:color="auto" w:fill="auto"/>
            <w:vAlign w:val="center"/>
          </w:tcPr>
          <w:p w14:paraId="3E593528" w14:textId="77777777" w:rsidR="00876A7C" w:rsidRPr="009338FE" w:rsidRDefault="00876A7C" w:rsidP="005347D8">
            <w:pPr>
              <w:pStyle w:val="TAH"/>
            </w:pPr>
            <w:r w:rsidRPr="009338FE">
              <w:t>On expiry</w:t>
            </w:r>
          </w:p>
        </w:tc>
      </w:tr>
      <w:tr w:rsidR="00876A7C" w:rsidRPr="000B4518" w14:paraId="04DCB049" w14:textId="77777777" w:rsidTr="005347D8">
        <w:tc>
          <w:tcPr>
            <w:tcW w:w="1727" w:type="dxa"/>
            <w:shd w:val="clear" w:color="auto" w:fill="auto"/>
          </w:tcPr>
          <w:p w14:paraId="14D0C9FC" w14:textId="77777777" w:rsidR="00876A7C" w:rsidRPr="000B4518" w:rsidRDefault="00876A7C" w:rsidP="005347D8">
            <w:pPr>
              <w:pStyle w:val="TAL"/>
            </w:pPr>
            <w:r>
              <w:t>T1</w:t>
            </w:r>
          </w:p>
          <w:p w14:paraId="28E1846B"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6EA1B55D" w14:textId="77777777" w:rsidR="00876A7C" w:rsidRPr="000B4518" w:rsidRDefault="00876A7C" w:rsidP="005347D8">
            <w:pPr>
              <w:pStyle w:val="TAL"/>
            </w:pPr>
            <w:r w:rsidRPr="000B4518">
              <w:t>Default value:</w:t>
            </w:r>
          </w:p>
          <w:p w14:paraId="4CB7AF57" w14:textId="77777777" w:rsidR="00876A7C" w:rsidRDefault="00876A7C" w:rsidP="005347D8">
            <w:pPr>
              <w:pStyle w:val="TAL"/>
            </w:pPr>
            <w:r w:rsidRPr="000B4518">
              <w:t>30 seconds.</w:t>
            </w:r>
          </w:p>
          <w:p w14:paraId="3DCE6E81" w14:textId="77777777" w:rsidR="00876A7C" w:rsidRDefault="00876A7C" w:rsidP="005347D8">
            <w:pPr>
              <w:pStyle w:val="TAL"/>
            </w:pPr>
          </w:p>
          <w:p w14:paraId="337212CC" w14:textId="77777777" w:rsidR="00876A7C" w:rsidRDefault="00876A7C" w:rsidP="005347D8">
            <w:pPr>
              <w:pStyle w:val="TAL"/>
            </w:pPr>
            <w:r>
              <w:t>Configurable.</w:t>
            </w:r>
          </w:p>
          <w:p w14:paraId="3A47DDF9" w14:textId="77777777" w:rsidR="00876A7C" w:rsidRDefault="00876A7C" w:rsidP="005347D8">
            <w:pPr>
              <w:pStyle w:val="TAL"/>
            </w:pPr>
          </w:p>
          <w:p w14:paraId="721B6655"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2031B2A8" w14:textId="77777777" w:rsidR="00876A7C" w:rsidRDefault="00876A7C" w:rsidP="005347D8">
            <w:pPr>
              <w:pStyle w:val="TAL"/>
            </w:pPr>
          </w:p>
          <w:p w14:paraId="2D9FA08A" w14:textId="77777777" w:rsidR="00876A7C" w:rsidRDefault="00876A7C" w:rsidP="005347D8">
            <w:pPr>
              <w:pStyle w:val="TAL"/>
            </w:pPr>
            <w:r>
              <w:t>For group calls:</w:t>
            </w:r>
          </w:p>
          <w:p w14:paraId="5FDE88E0" w14:textId="77777777" w:rsidR="00876A7C" w:rsidRDefault="00876A7C" w:rsidP="005347D8">
            <w:pPr>
              <w:pStyle w:val="TAL"/>
            </w:pPr>
            <w:r>
              <w:t>Obtained from the &lt;</w:t>
            </w:r>
            <w:r>
              <w:rPr>
                <w:lang w:val="en-US"/>
              </w:rPr>
              <w:t>on-network-hang-timer</w:t>
            </w:r>
            <w:r>
              <w:t>&gt; element of the &lt;list-service&gt; element in 3GPP TS 24.481 [12].</w:t>
            </w:r>
          </w:p>
          <w:p w14:paraId="7735E2CC" w14:textId="77777777" w:rsidR="00876A7C" w:rsidRPr="000B4518" w:rsidRDefault="00876A7C" w:rsidP="005347D8">
            <w:pPr>
              <w:pStyle w:val="TAL"/>
            </w:pPr>
          </w:p>
        </w:tc>
        <w:tc>
          <w:tcPr>
            <w:tcW w:w="2039" w:type="dxa"/>
            <w:shd w:val="clear" w:color="auto" w:fill="auto"/>
          </w:tcPr>
          <w:p w14:paraId="694A9BC0"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6E460776"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0F993D98"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66BB5944" w14:textId="77777777" w:rsidTr="005347D8">
        <w:tc>
          <w:tcPr>
            <w:tcW w:w="1727" w:type="dxa"/>
            <w:shd w:val="clear" w:color="auto" w:fill="auto"/>
          </w:tcPr>
          <w:p w14:paraId="21639F9D" w14:textId="77777777" w:rsidR="00876A7C" w:rsidRPr="000B4518" w:rsidRDefault="00876A7C" w:rsidP="005347D8">
            <w:pPr>
              <w:pStyle w:val="TAL"/>
            </w:pPr>
            <w:r>
              <w:t>T2</w:t>
            </w:r>
          </w:p>
          <w:p w14:paraId="05EEFB4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C2A2024" w14:textId="77777777" w:rsidR="00876A7C" w:rsidRDefault="00876A7C" w:rsidP="005347D8">
            <w:pPr>
              <w:pStyle w:val="TAL"/>
            </w:pPr>
            <w:r w:rsidRPr="000B4518">
              <w:t>Depends on the characteristic of the radio access network.</w:t>
            </w:r>
          </w:p>
          <w:p w14:paraId="371FE703" w14:textId="77777777" w:rsidR="00876A7C" w:rsidRDefault="00876A7C" w:rsidP="005347D8">
            <w:pPr>
              <w:pStyle w:val="TAL"/>
            </w:pPr>
          </w:p>
          <w:p w14:paraId="5DEE2113" w14:textId="77777777" w:rsidR="00876A7C" w:rsidRDefault="00876A7C" w:rsidP="005347D8">
            <w:pPr>
              <w:pStyle w:val="TAL"/>
            </w:pPr>
            <w:r>
              <w:t>Configurable.</w:t>
            </w:r>
          </w:p>
          <w:p w14:paraId="1377BE95" w14:textId="77777777" w:rsidR="00876A7C" w:rsidRDefault="00876A7C" w:rsidP="005347D8">
            <w:pPr>
              <w:pStyle w:val="TAL"/>
            </w:pPr>
          </w:p>
          <w:p w14:paraId="73D70416"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1AC4B568"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70228A"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73E9ADBE"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45AC4BDB" w14:textId="77777777" w:rsidTr="005347D8">
        <w:tc>
          <w:tcPr>
            <w:tcW w:w="1727" w:type="dxa"/>
            <w:shd w:val="clear" w:color="auto" w:fill="auto"/>
          </w:tcPr>
          <w:p w14:paraId="3C5C80A9" w14:textId="77777777" w:rsidR="00876A7C" w:rsidRPr="000B4518" w:rsidRDefault="00876A7C" w:rsidP="005347D8">
            <w:pPr>
              <w:pStyle w:val="TAL"/>
            </w:pPr>
            <w:r>
              <w:t>T3</w:t>
            </w:r>
          </w:p>
          <w:p w14:paraId="43C0B002"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22D03AF" w14:textId="77777777" w:rsidR="00876A7C" w:rsidRPr="000B4518" w:rsidRDefault="00876A7C" w:rsidP="005347D8">
            <w:pPr>
              <w:pStyle w:val="TAL"/>
            </w:pPr>
            <w:r w:rsidRPr="000B4518">
              <w:t>Default value:</w:t>
            </w:r>
          </w:p>
          <w:p w14:paraId="23F32AF1" w14:textId="77777777" w:rsidR="00876A7C" w:rsidRPr="000B4518" w:rsidRDefault="00876A7C" w:rsidP="005347D8">
            <w:pPr>
              <w:pStyle w:val="TAL"/>
            </w:pPr>
            <w:r w:rsidRPr="000B4518">
              <w:t>1 second.</w:t>
            </w:r>
          </w:p>
          <w:p w14:paraId="42C31546" w14:textId="77777777" w:rsidR="00876A7C" w:rsidRPr="000B4518" w:rsidRDefault="00876A7C" w:rsidP="005347D8">
            <w:pPr>
              <w:pStyle w:val="TAL"/>
            </w:pPr>
          </w:p>
          <w:p w14:paraId="51140156" w14:textId="77777777" w:rsidR="00876A7C" w:rsidRPr="000B4518" w:rsidRDefault="00876A7C" w:rsidP="005347D8">
            <w:pPr>
              <w:pStyle w:val="TAL"/>
            </w:pPr>
            <w:r w:rsidRPr="000B4518">
              <w:t>Configurable.</w:t>
            </w:r>
          </w:p>
          <w:p w14:paraId="07841118" w14:textId="77777777" w:rsidR="00876A7C" w:rsidRPr="000B4518" w:rsidRDefault="00876A7C" w:rsidP="005347D8">
            <w:pPr>
              <w:pStyle w:val="TAL"/>
            </w:pPr>
          </w:p>
          <w:p w14:paraId="709078D1" w14:textId="77777777" w:rsidR="00876A7C" w:rsidRDefault="00876A7C" w:rsidP="005347D8">
            <w:pPr>
              <w:pStyle w:val="TAL"/>
            </w:pPr>
          </w:p>
          <w:p w14:paraId="7177E57B"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1FAB8DC1"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1369F883"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36F736F"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0F6DF5DC" w14:textId="77777777" w:rsidTr="005347D8">
        <w:tc>
          <w:tcPr>
            <w:tcW w:w="1727" w:type="dxa"/>
            <w:shd w:val="clear" w:color="auto" w:fill="auto"/>
          </w:tcPr>
          <w:p w14:paraId="7DE6E4ED"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DE9462B" w14:textId="77777777" w:rsidR="00876A7C" w:rsidRPr="000B4518" w:rsidRDefault="00876A7C" w:rsidP="005347D8">
            <w:pPr>
              <w:pStyle w:val="TAL"/>
            </w:pPr>
            <w:r w:rsidRPr="000B4518">
              <w:t>Default value:</w:t>
            </w:r>
          </w:p>
          <w:p w14:paraId="1935B305" w14:textId="77777777" w:rsidR="00876A7C" w:rsidRPr="000B4518" w:rsidRDefault="00876A7C" w:rsidP="005347D8">
            <w:pPr>
              <w:pStyle w:val="TAL"/>
            </w:pPr>
            <w:r w:rsidRPr="000B4518">
              <w:t>1 second</w:t>
            </w:r>
            <w:r>
              <w:t>.</w:t>
            </w:r>
          </w:p>
          <w:p w14:paraId="3C2180A9" w14:textId="77777777" w:rsidR="00876A7C" w:rsidRPr="000B4518" w:rsidRDefault="00876A7C" w:rsidP="005347D8">
            <w:pPr>
              <w:pStyle w:val="TAL"/>
            </w:pPr>
          </w:p>
          <w:p w14:paraId="6C51B5EC" w14:textId="77777777" w:rsidR="00876A7C" w:rsidRDefault="00876A7C" w:rsidP="005347D8">
            <w:pPr>
              <w:pStyle w:val="TAL"/>
            </w:pPr>
            <w:r w:rsidRPr="000B4518">
              <w:t>Configurable.</w:t>
            </w:r>
          </w:p>
          <w:p w14:paraId="15BD1978" w14:textId="77777777" w:rsidR="00876A7C" w:rsidRPr="000B4518" w:rsidRDefault="00876A7C" w:rsidP="005347D8">
            <w:pPr>
              <w:pStyle w:val="TAL"/>
            </w:pPr>
          </w:p>
          <w:p w14:paraId="1286D874"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A2A9508" w14:textId="77777777" w:rsidR="00876A7C" w:rsidRPr="000B4518" w:rsidRDefault="00876A7C" w:rsidP="005347D8">
            <w:pPr>
              <w:pStyle w:val="TAL"/>
            </w:pPr>
          </w:p>
          <w:p w14:paraId="2EA44B45" w14:textId="77777777" w:rsidR="00876A7C" w:rsidRPr="000B4518" w:rsidRDefault="00876A7C" w:rsidP="005347D8">
            <w:pPr>
              <w:pStyle w:val="TAL"/>
            </w:pPr>
          </w:p>
        </w:tc>
        <w:tc>
          <w:tcPr>
            <w:tcW w:w="2039" w:type="dxa"/>
            <w:shd w:val="clear" w:color="auto" w:fill="auto"/>
          </w:tcPr>
          <w:p w14:paraId="6FE8571A"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3F6273C3"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EFFC84C"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75B3D7E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C6EA8F7" w14:textId="77777777" w:rsidTr="005347D8">
        <w:tc>
          <w:tcPr>
            <w:tcW w:w="1727" w:type="dxa"/>
            <w:shd w:val="clear" w:color="auto" w:fill="auto"/>
          </w:tcPr>
          <w:p w14:paraId="087DBD09" w14:textId="77777777" w:rsidR="00876A7C" w:rsidRPr="000B4518" w:rsidRDefault="00876A7C" w:rsidP="005347D8">
            <w:pPr>
              <w:pStyle w:val="TAL"/>
            </w:pPr>
            <w:r>
              <w:t>T5</w:t>
            </w:r>
          </w:p>
          <w:p w14:paraId="5AC9BA04"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07F20AB1" w14:textId="77777777" w:rsidR="00876A7C" w:rsidRPr="000B4518" w:rsidRDefault="00876A7C" w:rsidP="005347D8">
            <w:pPr>
              <w:pStyle w:val="TAL"/>
            </w:pPr>
            <w:r w:rsidRPr="000B4518">
              <w:t>Default value:</w:t>
            </w:r>
          </w:p>
          <w:p w14:paraId="6B90D69B" w14:textId="77777777" w:rsidR="00876A7C" w:rsidRDefault="00876A7C" w:rsidP="005347D8">
            <w:pPr>
              <w:pStyle w:val="TAL"/>
            </w:pPr>
            <w:r w:rsidRPr="000B4518">
              <w:t>30 seconds.</w:t>
            </w:r>
          </w:p>
          <w:p w14:paraId="2E85DBE4" w14:textId="77777777" w:rsidR="00876A7C" w:rsidRDefault="00876A7C" w:rsidP="005347D8">
            <w:pPr>
              <w:pStyle w:val="TAL"/>
            </w:pPr>
          </w:p>
          <w:p w14:paraId="60517CBD" w14:textId="77777777" w:rsidR="00876A7C" w:rsidRDefault="00876A7C" w:rsidP="005347D8">
            <w:pPr>
              <w:pStyle w:val="TAL"/>
            </w:pPr>
            <w:r>
              <w:lastRenderedPageBreak/>
              <w:t>Configurable.</w:t>
            </w:r>
          </w:p>
          <w:p w14:paraId="312B405E" w14:textId="77777777" w:rsidR="00876A7C" w:rsidRDefault="00876A7C" w:rsidP="005347D8">
            <w:pPr>
              <w:pStyle w:val="TAL"/>
            </w:pPr>
          </w:p>
          <w:p w14:paraId="63512A97"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3BDBD7E5" w14:textId="77777777" w:rsidR="00876A7C" w:rsidRDefault="00876A7C" w:rsidP="005347D8">
            <w:pPr>
              <w:pStyle w:val="TAL"/>
            </w:pPr>
          </w:p>
          <w:p w14:paraId="7BF63B63" w14:textId="77777777" w:rsidR="00876A7C" w:rsidRDefault="00876A7C" w:rsidP="005347D8">
            <w:pPr>
              <w:pStyle w:val="TAL"/>
            </w:pPr>
            <w:r>
              <w:t>For group calls:</w:t>
            </w:r>
          </w:p>
          <w:p w14:paraId="305144F2" w14:textId="77777777" w:rsidR="00876A7C" w:rsidRDefault="00876A7C" w:rsidP="005347D8">
            <w:pPr>
              <w:pStyle w:val="TAL"/>
            </w:pPr>
            <w:r>
              <w:t>Obtained from the &lt;</w:t>
            </w:r>
            <w:r>
              <w:rPr>
                <w:lang w:val="en-US"/>
              </w:rPr>
              <w:t>on-network-reception-hang-timer</w:t>
            </w:r>
            <w:r>
              <w:t>&gt; element of the &lt;list-service&gt; element in 3GPP TS 24.481 [12].</w:t>
            </w:r>
          </w:p>
          <w:p w14:paraId="38CEB4AF" w14:textId="77777777" w:rsidR="00876A7C" w:rsidRPr="000B4518" w:rsidRDefault="00876A7C" w:rsidP="005347D8">
            <w:pPr>
              <w:pStyle w:val="TAL"/>
            </w:pPr>
          </w:p>
        </w:tc>
        <w:tc>
          <w:tcPr>
            <w:tcW w:w="2039" w:type="dxa"/>
            <w:shd w:val="clear" w:color="auto" w:fill="auto"/>
          </w:tcPr>
          <w:p w14:paraId="6CF65CF6" w14:textId="77777777" w:rsidR="00876A7C" w:rsidRPr="000B4518" w:rsidRDefault="00876A7C" w:rsidP="005347D8">
            <w:pPr>
              <w:pStyle w:val="TAL"/>
            </w:pPr>
            <w:r w:rsidRPr="000B4518">
              <w:lastRenderedPageBreak/>
              <w:t xml:space="preserve">When the </w:t>
            </w:r>
            <w:r>
              <w:t>transmission</w:t>
            </w:r>
            <w:r w:rsidRPr="000B4518">
              <w:t xml:space="preserve"> control server enters the 'G: </w:t>
            </w:r>
            <w:r w:rsidRPr="000B4518">
              <w:lastRenderedPageBreak/>
              <w:t>'</w:t>
            </w:r>
            <w:r>
              <w:t>Reception</w:t>
            </w:r>
            <w:r w:rsidRPr="000B4518">
              <w:t xml:space="preserve"> idle' state.</w:t>
            </w:r>
          </w:p>
        </w:tc>
        <w:tc>
          <w:tcPr>
            <w:tcW w:w="2132" w:type="dxa"/>
            <w:shd w:val="clear" w:color="auto" w:fill="auto"/>
          </w:tcPr>
          <w:p w14:paraId="42593CD5" w14:textId="77777777" w:rsidR="00876A7C" w:rsidRPr="000B4518" w:rsidRDefault="00876A7C" w:rsidP="005347D8">
            <w:pPr>
              <w:pStyle w:val="TAL"/>
            </w:pPr>
            <w:r w:rsidRPr="000B4518">
              <w:lastRenderedPageBreak/>
              <w:t xml:space="preserve">A </w:t>
            </w:r>
            <w:r>
              <w:t>transmission</w:t>
            </w:r>
            <w:r w:rsidRPr="000B4518">
              <w:t xml:space="preserve"> participant requests the permission to </w:t>
            </w:r>
            <w:r>
              <w:t>receive</w:t>
            </w:r>
            <w:r w:rsidRPr="000B4518">
              <w:t xml:space="preserve"> </w:t>
            </w:r>
            <w:r w:rsidRPr="000B4518">
              <w:lastRenderedPageBreak/>
              <w:t>media.</w:t>
            </w:r>
          </w:p>
        </w:tc>
        <w:tc>
          <w:tcPr>
            <w:tcW w:w="1903" w:type="dxa"/>
            <w:shd w:val="clear" w:color="auto" w:fill="auto"/>
          </w:tcPr>
          <w:p w14:paraId="747F8DC5" w14:textId="77777777" w:rsidR="00876A7C" w:rsidRPr="000B4518" w:rsidRDefault="00876A7C" w:rsidP="005347D8">
            <w:pPr>
              <w:pStyle w:val="TAL"/>
            </w:pPr>
            <w:r w:rsidRPr="000B4518">
              <w:lastRenderedPageBreak/>
              <w:t xml:space="preserve">The </w:t>
            </w:r>
            <w:r>
              <w:t>MCVideo</w:t>
            </w:r>
            <w:r w:rsidRPr="000B4518">
              <w:t xml:space="preserve"> call is released.</w:t>
            </w:r>
          </w:p>
        </w:tc>
      </w:tr>
      <w:tr w:rsidR="00876A7C" w:rsidRPr="000B4518" w14:paraId="2B52E7C5" w14:textId="77777777" w:rsidTr="005347D8">
        <w:tc>
          <w:tcPr>
            <w:tcW w:w="1727" w:type="dxa"/>
            <w:shd w:val="clear" w:color="auto" w:fill="auto"/>
          </w:tcPr>
          <w:p w14:paraId="1C54E2E0"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F90685D" w14:textId="77777777" w:rsidR="00876A7C" w:rsidRPr="000B4518" w:rsidRDefault="00876A7C" w:rsidP="005347D8">
            <w:pPr>
              <w:pStyle w:val="TAL"/>
            </w:pPr>
            <w:r w:rsidRPr="000B4518">
              <w:t>Default value:</w:t>
            </w:r>
          </w:p>
          <w:p w14:paraId="6200B271" w14:textId="77777777" w:rsidR="00876A7C" w:rsidRPr="000B4518" w:rsidRDefault="00876A7C" w:rsidP="005347D8">
            <w:pPr>
              <w:pStyle w:val="TAL"/>
            </w:pPr>
            <w:r w:rsidRPr="000B4518">
              <w:t>1 second</w:t>
            </w:r>
            <w:r>
              <w:t>.</w:t>
            </w:r>
          </w:p>
          <w:p w14:paraId="4FCA803A" w14:textId="77777777" w:rsidR="00876A7C" w:rsidRPr="000B4518" w:rsidRDefault="00876A7C" w:rsidP="005347D8">
            <w:pPr>
              <w:pStyle w:val="TAL"/>
            </w:pPr>
          </w:p>
          <w:p w14:paraId="26A60F7B" w14:textId="77777777" w:rsidR="00876A7C" w:rsidRDefault="00876A7C" w:rsidP="005347D8">
            <w:pPr>
              <w:pStyle w:val="TAL"/>
            </w:pPr>
            <w:r w:rsidRPr="000B4518">
              <w:t>Configurable.</w:t>
            </w:r>
          </w:p>
          <w:p w14:paraId="4BACB66D" w14:textId="77777777" w:rsidR="00876A7C" w:rsidRPr="000B4518" w:rsidRDefault="00876A7C" w:rsidP="005347D8">
            <w:pPr>
              <w:pStyle w:val="TAL"/>
            </w:pPr>
          </w:p>
          <w:p w14:paraId="3BDF5E25"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032B9686" w14:textId="77777777" w:rsidR="00876A7C" w:rsidRPr="000B4518" w:rsidRDefault="00876A7C" w:rsidP="005347D8">
            <w:pPr>
              <w:pStyle w:val="TAL"/>
            </w:pPr>
          </w:p>
          <w:p w14:paraId="3A3A476E" w14:textId="77777777" w:rsidR="00876A7C" w:rsidRPr="000B4518" w:rsidRDefault="00876A7C" w:rsidP="005347D8">
            <w:pPr>
              <w:pStyle w:val="TAL"/>
            </w:pPr>
          </w:p>
        </w:tc>
        <w:tc>
          <w:tcPr>
            <w:tcW w:w="2039" w:type="dxa"/>
            <w:shd w:val="clear" w:color="auto" w:fill="auto"/>
          </w:tcPr>
          <w:p w14:paraId="68D31C0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5E6496E"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6E9BA61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6440F70F"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36BF68A"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Default="00AA6234" w:rsidP="009B6D7F">
            <w:pPr>
              <w:pStyle w:val="TAL"/>
            </w:pPr>
            <w:r>
              <w:t>T11</w:t>
            </w:r>
            <w:r w:rsidRPr="00C24C48">
              <w:t xml:space="preserve"> (</w:t>
            </w:r>
            <w:r>
              <w:t xml:space="preserve">Stream Reception </w:t>
            </w:r>
            <w:r w:rsidRPr="00AA6234">
              <w:t>Idle</w:t>
            </w:r>
            <w:r w:rsidRPr="00C24C48">
              <w:t>)</w:t>
            </w:r>
          </w:p>
          <w:p w14:paraId="5551688C"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0B4518" w:rsidRDefault="00AA6234" w:rsidP="009B6D7F">
            <w:pPr>
              <w:pStyle w:val="TAL"/>
            </w:pPr>
            <w:r w:rsidRPr="000B4518">
              <w:t>Default value:</w:t>
            </w:r>
          </w:p>
          <w:p w14:paraId="2BF8210D" w14:textId="77777777" w:rsidR="00AA6234" w:rsidRPr="000B4518" w:rsidRDefault="00AA6234" w:rsidP="009B6D7F">
            <w:pPr>
              <w:pStyle w:val="TAL"/>
            </w:pPr>
            <w:r w:rsidRPr="000B4518">
              <w:t>1</w:t>
            </w:r>
            <w:r w:rsidRPr="00AA6234">
              <w:t>0</w:t>
            </w:r>
            <w:r w:rsidRPr="000B4518">
              <w:t xml:space="preserve"> second</w:t>
            </w:r>
            <w:r>
              <w:t>.</w:t>
            </w:r>
          </w:p>
          <w:p w14:paraId="6918C92F" w14:textId="77777777" w:rsidR="00AA6234" w:rsidRPr="000B4518" w:rsidRDefault="00AA6234" w:rsidP="009B6D7F">
            <w:pPr>
              <w:pStyle w:val="TAL"/>
            </w:pPr>
          </w:p>
          <w:p w14:paraId="76EB0BA1" w14:textId="77777777" w:rsidR="00AA6234" w:rsidRDefault="00AA6234" w:rsidP="009B6D7F">
            <w:pPr>
              <w:pStyle w:val="TAL"/>
            </w:pPr>
            <w:r w:rsidRPr="000B4518">
              <w:t>Configurable.</w:t>
            </w:r>
          </w:p>
          <w:p w14:paraId="322A0D7C"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0B4518" w:rsidRDefault="00AA6234" w:rsidP="009B6D7F">
            <w:pPr>
              <w:pStyle w:val="TAL"/>
            </w:pPr>
            <w:r w:rsidRPr="00AA6234">
              <w:t>When T11 expires, transmitting stream will be terminated.</w:t>
            </w:r>
          </w:p>
        </w:tc>
      </w:tr>
    </w:tbl>
    <w:p w14:paraId="7FDDC59A" w14:textId="77777777" w:rsidR="00876A7C" w:rsidRPr="000B4518" w:rsidRDefault="00876A7C" w:rsidP="00876A7C"/>
    <w:p w14:paraId="79F2A1FF" w14:textId="77777777" w:rsidR="00D33CAD" w:rsidRPr="000B4518" w:rsidRDefault="00D33CAD" w:rsidP="00D33CAD">
      <w:pPr>
        <w:pStyle w:val="Heading3"/>
      </w:pPr>
      <w:bookmarkStart w:id="2281" w:name="_Toc20209010"/>
      <w:bookmarkStart w:id="2282" w:name="_Toc36045121"/>
      <w:bookmarkStart w:id="2283" w:name="_Toc45216607"/>
      <w:bookmarkStart w:id="2284" w:name="_Toc99174381"/>
      <w:r w:rsidRPr="000B4518">
        <w:t>11.1.4</w:t>
      </w:r>
      <w:r w:rsidRPr="000B4518">
        <w:tab/>
        <w:t>Timers in the participating MC</w:t>
      </w:r>
      <w:r>
        <w:t>Video</w:t>
      </w:r>
      <w:r w:rsidRPr="000B4518">
        <w:t xml:space="preserve"> function</w:t>
      </w:r>
      <w:bookmarkEnd w:id="2281"/>
      <w:bookmarkEnd w:id="2282"/>
      <w:bookmarkEnd w:id="2283"/>
      <w:bookmarkEnd w:id="2284"/>
    </w:p>
    <w:p w14:paraId="6C3DB9FB"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1714C640"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130646AA"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24D0E91B" w14:textId="77777777" w:rsidTr="00D33CAD">
        <w:tc>
          <w:tcPr>
            <w:tcW w:w="1526" w:type="dxa"/>
            <w:shd w:val="clear" w:color="auto" w:fill="auto"/>
          </w:tcPr>
          <w:p w14:paraId="72D1B12F" w14:textId="77777777" w:rsidR="00D33CAD" w:rsidRPr="000B4518" w:rsidRDefault="00D33CAD" w:rsidP="00D33CAD">
            <w:pPr>
              <w:pStyle w:val="TAH"/>
            </w:pPr>
            <w:r w:rsidRPr="000B4518">
              <w:t>TIMER</w:t>
            </w:r>
          </w:p>
        </w:tc>
        <w:tc>
          <w:tcPr>
            <w:tcW w:w="1701" w:type="dxa"/>
            <w:shd w:val="clear" w:color="auto" w:fill="auto"/>
          </w:tcPr>
          <w:p w14:paraId="71875893" w14:textId="77777777" w:rsidR="00D33CAD" w:rsidRPr="000B4518" w:rsidRDefault="00D33CAD" w:rsidP="00D33CAD">
            <w:pPr>
              <w:pStyle w:val="TAH"/>
            </w:pPr>
            <w:r w:rsidRPr="000B4518">
              <w:t>TIMER VALUE</w:t>
            </w:r>
          </w:p>
        </w:tc>
        <w:tc>
          <w:tcPr>
            <w:tcW w:w="2268" w:type="dxa"/>
            <w:shd w:val="clear" w:color="auto" w:fill="auto"/>
          </w:tcPr>
          <w:p w14:paraId="705DED05" w14:textId="77777777" w:rsidR="00D33CAD" w:rsidRPr="000B4518" w:rsidRDefault="00D33CAD" w:rsidP="00D33CAD">
            <w:pPr>
              <w:pStyle w:val="TAH"/>
            </w:pPr>
            <w:r w:rsidRPr="000B4518">
              <w:t>CAUSE OF START</w:t>
            </w:r>
          </w:p>
        </w:tc>
        <w:tc>
          <w:tcPr>
            <w:tcW w:w="2268" w:type="dxa"/>
            <w:shd w:val="clear" w:color="auto" w:fill="auto"/>
          </w:tcPr>
          <w:p w14:paraId="5E5ACF20" w14:textId="77777777" w:rsidR="00D33CAD" w:rsidRPr="000B4518" w:rsidRDefault="00D33CAD" w:rsidP="00D33CAD">
            <w:pPr>
              <w:pStyle w:val="TAH"/>
            </w:pPr>
            <w:r w:rsidRPr="000B4518">
              <w:t>NORMAL STOP</w:t>
            </w:r>
          </w:p>
        </w:tc>
        <w:tc>
          <w:tcPr>
            <w:tcW w:w="2101" w:type="dxa"/>
            <w:shd w:val="clear" w:color="auto" w:fill="auto"/>
          </w:tcPr>
          <w:p w14:paraId="5CC8F7A2" w14:textId="77777777" w:rsidR="00D33CAD" w:rsidRPr="000B4518" w:rsidRDefault="00D33CAD" w:rsidP="00D33CAD">
            <w:pPr>
              <w:pStyle w:val="TAH"/>
            </w:pPr>
            <w:r w:rsidRPr="000B4518">
              <w:t>ON EXPIRY</w:t>
            </w:r>
          </w:p>
        </w:tc>
      </w:tr>
      <w:tr w:rsidR="00D33CAD" w:rsidRPr="000B4518" w14:paraId="17D5B3EC" w14:textId="77777777" w:rsidTr="00D33CAD">
        <w:tc>
          <w:tcPr>
            <w:tcW w:w="1526" w:type="dxa"/>
            <w:shd w:val="clear" w:color="auto" w:fill="auto"/>
          </w:tcPr>
          <w:p w14:paraId="7D8B6FD2"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694DC246" w14:textId="77777777" w:rsidR="00D33CAD" w:rsidRPr="000B4518" w:rsidRDefault="00D33CAD" w:rsidP="00D33CAD">
            <w:pPr>
              <w:pStyle w:val="TAL"/>
            </w:pPr>
            <w:r w:rsidRPr="000B4518">
              <w:t>Default value:</w:t>
            </w:r>
          </w:p>
          <w:p w14:paraId="6722E25A" w14:textId="77777777" w:rsidR="00D33CAD" w:rsidRPr="000B4518" w:rsidRDefault="00D33CAD" w:rsidP="00D33CAD">
            <w:pPr>
              <w:pStyle w:val="TAL"/>
            </w:pPr>
            <w:r w:rsidRPr="000B4518">
              <w:t>30 seconds</w:t>
            </w:r>
            <w:r>
              <w:t>.</w:t>
            </w:r>
          </w:p>
          <w:p w14:paraId="40527841" w14:textId="77777777" w:rsidR="00D33CAD" w:rsidRPr="000B4518" w:rsidRDefault="00D33CAD" w:rsidP="00D33CAD">
            <w:pPr>
              <w:pStyle w:val="TAL"/>
            </w:pPr>
          </w:p>
          <w:p w14:paraId="36DC1C1F" w14:textId="77777777" w:rsidR="00D33CAD" w:rsidRPr="000B4518" w:rsidRDefault="00D33CAD" w:rsidP="00D33CAD">
            <w:pPr>
              <w:pStyle w:val="TAL"/>
            </w:pPr>
            <w:r w:rsidRPr="000B4518">
              <w:t>Configurable</w:t>
            </w:r>
            <w:r>
              <w:t>.</w:t>
            </w:r>
          </w:p>
        </w:tc>
        <w:tc>
          <w:tcPr>
            <w:tcW w:w="2268" w:type="dxa"/>
            <w:shd w:val="clear" w:color="auto" w:fill="auto"/>
          </w:tcPr>
          <w:p w14:paraId="352FA82E" w14:textId="77777777" w:rsidR="00D33CAD" w:rsidRPr="000B4518" w:rsidRDefault="00D33CAD" w:rsidP="00D33CAD">
            <w:pPr>
              <w:pStyle w:val="TAL"/>
            </w:pPr>
            <w:r w:rsidRPr="000B4518">
              <w:t>Transmission of Map Group To Bearer message.</w:t>
            </w:r>
          </w:p>
          <w:p w14:paraId="0053BB2A"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273FF48E" w14:textId="77777777" w:rsidR="00D33CAD" w:rsidRPr="000B4518" w:rsidRDefault="00D33CAD" w:rsidP="00D33CAD">
            <w:pPr>
              <w:pStyle w:val="TAL"/>
            </w:pPr>
            <w:r w:rsidRPr="000B4518">
              <w:t>Release of the call.</w:t>
            </w:r>
          </w:p>
        </w:tc>
        <w:tc>
          <w:tcPr>
            <w:tcW w:w="2101" w:type="dxa"/>
            <w:shd w:val="clear" w:color="auto" w:fill="auto"/>
          </w:tcPr>
          <w:p w14:paraId="5B95AB33" w14:textId="77777777" w:rsidR="00D33CAD" w:rsidRPr="000B4518" w:rsidRDefault="00D33CAD" w:rsidP="00D33CAD">
            <w:pPr>
              <w:pStyle w:val="TAL"/>
            </w:pPr>
            <w:r w:rsidRPr="000B4518">
              <w:t>Send Unmap Group To Bearer message.</w:t>
            </w:r>
          </w:p>
        </w:tc>
      </w:tr>
      <w:tr w:rsidR="00D33CAD" w:rsidRPr="000B4518" w14:paraId="3D90E875" w14:textId="77777777" w:rsidTr="00D33CAD">
        <w:tc>
          <w:tcPr>
            <w:tcW w:w="1526" w:type="dxa"/>
            <w:shd w:val="clear" w:color="auto" w:fill="auto"/>
          </w:tcPr>
          <w:p w14:paraId="7C6429E4"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29A802C5" w14:textId="77777777" w:rsidR="00D33CAD" w:rsidRPr="000B4518" w:rsidRDefault="00D33CAD" w:rsidP="00D33CAD">
            <w:pPr>
              <w:pStyle w:val="TAL"/>
            </w:pPr>
            <w:r w:rsidRPr="000B4518">
              <w:t>Default value:</w:t>
            </w:r>
          </w:p>
          <w:p w14:paraId="2D7F0B9F" w14:textId="77777777" w:rsidR="00D33CAD" w:rsidRPr="000B4518" w:rsidRDefault="00D33CAD" w:rsidP="00D33CAD">
            <w:pPr>
              <w:pStyle w:val="TAL"/>
            </w:pPr>
            <w:r w:rsidRPr="000B4518">
              <w:t>500 milliseconds</w:t>
            </w:r>
            <w:r>
              <w:t>.</w:t>
            </w:r>
          </w:p>
          <w:p w14:paraId="7DED943F" w14:textId="77777777" w:rsidR="00D33CAD" w:rsidRPr="000B4518" w:rsidRDefault="00D33CAD" w:rsidP="00D33CAD">
            <w:pPr>
              <w:pStyle w:val="TAL"/>
            </w:pPr>
          </w:p>
          <w:p w14:paraId="1E5D2BA7" w14:textId="77777777" w:rsidR="00D33CAD" w:rsidRPr="000B4518" w:rsidRDefault="00D33CAD" w:rsidP="00D33CAD">
            <w:pPr>
              <w:pStyle w:val="TAL"/>
            </w:pPr>
            <w:r w:rsidRPr="000B4518">
              <w:t>Configurable</w:t>
            </w:r>
            <w:r>
              <w:t>.</w:t>
            </w:r>
          </w:p>
          <w:p w14:paraId="77605565" w14:textId="77777777" w:rsidR="00D33CAD" w:rsidRPr="000B4518" w:rsidRDefault="00D33CAD" w:rsidP="00D33CAD">
            <w:pPr>
              <w:pStyle w:val="TAL"/>
            </w:pPr>
          </w:p>
        </w:tc>
        <w:tc>
          <w:tcPr>
            <w:tcW w:w="2268" w:type="dxa"/>
            <w:shd w:val="clear" w:color="auto" w:fill="auto"/>
          </w:tcPr>
          <w:p w14:paraId="45B8F894"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64252D64" w14:textId="77777777" w:rsidR="00D33CAD" w:rsidRPr="000B4518" w:rsidRDefault="00D33CAD" w:rsidP="00D33CAD">
            <w:pPr>
              <w:pStyle w:val="TAL"/>
            </w:pPr>
            <w:r w:rsidRPr="000B4518">
              <w:t>Release of the call (or MBMS Subchannel).</w:t>
            </w:r>
          </w:p>
        </w:tc>
        <w:tc>
          <w:tcPr>
            <w:tcW w:w="2101" w:type="dxa"/>
            <w:shd w:val="clear" w:color="auto" w:fill="auto"/>
          </w:tcPr>
          <w:p w14:paraId="014B3730" w14:textId="77777777" w:rsidR="00D33CAD" w:rsidRPr="000B4518" w:rsidRDefault="00D33CAD" w:rsidP="00D33CAD">
            <w:pPr>
              <w:pStyle w:val="TAL"/>
            </w:pPr>
            <w:r w:rsidRPr="000B4518">
              <w:t>Send Map Group To Bearer message.</w:t>
            </w:r>
          </w:p>
        </w:tc>
      </w:tr>
      <w:tr w:rsidR="00D33CAD" w:rsidRPr="000B4518" w14:paraId="42E85191" w14:textId="77777777" w:rsidTr="00D33CAD">
        <w:tc>
          <w:tcPr>
            <w:tcW w:w="1526" w:type="dxa"/>
            <w:shd w:val="clear" w:color="auto" w:fill="auto"/>
          </w:tcPr>
          <w:p w14:paraId="7B3296EF"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5ED55099" w14:textId="77777777" w:rsidR="00D33CAD" w:rsidRPr="000B4518" w:rsidRDefault="00D33CAD" w:rsidP="00D33CAD">
            <w:pPr>
              <w:pStyle w:val="TAL"/>
            </w:pPr>
            <w:r w:rsidRPr="000B4518">
              <w:t>Default value:</w:t>
            </w:r>
          </w:p>
          <w:p w14:paraId="3881EE80" w14:textId="77777777" w:rsidR="00D33CAD" w:rsidRPr="000B4518" w:rsidRDefault="00D33CAD" w:rsidP="00D33CAD">
            <w:pPr>
              <w:pStyle w:val="TAL"/>
            </w:pPr>
            <w:r w:rsidRPr="000B4518">
              <w:t>200 milliseconds</w:t>
            </w:r>
            <w:r>
              <w:t>.</w:t>
            </w:r>
          </w:p>
          <w:p w14:paraId="6BA77412" w14:textId="77777777" w:rsidR="00D33CAD" w:rsidRPr="000B4518" w:rsidRDefault="00D33CAD" w:rsidP="00D33CAD">
            <w:pPr>
              <w:pStyle w:val="TAL"/>
            </w:pPr>
          </w:p>
          <w:p w14:paraId="121CD300" w14:textId="77777777" w:rsidR="00D33CAD" w:rsidRPr="000B4518" w:rsidRDefault="00D33CAD" w:rsidP="00D33CAD">
            <w:pPr>
              <w:pStyle w:val="TAL"/>
            </w:pPr>
            <w:r w:rsidRPr="000B4518">
              <w:t>Configurable</w:t>
            </w:r>
            <w:r>
              <w:t>.</w:t>
            </w:r>
          </w:p>
        </w:tc>
        <w:tc>
          <w:tcPr>
            <w:tcW w:w="2268" w:type="dxa"/>
            <w:shd w:val="clear" w:color="auto" w:fill="auto"/>
          </w:tcPr>
          <w:p w14:paraId="76D74F3C"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D079F64" w14:textId="77777777" w:rsidR="00D33CAD" w:rsidRPr="000B4518" w:rsidRDefault="00D33CAD" w:rsidP="00D33CAD">
            <w:pPr>
              <w:pStyle w:val="TAL"/>
            </w:pPr>
            <w:r w:rsidRPr="000B4518">
              <w:t>Release of the call.</w:t>
            </w:r>
          </w:p>
        </w:tc>
        <w:tc>
          <w:tcPr>
            <w:tcW w:w="2101" w:type="dxa"/>
            <w:shd w:val="clear" w:color="auto" w:fill="auto"/>
          </w:tcPr>
          <w:p w14:paraId="687A9D10" w14:textId="77777777" w:rsidR="00D33CAD" w:rsidRPr="000B4518" w:rsidRDefault="00D33CAD" w:rsidP="00D33CAD">
            <w:pPr>
              <w:pStyle w:val="TAL"/>
            </w:pPr>
            <w:r w:rsidRPr="000B4518">
              <w:t>Send Unmap Group To Bearer message.</w:t>
            </w:r>
          </w:p>
        </w:tc>
      </w:tr>
    </w:tbl>
    <w:p w14:paraId="658E10F3" w14:textId="77777777" w:rsidR="00D33CAD" w:rsidRDefault="00D33CAD" w:rsidP="00D33CAD"/>
    <w:p w14:paraId="162D1BFD"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5B9766FD" w14:textId="77777777" w:rsidR="00876A7C" w:rsidRPr="000B4518" w:rsidRDefault="00876A7C" w:rsidP="00876A7C">
      <w:pPr>
        <w:pStyle w:val="Heading2"/>
      </w:pPr>
      <w:bookmarkStart w:id="2285" w:name="_Toc20209011"/>
      <w:bookmarkStart w:id="2286" w:name="_Toc36045122"/>
      <w:bookmarkStart w:id="2287" w:name="_Toc45216608"/>
      <w:bookmarkStart w:id="2288" w:name="_Toc99174382"/>
      <w:r w:rsidRPr="000B4518">
        <w:t>11.2</w:t>
      </w:r>
      <w:r w:rsidRPr="000B4518">
        <w:tab/>
        <w:t>Counters</w:t>
      </w:r>
      <w:bookmarkEnd w:id="2285"/>
      <w:bookmarkEnd w:id="2286"/>
      <w:bookmarkEnd w:id="2287"/>
      <w:bookmarkEnd w:id="2288"/>
    </w:p>
    <w:p w14:paraId="5A56ECF2" w14:textId="77777777" w:rsidR="00876A7C" w:rsidRPr="000B4518" w:rsidRDefault="00876A7C" w:rsidP="00876A7C">
      <w:pPr>
        <w:pStyle w:val="Heading3"/>
      </w:pPr>
      <w:bookmarkStart w:id="2289" w:name="_Toc20209012"/>
      <w:bookmarkStart w:id="2290" w:name="_Toc36045123"/>
      <w:bookmarkStart w:id="2291" w:name="_Toc45216609"/>
      <w:bookmarkStart w:id="2292" w:name="_Toc99174383"/>
      <w:r w:rsidRPr="000B4518">
        <w:t>11.2.1</w:t>
      </w:r>
      <w:r w:rsidRPr="000B4518">
        <w:tab/>
        <w:t xml:space="preserve">Counters in </w:t>
      </w:r>
      <w:r w:rsidRPr="000C3959">
        <w:t>the</w:t>
      </w:r>
      <w:r w:rsidRPr="000B4518">
        <w:t xml:space="preserve"> on-network </w:t>
      </w:r>
      <w:r>
        <w:t>transmission</w:t>
      </w:r>
      <w:r w:rsidRPr="000B4518">
        <w:t xml:space="preserve"> participant</w:t>
      </w:r>
      <w:bookmarkEnd w:id="2289"/>
      <w:bookmarkEnd w:id="2290"/>
      <w:bookmarkEnd w:id="2291"/>
      <w:bookmarkEnd w:id="2292"/>
    </w:p>
    <w:p w14:paraId="53CCF57A" w14:textId="77777777" w:rsidR="00876A7C" w:rsidRPr="000B4518" w:rsidRDefault="00876A7C" w:rsidP="00876A7C">
      <w:pPr>
        <w:rPr>
          <w:lang w:eastAsia="x-none"/>
        </w:rPr>
      </w:pPr>
      <w:r w:rsidRPr="000B4518">
        <w:rPr>
          <w:lang w:eastAsia="x-none"/>
        </w:rPr>
        <w:t>Table 11.2.1-1 enlists counters, their limits and the action on expiry.</w:t>
      </w:r>
    </w:p>
    <w:p w14:paraId="78F222EE"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E968F57" w14:textId="77777777" w:rsidTr="005347D8">
        <w:trPr>
          <w:cantSplit/>
          <w:trHeight w:val="288"/>
          <w:tblHeader/>
          <w:jc w:val="center"/>
        </w:trPr>
        <w:tc>
          <w:tcPr>
            <w:tcW w:w="1368" w:type="dxa"/>
            <w:shd w:val="clear" w:color="auto" w:fill="auto"/>
            <w:vAlign w:val="center"/>
          </w:tcPr>
          <w:p w14:paraId="7C330DF3" w14:textId="77777777" w:rsidR="00876A7C" w:rsidRPr="009338FE" w:rsidRDefault="00876A7C" w:rsidP="005347D8">
            <w:pPr>
              <w:pStyle w:val="TAH"/>
            </w:pPr>
            <w:r w:rsidRPr="009338FE">
              <w:t>Counter</w:t>
            </w:r>
          </w:p>
        </w:tc>
        <w:tc>
          <w:tcPr>
            <w:tcW w:w="2250" w:type="dxa"/>
            <w:shd w:val="clear" w:color="auto" w:fill="auto"/>
            <w:vAlign w:val="center"/>
          </w:tcPr>
          <w:p w14:paraId="4DAB2F78" w14:textId="77777777" w:rsidR="00876A7C" w:rsidRPr="00BC6180" w:rsidRDefault="00876A7C" w:rsidP="005347D8">
            <w:pPr>
              <w:pStyle w:val="TAH"/>
            </w:pPr>
            <w:r w:rsidRPr="00BC6180">
              <w:t>Limit</w:t>
            </w:r>
          </w:p>
        </w:tc>
        <w:tc>
          <w:tcPr>
            <w:tcW w:w="2340" w:type="dxa"/>
            <w:shd w:val="clear" w:color="auto" w:fill="auto"/>
            <w:vAlign w:val="center"/>
          </w:tcPr>
          <w:p w14:paraId="3B48E2BD" w14:textId="77777777" w:rsidR="00876A7C" w:rsidRPr="009338FE" w:rsidRDefault="00876A7C" w:rsidP="005347D8">
            <w:pPr>
              <w:pStyle w:val="TAH"/>
            </w:pPr>
            <w:r w:rsidRPr="009338FE">
              <w:t>Associated timer</w:t>
            </w:r>
          </w:p>
        </w:tc>
        <w:tc>
          <w:tcPr>
            <w:tcW w:w="2007" w:type="dxa"/>
            <w:shd w:val="clear" w:color="auto" w:fill="auto"/>
            <w:vAlign w:val="center"/>
          </w:tcPr>
          <w:p w14:paraId="762F45D2" w14:textId="77777777" w:rsidR="00876A7C" w:rsidRPr="009338FE" w:rsidRDefault="00876A7C" w:rsidP="005347D8">
            <w:pPr>
              <w:pStyle w:val="TAH"/>
            </w:pPr>
            <w:r w:rsidRPr="009338FE">
              <w:t>On reaching the limit</w:t>
            </w:r>
          </w:p>
        </w:tc>
      </w:tr>
      <w:tr w:rsidR="00876A7C" w:rsidRPr="000B4518" w14:paraId="731F00B9" w14:textId="77777777" w:rsidTr="005347D8">
        <w:trPr>
          <w:cantSplit/>
          <w:jc w:val="center"/>
        </w:trPr>
        <w:tc>
          <w:tcPr>
            <w:tcW w:w="1368" w:type="dxa"/>
            <w:shd w:val="clear" w:color="auto" w:fill="auto"/>
          </w:tcPr>
          <w:p w14:paraId="4105AE6F"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201AA26" w14:textId="77777777" w:rsidR="00876A7C" w:rsidRPr="00BC6180" w:rsidRDefault="00876A7C" w:rsidP="005347D8">
            <w:pPr>
              <w:pStyle w:val="TAL"/>
            </w:pPr>
            <w:r w:rsidRPr="00BC6180">
              <w:t>Default value: 3</w:t>
            </w:r>
          </w:p>
        </w:tc>
        <w:tc>
          <w:tcPr>
            <w:tcW w:w="2340" w:type="dxa"/>
            <w:shd w:val="clear" w:color="auto" w:fill="auto"/>
          </w:tcPr>
          <w:p w14:paraId="64E934C4" w14:textId="77777777" w:rsidR="00876A7C" w:rsidRPr="009338FE" w:rsidRDefault="00876A7C" w:rsidP="005347D8">
            <w:pPr>
              <w:pStyle w:val="TAL"/>
            </w:pPr>
            <w:r w:rsidRPr="009338FE">
              <w:t>T100 (Transmission Request)</w:t>
            </w:r>
          </w:p>
        </w:tc>
        <w:tc>
          <w:tcPr>
            <w:tcW w:w="2007" w:type="dxa"/>
            <w:shd w:val="clear" w:color="auto" w:fill="auto"/>
          </w:tcPr>
          <w:p w14:paraId="619A2F8C" w14:textId="77777777" w:rsidR="00876A7C" w:rsidRPr="009338FE" w:rsidRDefault="00876A7C" w:rsidP="005347D8">
            <w:pPr>
              <w:pStyle w:val="TAL"/>
            </w:pPr>
            <w:r w:rsidRPr="009338FE">
              <w:t>Transmission Request message is no more repeated</w:t>
            </w:r>
          </w:p>
        </w:tc>
      </w:tr>
      <w:tr w:rsidR="00876A7C" w:rsidRPr="000B4518" w14:paraId="07353479" w14:textId="77777777" w:rsidTr="005347D8">
        <w:trPr>
          <w:cantSplit/>
          <w:jc w:val="center"/>
        </w:trPr>
        <w:tc>
          <w:tcPr>
            <w:tcW w:w="1368" w:type="dxa"/>
            <w:shd w:val="clear" w:color="auto" w:fill="auto"/>
          </w:tcPr>
          <w:p w14:paraId="076BA48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4792C6E6" w14:textId="77777777" w:rsidR="00876A7C" w:rsidRPr="009338FE" w:rsidRDefault="00876A7C" w:rsidP="005347D8">
            <w:pPr>
              <w:pStyle w:val="TAL"/>
            </w:pPr>
            <w:r w:rsidRPr="009338FE">
              <w:t>Default value: 3</w:t>
            </w:r>
          </w:p>
        </w:tc>
        <w:tc>
          <w:tcPr>
            <w:tcW w:w="2340" w:type="dxa"/>
            <w:shd w:val="clear" w:color="auto" w:fill="auto"/>
          </w:tcPr>
          <w:p w14:paraId="64E53DD1"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9817A14"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16855C4F" w14:textId="77777777" w:rsidTr="005347D8">
        <w:trPr>
          <w:cantSplit/>
          <w:jc w:val="center"/>
        </w:trPr>
        <w:tc>
          <w:tcPr>
            <w:tcW w:w="1368" w:type="dxa"/>
            <w:shd w:val="clear" w:color="auto" w:fill="auto"/>
          </w:tcPr>
          <w:p w14:paraId="1F2ACC51" w14:textId="77777777" w:rsidR="00876A7C" w:rsidRPr="009338FE" w:rsidRDefault="00876A7C" w:rsidP="005347D8">
            <w:pPr>
              <w:pStyle w:val="TAL"/>
            </w:pPr>
            <w:r w:rsidRPr="009338FE">
              <w:t>C102 (Transmission Queue Position Request)</w:t>
            </w:r>
          </w:p>
        </w:tc>
        <w:tc>
          <w:tcPr>
            <w:tcW w:w="2250" w:type="dxa"/>
            <w:shd w:val="clear" w:color="auto" w:fill="auto"/>
          </w:tcPr>
          <w:p w14:paraId="47ED0868" w14:textId="77777777" w:rsidR="00876A7C" w:rsidRPr="009338FE" w:rsidRDefault="00876A7C" w:rsidP="005347D8">
            <w:pPr>
              <w:pStyle w:val="TAL"/>
            </w:pPr>
            <w:r w:rsidRPr="009338FE">
              <w:t>Default value: 3</w:t>
            </w:r>
          </w:p>
        </w:tc>
        <w:tc>
          <w:tcPr>
            <w:tcW w:w="2340" w:type="dxa"/>
            <w:shd w:val="clear" w:color="auto" w:fill="auto"/>
          </w:tcPr>
          <w:p w14:paraId="6B685479"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1C7D85DE"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2770FC1" w14:textId="77777777" w:rsidTr="005347D8">
        <w:trPr>
          <w:cantSplit/>
          <w:jc w:val="center"/>
        </w:trPr>
        <w:tc>
          <w:tcPr>
            <w:tcW w:w="1368" w:type="dxa"/>
            <w:shd w:val="clear" w:color="auto" w:fill="auto"/>
          </w:tcPr>
          <w:p w14:paraId="15330131" w14:textId="77777777" w:rsidR="00876A7C" w:rsidRPr="009338FE" w:rsidRDefault="00876A7C" w:rsidP="005347D8">
            <w:pPr>
              <w:pStyle w:val="TAL"/>
            </w:pPr>
            <w:r w:rsidRPr="009338FE">
              <w:t>C103 (Receive Media Request)</w:t>
            </w:r>
          </w:p>
        </w:tc>
        <w:tc>
          <w:tcPr>
            <w:tcW w:w="2250" w:type="dxa"/>
            <w:shd w:val="clear" w:color="auto" w:fill="auto"/>
          </w:tcPr>
          <w:p w14:paraId="60C17B02" w14:textId="77777777" w:rsidR="00876A7C" w:rsidRPr="009338FE" w:rsidRDefault="00876A7C" w:rsidP="005347D8">
            <w:pPr>
              <w:pStyle w:val="TAL"/>
            </w:pPr>
            <w:r w:rsidRPr="009338FE">
              <w:t>Default value: 3</w:t>
            </w:r>
          </w:p>
        </w:tc>
        <w:tc>
          <w:tcPr>
            <w:tcW w:w="2340" w:type="dxa"/>
            <w:shd w:val="clear" w:color="auto" w:fill="auto"/>
          </w:tcPr>
          <w:p w14:paraId="7998DD21" w14:textId="77777777" w:rsidR="00876A7C" w:rsidRPr="009338FE" w:rsidRDefault="00876A7C" w:rsidP="005347D8">
            <w:pPr>
              <w:pStyle w:val="TAL"/>
              <w:rPr>
                <w:lang w:val="en-GB"/>
              </w:rPr>
            </w:pPr>
            <w:r w:rsidRPr="009338FE">
              <w:rPr>
                <w:lang w:val="en-GB"/>
              </w:rPr>
              <w:t>T103 (Receive Media Request)</w:t>
            </w:r>
          </w:p>
        </w:tc>
        <w:tc>
          <w:tcPr>
            <w:tcW w:w="2007" w:type="dxa"/>
            <w:shd w:val="clear" w:color="auto" w:fill="auto"/>
          </w:tcPr>
          <w:p w14:paraId="78684048"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B17DBCF" w14:textId="77777777" w:rsidTr="005347D8">
        <w:trPr>
          <w:cantSplit/>
          <w:jc w:val="center"/>
        </w:trPr>
        <w:tc>
          <w:tcPr>
            <w:tcW w:w="1368" w:type="dxa"/>
            <w:shd w:val="clear" w:color="auto" w:fill="auto"/>
          </w:tcPr>
          <w:p w14:paraId="3CA433DC" w14:textId="77777777" w:rsidR="00876A7C" w:rsidRPr="009338FE" w:rsidRDefault="00876A7C" w:rsidP="005347D8">
            <w:pPr>
              <w:pStyle w:val="TAL"/>
            </w:pPr>
            <w:r w:rsidRPr="009338FE">
              <w:t>C104 (Receive Media Release</w:t>
            </w:r>
          </w:p>
        </w:tc>
        <w:tc>
          <w:tcPr>
            <w:tcW w:w="2250" w:type="dxa"/>
            <w:shd w:val="clear" w:color="auto" w:fill="auto"/>
          </w:tcPr>
          <w:p w14:paraId="0266431C" w14:textId="77777777" w:rsidR="00876A7C" w:rsidRPr="009338FE" w:rsidRDefault="00876A7C" w:rsidP="005347D8">
            <w:pPr>
              <w:pStyle w:val="TAL"/>
            </w:pPr>
            <w:r w:rsidRPr="009338FE">
              <w:t>Default value: 3</w:t>
            </w:r>
          </w:p>
        </w:tc>
        <w:tc>
          <w:tcPr>
            <w:tcW w:w="2340" w:type="dxa"/>
            <w:shd w:val="clear" w:color="auto" w:fill="auto"/>
          </w:tcPr>
          <w:p w14:paraId="282947E3" w14:textId="77777777" w:rsidR="00876A7C" w:rsidRPr="009338FE" w:rsidRDefault="00876A7C" w:rsidP="005347D8">
            <w:pPr>
              <w:pStyle w:val="TAL"/>
              <w:rPr>
                <w:lang w:val="en-GB"/>
              </w:rPr>
            </w:pPr>
            <w:r w:rsidRPr="009338FE">
              <w:rPr>
                <w:lang w:val="en-GB"/>
              </w:rPr>
              <w:t>T104 (Receive Media Release)</w:t>
            </w:r>
          </w:p>
        </w:tc>
        <w:tc>
          <w:tcPr>
            <w:tcW w:w="2007" w:type="dxa"/>
            <w:shd w:val="clear" w:color="auto" w:fill="auto"/>
          </w:tcPr>
          <w:p w14:paraId="52B7AA94" w14:textId="77777777" w:rsidR="00876A7C" w:rsidRPr="009338FE" w:rsidRDefault="00876A7C" w:rsidP="005347D8">
            <w:pPr>
              <w:pStyle w:val="TAL"/>
            </w:pPr>
            <w:r w:rsidRPr="009338FE">
              <w:t>Media Reception End Request message is no more repeated.</w:t>
            </w:r>
          </w:p>
        </w:tc>
      </w:tr>
    </w:tbl>
    <w:p w14:paraId="0D58918F" w14:textId="77777777" w:rsidR="00876A7C" w:rsidRPr="000B4518" w:rsidRDefault="00876A7C" w:rsidP="00876A7C">
      <w:pPr>
        <w:rPr>
          <w:lang w:eastAsia="x-none"/>
        </w:rPr>
      </w:pPr>
    </w:p>
    <w:p w14:paraId="19D4CA15" w14:textId="77777777" w:rsidR="00876A7C" w:rsidRPr="000B4518" w:rsidRDefault="00876A7C" w:rsidP="00876A7C">
      <w:pPr>
        <w:pStyle w:val="Heading3"/>
      </w:pPr>
      <w:bookmarkStart w:id="2293" w:name="_Toc20209013"/>
      <w:bookmarkStart w:id="2294" w:name="_Toc36045124"/>
      <w:bookmarkStart w:id="2295" w:name="_Toc45216610"/>
      <w:bookmarkStart w:id="2296" w:name="_Toc99174384"/>
      <w:r w:rsidRPr="000B4518">
        <w:t>11.2.2</w:t>
      </w:r>
      <w:r w:rsidRPr="000B4518">
        <w:tab/>
        <w:t>Counters in the off-</w:t>
      </w:r>
      <w:r w:rsidRPr="000C3959">
        <w:t>network</w:t>
      </w:r>
      <w:r w:rsidRPr="000B4518">
        <w:t xml:space="preserve"> </w:t>
      </w:r>
      <w:r>
        <w:t>transmission</w:t>
      </w:r>
      <w:r w:rsidRPr="000B4518">
        <w:t xml:space="preserve"> participant</w:t>
      </w:r>
      <w:bookmarkEnd w:id="2293"/>
      <w:bookmarkEnd w:id="2294"/>
      <w:bookmarkEnd w:id="2295"/>
      <w:bookmarkEnd w:id="2296"/>
    </w:p>
    <w:p w14:paraId="135944C6"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2B01BCC" w14:textId="77777777" w:rsidR="00876A7C" w:rsidRPr="000B4518" w:rsidRDefault="00876A7C" w:rsidP="00876A7C">
      <w:pPr>
        <w:pStyle w:val="TH"/>
      </w:pPr>
      <w:r w:rsidRPr="000B4518">
        <w:lastRenderedPageBreak/>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4E0B91CF" w14:textId="77777777" w:rsidTr="005347D8">
        <w:trPr>
          <w:cantSplit/>
          <w:trHeight w:val="288"/>
          <w:tblHeader/>
          <w:jc w:val="center"/>
        </w:trPr>
        <w:tc>
          <w:tcPr>
            <w:tcW w:w="1368" w:type="dxa"/>
            <w:shd w:val="clear" w:color="auto" w:fill="auto"/>
            <w:vAlign w:val="center"/>
          </w:tcPr>
          <w:p w14:paraId="19273FF9" w14:textId="77777777" w:rsidR="00876A7C" w:rsidRPr="009338FE" w:rsidRDefault="00876A7C" w:rsidP="005347D8">
            <w:pPr>
              <w:pStyle w:val="TAH"/>
            </w:pPr>
            <w:r w:rsidRPr="009338FE">
              <w:t>Counter</w:t>
            </w:r>
          </w:p>
        </w:tc>
        <w:tc>
          <w:tcPr>
            <w:tcW w:w="2905" w:type="dxa"/>
            <w:shd w:val="clear" w:color="auto" w:fill="auto"/>
            <w:vAlign w:val="center"/>
          </w:tcPr>
          <w:p w14:paraId="11CDE54A" w14:textId="77777777" w:rsidR="00876A7C" w:rsidRPr="00BC6180" w:rsidRDefault="00876A7C" w:rsidP="005347D8">
            <w:pPr>
              <w:pStyle w:val="TAH"/>
            </w:pPr>
            <w:r w:rsidRPr="00BC6180">
              <w:t>Limit</w:t>
            </w:r>
          </w:p>
        </w:tc>
        <w:tc>
          <w:tcPr>
            <w:tcW w:w="2340" w:type="dxa"/>
            <w:shd w:val="clear" w:color="auto" w:fill="auto"/>
            <w:vAlign w:val="center"/>
          </w:tcPr>
          <w:p w14:paraId="22E1F358" w14:textId="77777777" w:rsidR="00876A7C" w:rsidRPr="009338FE" w:rsidRDefault="00876A7C" w:rsidP="005347D8">
            <w:pPr>
              <w:pStyle w:val="TAH"/>
            </w:pPr>
            <w:r w:rsidRPr="009338FE">
              <w:t>Associated timer</w:t>
            </w:r>
          </w:p>
        </w:tc>
        <w:tc>
          <w:tcPr>
            <w:tcW w:w="2007" w:type="dxa"/>
            <w:shd w:val="clear" w:color="auto" w:fill="auto"/>
            <w:vAlign w:val="center"/>
          </w:tcPr>
          <w:p w14:paraId="514137EE" w14:textId="77777777" w:rsidR="00876A7C" w:rsidRPr="009338FE" w:rsidRDefault="00876A7C" w:rsidP="005347D8">
            <w:pPr>
              <w:pStyle w:val="TAH"/>
            </w:pPr>
            <w:r w:rsidRPr="009338FE">
              <w:t>On reaching the limit</w:t>
            </w:r>
          </w:p>
        </w:tc>
      </w:tr>
      <w:tr w:rsidR="00876A7C" w:rsidRPr="000B4518" w14:paraId="3AD4894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9338FE" w:rsidRDefault="00876A7C" w:rsidP="005347D8">
            <w:pPr>
              <w:pStyle w:val="TAL"/>
            </w:pPr>
            <w:r w:rsidRPr="009338FE">
              <w:t>C201</w:t>
            </w:r>
          </w:p>
          <w:p w14:paraId="7B3A8452"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9338FE" w:rsidRDefault="00876A7C" w:rsidP="005347D8">
            <w:pPr>
              <w:pStyle w:val="TAL"/>
            </w:pPr>
            <w:r w:rsidRPr="009338FE">
              <w:t>Default value: 3.</w:t>
            </w:r>
          </w:p>
          <w:p w14:paraId="253F03C8" w14:textId="77777777" w:rsidR="00876A7C" w:rsidRPr="009338FE" w:rsidRDefault="00876A7C" w:rsidP="005347D8">
            <w:pPr>
              <w:pStyle w:val="TAL"/>
            </w:pPr>
          </w:p>
          <w:p w14:paraId="7D80C90C" w14:textId="77777777" w:rsidR="00876A7C" w:rsidRPr="009338FE" w:rsidRDefault="00876A7C" w:rsidP="005347D8">
            <w:pPr>
              <w:pStyle w:val="TAL"/>
            </w:pPr>
            <w:r w:rsidRPr="009338FE">
              <w:t>Configurable.</w:t>
            </w:r>
          </w:p>
          <w:p w14:paraId="50ADD6CE" w14:textId="77777777" w:rsidR="00876A7C" w:rsidRPr="009338FE" w:rsidRDefault="00876A7C" w:rsidP="005347D8">
            <w:pPr>
              <w:pStyle w:val="TAL"/>
            </w:pPr>
          </w:p>
          <w:p w14:paraId="38168A02"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E52D55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9338FE" w:rsidRDefault="00876A7C" w:rsidP="005347D8">
            <w:pPr>
              <w:pStyle w:val="TAL"/>
            </w:pPr>
            <w:r w:rsidRPr="009338FE">
              <w:t>Default value: 4.</w:t>
            </w:r>
          </w:p>
          <w:p w14:paraId="753BD6FD" w14:textId="77777777" w:rsidR="00876A7C" w:rsidRPr="009338FE" w:rsidRDefault="00876A7C" w:rsidP="005347D8">
            <w:pPr>
              <w:pStyle w:val="TAL"/>
            </w:pPr>
            <w:r w:rsidRPr="009338FE">
              <w:t>Configurable.</w:t>
            </w:r>
          </w:p>
          <w:p w14:paraId="13B392C3" w14:textId="77777777" w:rsidR="00876A7C" w:rsidRPr="009338FE" w:rsidRDefault="00876A7C" w:rsidP="005347D8">
            <w:pPr>
              <w:pStyle w:val="TAL"/>
            </w:pPr>
          </w:p>
          <w:p w14:paraId="6B11F736"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9338FE" w:rsidRDefault="00876A7C" w:rsidP="005347D8">
            <w:pPr>
              <w:pStyle w:val="TAL"/>
            </w:pPr>
            <w:r w:rsidRPr="009338FE">
              <w:t>Stop sending Transmission Granted message</w:t>
            </w:r>
          </w:p>
        </w:tc>
      </w:tr>
      <w:tr w:rsidR="00876A7C" w:rsidRPr="000B4518" w14:paraId="1EDDCBE1"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9338FE" w:rsidRDefault="00876A7C" w:rsidP="005347D8">
            <w:pPr>
              <w:pStyle w:val="TAL"/>
            </w:pPr>
            <w:r w:rsidRPr="009338FE">
              <w:t>Default value: 4.</w:t>
            </w:r>
          </w:p>
          <w:p w14:paraId="0F0876B2" w14:textId="77777777" w:rsidR="00876A7C" w:rsidRPr="009338FE" w:rsidRDefault="00876A7C" w:rsidP="005347D8">
            <w:pPr>
              <w:pStyle w:val="TAL"/>
            </w:pPr>
            <w:r w:rsidRPr="009338FE">
              <w:t>Configurable.</w:t>
            </w:r>
          </w:p>
          <w:p w14:paraId="52BE4BB3" w14:textId="77777777" w:rsidR="00876A7C" w:rsidRPr="009338FE" w:rsidRDefault="00876A7C" w:rsidP="005347D8">
            <w:pPr>
              <w:pStyle w:val="TAL"/>
            </w:pPr>
          </w:p>
          <w:p w14:paraId="696B0557"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9338FE" w:rsidRDefault="00876A7C" w:rsidP="005347D8">
            <w:pPr>
              <w:pStyle w:val="TAL"/>
            </w:pPr>
            <w:r w:rsidRPr="009338FE">
              <w:t>Stop sending Transmission Arbitration Release message</w:t>
            </w:r>
          </w:p>
        </w:tc>
      </w:tr>
    </w:tbl>
    <w:p w14:paraId="3DE33A66" w14:textId="77777777" w:rsidR="00876A7C" w:rsidRPr="000B4518" w:rsidRDefault="00876A7C" w:rsidP="00876A7C"/>
    <w:p w14:paraId="514435B8" w14:textId="77777777" w:rsidR="00876A7C" w:rsidRPr="000B4518" w:rsidRDefault="00876A7C" w:rsidP="00876A7C">
      <w:pPr>
        <w:pStyle w:val="Heading3"/>
      </w:pPr>
      <w:bookmarkStart w:id="2297" w:name="_Toc20209014"/>
      <w:bookmarkStart w:id="2298" w:name="_Toc36045125"/>
      <w:bookmarkStart w:id="2299" w:name="_Toc45216611"/>
      <w:bookmarkStart w:id="2300" w:name="_Toc99174385"/>
      <w:r w:rsidRPr="000B4518">
        <w:t>11.2.3</w:t>
      </w:r>
      <w:r w:rsidRPr="000B4518">
        <w:tab/>
        <w:t xml:space="preserve">Counters in the controlling </w:t>
      </w:r>
      <w:r>
        <w:t>MCVideo</w:t>
      </w:r>
      <w:r w:rsidRPr="000B4518">
        <w:t xml:space="preserve"> function</w:t>
      </w:r>
      <w:bookmarkEnd w:id="2297"/>
      <w:bookmarkEnd w:id="2298"/>
      <w:bookmarkEnd w:id="2299"/>
      <w:bookmarkEnd w:id="2300"/>
    </w:p>
    <w:p w14:paraId="40CDA571"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2C50B279"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A079D58" w14:textId="77777777" w:rsidTr="00AA6234">
        <w:trPr>
          <w:gridAfter w:val="1"/>
          <w:wAfter w:w="113" w:type="dxa"/>
          <w:cantSplit/>
          <w:trHeight w:val="288"/>
          <w:tblHeader/>
          <w:jc w:val="center"/>
        </w:trPr>
        <w:tc>
          <w:tcPr>
            <w:tcW w:w="1368" w:type="dxa"/>
            <w:gridSpan w:val="2"/>
            <w:shd w:val="clear" w:color="auto" w:fill="auto"/>
            <w:vAlign w:val="center"/>
          </w:tcPr>
          <w:p w14:paraId="2EDB9E4E" w14:textId="77777777" w:rsidR="00876A7C" w:rsidRPr="009338FE" w:rsidRDefault="00876A7C" w:rsidP="005347D8">
            <w:pPr>
              <w:pStyle w:val="TAH"/>
            </w:pPr>
            <w:r w:rsidRPr="009338FE">
              <w:t>Counter</w:t>
            </w:r>
          </w:p>
        </w:tc>
        <w:tc>
          <w:tcPr>
            <w:tcW w:w="2988" w:type="dxa"/>
            <w:gridSpan w:val="2"/>
            <w:shd w:val="clear" w:color="auto" w:fill="auto"/>
            <w:vAlign w:val="center"/>
          </w:tcPr>
          <w:p w14:paraId="3A54E1B7" w14:textId="77777777" w:rsidR="00876A7C" w:rsidRPr="009338FE" w:rsidRDefault="00876A7C" w:rsidP="005347D8">
            <w:pPr>
              <w:pStyle w:val="TAH"/>
            </w:pPr>
            <w:r w:rsidRPr="009338FE">
              <w:t>Limit</w:t>
            </w:r>
          </w:p>
        </w:tc>
        <w:tc>
          <w:tcPr>
            <w:tcW w:w="2340" w:type="dxa"/>
            <w:gridSpan w:val="2"/>
            <w:shd w:val="clear" w:color="auto" w:fill="auto"/>
            <w:vAlign w:val="center"/>
          </w:tcPr>
          <w:p w14:paraId="6563F8F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4753844F" w14:textId="77777777" w:rsidR="00876A7C" w:rsidRPr="009338FE" w:rsidRDefault="00876A7C" w:rsidP="005347D8">
            <w:pPr>
              <w:pStyle w:val="TAH"/>
            </w:pPr>
            <w:r w:rsidRPr="009338FE">
              <w:t>On reaching the limit</w:t>
            </w:r>
          </w:p>
        </w:tc>
      </w:tr>
      <w:tr w:rsidR="00876A7C" w:rsidRPr="000B4518" w14:paraId="3FA364D9" w14:textId="77777777" w:rsidTr="00AA6234">
        <w:trPr>
          <w:gridAfter w:val="1"/>
          <w:wAfter w:w="113" w:type="dxa"/>
          <w:cantSplit/>
          <w:jc w:val="center"/>
        </w:trPr>
        <w:tc>
          <w:tcPr>
            <w:tcW w:w="1368" w:type="dxa"/>
            <w:gridSpan w:val="2"/>
            <w:shd w:val="clear" w:color="auto" w:fill="auto"/>
          </w:tcPr>
          <w:p w14:paraId="412C2038" w14:textId="77777777" w:rsidR="00876A7C" w:rsidRPr="000B4518" w:rsidRDefault="00876A7C" w:rsidP="005347D8">
            <w:pPr>
              <w:pStyle w:val="TAL"/>
            </w:pPr>
            <w:r>
              <w:t>C2</w:t>
            </w:r>
          </w:p>
          <w:p w14:paraId="54DCE9B9"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39FF2ED5" w14:textId="77777777" w:rsidR="00876A7C" w:rsidRDefault="00876A7C" w:rsidP="005347D8">
            <w:pPr>
              <w:pStyle w:val="TAL"/>
            </w:pPr>
            <w:r w:rsidRPr="000B4518">
              <w:t>Default value: 10</w:t>
            </w:r>
            <w:r>
              <w:t>.</w:t>
            </w:r>
          </w:p>
          <w:p w14:paraId="0DB465F1" w14:textId="77777777" w:rsidR="00876A7C" w:rsidRPr="00431EBB" w:rsidRDefault="00876A7C" w:rsidP="005347D8">
            <w:pPr>
              <w:pStyle w:val="TAL"/>
            </w:pPr>
          </w:p>
          <w:p w14:paraId="5CB789BE" w14:textId="77777777" w:rsidR="00876A7C" w:rsidRDefault="00876A7C" w:rsidP="005347D8">
            <w:pPr>
              <w:pStyle w:val="TAL"/>
            </w:pPr>
            <w:r>
              <w:t>Configurable.</w:t>
            </w:r>
          </w:p>
          <w:p w14:paraId="082C2AE6" w14:textId="77777777" w:rsidR="00876A7C" w:rsidRDefault="00876A7C" w:rsidP="005347D8">
            <w:pPr>
              <w:pStyle w:val="TAL"/>
            </w:pPr>
          </w:p>
          <w:p w14:paraId="21766A1C"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gridSpan w:val="2"/>
            <w:shd w:val="clear" w:color="auto" w:fill="auto"/>
          </w:tcPr>
          <w:p w14:paraId="56D1829F"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3E8CEE6B"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22DE716F" w14:textId="77777777" w:rsidTr="00AA6234">
        <w:trPr>
          <w:gridAfter w:val="1"/>
          <w:wAfter w:w="113" w:type="dxa"/>
          <w:cantSplit/>
          <w:jc w:val="center"/>
        </w:trPr>
        <w:tc>
          <w:tcPr>
            <w:tcW w:w="1368" w:type="dxa"/>
            <w:gridSpan w:val="2"/>
            <w:shd w:val="clear" w:color="auto" w:fill="auto"/>
          </w:tcPr>
          <w:p w14:paraId="7A60BAD6" w14:textId="77777777" w:rsidR="00876A7C" w:rsidRPr="000B4518" w:rsidRDefault="00876A7C" w:rsidP="005347D8">
            <w:pPr>
              <w:pStyle w:val="TAL"/>
            </w:pPr>
            <w:r>
              <w:t>C4</w:t>
            </w:r>
          </w:p>
          <w:p w14:paraId="6BEC940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6DF8E813" w14:textId="77777777" w:rsidR="00876A7C" w:rsidRDefault="00876A7C" w:rsidP="005347D8">
            <w:pPr>
              <w:pStyle w:val="TAL"/>
            </w:pPr>
            <w:r w:rsidRPr="000B4518">
              <w:t>Default value: 3</w:t>
            </w:r>
            <w:r>
              <w:t>.</w:t>
            </w:r>
          </w:p>
          <w:p w14:paraId="00EC1F03" w14:textId="77777777" w:rsidR="00876A7C" w:rsidRDefault="00876A7C" w:rsidP="005347D8">
            <w:pPr>
              <w:pStyle w:val="TAL"/>
            </w:pPr>
          </w:p>
          <w:p w14:paraId="7D6E5E2C" w14:textId="77777777" w:rsidR="00876A7C" w:rsidRDefault="00876A7C" w:rsidP="005347D8">
            <w:pPr>
              <w:pStyle w:val="TAL"/>
            </w:pPr>
            <w:r>
              <w:t>Configurable.</w:t>
            </w:r>
          </w:p>
          <w:p w14:paraId="0E1FC502" w14:textId="77777777" w:rsidR="00876A7C" w:rsidRDefault="00876A7C" w:rsidP="005347D8">
            <w:pPr>
              <w:pStyle w:val="TAL"/>
            </w:pPr>
          </w:p>
          <w:p w14:paraId="73D5A8E0"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66BCA0B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D6DA84D"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481776EE" w14:textId="77777777" w:rsidTr="00AA6234">
        <w:trPr>
          <w:gridAfter w:val="1"/>
          <w:wAfter w:w="113" w:type="dxa"/>
          <w:cantSplit/>
          <w:jc w:val="center"/>
        </w:trPr>
        <w:tc>
          <w:tcPr>
            <w:tcW w:w="1368" w:type="dxa"/>
            <w:gridSpan w:val="2"/>
            <w:shd w:val="clear" w:color="auto" w:fill="auto"/>
          </w:tcPr>
          <w:p w14:paraId="4AB272AF" w14:textId="77777777" w:rsidR="00876A7C" w:rsidRPr="000B4518" w:rsidRDefault="00876A7C" w:rsidP="005347D8">
            <w:pPr>
              <w:pStyle w:val="TAL"/>
            </w:pPr>
            <w:r>
              <w:t>C6</w:t>
            </w:r>
          </w:p>
          <w:p w14:paraId="3AE688BA"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91829A7" w14:textId="77777777" w:rsidR="00876A7C" w:rsidRDefault="00876A7C" w:rsidP="005347D8">
            <w:pPr>
              <w:pStyle w:val="TAL"/>
            </w:pPr>
            <w:r w:rsidRPr="000B4518">
              <w:t>Default value: 3</w:t>
            </w:r>
            <w:r>
              <w:t>.</w:t>
            </w:r>
          </w:p>
          <w:p w14:paraId="6F02BC97" w14:textId="77777777" w:rsidR="00876A7C" w:rsidRDefault="00876A7C" w:rsidP="005347D8">
            <w:pPr>
              <w:pStyle w:val="TAL"/>
            </w:pPr>
          </w:p>
          <w:p w14:paraId="5709CD49" w14:textId="77777777" w:rsidR="00876A7C" w:rsidRDefault="00876A7C" w:rsidP="005347D8">
            <w:pPr>
              <w:pStyle w:val="TAL"/>
            </w:pPr>
            <w:r>
              <w:t>Configurable.</w:t>
            </w:r>
          </w:p>
          <w:p w14:paraId="2E156108" w14:textId="77777777" w:rsidR="00876A7C" w:rsidRDefault="00876A7C" w:rsidP="005347D8">
            <w:pPr>
              <w:pStyle w:val="TAL"/>
            </w:pPr>
          </w:p>
          <w:p w14:paraId="05383EE2"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59D128CF"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48177CB1"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9F286B7" w14:textId="77777777" w:rsidTr="00AA6234">
        <w:trPr>
          <w:gridAfter w:val="1"/>
          <w:wAfter w:w="113" w:type="dxa"/>
          <w:cantSplit/>
          <w:jc w:val="center"/>
        </w:trPr>
        <w:tc>
          <w:tcPr>
            <w:tcW w:w="1368" w:type="dxa"/>
            <w:gridSpan w:val="2"/>
            <w:shd w:val="clear" w:color="auto" w:fill="auto"/>
          </w:tcPr>
          <w:p w14:paraId="473A6020" w14:textId="77777777" w:rsidR="00876A7C" w:rsidRDefault="00876A7C" w:rsidP="005347D8">
            <w:pPr>
              <w:pStyle w:val="TAL"/>
            </w:pPr>
            <w:r>
              <w:t>C7 (Reception Accepted)</w:t>
            </w:r>
          </w:p>
        </w:tc>
        <w:tc>
          <w:tcPr>
            <w:tcW w:w="2988" w:type="dxa"/>
            <w:gridSpan w:val="2"/>
            <w:shd w:val="clear" w:color="auto" w:fill="auto"/>
          </w:tcPr>
          <w:p w14:paraId="25869966" w14:textId="77777777" w:rsidR="00876A7C" w:rsidRDefault="00876A7C" w:rsidP="005347D8">
            <w:pPr>
              <w:pStyle w:val="TAL"/>
            </w:pPr>
            <w:r>
              <w:t>Default value: 2</w:t>
            </w:r>
          </w:p>
          <w:p w14:paraId="37B79581" w14:textId="77777777" w:rsidR="00876A7C" w:rsidRDefault="00876A7C" w:rsidP="005347D8">
            <w:pPr>
              <w:pStyle w:val="TAL"/>
            </w:pPr>
          </w:p>
          <w:p w14:paraId="18EF393A" w14:textId="77777777" w:rsidR="00876A7C" w:rsidRDefault="00876A7C" w:rsidP="005347D8">
            <w:pPr>
              <w:pStyle w:val="TAL"/>
            </w:pPr>
            <w:r>
              <w:t>Configurable.</w:t>
            </w:r>
          </w:p>
          <w:p w14:paraId="2C7324DD" w14:textId="77777777" w:rsidR="00876A7C" w:rsidRDefault="00876A7C" w:rsidP="005347D8">
            <w:pPr>
              <w:pStyle w:val="TAL"/>
            </w:pPr>
          </w:p>
          <w:p w14:paraId="5859EE00"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gridSpan w:val="2"/>
            <w:shd w:val="clear" w:color="auto" w:fill="auto"/>
          </w:tcPr>
          <w:p w14:paraId="0D0C6D4A" w14:textId="77777777" w:rsidR="00876A7C" w:rsidRPr="000B4518" w:rsidRDefault="00876A7C" w:rsidP="005347D8">
            <w:pPr>
              <w:pStyle w:val="TAL"/>
            </w:pPr>
            <w:r>
              <w:t>-</w:t>
            </w:r>
          </w:p>
        </w:tc>
        <w:tc>
          <w:tcPr>
            <w:tcW w:w="2007" w:type="dxa"/>
            <w:gridSpan w:val="2"/>
            <w:shd w:val="clear" w:color="auto" w:fill="auto"/>
          </w:tcPr>
          <w:p w14:paraId="30C969F4" w14:textId="77777777" w:rsidR="00876A7C" w:rsidRPr="000B4518" w:rsidRDefault="00876A7C" w:rsidP="005347D8">
            <w:pPr>
              <w:pStyle w:val="TAL"/>
            </w:pPr>
            <w:r>
              <w:t>Receive media requests from transmission participant is rejected.</w:t>
            </w:r>
          </w:p>
        </w:tc>
      </w:tr>
      <w:tr w:rsidR="00741DDB" w:rsidRPr="000B4518" w14:paraId="13DB1264" w14:textId="77777777" w:rsidTr="00AA6234">
        <w:trPr>
          <w:gridAfter w:val="1"/>
          <w:wAfter w:w="113" w:type="dxa"/>
          <w:cantSplit/>
          <w:jc w:val="center"/>
        </w:trPr>
        <w:tc>
          <w:tcPr>
            <w:tcW w:w="1368" w:type="dxa"/>
            <w:gridSpan w:val="2"/>
            <w:shd w:val="clear" w:color="auto" w:fill="auto"/>
          </w:tcPr>
          <w:p w14:paraId="2826E27D" w14:textId="77777777" w:rsidR="00741DDB" w:rsidRDefault="00741DDB" w:rsidP="00741DDB">
            <w:pPr>
              <w:pStyle w:val="TAL"/>
            </w:pPr>
            <w:r>
              <w:t>C9 (Per-Participant-Reception Accepted)</w:t>
            </w:r>
          </w:p>
        </w:tc>
        <w:tc>
          <w:tcPr>
            <w:tcW w:w="2988" w:type="dxa"/>
            <w:gridSpan w:val="2"/>
            <w:shd w:val="clear" w:color="auto" w:fill="auto"/>
          </w:tcPr>
          <w:p w14:paraId="76CB9E3D" w14:textId="77777777" w:rsidR="00741DDB" w:rsidRDefault="00741DDB" w:rsidP="00741DDB">
            <w:pPr>
              <w:pStyle w:val="TAL"/>
            </w:pPr>
            <w:r>
              <w:t>Default value: 4</w:t>
            </w:r>
          </w:p>
          <w:p w14:paraId="7C827947" w14:textId="77777777" w:rsidR="00741DDB" w:rsidRDefault="00741DDB" w:rsidP="00741DDB">
            <w:pPr>
              <w:pStyle w:val="TAL"/>
            </w:pPr>
          </w:p>
          <w:p w14:paraId="34738105" w14:textId="77777777" w:rsidR="00741DDB" w:rsidRDefault="00741DDB" w:rsidP="00741DDB">
            <w:pPr>
              <w:pStyle w:val="TAL"/>
            </w:pPr>
            <w:r>
              <w:t>Configurable.</w:t>
            </w:r>
          </w:p>
          <w:p w14:paraId="4E2969C4" w14:textId="77777777" w:rsidR="00741DDB" w:rsidRDefault="00741DDB" w:rsidP="00741DDB">
            <w:pPr>
              <w:pStyle w:val="TAL"/>
            </w:pPr>
          </w:p>
          <w:p w14:paraId="25CB72F3"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09059997" w14:textId="77777777" w:rsidR="00741DDB" w:rsidRDefault="00741DDB" w:rsidP="00741DDB">
            <w:pPr>
              <w:pStyle w:val="TAL"/>
            </w:pPr>
            <w:r>
              <w:t>-</w:t>
            </w:r>
          </w:p>
        </w:tc>
        <w:tc>
          <w:tcPr>
            <w:tcW w:w="2007" w:type="dxa"/>
            <w:gridSpan w:val="2"/>
            <w:shd w:val="clear" w:color="auto" w:fill="auto"/>
          </w:tcPr>
          <w:p w14:paraId="36E1EA02" w14:textId="77777777" w:rsidR="00741DDB" w:rsidRDefault="00741DDB" w:rsidP="00741DDB">
            <w:pPr>
              <w:pStyle w:val="TAL"/>
            </w:pPr>
            <w:r>
              <w:t>Receive media requests from transmission participant is rejected.</w:t>
            </w:r>
          </w:p>
        </w:tc>
      </w:tr>
      <w:tr w:rsidR="00AA6234" w14:paraId="5318EB75" w14:textId="77777777" w:rsidTr="009B6D7F">
        <w:trPr>
          <w:gridBefore w:val="1"/>
          <w:wBefore w:w="113" w:type="dxa"/>
          <w:cantSplit/>
          <w:jc w:val="center"/>
        </w:trPr>
        <w:tc>
          <w:tcPr>
            <w:tcW w:w="1368" w:type="dxa"/>
            <w:gridSpan w:val="2"/>
            <w:shd w:val="clear" w:color="auto" w:fill="auto"/>
          </w:tcPr>
          <w:p w14:paraId="565D3AA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519F0416" w14:textId="77777777" w:rsidR="00AA6234" w:rsidRDefault="00AA6234" w:rsidP="009B6D7F">
            <w:pPr>
              <w:pStyle w:val="TAL"/>
            </w:pPr>
            <w:r>
              <w:t>Default value: 4</w:t>
            </w:r>
          </w:p>
          <w:p w14:paraId="5C6C9269" w14:textId="77777777" w:rsidR="00AA6234" w:rsidRDefault="00AA6234" w:rsidP="009B6D7F">
            <w:pPr>
              <w:pStyle w:val="TAL"/>
            </w:pPr>
          </w:p>
          <w:p w14:paraId="4C39BEDB" w14:textId="77777777" w:rsidR="00AA6234" w:rsidRDefault="00AA6234" w:rsidP="009B6D7F">
            <w:pPr>
              <w:pStyle w:val="TAL"/>
            </w:pPr>
            <w:r>
              <w:t>Configurable.</w:t>
            </w:r>
          </w:p>
          <w:p w14:paraId="5E5BA2EF" w14:textId="77777777" w:rsidR="00AA6234" w:rsidRDefault="00AA6234" w:rsidP="009B6D7F">
            <w:pPr>
              <w:pStyle w:val="TAL"/>
            </w:pPr>
          </w:p>
        </w:tc>
        <w:tc>
          <w:tcPr>
            <w:tcW w:w="2340" w:type="dxa"/>
            <w:gridSpan w:val="2"/>
            <w:shd w:val="clear" w:color="auto" w:fill="auto"/>
          </w:tcPr>
          <w:p w14:paraId="7C86A0AF" w14:textId="77777777" w:rsidR="00AA6234" w:rsidRDefault="00AA6234" w:rsidP="009B6D7F">
            <w:pPr>
              <w:pStyle w:val="TAL"/>
            </w:pPr>
            <w:r>
              <w:rPr>
                <w:lang w:val="en-IN"/>
              </w:rPr>
              <w:t>-</w:t>
            </w:r>
          </w:p>
        </w:tc>
        <w:tc>
          <w:tcPr>
            <w:tcW w:w="2007" w:type="dxa"/>
            <w:gridSpan w:val="2"/>
            <w:shd w:val="clear" w:color="auto" w:fill="auto"/>
          </w:tcPr>
          <w:p w14:paraId="53CF4F10" w14:textId="77777777" w:rsidR="00AA6234" w:rsidRDefault="00AA6234" w:rsidP="009B6D7F">
            <w:pPr>
              <w:pStyle w:val="TAL"/>
            </w:pPr>
            <w:r>
              <w:t>Receive media requests from transmission participant is rejected.</w:t>
            </w:r>
          </w:p>
        </w:tc>
      </w:tr>
      <w:tr w:rsidR="00876A7C" w:rsidRPr="000B4518" w14:paraId="72C1A77D" w14:textId="77777777" w:rsidTr="00AA6234">
        <w:trPr>
          <w:gridAfter w:val="1"/>
          <w:wAfter w:w="113" w:type="dxa"/>
          <w:cantSplit/>
          <w:jc w:val="center"/>
        </w:trPr>
        <w:tc>
          <w:tcPr>
            <w:tcW w:w="8703" w:type="dxa"/>
            <w:gridSpan w:val="8"/>
            <w:shd w:val="clear" w:color="auto" w:fill="auto"/>
          </w:tcPr>
          <w:p w14:paraId="7E0DCEC0"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0A435D7A" w14:textId="77777777" w:rsidR="00876A7C" w:rsidRDefault="00876A7C" w:rsidP="00876A7C">
      <w:pPr>
        <w:rPr>
          <w:lang w:eastAsia="x-none"/>
        </w:rPr>
      </w:pPr>
    </w:p>
    <w:p w14:paraId="5565B68F" w14:textId="77777777" w:rsidR="00D33CAD" w:rsidRPr="000B4518" w:rsidRDefault="00D33CAD" w:rsidP="00D33CAD">
      <w:pPr>
        <w:pStyle w:val="Heading3"/>
      </w:pPr>
      <w:bookmarkStart w:id="2301" w:name="_Toc20209015"/>
      <w:bookmarkStart w:id="2302" w:name="_Toc36045126"/>
      <w:bookmarkStart w:id="2303" w:name="_Toc45216612"/>
      <w:bookmarkStart w:id="2304" w:name="_Toc99174386"/>
      <w:r w:rsidRPr="000B4518">
        <w:t>11.2.4</w:t>
      </w:r>
      <w:r w:rsidRPr="000B4518">
        <w:tab/>
        <w:t xml:space="preserve">Counters in the </w:t>
      </w:r>
      <w:r w:rsidRPr="000C3959">
        <w:t>participating</w:t>
      </w:r>
      <w:r w:rsidRPr="000B4518">
        <w:t xml:space="preserve"> MC</w:t>
      </w:r>
      <w:r>
        <w:t>Video</w:t>
      </w:r>
      <w:r w:rsidRPr="000B4518">
        <w:t xml:space="preserve"> function</w:t>
      </w:r>
      <w:bookmarkEnd w:id="2301"/>
      <w:bookmarkEnd w:id="2302"/>
      <w:bookmarkEnd w:id="2303"/>
      <w:bookmarkEnd w:id="2304"/>
    </w:p>
    <w:p w14:paraId="3A19705B"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7CF815D1" w14:textId="77777777" w:rsidR="00D33CAD" w:rsidRPr="000B4518" w:rsidRDefault="00D33CAD" w:rsidP="00D33CAD">
      <w:pPr>
        <w:pStyle w:val="TH"/>
      </w:pPr>
      <w:r w:rsidRPr="000B4518">
        <w:lastRenderedPageBreak/>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26004EF9" w14:textId="77777777" w:rsidTr="00D33CAD">
        <w:trPr>
          <w:cantSplit/>
          <w:trHeight w:val="288"/>
          <w:tblHeader/>
          <w:jc w:val="center"/>
        </w:trPr>
        <w:tc>
          <w:tcPr>
            <w:tcW w:w="1368" w:type="dxa"/>
            <w:shd w:val="clear" w:color="auto" w:fill="auto"/>
            <w:vAlign w:val="center"/>
          </w:tcPr>
          <w:p w14:paraId="5469ED0F" w14:textId="77777777" w:rsidR="00D33CAD" w:rsidRPr="000B4518" w:rsidRDefault="00D33CAD" w:rsidP="00D33CAD">
            <w:pPr>
              <w:pStyle w:val="TAH"/>
            </w:pPr>
            <w:r w:rsidRPr="000B4518">
              <w:t>Counter</w:t>
            </w:r>
          </w:p>
        </w:tc>
        <w:tc>
          <w:tcPr>
            <w:tcW w:w="2250" w:type="dxa"/>
            <w:shd w:val="clear" w:color="auto" w:fill="auto"/>
            <w:vAlign w:val="center"/>
          </w:tcPr>
          <w:p w14:paraId="7EB83548" w14:textId="77777777" w:rsidR="00D33CAD" w:rsidRPr="000B4518" w:rsidRDefault="00D33CAD" w:rsidP="00D33CAD">
            <w:pPr>
              <w:pStyle w:val="TAH"/>
            </w:pPr>
            <w:r w:rsidRPr="000B4518">
              <w:t>Limit</w:t>
            </w:r>
          </w:p>
        </w:tc>
        <w:tc>
          <w:tcPr>
            <w:tcW w:w="2340" w:type="dxa"/>
            <w:shd w:val="clear" w:color="auto" w:fill="auto"/>
            <w:vAlign w:val="center"/>
          </w:tcPr>
          <w:p w14:paraId="7BE10D61" w14:textId="77777777" w:rsidR="00D33CAD" w:rsidRPr="000B4518" w:rsidRDefault="00D33CAD" w:rsidP="00D33CAD">
            <w:pPr>
              <w:pStyle w:val="TAH"/>
            </w:pPr>
            <w:r w:rsidRPr="000B4518">
              <w:t>Associated timer</w:t>
            </w:r>
          </w:p>
        </w:tc>
        <w:tc>
          <w:tcPr>
            <w:tcW w:w="2007" w:type="dxa"/>
            <w:shd w:val="clear" w:color="auto" w:fill="auto"/>
            <w:vAlign w:val="center"/>
          </w:tcPr>
          <w:p w14:paraId="03CB36C1" w14:textId="77777777" w:rsidR="00D33CAD" w:rsidRPr="000B4518" w:rsidRDefault="00D33CAD" w:rsidP="00D33CAD">
            <w:pPr>
              <w:pStyle w:val="TAH"/>
            </w:pPr>
            <w:r w:rsidRPr="000B4518">
              <w:t>On reaching the limit</w:t>
            </w:r>
          </w:p>
        </w:tc>
      </w:tr>
      <w:tr w:rsidR="00D33CAD" w:rsidRPr="000B4518" w14:paraId="17442C36" w14:textId="77777777" w:rsidTr="00D33CAD">
        <w:trPr>
          <w:cantSplit/>
          <w:jc w:val="center"/>
        </w:trPr>
        <w:tc>
          <w:tcPr>
            <w:tcW w:w="1368" w:type="dxa"/>
            <w:shd w:val="clear" w:color="auto" w:fill="auto"/>
          </w:tcPr>
          <w:p w14:paraId="74E27D85" w14:textId="77777777" w:rsidR="00D33CAD" w:rsidRPr="000B4518" w:rsidRDefault="00D33CAD" w:rsidP="00D33CAD">
            <w:pPr>
              <w:pStyle w:val="TAL"/>
            </w:pPr>
            <w:r w:rsidRPr="000B4518">
              <w:t>C</w:t>
            </w:r>
            <w:r>
              <w:t>302</w:t>
            </w:r>
          </w:p>
          <w:p w14:paraId="2FF65A11" w14:textId="77777777" w:rsidR="00D33CAD" w:rsidRPr="000B4518" w:rsidRDefault="00D33CAD" w:rsidP="00D33CAD">
            <w:pPr>
              <w:pStyle w:val="TAL"/>
            </w:pPr>
            <w:r w:rsidRPr="000B4518">
              <w:t>(Unmap Group To Bearer)</w:t>
            </w:r>
          </w:p>
        </w:tc>
        <w:tc>
          <w:tcPr>
            <w:tcW w:w="2250" w:type="dxa"/>
            <w:shd w:val="clear" w:color="auto" w:fill="auto"/>
          </w:tcPr>
          <w:p w14:paraId="18EA16AB" w14:textId="77777777" w:rsidR="00D33CAD" w:rsidRDefault="00D33CAD" w:rsidP="00D33CAD">
            <w:pPr>
              <w:pStyle w:val="TAL"/>
            </w:pPr>
            <w:r w:rsidRPr="000B4518">
              <w:t>Default value: 3</w:t>
            </w:r>
            <w:r>
              <w:t>.</w:t>
            </w:r>
          </w:p>
          <w:p w14:paraId="67746573" w14:textId="77777777" w:rsidR="00D33CAD" w:rsidRDefault="00D33CAD" w:rsidP="00D33CAD">
            <w:pPr>
              <w:pStyle w:val="TAL"/>
            </w:pPr>
          </w:p>
          <w:p w14:paraId="7764E9FB" w14:textId="77777777" w:rsidR="00D33CAD" w:rsidRPr="000B4518" w:rsidRDefault="00D33CAD" w:rsidP="00D33CAD">
            <w:pPr>
              <w:pStyle w:val="TAL"/>
            </w:pPr>
            <w:r>
              <w:t>Configurable.</w:t>
            </w:r>
          </w:p>
        </w:tc>
        <w:tc>
          <w:tcPr>
            <w:tcW w:w="2340" w:type="dxa"/>
            <w:shd w:val="clear" w:color="auto" w:fill="auto"/>
          </w:tcPr>
          <w:p w14:paraId="7571300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124C6179" w14:textId="77777777" w:rsidR="00D33CAD" w:rsidRPr="000B4518" w:rsidRDefault="00D33CAD" w:rsidP="00D33CAD">
            <w:pPr>
              <w:pStyle w:val="TAL"/>
            </w:pPr>
            <w:r w:rsidRPr="000B4518">
              <w:t>The Unmap Group To Bearer message is no more re-sent.</w:t>
            </w:r>
          </w:p>
        </w:tc>
      </w:tr>
    </w:tbl>
    <w:p w14:paraId="2D60D182" w14:textId="77777777" w:rsidR="00D33CAD" w:rsidRDefault="00D33CAD" w:rsidP="00D33CAD">
      <w:pPr>
        <w:rPr>
          <w:noProof/>
        </w:rPr>
      </w:pPr>
    </w:p>
    <w:p w14:paraId="76524369" w14:textId="77777777" w:rsidR="00D33CAD" w:rsidRPr="00D33CAD" w:rsidRDefault="00D33CAD" w:rsidP="00D33CAD">
      <w:pPr>
        <w:pStyle w:val="EditorsNote"/>
        <w:rPr>
          <w:noProof/>
          <w:lang w:val="en-GB"/>
        </w:rPr>
      </w:pPr>
      <w:r>
        <w:rPr>
          <w:noProof/>
        </w:rPr>
        <w:t>Editor's Note:</w:t>
      </w:r>
      <w:r>
        <w:rPr>
          <w:noProof/>
        </w:rPr>
        <w:tab/>
        <w:t>How these counters are configured, e.g. within TS 24.484 or 24.483 is FFS.</w:t>
      </w:r>
    </w:p>
    <w:p w14:paraId="4CF11585" w14:textId="77777777" w:rsidR="00D01278" w:rsidRPr="000B4518" w:rsidRDefault="00D01278" w:rsidP="00D01278">
      <w:pPr>
        <w:pStyle w:val="Heading1"/>
      </w:pPr>
      <w:bookmarkStart w:id="2305" w:name="_Toc20209016"/>
      <w:bookmarkStart w:id="2306" w:name="_Toc36045127"/>
      <w:bookmarkStart w:id="2307" w:name="_Toc45216613"/>
      <w:bookmarkStart w:id="2308" w:name="_Toc99174387"/>
      <w:r w:rsidRPr="000B4518">
        <w:t>12</w:t>
      </w:r>
      <w:r w:rsidRPr="000B4518">
        <w:tab/>
        <w:t>Extensions within the present document</w:t>
      </w:r>
      <w:bookmarkEnd w:id="2305"/>
      <w:bookmarkEnd w:id="2306"/>
      <w:bookmarkEnd w:id="2307"/>
      <w:bookmarkEnd w:id="2308"/>
    </w:p>
    <w:p w14:paraId="57D36B41" w14:textId="77777777" w:rsidR="00D01278" w:rsidRPr="000B4518" w:rsidRDefault="00D01278" w:rsidP="00D01278">
      <w:pPr>
        <w:pStyle w:val="Heading2"/>
      </w:pPr>
      <w:bookmarkStart w:id="2309" w:name="_Toc20209017"/>
      <w:bookmarkStart w:id="2310" w:name="_Toc36045128"/>
      <w:bookmarkStart w:id="2311" w:name="_Toc45216614"/>
      <w:bookmarkStart w:id="2312" w:name="_Toc99174388"/>
      <w:r w:rsidRPr="000B4518">
        <w:t>12.1</w:t>
      </w:r>
      <w:r w:rsidRPr="000B4518">
        <w:tab/>
        <w:t>Session description types defined within the present document</w:t>
      </w:r>
      <w:bookmarkEnd w:id="2309"/>
      <w:bookmarkEnd w:id="2310"/>
      <w:bookmarkEnd w:id="2311"/>
      <w:bookmarkEnd w:id="2312"/>
    </w:p>
    <w:p w14:paraId="64C67194" w14:textId="77777777" w:rsidR="00D01278" w:rsidRPr="000B4518" w:rsidRDefault="00D01278" w:rsidP="00D01278">
      <w:pPr>
        <w:pStyle w:val="Heading3"/>
      </w:pPr>
      <w:bookmarkStart w:id="2313" w:name="_Toc20209018"/>
      <w:bookmarkStart w:id="2314" w:name="_Toc36045129"/>
      <w:bookmarkStart w:id="2315" w:name="_Toc45216615"/>
      <w:bookmarkStart w:id="2316" w:name="_Toc99174389"/>
      <w:r w:rsidRPr="000B4518">
        <w:t>12.1.1</w:t>
      </w:r>
      <w:r w:rsidRPr="000B4518">
        <w:tab/>
        <w:t>General</w:t>
      </w:r>
      <w:bookmarkEnd w:id="2313"/>
      <w:bookmarkEnd w:id="2314"/>
      <w:bookmarkEnd w:id="2315"/>
      <w:bookmarkEnd w:id="2316"/>
    </w:p>
    <w:p w14:paraId="2C003A38" w14:textId="1A3830B4" w:rsidR="00D01278" w:rsidRPr="000B4518" w:rsidRDefault="00D01278" w:rsidP="00D01278">
      <w:r w:rsidRPr="000B4518">
        <w:t xml:space="preserve">This </w:t>
      </w:r>
      <w:r w:rsidR="00BA1F7C">
        <w:t>clause</w:t>
      </w:r>
      <w:r w:rsidRPr="000B4518">
        <w:t xml:space="preserve"> contains definitions for SDP parameters that are specific to SDP usage with </w:t>
      </w:r>
      <w:r>
        <w:t>MCVideo</w:t>
      </w:r>
      <w:r w:rsidRPr="000B4518">
        <w:t xml:space="preserve"> and therefore are not described in an RFC.</w:t>
      </w:r>
    </w:p>
    <w:p w14:paraId="1FC64F10" w14:textId="77777777" w:rsidR="00D01278" w:rsidRPr="000B4518" w:rsidRDefault="00D01278" w:rsidP="00D01278">
      <w:pPr>
        <w:pStyle w:val="Heading3"/>
      </w:pPr>
      <w:bookmarkStart w:id="2317" w:name="_Toc20209019"/>
      <w:bookmarkStart w:id="2318" w:name="_Toc36045130"/>
      <w:bookmarkStart w:id="2319" w:name="_Toc45216616"/>
      <w:bookmarkStart w:id="2320" w:name="_Toc99174390"/>
      <w:r w:rsidRPr="000B4518">
        <w:t>12.1.2</w:t>
      </w:r>
      <w:r w:rsidRPr="000B4518">
        <w:tab/>
        <w:t xml:space="preserve">SDP "fmtp" attribute for </w:t>
      </w:r>
      <w:r>
        <w:t>MCVideo</w:t>
      </w:r>
      <w:bookmarkEnd w:id="2317"/>
      <w:bookmarkEnd w:id="2318"/>
      <w:bookmarkEnd w:id="2319"/>
      <w:bookmarkEnd w:id="2320"/>
    </w:p>
    <w:p w14:paraId="15D3CEB0" w14:textId="77777777" w:rsidR="00D01278" w:rsidRPr="000B4518" w:rsidRDefault="00D01278" w:rsidP="00D01278">
      <w:pPr>
        <w:pStyle w:val="Heading4"/>
      </w:pPr>
      <w:bookmarkStart w:id="2321" w:name="_Toc20209020"/>
      <w:bookmarkStart w:id="2322" w:name="_Toc36045131"/>
      <w:bookmarkStart w:id="2323" w:name="_Toc45216617"/>
      <w:bookmarkStart w:id="2324" w:name="_Toc99174391"/>
      <w:r w:rsidRPr="000B4518">
        <w:t>12.1.2.1</w:t>
      </w:r>
      <w:r w:rsidRPr="000B4518">
        <w:tab/>
        <w:t>General</w:t>
      </w:r>
      <w:bookmarkEnd w:id="2321"/>
      <w:bookmarkEnd w:id="2322"/>
      <w:bookmarkEnd w:id="2323"/>
      <w:bookmarkEnd w:id="2324"/>
    </w:p>
    <w:p w14:paraId="79AD006A" w14:textId="4050C3EE" w:rsidR="00D01278" w:rsidRPr="000B4518" w:rsidRDefault="00D01278" w:rsidP="00D01278">
      <w:r w:rsidRPr="000B4518">
        <w:t xml:space="preserve">This </w:t>
      </w:r>
      <w:r w:rsidR="00BA1F7C">
        <w:t>clause</w:t>
      </w:r>
      <w:r w:rsidRPr="000B4518">
        <w:t xml:space="preserv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CF5D179" w14:textId="77777777" w:rsidR="00D01278" w:rsidRPr="000B4518" w:rsidRDefault="00D01278" w:rsidP="00D01278">
      <w:pPr>
        <w:pStyle w:val="Heading4"/>
      </w:pPr>
      <w:bookmarkStart w:id="2325" w:name="_Toc20209021"/>
      <w:bookmarkStart w:id="2326" w:name="_Toc36045132"/>
      <w:bookmarkStart w:id="2327" w:name="_Toc45216618"/>
      <w:bookmarkStart w:id="2328" w:name="_Toc99174392"/>
      <w:r w:rsidRPr="000B4518">
        <w:t>12.1.2.2</w:t>
      </w:r>
      <w:r w:rsidRPr="000B4518">
        <w:tab/>
        <w:t>Semantics</w:t>
      </w:r>
      <w:bookmarkEnd w:id="2325"/>
      <w:bookmarkEnd w:id="2326"/>
      <w:bookmarkEnd w:id="2327"/>
      <w:bookmarkEnd w:id="2328"/>
    </w:p>
    <w:p w14:paraId="7D720F9B"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1BCDA8DE"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21DBA61"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983F47A"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3646D2F9"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56186E73" w14:textId="77777777" w:rsidR="00D01278" w:rsidRPr="000B4518" w:rsidRDefault="00D01278" w:rsidP="00D01278">
      <w:pPr>
        <w:pStyle w:val="NO"/>
      </w:pPr>
      <w:r w:rsidRPr="000B4518">
        <w:lastRenderedPageBreak/>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0252235F"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2423B513"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08E67146"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0B944CF8" w14:textId="77777777" w:rsidR="00D01278" w:rsidRPr="000B4518" w:rsidRDefault="00D01278" w:rsidP="00D01278">
      <w:pPr>
        <w:pStyle w:val="Heading4"/>
      </w:pPr>
      <w:bookmarkStart w:id="2329" w:name="_Toc20209022"/>
      <w:bookmarkStart w:id="2330" w:name="_Toc36045133"/>
      <w:bookmarkStart w:id="2331" w:name="_Toc45216619"/>
      <w:bookmarkStart w:id="2332" w:name="_Toc99174393"/>
      <w:r w:rsidRPr="000B4518">
        <w:t>12.1.2.3</w:t>
      </w:r>
      <w:r w:rsidRPr="000B4518">
        <w:tab/>
        <w:t>Syntax</w:t>
      </w:r>
      <w:bookmarkEnd w:id="2329"/>
      <w:bookmarkEnd w:id="2330"/>
      <w:bookmarkEnd w:id="2331"/>
      <w:bookmarkEnd w:id="2332"/>
    </w:p>
    <w:p w14:paraId="535984F5"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2C4E940E"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5D92A9E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5E8C4A4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470A2CF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6C6C72F2"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17829EFC"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0919E0C6"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40D0BA6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228B331F"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5134E6D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0B4518" w:rsidRDefault="00D01278" w:rsidP="00D01278">
      <w:pPr>
        <w:rPr>
          <w:noProof/>
        </w:rPr>
      </w:pPr>
    </w:p>
    <w:p w14:paraId="2CAB0CE2" w14:textId="77777777" w:rsidR="00080512" w:rsidRPr="00D01278" w:rsidRDefault="00D01278" w:rsidP="00D01278">
      <w:pPr>
        <w:pStyle w:val="EditorsNote"/>
        <w:rPr>
          <w:noProof/>
        </w:rPr>
      </w:pPr>
      <w:r>
        <w:rPr>
          <w:noProof/>
        </w:rPr>
        <w:t>Editor's Note:</w:t>
      </w:r>
      <w:r>
        <w:rPr>
          <w:noProof/>
        </w:rPr>
        <w:tab/>
        <w:t>IANA registration may be required.</w:t>
      </w:r>
    </w:p>
    <w:p w14:paraId="391A058E" w14:textId="77777777" w:rsidR="00D01278" w:rsidRPr="009607B5" w:rsidRDefault="00D01278" w:rsidP="00D01278">
      <w:pPr>
        <w:pStyle w:val="Heading1"/>
        <w:rPr>
          <w:noProof/>
          <w:lang w:eastAsia="zh-CN"/>
        </w:rPr>
      </w:pPr>
      <w:bookmarkStart w:id="2333" w:name="_Toc20209023"/>
      <w:bookmarkStart w:id="2334" w:name="_Toc36045134"/>
      <w:bookmarkStart w:id="2335" w:name="_Toc45216620"/>
      <w:bookmarkStart w:id="2336" w:name="_Toc99174394"/>
      <w:r w:rsidRPr="009607B5">
        <w:rPr>
          <w:noProof/>
          <w:lang w:eastAsia="zh-CN"/>
        </w:rPr>
        <w:t>13</w:t>
      </w:r>
      <w:r w:rsidRPr="009607B5">
        <w:rPr>
          <w:noProof/>
          <w:lang w:eastAsia="zh-CN"/>
        </w:rPr>
        <w:tab/>
        <w:t>Media plane security</w:t>
      </w:r>
      <w:bookmarkEnd w:id="2333"/>
      <w:bookmarkEnd w:id="2334"/>
      <w:bookmarkEnd w:id="2335"/>
      <w:bookmarkEnd w:id="2336"/>
    </w:p>
    <w:p w14:paraId="3653EF0E" w14:textId="77777777" w:rsidR="00D01278" w:rsidRPr="009607B5" w:rsidRDefault="00D01278" w:rsidP="00D01278">
      <w:pPr>
        <w:pStyle w:val="Heading2"/>
      </w:pPr>
      <w:bookmarkStart w:id="2337" w:name="_Toc20209024"/>
      <w:bookmarkStart w:id="2338" w:name="_Toc36045135"/>
      <w:bookmarkStart w:id="2339" w:name="_Toc45216621"/>
      <w:bookmarkStart w:id="2340" w:name="_Toc99174395"/>
      <w:r w:rsidRPr="009607B5">
        <w:t>13.1</w:t>
      </w:r>
      <w:r w:rsidRPr="009607B5">
        <w:tab/>
        <w:t>General</w:t>
      </w:r>
      <w:bookmarkEnd w:id="2337"/>
      <w:bookmarkEnd w:id="2338"/>
      <w:bookmarkEnd w:id="2339"/>
      <w:bookmarkEnd w:id="2340"/>
    </w:p>
    <w:p w14:paraId="4D06B717"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15AAC061"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2A3069B" w14:textId="77777777" w:rsidR="00D01278" w:rsidRPr="009607B5" w:rsidRDefault="00D01278" w:rsidP="00D01278">
      <w:pPr>
        <w:rPr>
          <w:noProof/>
        </w:rPr>
      </w:pPr>
      <w:r w:rsidRPr="009607B5">
        <w:rPr>
          <w:noProof/>
        </w:rPr>
        <w:t>Various keys and associated key identifiers protect:</w:t>
      </w:r>
    </w:p>
    <w:p w14:paraId="53413915" w14:textId="77777777" w:rsidR="00D01278" w:rsidRPr="009607B5" w:rsidRDefault="00D01278" w:rsidP="00D01278">
      <w:pPr>
        <w:pStyle w:val="B1"/>
        <w:rPr>
          <w:noProof/>
        </w:rPr>
      </w:pPr>
      <w:r w:rsidRPr="009607B5">
        <w:rPr>
          <w:noProof/>
        </w:rPr>
        <w:t>1.</w:t>
      </w:r>
      <w:r w:rsidRPr="009607B5">
        <w:rPr>
          <w:noProof/>
        </w:rPr>
        <w:tab/>
        <w:t>RTP transported media;</w:t>
      </w:r>
    </w:p>
    <w:p w14:paraId="0837AD21"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AF97DF0"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30614DCF"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FF2CE13"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0D87A81" w14:textId="77777777" w:rsidR="00D01278" w:rsidRPr="009607B5" w:rsidRDefault="00D01278" w:rsidP="00D01278">
      <w:pPr>
        <w:pStyle w:val="B1"/>
        <w:rPr>
          <w:noProof/>
          <w:lang w:val="en-US"/>
        </w:rPr>
      </w:pPr>
      <w:r w:rsidRPr="009607B5">
        <w:rPr>
          <w:noProof/>
          <w:lang w:val="en-US"/>
        </w:rPr>
        <w:lastRenderedPageBreak/>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BE08B44"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004B98D5"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F32D0C8"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0B808BB6"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5D7C7B2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B8CEC7F"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859848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5D3CFD76"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07D48557"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F0C1C8A"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0EAFD45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0A71F157"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50444104"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657F08F2"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55872B97"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3DA02D7A"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44FD7132" w14:textId="77777777" w:rsidR="00D01278" w:rsidRPr="009607B5" w:rsidRDefault="00D01278" w:rsidP="00D01278">
      <w:pPr>
        <w:pStyle w:val="B1"/>
      </w:pPr>
      <w:r w:rsidRPr="009607B5">
        <w:rPr>
          <w:noProof/>
          <w:lang w:val="en-US"/>
        </w:rPr>
        <w:lastRenderedPageBreak/>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9EC56C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0AC9819C"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F7E006E"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4FE37618"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6436538E"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13304A73"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EA4EBC7"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57F60E81"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1597433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66FA01A6" w14:textId="4A3ABB75"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xml:space="preserve">, using Connect message described in </w:t>
      </w:r>
      <w:r w:rsidR="00BA1F7C">
        <w:t>clause</w:t>
      </w:r>
      <w:r w:rsidRPr="009607B5">
        <w:t> 8.3.4 or using MONP signalling according to 3GPP TS 24.</w:t>
      </w:r>
      <w:r>
        <w:t>281 [2]</w:t>
      </w:r>
      <w:r w:rsidRPr="009607B5">
        <w:t>.</w:t>
      </w:r>
    </w:p>
    <w:p w14:paraId="201E1C64" w14:textId="77777777" w:rsidR="00D01278" w:rsidRPr="009607B5" w:rsidRDefault="00D01278" w:rsidP="00D01278">
      <w:pPr>
        <w:pStyle w:val="Heading2"/>
      </w:pPr>
      <w:bookmarkStart w:id="2341" w:name="_Toc20209025"/>
      <w:bookmarkStart w:id="2342" w:name="_Toc36045136"/>
      <w:bookmarkStart w:id="2343" w:name="_Toc45216622"/>
      <w:bookmarkStart w:id="2344" w:name="_Toc99174396"/>
      <w:r w:rsidRPr="009607B5">
        <w:t>13.2</w:t>
      </w:r>
      <w:r w:rsidRPr="009607B5">
        <w:tab/>
        <w:t>Derivation of SRTP/SRTCP master keys</w:t>
      </w:r>
      <w:bookmarkEnd w:id="2341"/>
      <w:bookmarkEnd w:id="2342"/>
      <w:bookmarkEnd w:id="2343"/>
      <w:bookmarkEnd w:id="2344"/>
    </w:p>
    <w:p w14:paraId="3E33EF10" w14:textId="209671BF"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xml:space="preserve">) described in </w:t>
      </w:r>
      <w:r w:rsidR="00BA1F7C">
        <w:rPr>
          <w:noProof/>
        </w:rPr>
        <w:t>clause</w:t>
      </w:r>
      <w:r w:rsidRPr="009607B5">
        <w:rPr>
          <w:noProof/>
        </w:rPr>
        <w:t> 13.1 are used to derive SRTP-MK, SRTP-MS and SRTP-MKI.</w:t>
      </w:r>
    </w:p>
    <w:p w14:paraId="6966FE45"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2F358585" w14:textId="77777777" w:rsidR="00D01278" w:rsidRPr="009607B5" w:rsidRDefault="00D01278" w:rsidP="00D01278">
      <w:pPr>
        <w:pStyle w:val="Heading2"/>
        <w:rPr>
          <w:noProof/>
        </w:rPr>
      </w:pPr>
      <w:bookmarkStart w:id="2345" w:name="_Toc20209026"/>
      <w:bookmarkStart w:id="2346" w:name="_Toc36045137"/>
      <w:bookmarkStart w:id="2347" w:name="_Toc45216623"/>
      <w:bookmarkStart w:id="2348" w:name="_Toc99174397"/>
      <w:r w:rsidRPr="009607B5">
        <w:rPr>
          <w:noProof/>
        </w:rPr>
        <w:t>13.3</w:t>
      </w:r>
      <w:r w:rsidRPr="009607B5">
        <w:rPr>
          <w:noProof/>
        </w:rPr>
        <w:tab/>
        <w:t>Media plane encryption and decryption</w:t>
      </w:r>
      <w:bookmarkEnd w:id="2345"/>
      <w:bookmarkEnd w:id="2346"/>
      <w:bookmarkEnd w:id="2347"/>
      <w:bookmarkEnd w:id="2348"/>
    </w:p>
    <w:p w14:paraId="334FFABC" w14:textId="77777777" w:rsidR="00D01278" w:rsidRPr="009607B5" w:rsidRDefault="00D01278" w:rsidP="00D01278">
      <w:pPr>
        <w:pStyle w:val="Heading3"/>
        <w:rPr>
          <w:noProof/>
        </w:rPr>
      </w:pPr>
      <w:bookmarkStart w:id="2349" w:name="_Toc20209027"/>
      <w:bookmarkStart w:id="2350" w:name="_Toc36045138"/>
      <w:bookmarkStart w:id="2351" w:name="_Toc45216624"/>
      <w:bookmarkStart w:id="2352" w:name="_Toc99174398"/>
      <w:r w:rsidRPr="009607B5">
        <w:rPr>
          <w:noProof/>
        </w:rPr>
        <w:t>13.3.1</w:t>
      </w:r>
      <w:r w:rsidRPr="009607B5">
        <w:rPr>
          <w:noProof/>
        </w:rPr>
        <w:tab/>
        <w:t>General</w:t>
      </w:r>
      <w:bookmarkEnd w:id="2349"/>
      <w:bookmarkEnd w:id="2350"/>
      <w:bookmarkEnd w:id="2351"/>
      <w:bookmarkEnd w:id="2352"/>
    </w:p>
    <w:p w14:paraId="1E52D9B6" w14:textId="152A0D75" w:rsidR="00D01278" w:rsidRPr="009607B5" w:rsidRDefault="00D01278" w:rsidP="00D01278">
      <w:r>
        <w:t xml:space="preserve">The </w:t>
      </w:r>
      <w:r w:rsidR="00BA1F7C">
        <w:t>clause</w:t>
      </w:r>
      <w:r>
        <w:t> 13.3 provides the media plane encryption and decryption procedures at the participating MCVideo function, the MCVideo client and the controlling MCVideo function.</w:t>
      </w:r>
    </w:p>
    <w:p w14:paraId="6B76E5AB" w14:textId="77777777" w:rsidR="00D01278" w:rsidRPr="009607B5" w:rsidRDefault="00D01278" w:rsidP="00D01278">
      <w:pPr>
        <w:pStyle w:val="Heading3"/>
        <w:rPr>
          <w:noProof/>
        </w:rPr>
      </w:pPr>
      <w:bookmarkStart w:id="2353" w:name="_Toc20209028"/>
      <w:bookmarkStart w:id="2354" w:name="_Toc36045139"/>
      <w:bookmarkStart w:id="2355" w:name="_Toc45216625"/>
      <w:bookmarkStart w:id="2356" w:name="_Toc99174399"/>
      <w:r w:rsidRPr="009607B5">
        <w:rPr>
          <w:noProof/>
        </w:rPr>
        <w:t>13.3.2</w:t>
      </w:r>
      <w:r w:rsidRPr="009607B5">
        <w:rPr>
          <w:noProof/>
        </w:rPr>
        <w:tab/>
        <w:t>The participating</w:t>
      </w:r>
      <w:r>
        <w:rPr>
          <w:noProof/>
        </w:rPr>
        <w:t xml:space="preserve"> MCVideo</w:t>
      </w:r>
      <w:r w:rsidRPr="009607B5">
        <w:rPr>
          <w:noProof/>
        </w:rPr>
        <w:t xml:space="preserve"> function</w:t>
      </w:r>
      <w:bookmarkEnd w:id="2353"/>
      <w:bookmarkEnd w:id="2354"/>
      <w:bookmarkEnd w:id="2355"/>
      <w:bookmarkEnd w:id="2356"/>
    </w:p>
    <w:p w14:paraId="4B55C70F" w14:textId="77777777" w:rsidR="00D01278" w:rsidRPr="009607B5" w:rsidRDefault="00D01278" w:rsidP="00D01278">
      <w:r w:rsidRPr="009607B5">
        <w:t>The participating</w:t>
      </w:r>
      <w:r>
        <w:t xml:space="preserve"> MCVideo</w:t>
      </w:r>
      <w:r w:rsidRPr="009607B5">
        <w:t xml:space="preserve"> function:</w:t>
      </w:r>
    </w:p>
    <w:p w14:paraId="34C260B1"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200442C4" w14:textId="77777777" w:rsidR="00D01278" w:rsidRPr="009607B5" w:rsidRDefault="00D01278" w:rsidP="00D01278">
      <w:pPr>
        <w:pStyle w:val="B1"/>
      </w:pPr>
      <w:r w:rsidRPr="009607B5">
        <w:lastRenderedPageBreak/>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5E821239" w14:textId="4D9B9DB8"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3F01F750" w14:textId="6E06CB78"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r w:rsidRPr="009607B5">
        <w:rPr>
          <w:lang w:val="en-US"/>
        </w:rPr>
        <w:t>;</w:t>
      </w:r>
    </w:p>
    <w:p w14:paraId="49799366"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58189A01" w14:textId="671D214F"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 xml:space="preserve">-ID as specified in </w:t>
      </w:r>
      <w:r w:rsidR="00BA1F7C">
        <w:t>clause</w:t>
      </w:r>
      <w:r w:rsidRPr="000B4518">
        <w:t> </w:t>
      </w:r>
      <w:r>
        <w:t>13.2;</w:t>
      </w:r>
    </w:p>
    <w:p w14:paraId="42D8EC0F"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6E4D12C" w14:textId="34F96759"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633930AA" w14:textId="659FBAAB"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240CE5FE"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DDFFAE5" w14:textId="2C3E3E22"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34A8F0D1" w14:textId="0BDF3059"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02B62A8"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B74B3FB" w14:textId="3B9DB51C"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295BB5" w14:textId="40F37855"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w:t>
      </w:r>
    </w:p>
    <w:p w14:paraId="48AFF915"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1F37BAA" w14:textId="0376BD2E"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14DBE4DA" w14:textId="3D3DEEDA" w:rsidR="00D01278" w:rsidRPr="009607B5" w:rsidRDefault="00D01278" w:rsidP="00D01278">
      <w:pPr>
        <w:pStyle w:val="B2"/>
        <w:rPr>
          <w:lang w:val="en-US"/>
        </w:rPr>
      </w:pPr>
      <w:r w:rsidRPr="009607B5">
        <w:rPr>
          <w:lang w:val="en-US"/>
        </w:rPr>
        <w:lastRenderedPageBreak/>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r w:rsidRPr="009607B5">
        <w:rPr>
          <w:lang w:val="en-US"/>
        </w:rPr>
        <w:t>;</w:t>
      </w:r>
    </w:p>
    <w:p w14:paraId="52E74C9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0E72556A" w14:textId="1E044A6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3437017" w14:textId="3681C31C"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D2FFF1E"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155AF6CC" w14:textId="0BAC551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DBA9BDE" w14:textId="48559AEB"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Pr>
          <w:lang w:val="en-US"/>
        </w:rPr>
        <w:t>.</w:t>
      </w:r>
    </w:p>
    <w:p w14:paraId="5AFA707C" w14:textId="77777777"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[11]:</w:t>
      </w:r>
    </w:p>
    <w:p w14:paraId="54BA20E8" w14:textId="68AE54CC"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 xml:space="preserve">specified in </w:t>
      </w:r>
      <w:r w:rsidR="00BA1F7C">
        <w:rPr>
          <w:noProof/>
        </w:rPr>
        <w:t>clause</w:t>
      </w:r>
      <w:r w:rsidR="00F0464A">
        <w:rPr>
          <w:noProof/>
        </w:rPr>
        <w:t> 9.</w:t>
      </w:r>
      <w:r w:rsidR="00F0464A" w:rsidRPr="00F0464A">
        <w:rPr>
          <w:noProof/>
          <w:lang w:val="en-GB"/>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[18]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BA1F7C">
        <w:t>clause</w:t>
      </w:r>
      <w:r w:rsidRPr="000B4518">
        <w:t> </w:t>
      </w:r>
      <w:r>
        <w:t>13.2.</w:t>
      </w:r>
    </w:p>
    <w:p w14:paraId="038D58A6" w14:textId="77777777" w:rsidR="00D01278" w:rsidRPr="009607B5" w:rsidRDefault="00D01278" w:rsidP="00D01278">
      <w:pPr>
        <w:pStyle w:val="Heading3"/>
        <w:rPr>
          <w:noProof/>
        </w:rPr>
      </w:pPr>
      <w:bookmarkStart w:id="2357" w:name="_Toc20209029"/>
      <w:bookmarkStart w:id="2358" w:name="_Toc36045140"/>
      <w:bookmarkStart w:id="2359" w:name="_Toc45216626"/>
      <w:bookmarkStart w:id="2360" w:name="_Toc99174400"/>
      <w:r w:rsidRPr="009607B5">
        <w:rPr>
          <w:noProof/>
        </w:rPr>
        <w:t>13.3.3</w:t>
      </w:r>
      <w:r w:rsidRPr="009607B5">
        <w:rPr>
          <w:noProof/>
        </w:rPr>
        <w:tab/>
        <w:t>The</w:t>
      </w:r>
      <w:r>
        <w:rPr>
          <w:noProof/>
        </w:rPr>
        <w:t xml:space="preserve"> MCVideo</w:t>
      </w:r>
      <w:r w:rsidRPr="009607B5">
        <w:rPr>
          <w:noProof/>
        </w:rPr>
        <w:t xml:space="preserve"> client</w:t>
      </w:r>
      <w:bookmarkEnd w:id="2357"/>
      <w:bookmarkEnd w:id="2358"/>
      <w:bookmarkEnd w:id="2359"/>
      <w:bookmarkEnd w:id="2360"/>
    </w:p>
    <w:p w14:paraId="608E8F27" w14:textId="77777777" w:rsidR="00D01278" w:rsidRPr="009607B5" w:rsidRDefault="00D01278" w:rsidP="00D01278">
      <w:r w:rsidRPr="009607B5">
        <w:t>The</w:t>
      </w:r>
      <w:r>
        <w:t xml:space="preserve"> MCVideo</w:t>
      </w:r>
      <w:r w:rsidRPr="009607B5">
        <w:t xml:space="preserve"> client:</w:t>
      </w:r>
    </w:p>
    <w:p w14:paraId="5816A382"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778B91FB"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06C4FA2" w14:textId="7F43D1D9"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1637C0A9" w14:textId="27D6580C"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73E6DFD2"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7B255F9D" w14:textId="49DDC13E"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 and</w:t>
      </w:r>
    </w:p>
    <w:p w14:paraId="63D212A1" w14:textId="721CF2B0" w:rsidR="00D33CAD" w:rsidRDefault="00D01278" w:rsidP="00D33CAD">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0D21896D"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5AA1D364" w14:textId="517DACDE"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BA1F7C">
        <w:t>clause</w:t>
      </w:r>
      <w:r w:rsidRPr="000B4518">
        <w:t> </w:t>
      </w:r>
      <w:r>
        <w:t>13.2; and</w:t>
      </w:r>
    </w:p>
    <w:p w14:paraId="0D379765" w14:textId="6C978C96"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as specified in </w:t>
      </w:r>
      <w:r w:rsidR="00BA1F7C">
        <w:t>clause</w:t>
      </w:r>
      <w:r w:rsidRPr="000B4518">
        <w:t> </w:t>
      </w:r>
      <w:r>
        <w:t>13.2; and</w:t>
      </w:r>
    </w:p>
    <w:p w14:paraId="28B7BF08" w14:textId="77777777"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 [2]</w:t>
      </w:r>
      <w:r w:rsidR="00D01278" w:rsidRPr="009607B5">
        <w:rPr>
          <w:noProof/>
        </w:rPr>
        <w:t>:</w:t>
      </w:r>
    </w:p>
    <w:p w14:paraId="2C28585F" w14:textId="525AB509"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 and</w:t>
      </w:r>
    </w:p>
    <w:p w14:paraId="22D2EC69" w14:textId="398D2659"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10C43EF4"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3AFE311"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1DA6E782" w14:textId="168EE489"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w:t>
      </w:r>
      <w:r w:rsidR="00BA1F7C">
        <w:t>clause</w:t>
      </w:r>
      <w:r w:rsidRPr="009607B5">
        <w:t> 13.2; and</w:t>
      </w:r>
    </w:p>
    <w:p w14:paraId="270C2205" w14:textId="39BF83E6"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w:t>
      </w:r>
      <w:r w:rsidR="00BA1F7C">
        <w:t>clause</w:t>
      </w:r>
      <w:r w:rsidRPr="009607B5">
        <w:t> 13.2;</w:t>
      </w:r>
    </w:p>
    <w:p w14:paraId="1781F1B6"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6F228910" w14:textId="77E624B1"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 and</w:t>
      </w:r>
    </w:p>
    <w:p w14:paraId="1AF122A0" w14:textId="3F7DC5EA"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2FCA18B0"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721D321" w14:textId="46CCEDA7" w:rsidR="00D01278" w:rsidRPr="009607B5" w:rsidRDefault="00D01278" w:rsidP="00D01278">
      <w:pPr>
        <w:pStyle w:val="B3"/>
      </w:pPr>
      <w:r w:rsidRPr="009607B5">
        <w:rPr>
          <w:lang w:val="en-US"/>
        </w:rPr>
        <w:lastRenderedPageBreak/>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67AD85DB" w14:textId="4A9A7210"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06F51FEB"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4D6296E"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7001723"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498459B4" w14:textId="77777777"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75722CDF" w14:textId="77777777" w:rsidR="00D01278" w:rsidRPr="009607B5" w:rsidRDefault="00D01278" w:rsidP="00D01278">
      <w:pPr>
        <w:pStyle w:val="B2"/>
        <w:rPr>
          <w:lang w:val="en-US"/>
        </w:rPr>
      </w:pPr>
      <w:r w:rsidRPr="009607B5">
        <w:tab/>
        <w:t>then</w:t>
      </w:r>
      <w:r w:rsidRPr="009607B5">
        <w:rPr>
          <w:lang w:val="en-US"/>
        </w:rPr>
        <w:t>:</w:t>
      </w:r>
    </w:p>
    <w:p w14:paraId="38306917" w14:textId="5CDB81CB"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343C576C" w14:textId="1C4CBF0E"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xml:space="preserve"> 13.2; </w:t>
      </w:r>
    </w:p>
    <w:p w14:paraId="09F28954"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388B0CBF" w14:textId="0488338E"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 xml:space="preserve">-ID as specified in </w:t>
      </w:r>
      <w:r w:rsidR="00BA1F7C">
        <w:t>clause</w:t>
      </w:r>
      <w:r w:rsidRPr="009607B5">
        <w:t> 13.2; and</w:t>
      </w:r>
    </w:p>
    <w:p w14:paraId="4974BBD3" w14:textId="2DFDD1EE"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 xml:space="preserve">-ID as specified in </w:t>
      </w:r>
      <w:r w:rsidR="00BA1F7C">
        <w:t>clause</w:t>
      </w:r>
      <w:r w:rsidRPr="009607B5">
        <w:t> 13.2; and</w:t>
      </w:r>
    </w:p>
    <w:p w14:paraId="1E566F96"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503907A" w14:textId="1CA47722"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 and</w:t>
      </w:r>
    </w:p>
    <w:p w14:paraId="24CA80FF" w14:textId="46E44323"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07C3870A"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73203A49"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668F071" w14:textId="4A3F7FEA"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72DCE482" w14:textId="07C0BA8F"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1F3737AE"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245FC9C8" w14:textId="2AABD531" w:rsidR="00D01278" w:rsidRPr="009607B5" w:rsidRDefault="00D01278" w:rsidP="00D01278">
      <w:pPr>
        <w:pStyle w:val="B3"/>
      </w:pPr>
      <w:r w:rsidRPr="009607B5">
        <w:rPr>
          <w:lang w:val="en-US"/>
        </w:rPr>
        <w:lastRenderedPageBreak/>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w:t>
      </w:r>
      <w:r w:rsidR="00BA1F7C">
        <w:t>clause</w:t>
      </w:r>
      <w:r w:rsidRPr="009607B5">
        <w:t> 13.2; and</w:t>
      </w:r>
    </w:p>
    <w:p w14:paraId="09CCC0A5" w14:textId="33FFF7F6"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w:t>
      </w:r>
      <w:r w:rsidR="00BA1F7C">
        <w:t>clause</w:t>
      </w:r>
      <w:r w:rsidRPr="009607B5">
        <w:t> 13.2; and</w:t>
      </w:r>
    </w:p>
    <w:p w14:paraId="0F073C42"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39F59F0" w14:textId="714AD7E3"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334A1B3D" w14:textId="12A9FC5F"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3D03BED7"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53BD031D"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152D548B"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7110648"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32AAAF5" w14:textId="77777777" w:rsidR="00D01278" w:rsidRPr="009607B5" w:rsidRDefault="00D01278" w:rsidP="00D01278">
      <w:pPr>
        <w:pStyle w:val="B2"/>
        <w:rPr>
          <w:lang w:val="en-US"/>
        </w:rPr>
      </w:pPr>
      <w:r w:rsidRPr="009607B5">
        <w:tab/>
        <w:t>then</w:t>
      </w:r>
      <w:r w:rsidRPr="009607B5">
        <w:rPr>
          <w:lang w:val="en-US"/>
        </w:rPr>
        <w:t>:</w:t>
      </w:r>
    </w:p>
    <w:p w14:paraId="06ED58B1" w14:textId="2045B013"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5A70300D" w14:textId="57FF891C"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1CF053F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4AD109A2"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506B77D3"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45E0A9AD" w14:textId="77777777" w:rsidR="00D01278" w:rsidRPr="009607B5" w:rsidRDefault="00D01278" w:rsidP="00D01278">
      <w:pPr>
        <w:pStyle w:val="B2"/>
      </w:pPr>
      <w:r w:rsidRPr="009607B5">
        <w:tab/>
        <w:t>then:</w:t>
      </w:r>
    </w:p>
    <w:p w14:paraId="56DA2B63" w14:textId="6DBD1E0C"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0ABF5121" w14:textId="47C9F0EF"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 xml:space="preserve">-ID as specified in </w:t>
      </w:r>
      <w:r w:rsidR="00BA1F7C">
        <w:t>clause</w:t>
      </w:r>
      <w:r w:rsidRPr="009607B5">
        <w:t> 13.2; and</w:t>
      </w:r>
    </w:p>
    <w:p w14:paraId="6898227F"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2F70553A"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3826BEA"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D729B51" w14:textId="77777777" w:rsidR="00D01278" w:rsidRPr="009607B5" w:rsidRDefault="00D01278" w:rsidP="00D01278">
      <w:pPr>
        <w:pStyle w:val="B2"/>
        <w:rPr>
          <w:lang w:val="en-US"/>
        </w:rPr>
      </w:pPr>
      <w:r w:rsidRPr="009607B5">
        <w:lastRenderedPageBreak/>
        <w:tab/>
        <w:t>then</w:t>
      </w:r>
      <w:r w:rsidRPr="009607B5">
        <w:rPr>
          <w:lang w:val="en-US"/>
        </w:rPr>
        <w:t>:</w:t>
      </w:r>
    </w:p>
    <w:p w14:paraId="70BD4BD0" w14:textId="3AAD87D5"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29125F27" w14:textId="07C8A2C9"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40D926EC"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65B6F7B6" w14:textId="70B8E1C3"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49E200" w14:textId="18526183"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t>.</w:t>
      </w:r>
    </w:p>
    <w:p w14:paraId="286FEE85" w14:textId="77777777" w:rsidR="00D01278" w:rsidRPr="009607B5" w:rsidRDefault="00D01278" w:rsidP="00D01278">
      <w:pPr>
        <w:pStyle w:val="Heading3"/>
        <w:rPr>
          <w:noProof/>
        </w:rPr>
      </w:pPr>
      <w:bookmarkStart w:id="2361" w:name="_Toc20209030"/>
      <w:bookmarkStart w:id="2362" w:name="_Toc36045141"/>
      <w:bookmarkStart w:id="2363" w:name="_Toc45216627"/>
      <w:bookmarkStart w:id="2364" w:name="_Toc99174401"/>
      <w:r w:rsidRPr="009607B5">
        <w:rPr>
          <w:noProof/>
        </w:rPr>
        <w:t>13.3.4</w:t>
      </w:r>
      <w:r w:rsidRPr="009607B5">
        <w:rPr>
          <w:noProof/>
        </w:rPr>
        <w:tab/>
        <w:t>The controlling</w:t>
      </w:r>
      <w:r>
        <w:rPr>
          <w:noProof/>
        </w:rPr>
        <w:t xml:space="preserve"> MCVideo</w:t>
      </w:r>
      <w:r w:rsidRPr="009607B5">
        <w:rPr>
          <w:noProof/>
        </w:rPr>
        <w:t xml:space="preserve"> function</w:t>
      </w:r>
      <w:bookmarkEnd w:id="2361"/>
      <w:bookmarkEnd w:id="2362"/>
      <w:bookmarkEnd w:id="2363"/>
      <w:bookmarkEnd w:id="2364"/>
    </w:p>
    <w:p w14:paraId="691E39F5" w14:textId="77777777" w:rsidR="00D01278" w:rsidRPr="009607B5" w:rsidRDefault="00D01278" w:rsidP="00D01278">
      <w:r w:rsidRPr="009607B5">
        <w:t>The controlling</w:t>
      </w:r>
      <w:r>
        <w:t xml:space="preserve"> MCVideo</w:t>
      </w:r>
      <w:r w:rsidRPr="009607B5">
        <w:t xml:space="preserve"> function:</w:t>
      </w:r>
    </w:p>
    <w:p w14:paraId="47A25D7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AE7B867"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69A270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2D808B1" w14:textId="0E0D4CF4"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74D23D46" w14:textId="5790881B"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4085918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5F2BCB11" w14:textId="62430748"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2E1A36C6" w14:textId="52BAE7CE"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w:t>
      </w:r>
    </w:p>
    <w:p w14:paraId="3EB41D7A"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EDB991B"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98D54BB" w14:textId="4357E1DD"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6DF8856A" w14:textId="6BBD34CC" w:rsidR="00D01278" w:rsidRPr="009607B5" w:rsidRDefault="00D01278" w:rsidP="00D01278">
      <w:pPr>
        <w:pStyle w:val="B3"/>
      </w:pPr>
      <w:r w:rsidRPr="009607B5">
        <w:rPr>
          <w:lang w:val="en-US"/>
        </w:rPr>
        <w:lastRenderedPageBreak/>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72231A88"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7BDCA51" w14:textId="02B34206"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57076974" w14:textId="270C13CE"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526573C9"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1917CE6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155D381" w14:textId="32CFB014"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149FDB66" w14:textId="5215B8FB"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53B0A23C"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A4CAAE5" w14:textId="41DABDD9"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w:t>
      </w:r>
    </w:p>
    <w:p w14:paraId="2A44D787" w14:textId="69987D4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w:t>
      </w:r>
    </w:p>
    <w:p w14:paraId="2E0D22B2" w14:textId="77777777" w:rsidR="00D01278" w:rsidRPr="000B4518" w:rsidRDefault="00D01278" w:rsidP="00D01278">
      <w:pPr>
        <w:pStyle w:val="Heading1"/>
      </w:pPr>
      <w:bookmarkStart w:id="2365" w:name="_Toc20209031"/>
      <w:bookmarkStart w:id="2366" w:name="_Toc36045142"/>
      <w:bookmarkStart w:id="2367" w:name="_Toc45216628"/>
      <w:bookmarkStart w:id="2368" w:name="_Toc99174402"/>
      <w:r w:rsidRPr="000B4518">
        <w:t>14</w:t>
      </w:r>
      <w:r w:rsidRPr="000B4518">
        <w:tab/>
        <w:t>SDP offer/ answer procedures</w:t>
      </w:r>
      <w:bookmarkEnd w:id="2365"/>
      <w:bookmarkEnd w:id="2366"/>
      <w:bookmarkEnd w:id="2367"/>
      <w:bookmarkEnd w:id="2368"/>
    </w:p>
    <w:p w14:paraId="48F8D989" w14:textId="77777777" w:rsidR="00D01278" w:rsidRPr="000B4518" w:rsidRDefault="00D01278" w:rsidP="00D01278">
      <w:pPr>
        <w:pStyle w:val="Heading2"/>
      </w:pPr>
      <w:bookmarkStart w:id="2369" w:name="_Toc20209032"/>
      <w:bookmarkStart w:id="2370" w:name="_Toc36045143"/>
      <w:bookmarkStart w:id="2371" w:name="_Toc45216629"/>
      <w:bookmarkStart w:id="2372" w:name="_Toc99174403"/>
      <w:r w:rsidRPr="000B4518">
        <w:t>14.1</w:t>
      </w:r>
      <w:r w:rsidRPr="000B4518">
        <w:tab/>
        <w:t>General</w:t>
      </w:r>
      <w:bookmarkEnd w:id="2369"/>
      <w:bookmarkEnd w:id="2370"/>
      <w:bookmarkEnd w:id="2371"/>
      <w:bookmarkEnd w:id="2372"/>
    </w:p>
    <w:p w14:paraId="0DBE3291" w14:textId="33327900" w:rsidR="00D01278" w:rsidRPr="000B4518" w:rsidRDefault="00D01278" w:rsidP="00D01278">
      <w:pPr>
        <w:rPr>
          <w:lang w:eastAsia="x-none"/>
        </w:rPr>
      </w:pPr>
      <w:r w:rsidRPr="000B4518">
        <w:rPr>
          <w:lang w:eastAsia="x-none"/>
        </w:rPr>
        <w:t xml:space="preserve">The capabilities described in </w:t>
      </w:r>
      <w:r w:rsidR="00BA1F7C">
        <w:rPr>
          <w:lang w:eastAsia="x-none"/>
        </w:rPr>
        <w:t>clause</w:t>
      </w:r>
      <w:r w:rsidRPr="000B4518">
        <w:rPr>
          <w:lang w:eastAsia="x-none"/>
        </w:rPr>
        <w:t xml:space="preserv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54A69754"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16084344" w14:textId="77777777" w:rsidR="00D01278" w:rsidRPr="000B4518" w:rsidRDefault="00D01278" w:rsidP="00D01278">
      <w:pPr>
        <w:pStyle w:val="Heading2"/>
      </w:pPr>
      <w:bookmarkStart w:id="2373" w:name="_Toc20209033"/>
      <w:bookmarkStart w:id="2374" w:name="_Toc36045144"/>
      <w:bookmarkStart w:id="2375" w:name="_Toc45216630"/>
      <w:bookmarkStart w:id="2376" w:name="_Toc99174404"/>
      <w:r w:rsidRPr="000B4518">
        <w:t>14.2</w:t>
      </w:r>
      <w:r w:rsidRPr="000B4518">
        <w:tab/>
        <w:t>Generating an SDP offer</w:t>
      </w:r>
      <w:bookmarkEnd w:id="2373"/>
      <w:bookmarkEnd w:id="2374"/>
      <w:bookmarkEnd w:id="2375"/>
      <w:bookmarkEnd w:id="2376"/>
    </w:p>
    <w:p w14:paraId="560941B2" w14:textId="77777777" w:rsidR="00D01278" w:rsidRPr="000B4518" w:rsidRDefault="00D01278" w:rsidP="00D01278">
      <w:pPr>
        <w:pStyle w:val="Heading3"/>
      </w:pPr>
      <w:bookmarkStart w:id="2377" w:name="_Toc20209034"/>
      <w:bookmarkStart w:id="2378" w:name="_Toc36045145"/>
      <w:bookmarkStart w:id="2379" w:name="_Toc45216631"/>
      <w:bookmarkStart w:id="2380" w:name="_Toc99174405"/>
      <w:r w:rsidRPr="000B4518">
        <w:t>14.2.1</w:t>
      </w:r>
      <w:r w:rsidRPr="000B4518">
        <w:tab/>
        <w:t>General</w:t>
      </w:r>
      <w:bookmarkEnd w:id="2377"/>
      <w:bookmarkEnd w:id="2378"/>
      <w:bookmarkEnd w:id="2379"/>
      <w:bookmarkEnd w:id="2380"/>
    </w:p>
    <w:p w14:paraId="3C2A3A22"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0B4518" w:rsidRDefault="00D01278" w:rsidP="00D01278">
      <w:pPr>
        <w:pStyle w:val="NO"/>
      </w:pPr>
      <w:r w:rsidRPr="000B4518">
        <w:lastRenderedPageBreak/>
        <w:t>NOTE:</w:t>
      </w:r>
      <w:r w:rsidRPr="000B4518">
        <w:tab/>
        <w:t>"Initial offer" refers to the offer when the media plane control channel is initially negotiated. It might, or might not, be the initial offer within the session.</w:t>
      </w:r>
    </w:p>
    <w:p w14:paraId="48709524" w14:textId="77777777" w:rsidR="00D01278" w:rsidRPr="000B4518" w:rsidRDefault="00D01278" w:rsidP="00D01278">
      <w:pPr>
        <w:pStyle w:val="Heading3"/>
      </w:pPr>
      <w:bookmarkStart w:id="2381" w:name="_Toc20209035"/>
      <w:bookmarkStart w:id="2382" w:name="_Toc36045146"/>
      <w:bookmarkStart w:id="2383" w:name="_Toc45216632"/>
      <w:bookmarkStart w:id="2384" w:name="_Toc99174406"/>
      <w:r w:rsidRPr="000B4518">
        <w:rPr>
          <w:noProof/>
        </w:rPr>
        <w:t>14.2.2</w:t>
      </w:r>
      <w:r w:rsidRPr="000B4518">
        <w:rPr>
          <w:noProof/>
        </w:rPr>
        <w:tab/>
        <w:t>"</w:t>
      </w:r>
      <w:r w:rsidRPr="000B4518">
        <w:t>mc_queueing" fmtp attribute</w:t>
      </w:r>
      <w:bookmarkEnd w:id="2381"/>
      <w:bookmarkEnd w:id="2382"/>
      <w:bookmarkEnd w:id="2383"/>
      <w:bookmarkEnd w:id="2384"/>
    </w:p>
    <w:p w14:paraId="2216525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4D624373"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4DC27D2D"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3948FE7D" w14:textId="77777777" w:rsidR="00D01278" w:rsidRPr="000B4518" w:rsidRDefault="00D01278" w:rsidP="00D01278">
      <w:pPr>
        <w:pStyle w:val="Heading3"/>
      </w:pPr>
      <w:bookmarkStart w:id="2385" w:name="_Toc20209036"/>
      <w:bookmarkStart w:id="2386" w:name="_Toc36045147"/>
      <w:bookmarkStart w:id="2387" w:name="_Toc45216633"/>
      <w:bookmarkStart w:id="2388" w:name="_Toc99174407"/>
      <w:r w:rsidRPr="000B4518">
        <w:rPr>
          <w:noProof/>
        </w:rPr>
        <w:t>14.2.3</w:t>
      </w:r>
      <w:r w:rsidRPr="000B4518">
        <w:rPr>
          <w:noProof/>
        </w:rPr>
        <w:tab/>
        <w:t>"</w:t>
      </w:r>
      <w:r w:rsidRPr="000B4518">
        <w:t>mc_priority" fmtp attribute</w:t>
      </w:r>
      <w:bookmarkEnd w:id="2385"/>
      <w:bookmarkEnd w:id="2386"/>
      <w:bookmarkEnd w:id="2387"/>
      <w:bookmarkEnd w:id="2388"/>
    </w:p>
    <w:p w14:paraId="4057E4C4"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06F00780"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[12].</w:t>
      </w:r>
    </w:p>
    <w:p w14:paraId="415C7A3D" w14:textId="77777777" w:rsidR="00D01278" w:rsidRPr="000B4518" w:rsidRDefault="00D01278" w:rsidP="00D01278">
      <w:pPr>
        <w:pStyle w:val="Heading3"/>
      </w:pPr>
      <w:bookmarkStart w:id="2389" w:name="_Toc20209037"/>
      <w:bookmarkStart w:id="2390" w:name="_Toc36045148"/>
      <w:bookmarkStart w:id="2391" w:name="_Toc45216634"/>
      <w:bookmarkStart w:id="2392" w:name="_Toc99174408"/>
      <w:r w:rsidRPr="000B4518">
        <w:rPr>
          <w:noProof/>
        </w:rPr>
        <w:t>14.2.4</w:t>
      </w:r>
      <w:r w:rsidRPr="000B4518">
        <w:rPr>
          <w:noProof/>
        </w:rPr>
        <w:tab/>
        <w:t>"</w:t>
      </w:r>
      <w:r w:rsidRPr="000B4518">
        <w:t>mc_granted" fmtp attribute</w:t>
      </w:r>
      <w:bookmarkEnd w:id="2389"/>
      <w:bookmarkEnd w:id="2390"/>
      <w:bookmarkEnd w:id="2391"/>
      <w:bookmarkEnd w:id="2392"/>
    </w:p>
    <w:p w14:paraId="13CA4D9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30FE5CF" w14:textId="77777777" w:rsidR="00D01278" w:rsidRPr="000B4518" w:rsidRDefault="00D01278" w:rsidP="00D01278">
      <w:pPr>
        <w:pStyle w:val="Heading3"/>
      </w:pPr>
      <w:bookmarkStart w:id="2393" w:name="_Toc20209038"/>
      <w:bookmarkStart w:id="2394" w:name="_Toc36045149"/>
      <w:bookmarkStart w:id="2395" w:name="_Toc45216635"/>
      <w:bookmarkStart w:id="2396" w:name="_Toc99174409"/>
      <w:r w:rsidRPr="000B4518">
        <w:rPr>
          <w:noProof/>
        </w:rPr>
        <w:t>14.2.5</w:t>
      </w:r>
      <w:r w:rsidRPr="000B4518">
        <w:rPr>
          <w:noProof/>
        </w:rPr>
        <w:tab/>
        <w:t>"</w:t>
      </w:r>
      <w:r w:rsidRPr="000B4518">
        <w:t>mc_implicit_request" fmtp attribute</w:t>
      </w:r>
      <w:bookmarkEnd w:id="2393"/>
      <w:bookmarkEnd w:id="2394"/>
      <w:bookmarkEnd w:id="2395"/>
      <w:bookmarkEnd w:id="2396"/>
    </w:p>
    <w:p w14:paraId="23F0206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4E16C51C" w14:textId="77777777" w:rsidR="00062123" w:rsidRPr="000B4518" w:rsidRDefault="00062123" w:rsidP="00062123">
      <w:pPr>
        <w:pStyle w:val="Heading3"/>
      </w:pPr>
      <w:bookmarkStart w:id="2397" w:name="_Toc20209039"/>
      <w:bookmarkStart w:id="2398" w:name="_Toc36045150"/>
      <w:bookmarkStart w:id="2399" w:name="_Toc45216636"/>
      <w:bookmarkStart w:id="2400" w:name="_Toc99174410"/>
      <w:r w:rsidRPr="000B4518">
        <w:rPr>
          <w:noProof/>
        </w:rPr>
        <w:t>14.2.</w:t>
      </w:r>
      <w:r w:rsidRPr="009559DD">
        <w:rPr>
          <w:noProof/>
          <w:lang w:val="en-GB"/>
        </w:rPr>
        <w:t>6</w:t>
      </w:r>
      <w:r w:rsidRPr="000B4518">
        <w:rPr>
          <w:noProof/>
        </w:rPr>
        <w:tab/>
        <w:t>"</w:t>
      </w:r>
      <w:r w:rsidRPr="000B4518">
        <w:t>mc_</w:t>
      </w:r>
      <w:r>
        <w:t>reception_</w:t>
      </w:r>
      <w:r w:rsidRPr="000B4518">
        <w:t>priority" fmtp attribute</w:t>
      </w:r>
      <w:bookmarkEnd w:id="2397"/>
      <w:bookmarkEnd w:id="2398"/>
      <w:bookmarkEnd w:id="2399"/>
      <w:bookmarkEnd w:id="2400"/>
    </w:p>
    <w:p w14:paraId="5A94B2E3"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159FA800" w14:textId="77777777" w:rsidR="00D01278" w:rsidRPr="000B4518" w:rsidRDefault="00D01278" w:rsidP="00D01278">
      <w:pPr>
        <w:pStyle w:val="Heading2"/>
      </w:pPr>
      <w:bookmarkStart w:id="2401" w:name="_Toc20209040"/>
      <w:bookmarkStart w:id="2402" w:name="_Toc36045151"/>
      <w:bookmarkStart w:id="2403" w:name="_Toc45216637"/>
      <w:bookmarkStart w:id="2404" w:name="_Toc99174411"/>
      <w:r w:rsidRPr="000B4518">
        <w:t>14.3</w:t>
      </w:r>
      <w:r w:rsidRPr="000B4518">
        <w:tab/>
        <w:t>Generating the SDP answer</w:t>
      </w:r>
      <w:bookmarkEnd w:id="2401"/>
      <w:bookmarkEnd w:id="2402"/>
      <w:bookmarkEnd w:id="2403"/>
      <w:bookmarkEnd w:id="2404"/>
    </w:p>
    <w:p w14:paraId="28FCD34E" w14:textId="77777777" w:rsidR="00D01278" w:rsidRPr="000B4518" w:rsidRDefault="00D01278" w:rsidP="00D01278">
      <w:pPr>
        <w:pStyle w:val="Heading3"/>
      </w:pPr>
      <w:bookmarkStart w:id="2405" w:name="_Toc20209041"/>
      <w:bookmarkStart w:id="2406" w:name="_Toc36045152"/>
      <w:bookmarkStart w:id="2407" w:name="_Toc45216638"/>
      <w:bookmarkStart w:id="2408" w:name="_Toc99174412"/>
      <w:r w:rsidRPr="000B4518">
        <w:rPr>
          <w:noProof/>
        </w:rPr>
        <w:t>14.3.1</w:t>
      </w:r>
      <w:r w:rsidRPr="000B4518">
        <w:rPr>
          <w:noProof/>
        </w:rPr>
        <w:tab/>
      </w:r>
      <w:r w:rsidRPr="000B4518">
        <w:t>General</w:t>
      </w:r>
      <w:bookmarkEnd w:id="2405"/>
      <w:bookmarkEnd w:id="2406"/>
      <w:bookmarkEnd w:id="2407"/>
      <w:bookmarkEnd w:id="2408"/>
    </w:p>
    <w:p w14:paraId="06431FDF"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0B4518" w:rsidRDefault="00D01278" w:rsidP="00D01278">
      <w:pPr>
        <w:pStyle w:val="Heading3"/>
      </w:pPr>
      <w:bookmarkStart w:id="2409" w:name="_Toc20209042"/>
      <w:bookmarkStart w:id="2410" w:name="_Toc36045153"/>
      <w:bookmarkStart w:id="2411" w:name="_Toc45216639"/>
      <w:bookmarkStart w:id="2412" w:name="_Toc99174413"/>
      <w:r w:rsidRPr="000B4518">
        <w:rPr>
          <w:noProof/>
        </w:rPr>
        <w:t>14.3.2</w:t>
      </w:r>
      <w:r w:rsidRPr="000B4518">
        <w:rPr>
          <w:noProof/>
        </w:rPr>
        <w:tab/>
        <w:t>"</w:t>
      </w:r>
      <w:r w:rsidRPr="000B4518">
        <w:t>mc_queueing" fmtp attribute</w:t>
      </w:r>
      <w:bookmarkEnd w:id="2409"/>
      <w:bookmarkEnd w:id="2410"/>
      <w:bookmarkEnd w:id="2411"/>
      <w:bookmarkEnd w:id="2412"/>
    </w:p>
    <w:p w14:paraId="6BEDD576"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E22FAA4" w14:textId="77777777" w:rsidR="00D01278" w:rsidRPr="000B4518" w:rsidRDefault="00D01278" w:rsidP="00D01278">
      <w:r w:rsidRPr="000B4518">
        <w:rPr>
          <w:lang w:eastAsia="x-none"/>
        </w:rPr>
        <w:lastRenderedPageBreak/>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EF63946"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07000827"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27456BDA" w14:textId="77777777" w:rsidR="00D01278" w:rsidRPr="000B4518" w:rsidRDefault="00D01278" w:rsidP="00D01278">
      <w:pPr>
        <w:pStyle w:val="Heading3"/>
      </w:pPr>
      <w:bookmarkStart w:id="2413" w:name="_Toc20209043"/>
      <w:bookmarkStart w:id="2414" w:name="_Toc36045154"/>
      <w:bookmarkStart w:id="2415" w:name="_Toc45216640"/>
      <w:bookmarkStart w:id="2416" w:name="_Toc99174414"/>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413"/>
      <w:bookmarkEnd w:id="2414"/>
      <w:bookmarkEnd w:id="2415"/>
      <w:bookmarkEnd w:id="2416"/>
    </w:p>
    <w:p w14:paraId="2D476011"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263D25CC" w14:textId="77777777" w:rsidR="00D01278" w:rsidRDefault="00D01278" w:rsidP="00D01278">
      <w:pPr>
        <w:pStyle w:val="B1"/>
      </w:pPr>
      <w:r>
        <w:t>1.</w:t>
      </w:r>
      <w:r>
        <w:tab/>
        <w:t xml:space="preserve">if the &lt;on-network-recvonly&gt; element is present in the &lt;entry&gt; element as specified in 3GPP TS 24.481 [12] for the MCVideo user identified by the &lt;entry&gt; element, shall not include a </w:t>
      </w:r>
      <w:r w:rsidRPr="000B4518">
        <w:rPr>
          <w:noProof/>
        </w:rPr>
        <w:t>"</w:t>
      </w:r>
      <w:r w:rsidRPr="000B4518">
        <w:t>mc_priority" fmtp attribute</w:t>
      </w:r>
      <w:r>
        <w:t xml:space="preserve"> in the SDP answer;</w:t>
      </w:r>
    </w:p>
    <w:p w14:paraId="12DFD0BD" w14:textId="77777777" w:rsidR="00D01278" w:rsidRDefault="00D01278" w:rsidP="00D01278">
      <w:pPr>
        <w:pStyle w:val="B1"/>
      </w:pPr>
      <w:r>
        <w:t>2.</w:t>
      </w:r>
      <w:r>
        <w:tab/>
        <w:t>if the &lt;on-network-recvonly&gt; element is not present in the &lt;entry&gt; element as specified in 3GPP TS 24.481 [12] for the MCVideo user identified by the &lt;entry&gt; element in the MCVideo group document:</w:t>
      </w:r>
    </w:p>
    <w:p w14:paraId="2F579D08"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F30027D"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7FDC534B"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427454F0" w14:textId="77777777" w:rsidR="00D01278" w:rsidRPr="000B4518" w:rsidRDefault="00D01278" w:rsidP="00D01278">
      <w:pPr>
        <w:pStyle w:val="B3"/>
      </w:pPr>
      <w:r>
        <w:t>iii</w:t>
      </w:r>
      <w:r>
        <w:tab/>
        <w:t>the value of the &lt;num-levels-priority-hierarchy&gt; element in the MCVideo service configuration document as specified in 3GPP TS 24.484 [13</w:t>
      </w:r>
      <w:r w:rsidRPr="000B4518">
        <w:t>];</w:t>
      </w:r>
      <w:r>
        <w:t xml:space="preserve"> and</w:t>
      </w:r>
    </w:p>
    <w:p w14:paraId="03EB5C39" w14:textId="77777777" w:rsidR="00D01278" w:rsidRPr="000B4518" w:rsidRDefault="00D01278" w:rsidP="00D01278">
      <w:pPr>
        <w:pStyle w:val="B2"/>
      </w:pPr>
      <w:r>
        <w:t>b.</w:t>
      </w:r>
      <w:r>
        <w:tab/>
        <w:t>shall include the priority value determined above in step 2a, in the "mc_priority" fmtp attribute of the SDP answer.</w:t>
      </w:r>
    </w:p>
    <w:p w14:paraId="773DB2C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15012FE0" w14:textId="77777777" w:rsidR="00D01278" w:rsidRPr="000B4518" w:rsidRDefault="00D01278" w:rsidP="00D01278">
      <w:pPr>
        <w:pStyle w:val="Heading3"/>
      </w:pPr>
      <w:bookmarkStart w:id="2417" w:name="_Toc20209044"/>
      <w:bookmarkStart w:id="2418" w:name="_Toc36045155"/>
      <w:bookmarkStart w:id="2419" w:name="_Toc45216641"/>
      <w:bookmarkStart w:id="2420" w:name="_Toc99174415"/>
      <w:r w:rsidRPr="000B4518">
        <w:rPr>
          <w:noProof/>
        </w:rPr>
        <w:t>14.3.</w:t>
      </w:r>
      <w:r>
        <w:rPr>
          <w:noProof/>
        </w:rPr>
        <w:t>4</w:t>
      </w:r>
      <w:r w:rsidRPr="000B4518">
        <w:rPr>
          <w:noProof/>
        </w:rPr>
        <w:tab/>
        <w:t>"</w:t>
      </w:r>
      <w:r w:rsidRPr="000B4518">
        <w:t>mc_granted" fmtp attribute</w:t>
      </w:r>
      <w:bookmarkEnd w:id="2417"/>
      <w:bookmarkEnd w:id="2418"/>
      <w:bookmarkEnd w:id="2419"/>
      <w:bookmarkEnd w:id="2420"/>
    </w:p>
    <w:p w14:paraId="69967046"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4B5E2DB5"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770C5164"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2E9B64F6"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1A7D001F"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487A5511"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181E42AC" w14:textId="77777777" w:rsidR="00D01278" w:rsidRPr="000B4518" w:rsidRDefault="00D01278" w:rsidP="00D01278">
      <w:pPr>
        <w:pStyle w:val="Heading3"/>
      </w:pPr>
      <w:bookmarkStart w:id="2421" w:name="_Toc20209045"/>
      <w:bookmarkStart w:id="2422" w:name="_Toc36045156"/>
      <w:bookmarkStart w:id="2423" w:name="_Toc45216642"/>
      <w:bookmarkStart w:id="2424" w:name="_Toc99174416"/>
      <w:r w:rsidRPr="000B4518">
        <w:rPr>
          <w:noProof/>
        </w:rPr>
        <w:t>14.3.</w:t>
      </w:r>
      <w:r>
        <w:rPr>
          <w:noProof/>
        </w:rPr>
        <w:t>5</w:t>
      </w:r>
      <w:r w:rsidRPr="000B4518">
        <w:rPr>
          <w:noProof/>
        </w:rPr>
        <w:tab/>
        <w:t>"</w:t>
      </w:r>
      <w:r w:rsidRPr="000B4518">
        <w:t>mc_implicit_request" fmtp attribute</w:t>
      </w:r>
      <w:bookmarkEnd w:id="2421"/>
      <w:bookmarkEnd w:id="2422"/>
      <w:bookmarkEnd w:id="2423"/>
      <w:bookmarkEnd w:id="2424"/>
    </w:p>
    <w:p w14:paraId="5BF07DA0"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3410455B" w14:textId="77777777" w:rsidR="00062123" w:rsidRPr="000B4518" w:rsidRDefault="00062123" w:rsidP="00062123">
      <w:pPr>
        <w:pStyle w:val="Heading3"/>
      </w:pPr>
      <w:bookmarkStart w:id="2425" w:name="_Toc20209046"/>
      <w:bookmarkStart w:id="2426" w:name="_Toc36045157"/>
      <w:bookmarkStart w:id="2427" w:name="_Toc45216643"/>
      <w:bookmarkStart w:id="2428" w:name="_Toc99174417"/>
      <w:r w:rsidRPr="000B4518">
        <w:rPr>
          <w:noProof/>
        </w:rPr>
        <w:lastRenderedPageBreak/>
        <w:t>14.</w:t>
      </w:r>
      <w:r>
        <w:rPr>
          <w:noProof/>
        </w:rPr>
        <w:t>3</w:t>
      </w:r>
      <w:r w:rsidRPr="000B4518">
        <w:rPr>
          <w:noProof/>
        </w:rPr>
        <w:t>.</w:t>
      </w:r>
      <w:r w:rsidRPr="009559DD">
        <w:rPr>
          <w:noProof/>
          <w:lang w:val="en-GB"/>
        </w:rPr>
        <w:t>6</w:t>
      </w:r>
      <w:r w:rsidRPr="000B4518">
        <w:rPr>
          <w:noProof/>
        </w:rPr>
        <w:tab/>
        <w:t>"</w:t>
      </w:r>
      <w:r w:rsidRPr="000B4518">
        <w:t>mc_</w:t>
      </w:r>
      <w:r>
        <w:t>reception_</w:t>
      </w:r>
      <w:r w:rsidRPr="000B4518">
        <w:t>priority" fmtp attribute</w:t>
      </w:r>
      <w:bookmarkEnd w:id="2425"/>
      <w:bookmarkEnd w:id="2426"/>
      <w:bookmarkEnd w:id="2427"/>
      <w:bookmarkEnd w:id="2428"/>
    </w:p>
    <w:p w14:paraId="6F4192E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41AE199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F177B35"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52DE8E8C"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3F0F7916" w14:textId="77777777" w:rsidR="00D01278" w:rsidRPr="000B4518" w:rsidRDefault="00D01278" w:rsidP="00D01278">
      <w:pPr>
        <w:pStyle w:val="Heading2"/>
      </w:pPr>
      <w:bookmarkStart w:id="2429" w:name="_Toc20209047"/>
      <w:bookmarkStart w:id="2430" w:name="_Toc36045158"/>
      <w:bookmarkStart w:id="2431" w:name="_Toc45216644"/>
      <w:bookmarkStart w:id="2432" w:name="_Toc99174418"/>
      <w:r w:rsidRPr="000B4518">
        <w:t>14.4</w:t>
      </w:r>
      <w:r w:rsidRPr="000B4518">
        <w:tab/>
        <w:t>Offerer processing of the SDP answer</w:t>
      </w:r>
      <w:bookmarkEnd w:id="2429"/>
      <w:bookmarkEnd w:id="2430"/>
      <w:bookmarkEnd w:id="2431"/>
      <w:bookmarkEnd w:id="2432"/>
    </w:p>
    <w:p w14:paraId="4FA50DDE"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0B4518" w:rsidRDefault="00D01278" w:rsidP="00D01278">
      <w:pPr>
        <w:pStyle w:val="Heading2"/>
      </w:pPr>
      <w:bookmarkStart w:id="2433" w:name="_Toc20209048"/>
      <w:bookmarkStart w:id="2434" w:name="_Toc36045159"/>
      <w:bookmarkStart w:id="2435" w:name="_Toc45216645"/>
      <w:bookmarkStart w:id="2436" w:name="_Toc99174419"/>
      <w:r w:rsidRPr="000B4518">
        <w:t>14.5</w:t>
      </w:r>
      <w:r w:rsidRPr="000B4518">
        <w:tab/>
        <w:t>Modifying the media plane control channel</w:t>
      </w:r>
      <w:bookmarkEnd w:id="2433"/>
      <w:bookmarkEnd w:id="2434"/>
      <w:bookmarkEnd w:id="2435"/>
      <w:bookmarkEnd w:id="2436"/>
    </w:p>
    <w:p w14:paraId="6B9B5006" w14:textId="15069424" w:rsidR="00D01278" w:rsidRPr="000B4518" w:rsidRDefault="00D01278" w:rsidP="00D01278">
      <w:r w:rsidRPr="000B4518">
        <w:t xml:space="preserve">When an offerer generates a subsequent SDP offer, the offerer follows the rules for generating an initial offer, as described in </w:t>
      </w:r>
      <w:r w:rsidR="00BA1F7C">
        <w:t>clause</w:t>
      </w:r>
      <w:r w:rsidRPr="000B4518">
        <w:t>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56595ED4" w14:textId="77777777" w:rsidR="00D01278" w:rsidRPr="000B4518" w:rsidRDefault="00D01278" w:rsidP="00D01278">
      <w:pPr>
        <w:pStyle w:val="Heading2"/>
      </w:pPr>
      <w:bookmarkStart w:id="2437" w:name="_Toc20209049"/>
      <w:bookmarkStart w:id="2438" w:name="_Toc36045160"/>
      <w:bookmarkStart w:id="2439" w:name="_Toc45216646"/>
      <w:bookmarkStart w:id="2440" w:name="_Toc99174420"/>
      <w:r w:rsidRPr="000B4518">
        <w:t>14.6</w:t>
      </w:r>
      <w:r w:rsidRPr="000B4518">
        <w:tab/>
        <w:t>The use of SDP offer / answer procedures in off-network mode</w:t>
      </w:r>
      <w:bookmarkEnd w:id="2437"/>
      <w:bookmarkEnd w:id="2438"/>
      <w:bookmarkEnd w:id="2439"/>
      <w:bookmarkEnd w:id="2440"/>
    </w:p>
    <w:p w14:paraId="3D97E141" w14:textId="77777777" w:rsidR="00D01278" w:rsidRPr="000B4518" w:rsidRDefault="00D01278" w:rsidP="00D01278">
      <w:pPr>
        <w:pStyle w:val="Heading3"/>
      </w:pPr>
      <w:bookmarkStart w:id="2441" w:name="_Toc20209050"/>
      <w:bookmarkStart w:id="2442" w:name="_Toc36045161"/>
      <w:bookmarkStart w:id="2443" w:name="_Toc45216647"/>
      <w:bookmarkStart w:id="2444" w:name="_Toc99174421"/>
      <w:r w:rsidRPr="000B4518">
        <w:t>14.6.1</w:t>
      </w:r>
      <w:r w:rsidRPr="000B4518">
        <w:tab/>
        <w:t>General</w:t>
      </w:r>
      <w:bookmarkEnd w:id="2441"/>
      <w:bookmarkEnd w:id="2442"/>
      <w:bookmarkEnd w:id="2443"/>
      <w:bookmarkEnd w:id="2444"/>
    </w:p>
    <w:p w14:paraId="06A94638"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6F7906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026AE8BB" w14:textId="77777777" w:rsidR="00D01278" w:rsidRPr="000B4518" w:rsidRDefault="00D01278" w:rsidP="00D01278">
      <w:pPr>
        <w:pStyle w:val="Heading3"/>
      </w:pPr>
      <w:bookmarkStart w:id="2445" w:name="_Toc20209051"/>
      <w:bookmarkStart w:id="2446" w:name="_Toc36045162"/>
      <w:bookmarkStart w:id="2447" w:name="_Toc45216648"/>
      <w:bookmarkStart w:id="2448" w:name="_Toc99174422"/>
      <w:r w:rsidRPr="000B4518">
        <w:t>14.6.2</w:t>
      </w:r>
      <w:r w:rsidRPr="000B4518">
        <w:tab/>
        <w:t>fmtp attribute "mc_queueing"</w:t>
      </w:r>
      <w:bookmarkEnd w:id="2445"/>
      <w:bookmarkEnd w:id="2446"/>
      <w:bookmarkEnd w:id="2447"/>
      <w:bookmarkEnd w:id="2448"/>
    </w:p>
    <w:p w14:paraId="5A6EFB57"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6EAD154B"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116C32E"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614A6299"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7DB56BD5" w14:textId="77777777" w:rsidR="00080512" w:rsidRPr="00856E05" w:rsidRDefault="00D9134D" w:rsidP="00856E05">
      <w:pPr>
        <w:pStyle w:val="Heading8"/>
      </w:pPr>
      <w:r w:rsidRPr="00856E05">
        <w:br w:type="page"/>
      </w:r>
      <w:bookmarkStart w:id="2449" w:name="_Toc20209052"/>
      <w:bookmarkStart w:id="2450" w:name="_Toc36045163"/>
      <w:bookmarkStart w:id="2451" w:name="_Toc45216649"/>
      <w:bookmarkStart w:id="2452" w:name="historyclause"/>
      <w:bookmarkStart w:id="2453" w:name="_Toc99174423"/>
      <w:r w:rsidR="00080512" w:rsidRPr="00856E05">
        <w:lastRenderedPageBreak/>
        <w:t xml:space="preserve">Annex </w:t>
      </w:r>
      <w:r w:rsidR="00856E05">
        <w:rPr>
          <w:lang w:val="en-GB"/>
        </w:rPr>
        <w:t>A</w:t>
      </w:r>
      <w:r w:rsidR="00080512" w:rsidRPr="00856E05">
        <w:t xml:space="preserve"> (informative):</w:t>
      </w:r>
      <w:r w:rsidR="00080512" w:rsidRPr="00856E05">
        <w:br/>
        <w:t>Change history</w:t>
      </w:r>
      <w:bookmarkEnd w:id="2449"/>
      <w:bookmarkEnd w:id="2450"/>
      <w:bookmarkEnd w:id="2451"/>
      <w:bookmarkEnd w:id="2453"/>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1FB211D7" w14:textId="77777777" w:rsidTr="00D01278">
        <w:trPr>
          <w:cantSplit/>
        </w:trPr>
        <w:tc>
          <w:tcPr>
            <w:tcW w:w="9714" w:type="dxa"/>
            <w:gridSpan w:val="8"/>
            <w:tcBorders>
              <w:bottom w:val="nil"/>
            </w:tcBorders>
            <w:shd w:val="solid" w:color="FFFFFF" w:fill="auto"/>
          </w:tcPr>
          <w:bookmarkEnd w:id="2452"/>
          <w:p w14:paraId="33F6D765" w14:textId="77777777" w:rsidR="003C3971" w:rsidRPr="00A5463E" w:rsidRDefault="003C3971" w:rsidP="00C72833">
            <w:pPr>
              <w:pStyle w:val="TAL"/>
              <w:jc w:val="center"/>
              <w:rPr>
                <w:b/>
                <w:sz w:val="16"/>
                <w:lang w:val="en-GB"/>
              </w:rPr>
            </w:pPr>
            <w:r w:rsidRPr="00A5463E">
              <w:rPr>
                <w:b/>
                <w:lang w:val="en-GB"/>
              </w:rPr>
              <w:t>Change history</w:t>
            </w:r>
          </w:p>
        </w:tc>
      </w:tr>
      <w:tr w:rsidR="003C3971" w:rsidRPr="00A5463E" w14:paraId="31A3DDF4" w14:textId="77777777" w:rsidTr="00D01278">
        <w:tc>
          <w:tcPr>
            <w:tcW w:w="800" w:type="dxa"/>
            <w:shd w:val="pct10" w:color="auto" w:fill="FFFFFF"/>
          </w:tcPr>
          <w:p w14:paraId="0D6317E9" w14:textId="77777777" w:rsidR="003C3971" w:rsidRPr="00A5463E" w:rsidRDefault="003C3971" w:rsidP="00C72833">
            <w:pPr>
              <w:pStyle w:val="TAL"/>
              <w:rPr>
                <w:b/>
                <w:sz w:val="16"/>
                <w:lang w:val="en-GB"/>
              </w:rPr>
            </w:pPr>
            <w:r w:rsidRPr="00A5463E">
              <w:rPr>
                <w:b/>
                <w:sz w:val="16"/>
                <w:lang w:val="en-GB"/>
              </w:rPr>
              <w:t>Date</w:t>
            </w:r>
          </w:p>
        </w:tc>
        <w:tc>
          <w:tcPr>
            <w:tcW w:w="800" w:type="dxa"/>
            <w:shd w:val="pct10" w:color="auto" w:fill="FFFFFF"/>
          </w:tcPr>
          <w:p w14:paraId="2D98FEF7" w14:textId="77777777" w:rsidR="003C3971" w:rsidRPr="00A5463E" w:rsidRDefault="00DF2B1F" w:rsidP="00C72833">
            <w:pPr>
              <w:pStyle w:val="TAL"/>
              <w:rPr>
                <w:b/>
                <w:sz w:val="16"/>
                <w:lang w:val="en-GB"/>
              </w:rPr>
            </w:pPr>
            <w:r w:rsidRPr="00A5463E">
              <w:rPr>
                <w:b/>
                <w:sz w:val="16"/>
                <w:lang w:val="en-GB"/>
              </w:rPr>
              <w:t>Meeting</w:t>
            </w:r>
          </w:p>
        </w:tc>
        <w:tc>
          <w:tcPr>
            <w:tcW w:w="1094" w:type="dxa"/>
            <w:shd w:val="pct10" w:color="auto" w:fill="FFFFFF"/>
          </w:tcPr>
          <w:p w14:paraId="617A21D8" w14:textId="77777777" w:rsidR="003C3971" w:rsidRPr="00A5463E" w:rsidRDefault="003C3971" w:rsidP="00DF2B1F">
            <w:pPr>
              <w:pStyle w:val="TAL"/>
              <w:rPr>
                <w:b/>
                <w:sz w:val="16"/>
                <w:lang w:val="en-GB"/>
              </w:rPr>
            </w:pPr>
            <w:r w:rsidRPr="00A5463E">
              <w:rPr>
                <w:b/>
                <w:sz w:val="16"/>
                <w:lang w:val="en-GB"/>
              </w:rPr>
              <w:t>TDoc</w:t>
            </w:r>
          </w:p>
        </w:tc>
        <w:tc>
          <w:tcPr>
            <w:tcW w:w="500" w:type="dxa"/>
            <w:shd w:val="pct10" w:color="auto" w:fill="FFFFFF"/>
          </w:tcPr>
          <w:p w14:paraId="25714CB0" w14:textId="77777777" w:rsidR="003C3971" w:rsidRPr="00A5463E" w:rsidRDefault="003C3971" w:rsidP="00C72833">
            <w:pPr>
              <w:pStyle w:val="TAL"/>
              <w:rPr>
                <w:b/>
                <w:sz w:val="16"/>
                <w:lang w:val="en-GB"/>
              </w:rPr>
            </w:pPr>
            <w:r w:rsidRPr="00A5463E">
              <w:rPr>
                <w:b/>
                <w:sz w:val="16"/>
                <w:lang w:val="en-GB"/>
              </w:rPr>
              <w:t>CR</w:t>
            </w:r>
          </w:p>
        </w:tc>
        <w:tc>
          <w:tcPr>
            <w:tcW w:w="425" w:type="dxa"/>
            <w:shd w:val="pct10" w:color="auto" w:fill="FFFFFF"/>
          </w:tcPr>
          <w:p w14:paraId="0697C106" w14:textId="77777777" w:rsidR="003C3971" w:rsidRPr="00A5463E" w:rsidRDefault="003C3971" w:rsidP="00C72833">
            <w:pPr>
              <w:pStyle w:val="TAL"/>
              <w:rPr>
                <w:b/>
                <w:sz w:val="16"/>
                <w:lang w:val="en-GB"/>
              </w:rPr>
            </w:pPr>
            <w:r w:rsidRPr="00A5463E">
              <w:rPr>
                <w:b/>
                <w:sz w:val="16"/>
                <w:lang w:val="en-GB"/>
              </w:rPr>
              <w:t>Rev</w:t>
            </w:r>
          </w:p>
        </w:tc>
        <w:tc>
          <w:tcPr>
            <w:tcW w:w="425" w:type="dxa"/>
            <w:shd w:val="pct10" w:color="auto" w:fill="FFFFFF"/>
          </w:tcPr>
          <w:p w14:paraId="06D4C8CB" w14:textId="77777777" w:rsidR="003C3971" w:rsidRPr="00A5463E" w:rsidRDefault="003C3971" w:rsidP="00C72833">
            <w:pPr>
              <w:pStyle w:val="TAL"/>
              <w:rPr>
                <w:b/>
                <w:sz w:val="16"/>
                <w:lang w:val="en-GB"/>
              </w:rPr>
            </w:pPr>
            <w:r w:rsidRPr="00A5463E">
              <w:rPr>
                <w:b/>
                <w:sz w:val="16"/>
                <w:lang w:val="en-GB"/>
              </w:rPr>
              <w:t>Cat</w:t>
            </w:r>
          </w:p>
        </w:tc>
        <w:tc>
          <w:tcPr>
            <w:tcW w:w="4962" w:type="dxa"/>
            <w:shd w:val="pct10" w:color="auto" w:fill="FFFFFF"/>
          </w:tcPr>
          <w:p w14:paraId="2C27BD68" w14:textId="77777777" w:rsidR="003C3971" w:rsidRPr="00A5463E" w:rsidRDefault="003C3971" w:rsidP="00C72833">
            <w:pPr>
              <w:pStyle w:val="TAL"/>
              <w:rPr>
                <w:b/>
                <w:sz w:val="16"/>
                <w:lang w:val="en-GB"/>
              </w:rPr>
            </w:pPr>
            <w:r w:rsidRPr="00A5463E">
              <w:rPr>
                <w:b/>
                <w:sz w:val="16"/>
                <w:lang w:val="en-GB"/>
              </w:rPr>
              <w:t>Subject/Comment</w:t>
            </w:r>
          </w:p>
        </w:tc>
        <w:tc>
          <w:tcPr>
            <w:tcW w:w="708" w:type="dxa"/>
            <w:shd w:val="pct10" w:color="auto" w:fill="FFFFFF"/>
          </w:tcPr>
          <w:p w14:paraId="0B9A1853" w14:textId="77777777" w:rsidR="003C3971" w:rsidRPr="00A5463E" w:rsidRDefault="003C3971" w:rsidP="00C72833">
            <w:pPr>
              <w:pStyle w:val="TAL"/>
              <w:rPr>
                <w:b/>
                <w:sz w:val="16"/>
                <w:lang w:val="en-GB"/>
              </w:rPr>
            </w:pPr>
            <w:r w:rsidRPr="00A5463E">
              <w:rPr>
                <w:b/>
                <w:sz w:val="16"/>
                <w:lang w:val="en-GB"/>
              </w:rPr>
              <w:t>New vers</w:t>
            </w:r>
            <w:r w:rsidR="00DF2B1F" w:rsidRPr="00A5463E">
              <w:rPr>
                <w:b/>
                <w:sz w:val="16"/>
                <w:lang w:val="en-GB"/>
              </w:rPr>
              <w:t>ion</w:t>
            </w:r>
          </w:p>
        </w:tc>
      </w:tr>
      <w:tr w:rsidR="003C3971" w:rsidRPr="00A5463E" w14:paraId="0ED3CCE7" w14:textId="77777777" w:rsidTr="00D01278">
        <w:tc>
          <w:tcPr>
            <w:tcW w:w="800" w:type="dxa"/>
            <w:shd w:val="solid" w:color="FFFFFF" w:fill="auto"/>
          </w:tcPr>
          <w:p w14:paraId="76869D26" w14:textId="77777777" w:rsidR="003C3971"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2547ADE6" w14:textId="77777777" w:rsidR="003C3971" w:rsidRPr="00A5463E" w:rsidRDefault="003C3971" w:rsidP="00C72833">
            <w:pPr>
              <w:pStyle w:val="TAC"/>
              <w:rPr>
                <w:sz w:val="16"/>
                <w:szCs w:val="16"/>
                <w:lang w:val="en-GB"/>
              </w:rPr>
            </w:pPr>
          </w:p>
        </w:tc>
        <w:tc>
          <w:tcPr>
            <w:tcW w:w="1094" w:type="dxa"/>
            <w:shd w:val="solid" w:color="FFFFFF" w:fill="auto"/>
          </w:tcPr>
          <w:p w14:paraId="49E70408" w14:textId="77777777" w:rsidR="003C3971" w:rsidRPr="00A5463E" w:rsidRDefault="003C3971" w:rsidP="00C72833">
            <w:pPr>
              <w:pStyle w:val="TAC"/>
              <w:rPr>
                <w:sz w:val="16"/>
                <w:szCs w:val="16"/>
                <w:lang w:val="en-GB"/>
              </w:rPr>
            </w:pPr>
          </w:p>
        </w:tc>
        <w:tc>
          <w:tcPr>
            <w:tcW w:w="500" w:type="dxa"/>
            <w:shd w:val="solid" w:color="FFFFFF" w:fill="auto"/>
          </w:tcPr>
          <w:p w14:paraId="3E927894" w14:textId="77777777" w:rsidR="003C3971" w:rsidRPr="00A5463E" w:rsidRDefault="003C3971" w:rsidP="00C72833">
            <w:pPr>
              <w:pStyle w:val="TAL"/>
              <w:rPr>
                <w:sz w:val="16"/>
                <w:szCs w:val="16"/>
                <w:lang w:val="en-GB"/>
              </w:rPr>
            </w:pPr>
          </w:p>
        </w:tc>
        <w:tc>
          <w:tcPr>
            <w:tcW w:w="425" w:type="dxa"/>
            <w:shd w:val="solid" w:color="FFFFFF" w:fill="auto"/>
          </w:tcPr>
          <w:p w14:paraId="14289F28" w14:textId="77777777" w:rsidR="003C3971" w:rsidRPr="00A5463E" w:rsidRDefault="003C3971" w:rsidP="00C72833">
            <w:pPr>
              <w:pStyle w:val="TAR"/>
              <w:rPr>
                <w:sz w:val="16"/>
                <w:szCs w:val="16"/>
                <w:lang w:val="en-GB"/>
              </w:rPr>
            </w:pPr>
          </w:p>
        </w:tc>
        <w:tc>
          <w:tcPr>
            <w:tcW w:w="425" w:type="dxa"/>
            <w:shd w:val="solid" w:color="FFFFFF" w:fill="auto"/>
          </w:tcPr>
          <w:p w14:paraId="756E8FC1" w14:textId="77777777" w:rsidR="003C3971" w:rsidRPr="00A5463E" w:rsidRDefault="003C3971" w:rsidP="00C72833">
            <w:pPr>
              <w:pStyle w:val="TAC"/>
              <w:rPr>
                <w:sz w:val="16"/>
                <w:szCs w:val="16"/>
                <w:lang w:val="en-GB"/>
              </w:rPr>
            </w:pPr>
          </w:p>
        </w:tc>
        <w:tc>
          <w:tcPr>
            <w:tcW w:w="4962" w:type="dxa"/>
            <w:shd w:val="solid" w:color="FFFFFF" w:fill="auto"/>
          </w:tcPr>
          <w:p w14:paraId="2D8DD13B" w14:textId="77777777" w:rsidR="003C3971" w:rsidRPr="00A5463E" w:rsidRDefault="007E38FE" w:rsidP="00C72833">
            <w:pPr>
              <w:pStyle w:val="TAL"/>
              <w:rPr>
                <w:sz w:val="16"/>
                <w:szCs w:val="16"/>
                <w:lang w:val="en-GB"/>
              </w:rPr>
            </w:pPr>
            <w:r w:rsidRPr="00A5463E">
              <w:rPr>
                <w:sz w:val="16"/>
                <w:szCs w:val="16"/>
                <w:lang w:val="en-GB"/>
              </w:rPr>
              <w:t>Initial version.</w:t>
            </w:r>
          </w:p>
        </w:tc>
        <w:tc>
          <w:tcPr>
            <w:tcW w:w="708" w:type="dxa"/>
            <w:shd w:val="solid" w:color="FFFFFF" w:fill="auto"/>
          </w:tcPr>
          <w:p w14:paraId="34A0907D" w14:textId="77777777" w:rsidR="003C3971" w:rsidRPr="00A5463E" w:rsidRDefault="007E38FE" w:rsidP="00C72833">
            <w:pPr>
              <w:pStyle w:val="TAC"/>
              <w:rPr>
                <w:sz w:val="16"/>
                <w:szCs w:val="16"/>
                <w:lang w:val="en-GB"/>
              </w:rPr>
            </w:pPr>
            <w:r w:rsidRPr="00A5463E">
              <w:rPr>
                <w:sz w:val="16"/>
                <w:szCs w:val="16"/>
                <w:lang w:val="en-GB"/>
              </w:rPr>
              <w:t>0.0.0</w:t>
            </w:r>
          </w:p>
        </w:tc>
      </w:tr>
      <w:tr w:rsidR="007E38FE" w:rsidRPr="00A5463E" w14:paraId="4CAA5D28" w14:textId="77777777" w:rsidTr="00D01278">
        <w:tc>
          <w:tcPr>
            <w:tcW w:w="800" w:type="dxa"/>
            <w:shd w:val="solid" w:color="FFFFFF" w:fill="auto"/>
          </w:tcPr>
          <w:p w14:paraId="6E6863F3" w14:textId="77777777" w:rsidR="007E38FE" w:rsidRPr="00A5463E" w:rsidRDefault="007E38FE" w:rsidP="00C72833">
            <w:pPr>
              <w:pStyle w:val="TAC"/>
              <w:rPr>
                <w:sz w:val="16"/>
                <w:szCs w:val="16"/>
                <w:lang w:val="en-GB"/>
              </w:rPr>
            </w:pPr>
            <w:r w:rsidRPr="00A5463E">
              <w:rPr>
                <w:sz w:val="16"/>
                <w:szCs w:val="16"/>
                <w:lang w:val="en-GB"/>
              </w:rPr>
              <w:t>2017-01</w:t>
            </w:r>
          </w:p>
        </w:tc>
        <w:tc>
          <w:tcPr>
            <w:tcW w:w="800" w:type="dxa"/>
            <w:shd w:val="solid" w:color="FFFFFF" w:fill="auto"/>
          </w:tcPr>
          <w:p w14:paraId="35CF5DA9" w14:textId="77777777" w:rsidR="007E38FE" w:rsidRPr="00A5463E" w:rsidRDefault="007E38FE" w:rsidP="00C72833">
            <w:pPr>
              <w:pStyle w:val="TAC"/>
              <w:rPr>
                <w:sz w:val="16"/>
                <w:szCs w:val="16"/>
                <w:lang w:val="en-GB"/>
              </w:rPr>
            </w:pPr>
          </w:p>
        </w:tc>
        <w:tc>
          <w:tcPr>
            <w:tcW w:w="1094" w:type="dxa"/>
            <w:shd w:val="solid" w:color="FFFFFF" w:fill="auto"/>
          </w:tcPr>
          <w:p w14:paraId="6F48E3F3" w14:textId="77777777" w:rsidR="007E38FE" w:rsidRPr="00A5463E" w:rsidRDefault="007E38FE" w:rsidP="00C72833">
            <w:pPr>
              <w:pStyle w:val="TAC"/>
              <w:rPr>
                <w:sz w:val="16"/>
                <w:szCs w:val="16"/>
                <w:lang w:val="en-GB"/>
              </w:rPr>
            </w:pPr>
          </w:p>
        </w:tc>
        <w:tc>
          <w:tcPr>
            <w:tcW w:w="500" w:type="dxa"/>
            <w:shd w:val="solid" w:color="FFFFFF" w:fill="auto"/>
          </w:tcPr>
          <w:p w14:paraId="5A5DCD06" w14:textId="77777777" w:rsidR="007E38FE" w:rsidRPr="00A5463E" w:rsidRDefault="007E38FE" w:rsidP="00C72833">
            <w:pPr>
              <w:pStyle w:val="TAL"/>
              <w:rPr>
                <w:sz w:val="16"/>
                <w:szCs w:val="16"/>
                <w:lang w:val="en-GB"/>
              </w:rPr>
            </w:pPr>
          </w:p>
        </w:tc>
        <w:tc>
          <w:tcPr>
            <w:tcW w:w="425" w:type="dxa"/>
            <w:shd w:val="solid" w:color="FFFFFF" w:fill="auto"/>
          </w:tcPr>
          <w:p w14:paraId="5B8F40CF" w14:textId="77777777" w:rsidR="007E38FE" w:rsidRPr="00A5463E" w:rsidRDefault="007E38FE" w:rsidP="00C72833">
            <w:pPr>
              <w:pStyle w:val="TAR"/>
              <w:rPr>
                <w:sz w:val="16"/>
                <w:szCs w:val="16"/>
                <w:lang w:val="en-GB"/>
              </w:rPr>
            </w:pPr>
          </w:p>
        </w:tc>
        <w:tc>
          <w:tcPr>
            <w:tcW w:w="425" w:type="dxa"/>
            <w:shd w:val="solid" w:color="FFFFFF" w:fill="auto"/>
          </w:tcPr>
          <w:p w14:paraId="21B6390A" w14:textId="77777777" w:rsidR="007E38FE" w:rsidRPr="00A5463E" w:rsidRDefault="007E38FE" w:rsidP="00C72833">
            <w:pPr>
              <w:pStyle w:val="TAC"/>
              <w:rPr>
                <w:sz w:val="16"/>
                <w:szCs w:val="16"/>
                <w:lang w:val="en-GB"/>
              </w:rPr>
            </w:pPr>
          </w:p>
        </w:tc>
        <w:tc>
          <w:tcPr>
            <w:tcW w:w="4962" w:type="dxa"/>
            <w:shd w:val="solid" w:color="FFFFFF" w:fill="auto"/>
          </w:tcPr>
          <w:p w14:paraId="66B7076D" w14:textId="77777777" w:rsidR="007E38FE" w:rsidRPr="00A5463E" w:rsidRDefault="007E38FE" w:rsidP="007E38FE">
            <w:pPr>
              <w:pStyle w:val="TAL"/>
              <w:rPr>
                <w:sz w:val="16"/>
                <w:szCs w:val="16"/>
                <w:lang w:val="en-GB"/>
              </w:rPr>
            </w:pPr>
            <w:r w:rsidRPr="00A5463E">
              <w:rPr>
                <w:sz w:val="16"/>
                <w:szCs w:val="16"/>
                <w:lang w:val="en-GB"/>
              </w:rPr>
              <w:t>Implementing the following agr</w:t>
            </w:r>
            <w:r w:rsidR="00C1184F" w:rsidRPr="00A5463E">
              <w:rPr>
                <w:sz w:val="16"/>
                <w:szCs w:val="16"/>
                <w:lang w:val="en-GB"/>
              </w:rPr>
              <w:t>e</w:t>
            </w:r>
            <w:r w:rsidRPr="00A5463E">
              <w:rPr>
                <w:sz w:val="16"/>
                <w:szCs w:val="16"/>
                <w:lang w:val="en-GB"/>
              </w:rPr>
              <w:t>ed P-CRs after CT1#101bis: C1-170281.</w:t>
            </w:r>
          </w:p>
        </w:tc>
        <w:tc>
          <w:tcPr>
            <w:tcW w:w="708" w:type="dxa"/>
            <w:shd w:val="solid" w:color="FFFFFF" w:fill="auto"/>
          </w:tcPr>
          <w:p w14:paraId="16A4D5CA" w14:textId="77777777" w:rsidR="007E38FE" w:rsidRPr="00A5463E" w:rsidRDefault="007E38FE" w:rsidP="00C72833">
            <w:pPr>
              <w:pStyle w:val="TAC"/>
              <w:rPr>
                <w:sz w:val="16"/>
                <w:szCs w:val="16"/>
                <w:lang w:val="en-GB"/>
              </w:rPr>
            </w:pPr>
            <w:r w:rsidRPr="00A5463E">
              <w:rPr>
                <w:sz w:val="16"/>
                <w:szCs w:val="16"/>
                <w:lang w:val="en-GB"/>
              </w:rPr>
              <w:t>0.1.0</w:t>
            </w:r>
          </w:p>
        </w:tc>
      </w:tr>
      <w:tr w:rsidR="00C1184F" w:rsidRPr="006B0D02" w14:paraId="29E1FA04" w14:textId="77777777" w:rsidTr="00D01278">
        <w:tc>
          <w:tcPr>
            <w:tcW w:w="800" w:type="dxa"/>
            <w:shd w:val="solid" w:color="FFFFFF" w:fill="auto"/>
          </w:tcPr>
          <w:p w14:paraId="3EC498E7" w14:textId="77777777" w:rsidR="00C1184F" w:rsidRPr="00A5463E" w:rsidRDefault="00C1184F" w:rsidP="00C72833">
            <w:pPr>
              <w:pStyle w:val="TAC"/>
              <w:rPr>
                <w:sz w:val="16"/>
                <w:szCs w:val="16"/>
                <w:lang w:val="en-GB"/>
              </w:rPr>
            </w:pPr>
            <w:r w:rsidRPr="00A5463E">
              <w:rPr>
                <w:sz w:val="16"/>
                <w:szCs w:val="16"/>
                <w:lang w:val="en-GB"/>
              </w:rPr>
              <w:t>2017-04</w:t>
            </w:r>
          </w:p>
        </w:tc>
        <w:tc>
          <w:tcPr>
            <w:tcW w:w="800" w:type="dxa"/>
            <w:shd w:val="solid" w:color="FFFFFF" w:fill="auto"/>
          </w:tcPr>
          <w:p w14:paraId="172AB9CD" w14:textId="77777777" w:rsidR="00C1184F" w:rsidRPr="00A5463E" w:rsidRDefault="00C1184F" w:rsidP="00C72833">
            <w:pPr>
              <w:pStyle w:val="TAC"/>
              <w:rPr>
                <w:sz w:val="16"/>
                <w:szCs w:val="16"/>
                <w:lang w:val="en-GB"/>
              </w:rPr>
            </w:pPr>
          </w:p>
        </w:tc>
        <w:tc>
          <w:tcPr>
            <w:tcW w:w="1094" w:type="dxa"/>
            <w:shd w:val="solid" w:color="FFFFFF" w:fill="auto"/>
          </w:tcPr>
          <w:p w14:paraId="5D26A5D1" w14:textId="77777777" w:rsidR="00C1184F" w:rsidRPr="00A5463E" w:rsidRDefault="00C1184F" w:rsidP="00C72833">
            <w:pPr>
              <w:pStyle w:val="TAC"/>
              <w:rPr>
                <w:sz w:val="16"/>
                <w:szCs w:val="16"/>
                <w:lang w:val="en-GB"/>
              </w:rPr>
            </w:pPr>
          </w:p>
        </w:tc>
        <w:tc>
          <w:tcPr>
            <w:tcW w:w="500" w:type="dxa"/>
            <w:shd w:val="solid" w:color="FFFFFF" w:fill="auto"/>
          </w:tcPr>
          <w:p w14:paraId="2EB4338B" w14:textId="77777777" w:rsidR="00C1184F" w:rsidRPr="00A5463E" w:rsidRDefault="00C1184F" w:rsidP="00C72833">
            <w:pPr>
              <w:pStyle w:val="TAL"/>
              <w:rPr>
                <w:sz w:val="16"/>
                <w:szCs w:val="16"/>
                <w:lang w:val="en-GB"/>
              </w:rPr>
            </w:pPr>
          </w:p>
        </w:tc>
        <w:tc>
          <w:tcPr>
            <w:tcW w:w="425" w:type="dxa"/>
            <w:shd w:val="solid" w:color="FFFFFF" w:fill="auto"/>
          </w:tcPr>
          <w:p w14:paraId="522A358F" w14:textId="77777777" w:rsidR="00C1184F" w:rsidRPr="00A5463E" w:rsidRDefault="00C1184F" w:rsidP="00C72833">
            <w:pPr>
              <w:pStyle w:val="TAR"/>
              <w:rPr>
                <w:sz w:val="16"/>
                <w:szCs w:val="16"/>
                <w:lang w:val="en-GB"/>
              </w:rPr>
            </w:pPr>
          </w:p>
        </w:tc>
        <w:tc>
          <w:tcPr>
            <w:tcW w:w="425" w:type="dxa"/>
            <w:shd w:val="solid" w:color="FFFFFF" w:fill="auto"/>
          </w:tcPr>
          <w:p w14:paraId="38559587" w14:textId="77777777" w:rsidR="00C1184F" w:rsidRPr="00A5463E" w:rsidRDefault="00C1184F" w:rsidP="00C72833">
            <w:pPr>
              <w:pStyle w:val="TAC"/>
              <w:rPr>
                <w:sz w:val="16"/>
                <w:szCs w:val="16"/>
                <w:lang w:val="en-GB"/>
              </w:rPr>
            </w:pPr>
          </w:p>
        </w:tc>
        <w:tc>
          <w:tcPr>
            <w:tcW w:w="4962" w:type="dxa"/>
            <w:shd w:val="solid" w:color="FFFFFF" w:fill="auto"/>
          </w:tcPr>
          <w:p w14:paraId="46562912" w14:textId="77777777" w:rsidR="00C1184F" w:rsidRPr="00A5463E" w:rsidRDefault="00C1184F" w:rsidP="007E38FE">
            <w:pPr>
              <w:pStyle w:val="TAL"/>
              <w:rPr>
                <w:sz w:val="16"/>
                <w:szCs w:val="16"/>
                <w:lang w:val="en-GB"/>
              </w:rPr>
            </w:pPr>
            <w:r w:rsidRPr="00A5463E">
              <w:rPr>
                <w:sz w:val="16"/>
                <w:szCs w:val="16"/>
                <w:lang w:val="en-GB"/>
              </w:rPr>
              <w:t>Implementing the following agreed P-CRs after CT1#103: C1-171504.</w:t>
            </w:r>
          </w:p>
        </w:tc>
        <w:tc>
          <w:tcPr>
            <w:tcW w:w="708" w:type="dxa"/>
            <w:shd w:val="solid" w:color="FFFFFF" w:fill="auto"/>
          </w:tcPr>
          <w:p w14:paraId="727266E3" w14:textId="77777777" w:rsidR="00C1184F" w:rsidRPr="003B3BC5" w:rsidRDefault="00C1184F" w:rsidP="00C72833">
            <w:pPr>
              <w:pStyle w:val="TAC"/>
              <w:rPr>
                <w:sz w:val="16"/>
                <w:szCs w:val="16"/>
                <w:lang w:val="en-GB"/>
              </w:rPr>
            </w:pPr>
            <w:r w:rsidRPr="00A5463E">
              <w:rPr>
                <w:sz w:val="16"/>
                <w:szCs w:val="16"/>
                <w:lang w:val="en-GB"/>
              </w:rPr>
              <w:t>0.2.0</w:t>
            </w:r>
          </w:p>
        </w:tc>
      </w:tr>
      <w:tr w:rsidR="00856E05" w:rsidRPr="006B0D02" w14:paraId="5BBC4D8F" w14:textId="77777777" w:rsidTr="00D01278">
        <w:tc>
          <w:tcPr>
            <w:tcW w:w="800" w:type="dxa"/>
            <w:shd w:val="solid" w:color="FFFFFF" w:fill="auto"/>
          </w:tcPr>
          <w:p w14:paraId="5D41467D" w14:textId="77777777" w:rsidR="00856E05" w:rsidRPr="00A5463E" w:rsidRDefault="00856E05" w:rsidP="00C72833">
            <w:pPr>
              <w:pStyle w:val="TAC"/>
              <w:rPr>
                <w:sz w:val="16"/>
                <w:szCs w:val="16"/>
                <w:lang w:val="en-GB"/>
              </w:rPr>
            </w:pPr>
            <w:r>
              <w:rPr>
                <w:sz w:val="16"/>
                <w:szCs w:val="16"/>
                <w:lang w:val="en-GB"/>
              </w:rPr>
              <w:t>2017-05</w:t>
            </w:r>
          </w:p>
        </w:tc>
        <w:tc>
          <w:tcPr>
            <w:tcW w:w="800" w:type="dxa"/>
            <w:shd w:val="solid" w:color="FFFFFF" w:fill="auto"/>
          </w:tcPr>
          <w:p w14:paraId="2C3A1DDA" w14:textId="77777777" w:rsidR="00856E05" w:rsidRPr="00A5463E" w:rsidRDefault="00856E05" w:rsidP="00C72833">
            <w:pPr>
              <w:pStyle w:val="TAC"/>
              <w:rPr>
                <w:sz w:val="16"/>
                <w:szCs w:val="16"/>
                <w:lang w:val="en-GB"/>
              </w:rPr>
            </w:pPr>
          </w:p>
        </w:tc>
        <w:tc>
          <w:tcPr>
            <w:tcW w:w="1094" w:type="dxa"/>
            <w:shd w:val="solid" w:color="FFFFFF" w:fill="auto"/>
          </w:tcPr>
          <w:p w14:paraId="4C97F203" w14:textId="77777777" w:rsidR="00856E05" w:rsidRPr="00A5463E" w:rsidRDefault="00856E05" w:rsidP="00C72833">
            <w:pPr>
              <w:pStyle w:val="TAC"/>
              <w:rPr>
                <w:sz w:val="16"/>
                <w:szCs w:val="16"/>
                <w:lang w:val="en-GB"/>
              </w:rPr>
            </w:pPr>
          </w:p>
        </w:tc>
        <w:tc>
          <w:tcPr>
            <w:tcW w:w="500" w:type="dxa"/>
            <w:shd w:val="solid" w:color="FFFFFF" w:fill="auto"/>
          </w:tcPr>
          <w:p w14:paraId="7C2C314E" w14:textId="77777777" w:rsidR="00856E05" w:rsidRPr="00A5463E" w:rsidRDefault="00856E05" w:rsidP="00C72833">
            <w:pPr>
              <w:pStyle w:val="TAL"/>
              <w:rPr>
                <w:sz w:val="16"/>
                <w:szCs w:val="16"/>
                <w:lang w:val="en-GB"/>
              </w:rPr>
            </w:pPr>
          </w:p>
        </w:tc>
        <w:tc>
          <w:tcPr>
            <w:tcW w:w="425" w:type="dxa"/>
            <w:shd w:val="solid" w:color="FFFFFF" w:fill="auto"/>
          </w:tcPr>
          <w:p w14:paraId="466C83D5" w14:textId="77777777" w:rsidR="00856E05" w:rsidRPr="00A5463E" w:rsidRDefault="00856E05" w:rsidP="00C72833">
            <w:pPr>
              <w:pStyle w:val="TAR"/>
              <w:rPr>
                <w:sz w:val="16"/>
                <w:szCs w:val="16"/>
                <w:lang w:val="en-GB"/>
              </w:rPr>
            </w:pPr>
          </w:p>
        </w:tc>
        <w:tc>
          <w:tcPr>
            <w:tcW w:w="425" w:type="dxa"/>
            <w:shd w:val="solid" w:color="FFFFFF" w:fill="auto"/>
          </w:tcPr>
          <w:p w14:paraId="4C0A5E04" w14:textId="77777777" w:rsidR="00856E05" w:rsidRPr="00A5463E" w:rsidRDefault="00856E05" w:rsidP="00C72833">
            <w:pPr>
              <w:pStyle w:val="TAC"/>
              <w:rPr>
                <w:sz w:val="16"/>
                <w:szCs w:val="16"/>
                <w:lang w:val="en-GB"/>
              </w:rPr>
            </w:pPr>
          </w:p>
        </w:tc>
        <w:tc>
          <w:tcPr>
            <w:tcW w:w="4962" w:type="dxa"/>
            <w:shd w:val="solid" w:color="FFFFFF" w:fill="auto"/>
          </w:tcPr>
          <w:p w14:paraId="44C59EE9" w14:textId="77777777" w:rsidR="00856E05" w:rsidRPr="00A5463E" w:rsidRDefault="00856E05" w:rsidP="00856E05">
            <w:pPr>
              <w:pStyle w:val="TAL"/>
              <w:rPr>
                <w:sz w:val="16"/>
                <w:szCs w:val="16"/>
                <w:lang w:val="en-GB"/>
              </w:rPr>
            </w:pPr>
            <w:r w:rsidRPr="00A5463E">
              <w:rPr>
                <w:sz w:val="16"/>
                <w:szCs w:val="16"/>
                <w:lang w:val="en-GB"/>
              </w:rPr>
              <w:t>Implementing the following agreed P-CRs after CT1#10</w:t>
            </w:r>
            <w:r>
              <w:rPr>
                <w:sz w:val="16"/>
                <w:szCs w:val="16"/>
                <w:lang w:val="en-GB"/>
              </w:rPr>
              <w:t>4</w:t>
            </w:r>
            <w:r w:rsidRPr="00A5463E">
              <w:rPr>
                <w:sz w:val="16"/>
                <w:szCs w:val="16"/>
                <w:lang w:val="en-GB"/>
              </w:rPr>
              <w:t>: C1-17</w:t>
            </w:r>
            <w:r>
              <w:rPr>
                <w:sz w:val="16"/>
                <w:szCs w:val="16"/>
                <w:lang w:val="en-GB"/>
              </w:rPr>
              <w:t xml:space="preserve">2173, </w:t>
            </w:r>
            <w:r w:rsidRPr="00A5463E">
              <w:rPr>
                <w:sz w:val="16"/>
                <w:szCs w:val="16"/>
                <w:lang w:val="en-GB"/>
              </w:rPr>
              <w:t>C1-17</w:t>
            </w:r>
            <w:r>
              <w:rPr>
                <w:sz w:val="16"/>
                <w:szCs w:val="16"/>
                <w:lang w:val="en-GB"/>
              </w:rPr>
              <w:t xml:space="preserve">2174, </w:t>
            </w:r>
            <w:r w:rsidRPr="00A5463E">
              <w:rPr>
                <w:sz w:val="16"/>
                <w:szCs w:val="16"/>
                <w:lang w:val="en-GB"/>
              </w:rPr>
              <w:t>C1-17</w:t>
            </w:r>
            <w:r>
              <w:rPr>
                <w:sz w:val="16"/>
                <w:szCs w:val="16"/>
                <w:lang w:val="en-GB"/>
              </w:rPr>
              <w:t xml:space="preserve">2369, </w:t>
            </w:r>
            <w:r w:rsidRPr="00A5463E">
              <w:rPr>
                <w:sz w:val="16"/>
                <w:szCs w:val="16"/>
                <w:lang w:val="en-GB"/>
              </w:rPr>
              <w:t>C1-17</w:t>
            </w:r>
            <w:r>
              <w:rPr>
                <w:sz w:val="16"/>
                <w:szCs w:val="16"/>
                <w:lang w:val="en-GB"/>
              </w:rPr>
              <w:t xml:space="preserve">2521, </w:t>
            </w:r>
            <w:r w:rsidRPr="00A5463E">
              <w:rPr>
                <w:sz w:val="16"/>
                <w:szCs w:val="16"/>
                <w:lang w:val="en-GB"/>
              </w:rPr>
              <w:t>C1-17</w:t>
            </w:r>
            <w:r>
              <w:rPr>
                <w:sz w:val="16"/>
                <w:szCs w:val="16"/>
                <w:lang w:val="en-GB"/>
              </w:rPr>
              <w:t xml:space="preserve">2524, </w:t>
            </w:r>
            <w:r w:rsidRPr="00A5463E">
              <w:rPr>
                <w:sz w:val="16"/>
                <w:szCs w:val="16"/>
                <w:lang w:val="en-GB"/>
              </w:rPr>
              <w:t>C1-17</w:t>
            </w:r>
            <w:r>
              <w:rPr>
                <w:sz w:val="16"/>
                <w:szCs w:val="16"/>
                <w:lang w:val="en-GB"/>
              </w:rPr>
              <w:t xml:space="preserve">2527, </w:t>
            </w:r>
            <w:r w:rsidRPr="00A5463E">
              <w:rPr>
                <w:sz w:val="16"/>
                <w:szCs w:val="16"/>
                <w:lang w:val="en-GB"/>
              </w:rPr>
              <w:t>C1-17</w:t>
            </w:r>
            <w:r>
              <w:rPr>
                <w:sz w:val="16"/>
                <w:szCs w:val="16"/>
                <w:lang w:val="en-GB"/>
              </w:rPr>
              <w:t>2529</w:t>
            </w:r>
            <w:r w:rsidRPr="00A5463E">
              <w:rPr>
                <w:sz w:val="16"/>
                <w:szCs w:val="16"/>
                <w:lang w:val="en-GB"/>
              </w:rPr>
              <w:t>.</w:t>
            </w:r>
          </w:p>
        </w:tc>
        <w:tc>
          <w:tcPr>
            <w:tcW w:w="708" w:type="dxa"/>
            <w:shd w:val="solid" w:color="FFFFFF" w:fill="auto"/>
          </w:tcPr>
          <w:p w14:paraId="6C6E3A37" w14:textId="77777777" w:rsidR="00856E05" w:rsidRPr="00A5463E" w:rsidRDefault="00856E05" w:rsidP="00C72833">
            <w:pPr>
              <w:pStyle w:val="TAC"/>
              <w:rPr>
                <w:sz w:val="16"/>
                <w:szCs w:val="16"/>
                <w:lang w:val="en-GB"/>
              </w:rPr>
            </w:pPr>
            <w:r>
              <w:rPr>
                <w:sz w:val="16"/>
                <w:szCs w:val="16"/>
                <w:lang w:val="en-GB"/>
              </w:rPr>
              <w:t>0.3.0</w:t>
            </w:r>
          </w:p>
        </w:tc>
      </w:tr>
      <w:tr w:rsidR="004F313B" w:rsidRPr="006B0D02" w14:paraId="6DE84EDB" w14:textId="77777777" w:rsidTr="00D01278">
        <w:tc>
          <w:tcPr>
            <w:tcW w:w="800" w:type="dxa"/>
            <w:shd w:val="solid" w:color="FFFFFF" w:fill="auto"/>
          </w:tcPr>
          <w:p w14:paraId="61F85145" w14:textId="77777777" w:rsidR="004F313B" w:rsidRDefault="004F313B" w:rsidP="00C72833">
            <w:pPr>
              <w:pStyle w:val="TAC"/>
              <w:rPr>
                <w:sz w:val="16"/>
                <w:szCs w:val="16"/>
                <w:lang w:val="en-GB"/>
              </w:rPr>
            </w:pPr>
            <w:r>
              <w:rPr>
                <w:sz w:val="16"/>
                <w:szCs w:val="16"/>
                <w:lang w:val="en-GB"/>
              </w:rPr>
              <w:t>2017-06</w:t>
            </w:r>
          </w:p>
        </w:tc>
        <w:tc>
          <w:tcPr>
            <w:tcW w:w="800" w:type="dxa"/>
            <w:shd w:val="solid" w:color="FFFFFF" w:fill="auto"/>
          </w:tcPr>
          <w:p w14:paraId="0E52BA9B" w14:textId="77777777" w:rsidR="004F313B" w:rsidRPr="00A5463E" w:rsidRDefault="004F313B" w:rsidP="00C72833">
            <w:pPr>
              <w:pStyle w:val="TAC"/>
              <w:rPr>
                <w:sz w:val="16"/>
                <w:szCs w:val="16"/>
                <w:lang w:val="en-GB"/>
              </w:rPr>
            </w:pPr>
            <w:r>
              <w:rPr>
                <w:sz w:val="16"/>
                <w:szCs w:val="16"/>
                <w:lang w:val="en-GB"/>
              </w:rPr>
              <w:t>CT-76</w:t>
            </w:r>
          </w:p>
        </w:tc>
        <w:tc>
          <w:tcPr>
            <w:tcW w:w="1094" w:type="dxa"/>
            <w:shd w:val="solid" w:color="FFFFFF" w:fill="auto"/>
          </w:tcPr>
          <w:p w14:paraId="16CD8D6D" w14:textId="77777777" w:rsidR="004F313B" w:rsidRPr="00A5463E" w:rsidRDefault="004F313B" w:rsidP="00C72833">
            <w:pPr>
              <w:pStyle w:val="TAC"/>
              <w:rPr>
                <w:sz w:val="16"/>
                <w:szCs w:val="16"/>
                <w:lang w:val="en-GB"/>
              </w:rPr>
            </w:pPr>
            <w:r w:rsidRPr="004F313B">
              <w:rPr>
                <w:sz w:val="16"/>
                <w:szCs w:val="16"/>
                <w:lang w:val="en-GB"/>
              </w:rPr>
              <w:t>CP-171109</w:t>
            </w:r>
          </w:p>
        </w:tc>
        <w:tc>
          <w:tcPr>
            <w:tcW w:w="500" w:type="dxa"/>
            <w:shd w:val="solid" w:color="FFFFFF" w:fill="auto"/>
          </w:tcPr>
          <w:p w14:paraId="66B73C27" w14:textId="77777777" w:rsidR="004F313B" w:rsidRPr="00A5463E" w:rsidRDefault="004F313B" w:rsidP="00C72833">
            <w:pPr>
              <w:pStyle w:val="TAL"/>
              <w:rPr>
                <w:sz w:val="16"/>
                <w:szCs w:val="16"/>
                <w:lang w:val="en-GB"/>
              </w:rPr>
            </w:pPr>
          </w:p>
        </w:tc>
        <w:tc>
          <w:tcPr>
            <w:tcW w:w="425" w:type="dxa"/>
            <w:shd w:val="solid" w:color="FFFFFF" w:fill="auto"/>
          </w:tcPr>
          <w:p w14:paraId="1E8B8ECB" w14:textId="77777777" w:rsidR="004F313B" w:rsidRPr="00A5463E" w:rsidRDefault="004F313B" w:rsidP="00C72833">
            <w:pPr>
              <w:pStyle w:val="TAR"/>
              <w:rPr>
                <w:sz w:val="16"/>
                <w:szCs w:val="16"/>
                <w:lang w:val="en-GB"/>
              </w:rPr>
            </w:pPr>
          </w:p>
        </w:tc>
        <w:tc>
          <w:tcPr>
            <w:tcW w:w="425" w:type="dxa"/>
            <w:shd w:val="solid" w:color="FFFFFF" w:fill="auto"/>
          </w:tcPr>
          <w:p w14:paraId="6AF1C76D" w14:textId="77777777" w:rsidR="004F313B" w:rsidRPr="00A5463E" w:rsidRDefault="004F313B" w:rsidP="00C72833">
            <w:pPr>
              <w:pStyle w:val="TAC"/>
              <w:rPr>
                <w:sz w:val="16"/>
                <w:szCs w:val="16"/>
                <w:lang w:val="en-GB"/>
              </w:rPr>
            </w:pPr>
          </w:p>
        </w:tc>
        <w:tc>
          <w:tcPr>
            <w:tcW w:w="4962" w:type="dxa"/>
            <w:shd w:val="solid" w:color="FFFFFF" w:fill="auto"/>
          </w:tcPr>
          <w:p w14:paraId="587C9DF4" w14:textId="77777777" w:rsidR="004F313B" w:rsidRPr="00A5463E" w:rsidRDefault="004F313B" w:rsidP="00856E05">
            <w:pPr>
              <w:pStyle w:val="TAL"/>
              <w:rPr>
                <w:sz w:val="16"/>
                <w:szCs w:val="16"/>
                <w:lang w:val="en-GB"/>
              </w:rPr>
            </w:pPr>
            <w:r>
              <w:rPr>
                <w:sz w:val="16"/>
                <w:szCs w:val="16"/>
                <w:lang w:val="en-GB"/>
              </w:rPr>
              <w:t>Version 1.0.0 created for presentation for information at CT76</w:t>
            </w:r>
          </w:p>
        </w:tc>
        <w:tc>
          <w:tcPr>
            <w:tcW w:w="708" w:type="dxa"/>
            <w:shd w:val="solid" w:color="FFFFFF" w:fill="auto"/>
          </w:tcPr>
          <w:p w14:paraId="3FC46F22" w14:textId="77777777" w:rsidR="004F313B" w:rsidRDefault="004F313B" w:rsidP="00C72833">
            <w:pPr>
              <w:pStyle w:val="TAC"/>
              <w:rPr>
                <w:sz w:val="16"/>
                <w:szCs w:val="16"/>
                <w:lang w:val="en-GB"/>
              </w:rPr>
            </w:pPr>
            <w:r>
              <w:rPr>
                <w:sz w:val="16"/>
                <w:szCs w:val="16"/>
                <w:lang w:val="en-GB"/>
              </w:rPr>
              <w:t>1.0.0</w:t>
            </w:r>
          </w:p>
        </w:tc>
      </w:tr>
      <w:tr w:rsidR="005C3365" w:rsidRPr="006B0D02" w14:paraId="6BEAC338" w14:textId="77777777" w:rsidTr="00D01278">
        <w:tc>
          <w:tcPr>
            <w:tcW w:w="800" w:type="dxa"/>
            <w:shd w:val="solid" w:color="FFFFFF" w:fill="auto"/>
          </w:tcPr>
          <w:p w14:paraId="042609CB" w14:textId="77777777" w:rsidR="005C3365" w:rsidRDefault="005C3365" w:rsidP="00C72833">
            <w:pPr>
              <w:pStyle w:val="TAC"/>
              <w:rPr>
                <w:sz w:val="16"/>
                <w:szCs w:val="16"/>
                <w:lang w:val="en-GB"/>
              </w:rPr>
            </w:pPr>
            <w:r>
              <w:rPr>
                <w:sz w:val="16"/>
                <w:szCs w:val="16"/>
                <w:lang w:val="en-GB"/>
              </w:rPr>
              <w:t>2017-06</w:t>
            </w:r>
          </w:p>
        </w:tc>
        <w:tc>
          <w:tcPr>
            <w:tcW w:w="800" w:type="dxa"/>
            <w:shd w:val="solid" w:color="FFFFFF" w:fill="auto"/>
          </w:tcPr>
          <w:p w14:paraId="42526951" w14:textId="77777777" w:rsidR="005C3365" w:rsidRDefault="005C3365" w:rsidP="00C72833">
            <w:pPr>
              <w:pStyle w:val="TAC"/>
              <w:rPr>
                <w:sz w:val="16"/>
                <w:szCs w:val="16"/>
                <w:lang w:val="en-GB"/>
              </w:rPr>
            </w:pPr>
            <w:r>
              <w:rPr>
                <w:sz w:val="16"/>
                <w:szCs w:val="16"/>
                <w:lang w:val="en-GB"/>
              </w:rPr>
              <w:t>CT-76</w:t>
            </w:r>
          </w:p>
        </w:tc>
        <w:tc>
          <w:tcPr>
            <w:tcW w:w="1094" w:type="dxa"/>
            <w:shd w:val="solid" w:color="FFFFFF" w:fill="auto"/>
          </w:tcPr>
          <w:p w14:paraId="6E9F2795" w14:textId="77777777" w:rsidR="005C3365" w:rsidRPr="004F313B" w:rsidRDefault="005C3365" w:rsidP="00C72833">
            <w:pPr>
              <w:pStyle w:val="TAC"/>
              <w:rPr>
                <w:sz w:val="16"/>
                <w:szCs w:val="16"/>
                <w:lang w:val="en-GB"/>
              </w:rPr>
            </w:pPr>
          </w:p>
        </w:tc>
        <w:tc>
          <w:tcPr>
            <w:tcW w:w="500" w:type="dxa"/>
            <w:shd w:val="solid" w:color="FFFFFF" w:fill="auto"/>
          </w:tcPr>
          <w:p w14:paraId="6ABE7331" w14:textId="77777777" w:rsidR="005C3365" w:rsidRPr="00A5463E" w:rsidRDefault="005C3365" w:rsidP="00C72833">
            <w:pPr>
              <w:pStyle w:val="TAL"/>
              <w:rPr>
                <w:sz w:val="16"/>
                <w:szCs w:val="16"/>
                <w:lang w:val="en-GB"/>
              </w:rPr>
            </w:pPr>
          </w:p>
        </w:tc>
        <w:tc>
          <w:tcPr>
            <w:tcW w:w="425" w:type="dxa"/>
            <w:shd w:val="solid" w:color="FFFFFF" w:fill="auto"/>
          </w:tcPr>
          <w:p w14:paraId="27560694" w14:textId="77777777" w:rsidR="005C3365" w:rsidRPr="00A5463E" w:rsidRDefault="005C3365" w:rsidP="00C72833">
            <w:pPr>
              <w:pStyle w:val="TAR"/>
              <w:rPr>
                <w:sz w:val="16"/>
                <w:szCs w:val="16"/>
                <w:lang w:val="en-GB"/>
              </w:rPr>
            </w:pPr>
          </w:p>
        </w:tc>
        <w:tc>
          <w:tcPr>
            <w:tcW w:w="425" w:type="dxa"/>
            <w:shd w:val="solid" w:color="FFFFFF" w:fill="auto"/>
          </w:tcPr>
          <w:p w14:paraId="2A472532" w14:textId="77777777" w:rsidR="005C3365" w:rsidRPr="00A5463E" w:rsidRDefault="005C3365" w:rsidP="00C72833">
            <w:pPr>
              <w:pStyle w:val="TAC"/>
              <w:rPr>
                <w:sz w:val="16"/>
                <w:szCs w:val="16"/>
                <w:lang w:val="en-GB"/>
              </w:rPr>
            </w:pPr>
          </w:p>
        </w:tc>
        <w:tc>
          <w:tcPr>
            <w:tcW w:w="4962" w:type="dxa"/>
            <w:shd w:val="solid" w:color="FFFFFF" w:fill="auto"/>
          </w:tcPr>
          <w:p w14:paraId="066AC94E" w14:textId="77777777" w:rsidR="005C3365" w:rsidRDefault="005C3365" w:rsidP="00856E05">
            <w:pPr>
              <w:pStyle w:val="TAL"/>
              <w:rPr>
                <w:sz w:val="16"/>
                <w:szCs w:val="16"/>
                <w:lang w:val="en-GB"/>
              </w:rPr>
            </w:pPr>
            <w:r>
              <w:rPr>
                <w:sz w:val="16"/>
                <w:szCs w:val="16"/>
                <w:lang w:val="en-GB"/>
              </w:rPr>
              <w:t>Version 14.0.0 created after approval at CT76</w:t>
            </w:r>
          </w:p>
        </w:tc>
        <w:tc>
          <w:tcPr>
            <w:tcW w:w="708" w:type="dxa"/>
            <w:shd w:val="solid" w:color="FFFFFF" w:fill="auto"/>
          </w:tcPr>
          <w:p w14:paraId="49B97C84" w14:textId="77777777" w:rsidR="005C3365" w:rsidRDefault="005C3365" w:rsidP="00C72833">
            <w:pPr>
              <w:pStyle w:val="TAC"/>
              <w:rPr>
                <w:sz w:val="16"/>
                <w:szCs w:val="16"/>
                <w:lang w:val="en-GB"/>
              </w:rPr>
            </w:pPr>
            <w:r>
              <w:rPr>
                <w:sz w:val="16"/>
                <w:szCs w:val="16"/>
                <w:lang w:val="en-GB"/>
              </w:rPr>
              <w:t>14.0.0</w:t>
            </w:r>
          </w:p>
        </w:tc>
      </w:tr>
      <w:tr w:rsidR="00D01278" w:rsidRPr="006B0D02" w14:paraId="4972E881" w14:textId="77777777" w:rsidTr="00D01278">
        <w:tc>
          <w:tcPr>
            <w:tcW w:w="800" w:type="dxa"/>
            <w:shd w:val="solid" w:color="FFFFFF" w:fill="auto"/>
          </w:tcPr>
          <w:p w14:paraId="2850316F" w14:textId="77777777" w:rsidR="00D01278" w:rsidRDefault="00D01278" w:rsidP="00C72833">
            <w:pPr>
              <w:pStyle w:val="TAC"/>
              <w:rPr>
                <w:sz w:val="16"/>
                <w:szCs w:val="16"/>
                <w:lang w:val="en-GB"/>
              </w:rPr>
            </w:pPr>
            <w:r>
              <w:rPr>
                <w:sz w:val="16"/>
                <w:szCs w:val="16"/>
                <w:lang w:val="en-GB"/>
              </w:rPr>
              <w:t>2017-09</w:t>
            </w:r>
          </w:p>
        </w:tc>
        <w:tc>
          <w:tcPr>
            <w:tcW w:w="800" w:type="dxa"/>
            <w:shd w:val="solid" w:color="FFFFFF" w:fill="auto"/>
          </w:tcPr>
          <w:p w14:paraId="27852CFE" w14:textId="77777777" w:rsidR="00D01278" w:rsidRDefault="00D01278" w:rsidP="00C72833">
            <w:pPr>
              <w:pStyle w:val="TAC"/>
              <w:rPr>
                <w:sz w:val="16"/>
                <w:szCs w:val="16"/>
                <w:lang w:val="en-GB"/>
              </w:rPr>
            </w:pPr>
            <w:r>
              <w:rPr>
                <w:sz w:val="16"/>
                <w:szCs w:val="16"/>
                <w:lang w:val="en-GB"/>
              </w:rPr>
              <w:t>CT-77</w:t>
            </w:r>
          </w:p>
        </w:tc>
        <w:tc>
          <w:tcPr>
            <w:tcW w:w="1094" w:type="dxa"/>
            <w:shd w:val="solid" w:color="FFFFFF" w:fill="auto"/>
          </w:tcPr>
          <w:p w14:paraId="3B1BD28F" w14:textId="77777777" w:rsidR="00D01278" w:rsidRPr="004F313B" w:rsidRDefault="00D01278" w:rsidP="00C72833">
            <w:pPr>
              <w:pStyle w:val="TAC"/>
              <w:rPr>
                <w:sz w:val="16"/>
                <w:szCs w:val="16"/>
                <w:lang w:val="en-GB"/>
              </w:rPr>
            </w:pPr>
            <w:r w:rsidRPr="00D01278">
              <w:rPr>
                <w:sz w:val="16"/>
                <w:szCs w:val="16"/>
                <w:lang w:val="en-GB"/>
              </w:rPr>
              <w:t>CP-172104</w:t>
            </w:r>
          </w:p>
        </w:tc>
        <w:tc>
          <w:tcPr>
            <w:tcW w:w="500" w:type="dxa"/>
            <w:shd w:val="solid" w:color="FFFFFF" w:fill="auto"/>
          </w:tcPr>
          <w:p w14:paraId="356979F6" w14:textId="77777777" w:rsidR="00D01278" w:rsidRPr="00A5463E" w:rsidRDefault="00D01278" w:rsidP="00C72833">
            <w:pPr>
              <w:pStyle w:val="TAL"/>
              <w:rPr>
                <w:sz w:val="16"/>
                <w:szCs w:val="16"/>
                <w:lang w:val="en-GB"/>
              </w:rPr>
            </w:pPr>
            <w:r>
              <w:rPr>
                <w:sz w:val="16"/>
                <w:szCs w:val="16"/>
                <w:lang w:val="en-GB"/>
              </w:rPr>
              <w:t>0001</w:t>
            </w:r>
          </w:p>
        </w:tc>
        <w:tc>
          <w:tcPr>
            <w:tcW w:w="425" w:type="dxa"/>
            <w:shd w:val="solid" w:color="FFFFFF" w:fill="auto"/>
          </w:tcPr>
          <w:p w14:paraId="2A78AD2F" w14:textId="77777777" w:rsidR="00D01278" w:rsidRPr="00A5463E" w:rsidRDefault="00D01278" w:rsidP="00C72833">
            <w:pPr>
              <w:pStyle w:val="TAR"/>
              <w:rPr>
                <w:sz w:val="16"/>
                <w:szCs w:val="16"/>
                <w:lang w:val="en-GB"/>
              </w:rPr>
            </w:pPr>
            <w:r>
              <w:rPr>
                <w:sz w:val="16"/>
                <w:szCs w:val="16"/>
                <w:lang w:val="en-GB"/>
              </w:rPr>
              <w:t>1</w:t>
            </w:r>
          </w:p>
        </w:tc>
        <w:tc>
          <w:tcPr>
            <w:tcW w:w="425" w:type="dxa"/>
            <w:shd w:val="solid" w:color="FFFFFF" w:fill="auto"/>
          </w:tcPr>
          <w:p w14:paraId="72989D3E" w14:textId="77777777" w:rsidR="00D01278" w:rsidRPr="00A5463E" w:rsidRDefault="00D01278" w:rsidP="00C72833">
            <w:pPr>
              <w:pStyle w:val="TAC"/>
              <w:rPr>
                <w:sz w:val="16"/>
                <w:szCs w:val="16"/>
                <w:lang w:val="en-GB"/>
              </w:rPr>
            </w:pPr>
            <w:r>
              <w:rPr>
                <w:sz w:val="16"/>
                <w:szCs w:val="16"/>
                <w:lang w:val="en-GB"/>
              </w:rPr>
              <w:t>F</w:t>
            </w:r>
          </w:p>
        </w:tc>
        <w:tc>
          <w:tcPr>
            <w:tcW w:w="4962" w:type="dxa"/>
            <w:shd w:val="solid" w:color="FFFFFF" w:fill="auto"/>
          </w:tcPr>
          <w:p w14:paraId="63D54410" w14:textId="6B8A700C" w:rsidR="00D01278" w:rsidRDefault="00D01278" w:rsidP="00856E05">
            <w:pPr>
              <w:pStyle w:val="TAL"/>
              <w:rPr>
                <w:sz w:val="16"/>
                <w:szCs w:val="16"/>
                <w:lang w:val="en-GB"/>
              </w:rPr>
            </w:pPr>
            <w:r w:rsidRPr="00D01278">
              <w:rPr>
                <w:sz w:val="16"/>
                <w:szCs w:val="16"/>
                <w:lang w:val="en-GB"/>
              </w:rPr>
              <w:t xml:space="preserve">Proposal for </w:t>
            </w:r>
            <w:r w:rsidR="00BA1F7C">
              <w:rPr>
                <w:sz w:val="16"/>
                <w:szCs w:val="16"/>
                <w:lang w:val="en-GB"/>
              </w:rPr>
              <w:t>clause</w:t>
            </w:r>
            <w:r w:rsidRPr="00D01278">
              <w:rPr>
                <w:sz w:val="16"/>
                <w:szCs w:val="16"/>
                <w:lang w:val="en-GB"/>
              </w:rPr>
              <w:t xml:space="preserve"> 2 on References</w:t>
            </w:r>
          </w:p>
        </w:tc>
        <w:tc>
          <w:tcPr>
            <w:tcW w:w="708" w:type="dxa"/>
            <w:shd w:val="solid" w:color="FFFFFF" w:fill="auto"/>
          </w:tcPr>
          <w:p w14:paraId="07A1136D" w14:textId="77777777" w:rsidR="00D01278" w:rsidRDefault="00D01278" w:rsidP="00C72833">
            <w:pPr>
              <w:pStyle w:val="TAC"/>
              <w:rPr>
                <w:sz w:val="16"/>
                <w:szCs w:val="16"/>
                <w:lang w:val="en-GB"/>
              </w:rPr>
            </w:pPr>
            <w:r>
              <w:rPr>
                <w:sz w:val="16"/>
                <w:szCs w:val="16"/>
                <w:lang w:val="en-GB"/>
              </w:rPr>
              <w:t>14.1.0</w:t>
            </w:r>
          </w:p>
        </w:tc>
      </w:tr>
      <w:tr w:rsidR="006C4EC4" w:rsidRPr="006B0D02" w14:paraId="3E2229F0" w14:textId="77777777" w:rsidTr="00D01278">
        <w:tc>
          <w:tcPr>
            <w:tcW w:w="800" w:type="dxa"/>
            <w:shd w:val="solid" w:color="FFFFFF" w:fill="auto"/>
          </w:tcPr>
          <w:p w14:paraId="584E87A3"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57B64BD5"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07881F7F"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0C2CFAF2" w14:textId="77777777" w:rsidR="006C4EC4" w:rsidRDefault="006C4EC4" w:rsidP="00C72833">
            <w:pPr>
              <w:pStyle w:val="TAL"/>
              <w:rPr>
                <w:sz w:val="16"/>
                <w:szCs w:val="16"/>
                <w:lang w:val="en-GB"/>
              </w:rPr>
            </w:pPr>
            <w:r>
              <w:rPr>
                <w:sz w:val="16"/>
                <w:szCs w:val="16"/>
                <w:lang w:val="en-GB"/>
              </w:rPr>
              <w:t>0002</w:t>
            </w:r>
          </w:p>
        </w:tc>
        <w:tc>
          <w:tcPr>
            <w:tcW w:w="425" w:type="dxa"/>
            <w:shd w:val="solid" w:color="FFFFFF" w:fill="auto"/>
          </w:tcPr>
          <w:p w14:paraId="34A3C50C"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09CB1A81"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4FC482BB" w14:textId="528EDBB4" w:rsidR="006C4EC4" w:rsidRPr="00D01278" w:rsidRDefault="006C4EC4" w:rsidP="00856E05">
            <w:pPr>
              <w:pStyle w:val="TAL"/>
              <w:rPr>
                <w:sz w:val="16"/>
                <w:szCs w:val="16"/>
                <w:lang w:val="en-GB"/>
              </w:rPr>
            </w:pPr>
            <w:r w:rsidRPr="00D01278">
              <w:rPr>
                <w:sz w:val="16"/>
                <w:szCs w:val="16"/>
                <w:lang w:val="en-GB"/>
              </w:rPr>
              <w:t xml:space="preserve">Proposal for </w:t>
            </w:r>
            <w:r w:rsidR="00BA1F7C">
              <w:rPr>
                <w:sz w:val="16"/>
                <w:szCs w:val="16"/>
                <w:lang w:val="en-GB"/>
              </w:rPr>
              <w:t>clause</w:t>
            </w:r>
            <w:r w:rsidRPr="00D01278">
              <w:rPr>
                <w:sz w:val="16"/>
                <w:szCs w:val="16"/>
                <w:lang w:val="en-GB"/>
              </w:rPr>
              <w:t xml:space="preserve"> 4 on General overview</w:t>
            </w:r>
          </w:p>
        </w:tc>
        <w:tc>
          <w:tcPr>
            <w:tcW w:w="708" w:type="dxa"/>
            <w:shd w:val="solid" w:color="FFFFFF" w:fill="auto"/>
          </w:tcPr>
          <w:p w14:paraId="40D81ECB"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365DF1D4" w14:textId="77777777" w:rsidTr="00D01278">
        <w:tc>
          <w:tcPr>
            <w:tcW w:w="800" w:type="dxa"/>
            <w:shd w:val="solid" w:color="FFFFFF" w:fill="auto"/>
          </w:tcPr>
          <w:p w14:paraId="3FAFAE02"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51B36A0D"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6AF86111"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55B0BC0A" w14:textId="77777777" w:rsidR="006C4EC4" w:rsidRDefault="006C4EC4" w:rsidP="00C72833">
            <w:pPr>
              <w:pStyle w:val="TAL"/>
              <w:rPr>
                <w:sz w:val="16"/>
                <w:szCs w:val="16"/>
                <w:lang w:val="en-GB"/>
              </w:rPr>
            </w:pPr>
            <w:r>
              <w:rPr>
                <w:sz w:val="16"/>
                <w:szCs w:val="16"/>
                <w:lang w:val="en-GB"/>
              </w:rPr>
              <w:t>0003</w:t>
            </w:r>
          </w:p>
        </w:tc>
        <w:tc>
          <w:tcPr>
            <w:tcW w:w="425" w:type="dxa"/>
            <w:shd w:val="solid" w:color="FFFFFF" w:fill="auto"/>
          </w:tcPr>
          <w:p w14:paraId="782AB700"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19BB865F"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4A1E984B" w14:textId="0F56B304" w:rsidR="006C4EC4" w:rsidRPr="00D01278" w:rsidRDefault="006C4EC4" w:rsidP="00856E05">
            <w:pPr>
              <w:pStyle w:val="TAL"/>
              <w:rPr>
                <w:sz w:val="16"/>
                <w:szCs w:val="16"/>
                <w:lang w:val="en-GB"/>
              </w:rPr>
            </w:pPr>
            <w:r w:rsidRPr="00D01278">
              <w:rPr>
                <w:sz w:val="16"/>
                <w:szCs w:val="16"/>
                <w:lang w:val="en-GB"/>
              </w:rPr>
              <w:t xml:space="preserve">Proposal for </w:t>
            </w:r>
            <w:r w:rsidR="00BA1F7C">
              <w:rPr>
                <w:sz w:val="16"/>
                <w:szCs w:val="16"/>
                <w:lang w:val="en-GB"/>
              </w:rPr>
              <w:t>clause</w:t>
            </w:r>
            <w:r w:rsidRPr="00D01278">
              <w:rPr>
                <w:sz w:val="16"/>
                <w:szCs w:val="16"/>
                <w:lang w:val="en-GB"/>
              </w:rPr>
              <w:t xml:space="preserve"> 5 on Entities</w:t>
            </w:r>
          </w:p>
        </w:tc>
        <w:tc>
          <w:tcPr>
            <w:tcW w:w="708" w:type="dxa"/>
            <w:shd w:val="solid" w:color="FFFFFF" w:fill="auto"/>
          </w:tcPr>
          <w:p w14:paraId="12C54E6A"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3F49A206" w14:textId="77777777" w:rsidTr="00D01278">
        <w:tc>
          <w:tcPr>
            <w:tcW w:w="800" w:type="dxa"/>
            <w:shd w:val="solid" w:color="FFFFFF" w:fill="auto"/>
          </w:tcPr>
          <w:p w14:paraId="4D132A21"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73442534"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18542757"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6F75FA5C" w14:textId="77777777" w:rsidR="006C4EC4" w:rsidRDefault="006C4EC4" w:rsidP="00C72833">
            <w:pPr>
              <w:pStyle w:val="TAL"/>
              <w:rPr>
                <w:sz w:val="16"/>
                <w:szCs w:val="16"/>
                <w:lang w:val="en-GB"/>
              </w:rPr>
            </w:pPr>
            <w:r>
              <w:rPr>
                <w:sz w:val="16"/>
                <w:szCs w:val="16"/>
                <w:lang w:val="en-GB"/>
              </w:rPr>
              <w:t>0004</w:t>
            </w:r>
          </w:p>
        </w:tc>
        <w:tc>
          <w:tcPr>
            <w:tcW w:w="425" w:type="dxa"/>
            <w:shd w:val="solid" w:color="FFFFFF" w:fill="auto"/>
          </w:tcPr>
          <w:p w14:paraId="1C129FBF"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118733D6"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0ADC5D3B" w14:textId="03AEB5D1" w:rsidR="006C4EC4" w:rsidRPr="00D01278" w:rsidRDefault="006C4EC4" w:rsidP="00856E05">
            <w:pPr>
              <w:pStyle w:val="TAL"/>
              <w:rPr>
                <w:sz w:val="16"/>
                <w:szCs w:val="16"/>
                <w:lang w:val="en-GB"/>
              </w:rPr>
            </w:pPr>
            <w:r w:rsidRPr="00D01278">
              <w:rPr>
                <w:sz w:val="16"/>
                <w:szCs w:val="16"/>
                <w:lang w:val="en-GB"/>
              </w:rPr>
              <w:t xml:space="preserve">Proposal for </w:t>
            </w:r>
            <w:r w:rsidR="00BA1F7C">
              <w:rPr>
                <w:sz w:val="16"/>
                <w:szCs w:val="16"/>
                <w:lang w:val="en-GB"/>
              </w:rPr>
              <w:t>clause</w:t>
            </w:r>
            <w:r w:rsidRPr="00D01278">
              <w:rPr>
                <w:sz w:val="16"/>
                <w:szCs w:val="16"/>
                <w:lang w:val="en-GB"/>
              </w:rPr>
              <w:t xml:space="preserve"> 12 on Extensions</w:t>
            </w:r>
          </w:p>
        </w:tc>
        <w:tc>
          <w:tcPr>
            <w:tcW w:w="708" w:type="dxa"/>
            <w:shd w:val="solid" w:color="FFFFFF" w:fill="auto"/>
          </w:tcPr>
          <w:p w14:paraId="42F154A9"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4D9E5A77" w14:textId="77777777" w:rsidTr="00D01278">
        <w:tc>
          <w:tcPr>
            <w:tcW w:w="800" w:type="dxa"/>
            <w:shd w:val="solid" w:color="FFFFFF" w:fill="auto"/>
          </w:tcPr>
          <w:p w14:paraId="06D996BA"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6478092D"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6C04F89C"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15C25CC7" w14:textId="77777777" w:rsidR="006C4EC4" w:rsidRDefault="006C4EC4" w:rsidP="00C72833">
            <w:pPr>
              <w:pStyle w:val="TAL"/>
              <w:rPr>
                <w:sz w:val="16"/>
                <w:szCs w:val="16"/>
                <w:lang w:val="en-GB"/>
              </w:rPr>
            </w:pPr>
            <w:r>
              <w:rPr>
                <w:sz w:val="16"/>
                <w:szCs w:val="16"/>
                <w:lang w:val="en-GB"/>
              </w:rPr>
              <w:t>0005</w:t>
            </w:r>
          </w:p>
        </w:tc>
        <w:tc>
          <w:tcPr>
            <w:tcW w:w="425" w:type="dxa"/>
            <w:shd w:val="solid" w:color="FFFFFF" w:fill="auto"/>
          </w:tcPr>
          <w:p w14:paraId="5C6E0B8B"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04BDB7C1"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7D3F1BEF" w14:textId="6D351422" w:rsidR="006C4EC4" w:rsidRPr="00D01278" w:rsidRDefault="006C4EC4" w:rsidP="00856E05">
            <w:pPr>
              <w:pStyle w:val="TAL"/>
              <w:rPr>
                <w:sz w:val="16"/>
                <w:szCs w:val="16"/>
                <w:lang w:val="en-GB"/>
              </w:rPr>
            </w:pPr>
            <w:r w:rsidRPr="00D01278">
              <w:rPr>
                <w:sz w:val="16"/>
                <w:szCs w:val="16"/>
                <w:lang w:val="en-GB"/>
              </w:rPr>
              <w:t xml:space="preserve">Proposal for </w:t>
            </w:r>
            <w:r w:rsidR="00BA1F7C">
              <w:rPr>
                <w:sz w:val="16"/>
                <w:szCs w:val="16"/>
                <w:lang w:val="en-GB"/>
              </w:rPr>
              <w:t>clause</w:t>
            </w:r>
            <w:r w:rsidRPr="00D01278">
              <w:rPr>
                <w:sz w:val="16"/>
                <w:szCs w:val="16"/>
                <w:lang w:val="en-GB"/>
              </w:rPr>
              <w:t xml:space="preserve"> 13 on media plane security</w:t>
            </w:r>
          </w:p>
        </w:tc>
        <w:tc>
          <w:tcPr>
            <w:tcW w:w="708" w:type="dxa"/>
            <w:shd w:val="solid" w:color="FFFFFF" w:fill="auto"/>
          </w:tcPr>
          <w:p w14:paraId="791FA232"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1759341D" w14:textId="77777777" w:rsidTr="00D01278">
        <w:tc>
          <w:tcPr>
            <w:tcW w:w="800" w:type="dxa"/>
            <w:shd w:val="solid" w:color="FFFFFF" w:fill="auto"/>
          </w:tcPr>
          <w:p w14:paraId="4F015C46"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023DC97E"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17679502"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7BCC23F9" w14:textId="77777777" w:rsidR="006C4EC4" w:rsidRDefault="006C4EC4" w:rsidP="00C72833">
            <w:pPr>
              <w:pStyle w:val="TAL"/>
              <w:rPr>
                <w:sz w:val="16"/>
                <w:szCs w:val="16"/>
                <w:lang w:val="en-GB"/>
              </w:rPr>
            </w:pPr>
            <w:r>
              <w:rPr>
                <w:sz w:val="16"/>
                <w:szCs w:val="16"/>
                <w:lang w:val="en-GB"/>
              </w:rPr>
              <w:t>0006</w:t>
            </w:r>
          </w:p>
        </w:tc>
        <w:tc>
          <w:tcPr>
            <w:tcW w:w="425" w:type="dxa"/>
            <w:shd w:val="solid" w:color="FFFFFF" w:fill="auto"/>
          </w:tcPr>
          <w:p w14:paraId="618D0BC7"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7B09C91A"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4174D54B" w14:textId="75FB5BDA" w:rsidR="006C4EC4" w:rsidRPr="00D01278" w:rsidRDefault="006C4EC4" w:rsidP="00856E05">
            <w:pPr>
              <w:pStyle w:val="TAL"/>
              <w:rPr>
                <w:sz w:val="16"/>
                <w:szCs w:val="16"/>
                <w:lang w:val="en-GB"/>
              </w:rPr>
            </w:pPr>
            <w:r w:rsidRPr="00D01278">
              <w:rPr>
                <w:sz w:val="16"/>
                <w:szCs w:val="16"/>
                <w:lang w:val="en-GB"/>
              </w:rPr>
              <w:t xml:space="preserve">Proposal for </w:t>
            </w:r>
            <w:r w:rsidR="00BA1F7C">
              <w:rPr>
                <w:sz w:val="16"/>
                <w:szCs w:val="16"/>
                <w:lang w:val="en-GB"/>
              </w:rPr>
              <w:t>clause</w:t>
            </w:r>
            <w:r w:rsidRPr="00D01278">
              <w:rPr>
                <w:sz w:val="16"/>
                <w:szCs w:val="16"/>
                <w:lang w:val="en-GB"/>
              </w:rPr>
              <w:t xml:space="preserve"> 14 on SDP procedures</w:t>
            </w:r>
          </w:p>
        </w:tc>
        <w:tc>
          <w:tcPr>
            <w:tcW w:w="708" w:type="dxa"/>
            <w:shd w:val="solid" w:color="FFFFFF" w:fill="auto"/>
          </w:tcPr>
          <w:p w14:paraId="3A2778FC" w14:textId="77777777" w:rsidR="006C4EC4" w:rsidRDefault="006C4EC4" w:rsidP="00C72833">
            <w:pPr>
              <w:pStyle w:val="TAC"/>
              <w:rPr>
                <w:sz w:val="16"/>
                <w:szCs w:val="16"/>
                <w:lang w:val="en-GB"/>
              </w:rPr>
            </w:pPr>
            <w:r w:rsidRPr="00D83DE3">
              <w:rPr>
                <w:sz w:val="16"/>
                <w:szCs w:val="16"/>
                <w:lang w:val="en-GB"/>
              </w:rPr>
              <w:t>14.1.0</w:t>
            </w:r>
          </w:p>
        </w:tc>
      </w:tr>
      <w:tr w:rsidR="006C4EC4" w:rsidRPr="006B0D02" w14:paraId="53AEDCD7" w14:textId="77777777" w:rsidTr="00D01278">
        <w:tc>
          <w:tcPr>
            <w:tcW w:w="800" w:type="dxa"/>
            <w:shd w:val="solid" w:color="FFFFFF" w:fill="auto"/>
          </w:tcPr>
          <w:p w14:paraId="54310AD6" w14:textId="77777777" w:rsidR="006C4EC4" w:rsidRDefault="006C4EC4" w:rsidP="00C72833">
            <w:pPr>
              <w:pStyle w:val="TAC"/>
              <w:rPr>
                <w:sz w:val="16"/>
                <w:szCs w:val="16"/>
                <w:lang w:val="en-GB"/>
              </w:rPr>
            </w:pPr>
            <w:r>
              <w:rPr>
                <w:sz w:val="16"/>
                <w:szCs w:val="16"/>
                <w:lang w:val="en-GB"/>
              </w:rPr>
              <w:t>2017-09</w:t>
            </w:r>
          </w:p>
        </w:tc>
        <w:tc>
          <w:tcPr>
            <w:tcW w:w="800" w:type="dxa"/>
            <w:shd w:val="solid" w:color="FFFFFF" w:fill="auto"/>
          </w:tcPr>
          <w:p w14:paraId="78798676" w14:textId="77777777" w:rsidR="006C4EC4" w:rsidRDefault="006C4EC4" w:rsidP="00C72833">
            <w:pPr>
              <w:pStyle w:val="TAC"/>
              <w:rPr>
                <w:sz w:val="16"/>
                <w:szCs w:val="16"/>
                <w:lang w:val="en-GB"/>
              </w:rPr>
            </w:pPr>
            <w:r>
              <w:rPr>
                <w:sz w:val="16"/>
                <w:szCs w:val="16"/>
                <w:lang w:val="en-GB"/>
              </w:rPr>
              <w:t>CT-77</w:t>
            </w:r>
          </w:p>
        </w:tc>
        <w:tc>
          <w:tcPr>
            <w:tcW w:w="1094" w:type="dxa"/>
            <w:shd w:val="solid" w:color="FFFFFF" w:fill="auto"/>
          </w:tcPr>
          <w:p w14:paraId="69284B16" w14:textId="77777777" w:rsidR="006C4EC4" w:rsidRPr="00D01278" w:rsidRDefault="006C4EC4" w:rsidP="00C72833">
            <w:pPr>
              <w:pStyle w:val="TAC"/>
              <w:rPr>
                <w:sz w:val="16"/>
                <w:szCs w:val="16"/>
                <w:lang w:val="en-GB"/>
              </w:rPr>
            </w:pPr>
            <w:r w:rsidRPr="00D01278">
              <w:rPr>
                <w:sz w:val="16"/>
                <w:szCs w:val="16"/>
                <w:lang w:val="en-GB"/>
              </w:rPr>
              <w:t>CP-172104</w:t>
            </w:r>
          </w:p>
        </w:tc>
        <w:tc>
          <w:tcPr>
            <w:tcW w:w="500" w:type="dxa"/>
            <w:shd w:val="solid" w:color="FFFFFF" w:fill="auto"/>
          </w:tcPr>
          <w:p w14:paraId="49D56C53" w14:textId="77777777" w:rsidR="006C4EC4" w:rsidRDefault="006C4EC4" w:rsidP="00C72833">
            <w:pPr>
              <w:pStyle w:val="TAL"/>
              <w:rPr>
                <w:sz w:val="16"/>
                <w:szCs w:val="16"/>
                <w:lang w:val="en-GB"/>
              </w:rPr>
            </w:pPr>
            <w:r>
              <w:rPr>
                <w:sz w:val="16"/>
                <w:szCs w:val="16"/>
                <w:lang w:val="en-GB"/>
              </w:rPr>
              <w:t>0007</w:t>
            </w:r>
          </w:p>
        </w:tc>
        <w:tc>
          <w:tcPr>
            <w:tcW w:w="425" w:type="dxa"/>
            <w:shd w:val="solid" w:color="FFFFFF" w:fill="auto"/>
          </w:tcPr>
          <w:p w14:paraId="1BA9841F" w14:textId="77777777" w:rsidR="006C4EC4" w:rsidRDefault="006C4EC4" w:rsidP="00C72833">
            <w:pPr>
              <w:pStyle w:val="TAR"/>
              <w:rPr>
                <w:sz w:val="16"/>
                <w:szCs w:val="16"/>
                <w:lang w:val="en-GB"/>
              </w:rPr>
            </w:pPr>
            <w:r>
              <w:rPr>
                <w:sz w:val="16"/>
                <w:szCs w:val="16"/>
                <w:lang w:val="en-GB"/>
              </w:rPr>
              <w:t>1</w:t>
            </w:r>
          </w:p>
        </w:tc>
        <w:tc>
          <w:tcPr>
            <w:tcW w:w="425" w:type="dxa"/>
            <w:shd w:val="solid" w:color="FFFFFF" w:fill="auto"/>
          </w:tcPr>
          <w:p w14:paraId="513E562D" w14:textId="77777777" w:rsidR="006C4EC4" w:rsidRDefault="006C4EC4" w:rsidP="00C72833">
            <w:pPr>
              <w:pStyle w:val="TAC"/>
              <w:rPr>
                <w:sz w:val="16"/>
                <w:szCs w:val="16"/>
                <w:lang w:val="en-GB"/>
              </w:rPr>
            </w:pPr>
            <w:r>
              <w:rPr>
                <w:sz w:val="16"/>
                <w:szCs w:val="16"/>
                <w:lang w:val="en-GB"/>
              </w:rPr>
              <w:t>F</w:t>
            </w:r>
          </w:p>
        </w:tc>
        <w:tc>
          <w:tcPr>
            <w:tcW w:w="4962" w:type="dxa"/>
            <w:shd w:val="solid" w:color="FFFFFF" w:fill="auto"/>
          </w:tcPr>
          <w:p w14:paraId="5F7CF009" w14:textId="77777777" w:rsidR="006C4EC4" w:rsidRPr="00D01278" w:rsidRDefault="006C4EC4" w:rsidP="00856E05">
            <w:pPr>
              <w:pStyle w:val="TAL"/>
              <w:rPr>
                <w:sz w:val="16"/>
                <w:szCs w:val="16"/>
                <w:lang w:val="en-GB"/>
              </w:rPr>
            </w:pPr>
            <w:r w:rsidRPr="00D01278">
              <w:rPr>
                <w:sz w:val="16"/>
                <w:szCs w:val="16"/>
                <w:lang w:val="en-GB"/>
              </w:rPr>
              <w:t>Off-network call release</w:t>
            </w:r>
          </w:p>
        </w:tc>
        <w:tc>
          <w:tcPr>
            <w:tcW w:w="708" w:type="dxa"/>
            <w:shd w:val="solid" w:color="FFFFFF" w:fill="auto"/>
          </w:tcPr>
          <w:p w14:paraId="5711747E" w14:textId="77777777" w:rsidR="006C4EC4" w:rsidRDefault="006C4EC4" w:rsidP="00C72833">
            <w:pPr>
              <w:pStyle w:val="TAC"/>
              <w:rPr>
                <w:sz w:val="16"/>
                <w:szCs w:val="16"/>
                <w:lang w:val="en-GB"/>
              </w:rPr>
            </w:pPr>
            <w:r w:rsidRPr="00D83DE3">
              <w:rPr>
                <w:sz w:val="16"/>
                <w:szCs w:val="16"/>
                <w:lang w:val="en-GB"/>
              </w:rPr>
              <w:t>14.1.0</w:t>
            </w:r>
          </w:p>
        </w:tc>
      </w:tr>
      <w:tr w:rsidR="00876A7C" w:rsidRPr="006B0D02" w14:paraId="77040E9D" w14:textId="77777777" w:rsidTr="00D01278">
        <w:tc>
          <w:tcPr>
            <w:tcW w:w="800" w:type="dxa"/>
            <w:shd w:val="solid" w:color="FFFFFF" w:fill="auto"/>
          </w:tcPr>
          <w:p w14:paraId="765B007D" w14:textId="77777777" w:rsidR="00876A7C" w:rsidRDefault="00876A7C" w:rsidP="00C72833">
            <w:pPr>
              <w:pStyle w:val="TAC"/>
              <w:rPr>
                <w:sz w:val="16"/>
                <w:szCs w:val="16"/>
                <w:lang w:val="en-GB"/>
              </w:rPr>
            </w:pPr>
            <w:r>
              <w:rPr>
                <w:sz w:val="16"/>
                <w:szCs w:val="16"/>
                <w:lang w:val="en-GB"/>
              </w:rPr>
              <w:t>2017-12</w:t>
            </w:r>
          </w:p>
        </w:tc>
        <w:tc>
          <w:tcPr>
            <w:tcW w:w="800" w:type="dxa"/>
            <w:shd w:val="solid" w:color="FFFFFF" w:fill="auto"/>
          </w:tcPr>
          <w:p w14:paraId="1C2EBA31" w14:textId="77777777" w:rsidR="00876A7C" w:rsidRDefault="00876A7C" w:rsidP="00C72833">
            <w:pPr>
              <w:pStyle w:val="TAC"/>
              <w:rPr>
                <w:sz w:val="16"/>
                <w:szCs w:val="16"/>
                <w:lang w:val="en-GB"/>
              </w:rPr>
            </w:pPr>
            <w:r>
              <w:rPr>
                <w:sz w:val="16"/>
                <w:szCs w:val="16"/>
                <w:lang w:val="en-GB"/>
              </w:rPr>
              <w:t>CT-78</w:t>
            </w:r>
          </w:p>
        </w:tc>
        <w:tc>
          <w:tcPr>
            <w:tcW w:w="1094" w:type="dxa"/>
            <w:shd w:val="solid" w:color="FFFFFF" w:fill="auto"/>
          </w:tcPr>
          <w:p w14:paraId="47A9AA2A" w14:textId="77777777" w:rsidR="00876A7C" w:rsidRPr="00D01278" w:rsidRDefault="00876A7C" w:rsidP="00C72833">
            <w:pPr>
              <w:pStyle w:val="TAC"/>
              <w:rPr>
                <w:sz w:val="16"/>
                <w:szCs w:val="16"/>
                <w:lang w:val="en-GB"/>
              </w:rPr>
            </w:pPr>
            <w:r w:rsidRPr="00876A7C">
              <w:rPr>
                <w:sz w:val="16"/>
                <w:szCs w:val="16"/>
                <w:lang w:val="en-GB"/>
              </w:rPr>
              <w:t>CP-173066</w:t>
            </w:r>
          </w:p>
        </w:tc>
        <w:tc>
          <w:tcPr>
            <w:tcW w:w="500" w:type="dxa"/>
            <w:shd w:val="solid" w:color="FFFFFF" w:fill="auto"/>
          </w:tcPr>
          <w:p w14:paraId="52F1E838" w14:textId="77777777" w:rsidR="00876A7C" w:rsidRDefault="00876A7C" w:rsidP="00C72833">
            <w:pPr>
              <w:pStyle w:val="TAL"/>
              <w:rPr>
                <w:sz w:val="16"/>
                <w:szCs w:val="16"/>
                <w:lang w:val="en-GB"/>
              </w:rPr>
            </w:pPr>
            <w:r>
              <w:rPr>
                <w:sz w:val="16"/>
                <w:szCs w:val="16"/>
                <w:lang w:val="en-GB"/>
              </w:rPr>
              <w:t>0008</w:t>
            </w:r>
          </w:p>
        </w:tc>
        <w:tc>
          <w:tcPr>
            <w:tcW w:w="425" w:type="dxa"/>
            <w:shd w:val="solid" w:color="FFFFFF" w:fill="auto"/>
          </w:tcPr>
          <w:p w14:paraId="256699D1" w14:textId="77777777" w:rsidR="00876A7C" w:rsidRDefault="00876A7C" w:rsidP="00C72833">
            <w:pPr>
              <w:pStyle w:val="TAR"/>
              <w:rPr>
                <w:sz w:val="16"/>
                <w:szCs w:val="16"/>
                <w:lang w:val="en-GB"/>
              </w:rPr>
            </w:pPr>
            <w:r>
              <w:rPr>
                <w:sz w:val="16"/>
                <w:szCs w:val="16"/>
                <w:lang w:val="en-GB"/>
              </w:rPr>
              <w:t>4</w:t>
            </w:r>
          </w:p>
        </w:tc>
        <w:tc>
          <w:tcPr>
            <w:tcW w:w="425" w:type="dxa"/>
            <w:shd w:val="solid" w:color="FFFFFF" w:fill="auto"/>
          </w:tcPr>
          <w:p w14:paraId="6C27A8DC" w14:textId="77777777" w:rsidR="00876A7C" w:rsidRDefault="00876A7C" w:rsidP="00C72833">
            <w:pPr>
              <w:pStyle w:val="TAC"/>
              <w:rPr>
                <w:sz w:val="16"/>
                <w:szCs w:val="16"/>
                <w:lang w:val="en-GB"/>
              </w:rPr>
            </w:pPr>
            <w:r>
              <w:rPr>
                <w:sz w:val="16"/>
                <w:szCs w:val="16"/>
                <w:lang w:val="en-GB"/>
              </w:rPr>
              <w:t>F</w:t>
            </w:r>
          </w:p>
        </w:tc>
        <w:tc>
          <w:tcPr>
            <w:tcW w:w="4962" w:type="dxa"/>
            <w:shd w:val="solid" w:color="FFFFFF" w:fill="auto"/>
          </w:tcPr>
          <w:p w14:paraId="4885FA21" w14:textId="77777777" w:rsidR="00876A7C" w:rsidRPr="00D01278" w:rsidRDefault="00876A7C" w:rsidP="00856E05">
            <w:pPr>
              <w:pStyle w:val="TAL"/>
              <w:rPr>
                <w:sz w:val="16"/>
                <w:szCs w:val="16"/>
                <w:lang w:val="en-GB"/>
              </w:rPr>
            </w:pPr>
            <w:r w:rsidRPr="00876A7C">
              <w:rPr>
                <w:sz w:val="16"/>
                <w:szCs w:val="16"/>
                <w:lang w:val="en-GB"/>
              </w:rPr>
              <w:t>Proposal for on-network timers and counters used in transmission control</w:t>
            </w:r>
          </w:p>
        </w:tc>
        <w:tc>
          <w:tcPr>
            <w:tcW w:w="708" w:type="dxa"/>
            <w:shd w:val="solid" w:color="FFFFFF" w:fill="auto"/>
          </w:tcPr>
          <w:p w14:paraId="56D9A7B7" w14:textId="77777777" w:rsidR="00876A7C" w:rsidRPr="00D83DE3" w:rsidRDefault="00876A7C" w:rsidP="00C72833">
            <w:pPr>
              <w:pStyle w:val="TAC"/>
              <w:rPr>
                <w:sz w:val="16"/>
                <w:szCs w:val="16"/>
                <w:lang w:val="en-GB"/>
              </w:rPr>
            </w:pPr>
            <w:r>
              <w:rPr>
                <w:sz w:val="16"/>
                <w:szCs w:val="16"/>
                <w:lang w:val="en-GB"/>
              </w:rPr>
              <w:t>14.2.0</w:t>
            </w:r>
          </w:p>
        </w:tc>
      </w:tr>
      <w:tr w:rsidR="008D7BCF" w:rsidRPr="006B0D02" w14:paraId="4E7FE4E1" w14:textId="77777777" w:rsidTr="00D01278">
        <w:tc>
          <w:tcPr>
            <w:tcW w:w="800" w:type="dxa"/>
            <w:shd w:val="solid" w:color="FFFFFF" w:fill="auto"/>
          </w:tcPr>
          <w:p w14:paraId="71B195E4"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44D04B95"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05F0616F" w14:textId="77777777" w:rsidR="008D7BCF" w:rsidRPr="00D01278" w:rsidRDefault="008D7BCF" w:rsidP="00C72833">
            <w:pPr>
              <w:pStyle w:val="TAC"/>
              <w:rPr>
                <w:sz w:val="16"/>
                <w:szCs w:val="16"/>
                <w:lang w:val="en-GB"/>
              </w:rPr>
            </w:pPr>
            <w:r w:rsidRPr="00876A7C">
              <w:rPr>
                <w:sz w:val="16"/>
                <w:szCs w:val="16"/>
                <w:lang w:val="en-GB"/>
              </w:rPr>
              <w:t>CP-173066</w:t>
            </w:r>
          </w:p>
        </w:tc>
        <w:tc>
          <w:tcPr>
            <w:tcW w:w="500" w:type="dxa"/>
            <w:shd w:val="solid" w:color="FFFFFF" w:fill="auto"/>
          </w:tcPr>
          <w:p w14:paraId="71D68BAE" w14:textId="77777777" w:rsidR="008D7BCF" w:rsidRDefault="008D7BCF" w:rsidP="00C72833">
            <w:pPr>
              <w:pStyle w:val="TAL"/>
              <w:rPr>
                <w:sz w:val="16"/>
                <w:szCs w:val="16"/>
                <w:lang w:val="en-GB"/>
              </w:rPr>
            </w:pPr>
            <w:r>
              <w:rPr>
                <w:sz w:val="16"/>
                <w:szCs w:val="16"/>
                <w:lang w:val="en-GB"/>
              </w:rPr>
              <w:t>0009</w:t>
            </w:r>
          </w:p>
        </w:tc>
        <w:tc>
          <w:tcPr>
            <w:tcW w:w="425" w:type="dxa"/>
            <w:shd w:val="solid" w:color="FFFFFF" w:fill="auto"/>
          </w:tcPr>
          <w:p w14:paraId="4EB9806E" w14:textId="77777777" w:rsidR="008D7BCF" w:rsidRDefault="008D7BCF" w:rsidP="00C72833">
            <w:pPr>
              <w:pStyle w:val="TAR"/>
              <w:rPr>
                <w:sz w:val="16"/>
                <w:szCs w:val="16"/>
                <w:lang w:val="en-GB"/>
              </w:rPr>
            </w:pPr>
          </w:p>
        </w:tc>
        <w:tc>
          <w:tcPr>
            <w:tcW w:w="425" w:type="dxa"/>
            <w:shd w:val="solid" w:color="FFFFFF" w:fill="auto"/>
          </w:tcPr>
          <w:p w14:paraId="3D80DD4B"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3B65E37" w14:textId="77777777" w:rsidR="008D7BCF" w:rsidRPr="00D01278" w:rsidRDefault="008D7BCF" w:rsidP="00856E05">
            <w:pPr>
              <w:pStyle w:val="TAL"/>
              <w:rPr>
                <w:sz w:val="16"/>
                <w:szCs w:val="16"/>
                <w:lang w:val="en-GB"/>
              </w:rPr>
            </w:pPr>
            <w:r w:rsidRPr="00876A7C">
              <w:rPr>
                <w:sz w:val="16"/>
                <w:szCs w:val="16"/>
                <w:lang w:val="en-GB"/>
              </w:rPr>
              <w:t>Corrections to transmission control messages</w:t>
            </w:r>
          </w:p>
        </w:tc>
        <w:tc>
          <w:tcPr>
            <w:tcW w:w="708" w:type="dxa"/>
            <w:shd w:val="solid" w:color="FFFFFF" w:fill="auto"/>
          </w:tcPr>
          <w:p w14:paraId="564920E5"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A2C9B61" w14:textId="77777777" w:rsidTr="00D01278">
        <w:tc>
          <w:tcPr>
            <w:tcW w:w="800" w:type="dxa"/>
            <w:shd w:val="solid" w:color="FFFFFF" w:fill="auto"/>
          </w:tcPr>
          <w:p w14:paraId="1B7C76F7"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10EC9270"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5EBA88B6" w14:textId="77777777" w:rsidR="008D7BCF" w:rsidRPr="00876A7C" w:rsidRDefault="008D7BCF" w:rsidP="00C72833">
            <w:pPr>
              <w:pStyle w:val="TAC"/>
              <w:rPr>
                <w:sz w:val="16"/>
                <w:szCs w:val="16"/>
                <w:lang w:val="en-GB"/>
              </w:rPr>
            </w:pPr>
            <w:r w:rsidRPr="005347D8">
              <w:rPr>
                <w:sz w:val="16"/>
                <w:szCs w:val="16"/>
                <w:lang w:val="en-GB"/>
              </w:rPr>
              <w:t>CP-173066</w:t>
            </w:r>
          </w:p>
        </w:tc>
        <w:tc>
          <w:tcPr>
            <w:tcW w:w="500" w:type="dxa"/>
            <w:shd w:val="solid" w:color="FFFFFF" w:fill="auto"/>
          </w:tcPr>
          <w:p w14:paraId="351B8689" w14:textId="77777777" w:rsidR="008D7BCF" w:rsidRDefault="008D7BCF" w:rsidP="00C72833">
            <w:pPr>
              <w:pStyle w:val="TAL"/>
              <w:rPr>
                <w:sz w:val="16"/>
                <w:szCs w:val="16"/>
                <w:lang w:val="en-GB"/>
              </w:rPr>
            </w:pPr>
            <w:r>
              <w:rPr>
                <w:sz w:val="16"/>
                <w:szCs w:val="16"/>
                <w:lang w:val="en-GB"/>
              </w:rPr>
              <w:t>0010</w:t>
            </w:r>
          </w:p>
        </w:tc>
        <w:tc>
          <w:tcPr>
            <w:tcW w:w="425" w:type="dxa"/>
            <w:shd w:val="solid" w:color="FFFFFF" w:fill="auto"/>
          </w:tcPr>
          <w:p w14:paraId="7C04F621"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65635150"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2E3357AF" w14:textId="77777777" w:rsidR="008D7BCF" w:rsidRPr="00876A7C" w:rsidRDefault="008D7BCF" w:rsidP="00856E05">
            <w:pPr>
              <w:pStyle w:val="TAL"/>
              <w:rPr>
                <w:sz w:val="16"/>
                <w:szCs w:val="16"/>
                <w:lang w:val="en-GB"/>
              </w:rPr>
            </w:pPr>
            <w:r w:rsidRPr="005347D8">
              <w:rPr>
                <w:sz w:val="16"/>
                <w:szCs w:val="16"/>
                <w:lang w:val="en-GB"/>
              </w:rPr>
              <w:t>Adding missing transmission control messages</w:t>
            </w:r>
          </w:p>
        </w:tc>
        <w:tc>
          <w:tcPr>
            <w:tcW w:w="708" w:type="dxa"/>
            <w:shd w:val="solid" w:color="FFFFFF" w:fill="auto"/>
          </w:tcPr>
          <w:p w14:paraId="02B7A474"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45C3F412" w14:textId="77777777" w:rsidTr="00D01278">
        <w:tc>
          <w:tcPr>
            <w:tcW w:w="800" w:type="dxa"/>
            <w:shd w:val="solid" w:color="FFFFFF" w:fill="auto"/>
          </w:tcPr>
          <w:p w14:paraId="7C51BCA4"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66BEDFB4"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4398ED9B" w14:textId="77777777" w:rsidR="008D7BCF" w:rsidRPr="005347D8"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5CE03EC1" w14:textId="77777777" w:rsidR="008D7BCF" w:rsidRDefault="008D7BCF" w:rsidP="00C72833">
            <w:pPr>
              <w:pStyle w:val="TAL"/>
              <w:rPr>
                <w:sz w:val="16"/>
                <w:szCs w:val="16"/>
                <w:lang w:val="en-GB"/>
              </w:rPr>
            </w:pPr>
            <w:r>
              <w:rPr>
                <w:sz w:val="16"/>
                <w:szCs w:val="16"/>
                <w:lang w:val="en-GB"/>
              </w:rPr>
              <w:t>0011</w:t>
            </w:r>
          </w:p>
        </w:tc>
        <w:tc>
          <w:tcPr>
            <w:tcW w:w="425" w:type="dxa"/>
            <w:shd w:val="solid" w:color="FFFFFF" w:fill="auto"/>
          </w:tcPr>
          <w:p w14:paraId="21D45E16" w14:textId="77777777" w:rsidR="008D7BCF" w:rsidRDefault="008D7BCF" w:rsidP="00C72833">
            <w:pPr>
              <w:pStyle w:val="TAR"/>
              <w:rPr>
                <w:sz w:val="16"/>
                <w:szCs w:val="16"/>
                <w:lang w:val="en-GB"/>
              </w:rPr>
            </w:pPr>
          </w:p>
        </w:tc>
        <w:tc>
          <w:tcPr>
            <w:tcW w:w="425" w:type="dxa"/>
            <w:shd w:val="solid" w:color="FFFFFF" w:fill="auto"/>
          </w:tcPr>
          <w:p w14:paraId="6B2A4203"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4F336CFE" w14:textId="77777777" w:rsidR="008D7BCF" w:rsidRPr="005347D8" w:rsidRDefault="008D7BCF" w:rsidP="00856E05">
            <w:pPr>
              <w:pStyle w:val="TAL"/>
              <w:rPr>
                <w:sz w:val="16"/>
                <w:szCs w:val="16"/>
                <w:lang w:val="en-GB"/>
              </w:rPr>
            </w:pPr>
            <w:r w:rsidRPr="00B51015">
              <w:rPr>
                <w:sz w:val="16"/>
                <w:szCs w:val="16"/>
                <w:lang w:val="en-GB"/>
              </w:rPr>
              <w:t>Addition of MCVideo transmission control Definitions and Abbreviations</w:t>
            </w:r>
          </w:p>
        </w:tc>
        <w:tc>
          <w:tcPr>
            <w:tcW w:w="708" w:type="dxa"/>
            <w:shd w:val="solid" w:color="FFFFFF" w:fill="auto"/>
          </w:tcPr>
          <w:p w14:paraId="02E92884"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23E0F353" w14:textId="77777777" w:rsidTr="00D01278">
        <w:tc>
          <w:tcPr>
            <w:tcW w:w="800" w:type="dxa"/>
            <w:shd w:val="solid" w:color="FFFFFF" w:fill="auto"/>
          </w:tcPr>
          <w:p w14:paraId="09771F27"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39F2BFA9"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30AF7B7B" w14:textId="77777777" w:rsidR="008D7BCF" w:rsidRPr="00B51015" w:rsidRDefault="008D7BCF" w:rsidP="00C72833">
            <w:pPr>
              <w:pStyle w:val="TAC"/>
              <w:rPr>
                <w:sz w:val="16"/>
                <w:szCs w:val="16"/>
                <w:lang w:val="en-GB"/>
              </w:rPr>
            </w:pPr>
            <w:r w:rsidRPr="00B51015">
              <w:rPr>
                <w:sz w:val="16"/>
                <w:szCs w:val="16"/>
                <w:lang w:val="en-GB"/>
              </w:rPr>
              <w:t>CP-173066</w:t>
            </w:r>
          </w:p>
        </w:tc>
        <w:tc>
          <w:tcPr>
            <w:tcW w:w="500" w:type="dxa"/>
            <w:shd w:val="solid" w:color="FFFFFF" w:fill="auto"/>
          </w:tcPr>
          <w:p w14:paraId="5720E34A" w14:textId="77777777" w:rsidR="008D7BCF" w:rsidRDefault="008D7BCF" w:rsidP="00C72833">
            <w:pPr>
              <w:pStyle w:val="TAL"/>
              <w:rPr>
                <w:sz w:val="16"/>
                <w:szCs w:val="16"/>
                <w:lang w:val="en-GB"/>
              </w:rPr>
            </w:pPr>
            <w:r>
              <w:rPr>
                <w:sz w:val="16"/>
                <w:szCs w:val="16"/>
                <w:lang w:val="en-GB"/>
              </w:rPr>
              <w:t>0012</w:t>
            </w:r>
          </w:p>
        </w:tc>
        <w:tc>
          <w:tcPr>
            <w:tcW w:w="425" w:type="dxa"/>
            <w:shd w:val="solid" w:color="FFFFFF" w:fill="auto"/>
          </w:tcPr>
          <w:p w14:paraId="23BC8446"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122B249C"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1C282A79" w14:textId="77777777" w:rsidR="008D7BCF" w:rsidRPr="00B51015" w:rsidRDefault="008D7BCF" w:rsidP="00856E05">
            <w:pPr>
              <w:pStyle w:val="TAL"/>
              <w:rPr>
                <w:sz w:val="16"/>
                <w:szCs w:val="16"/>
                <w:lang w:val="en-GB"/>
              </w:rPr>
            </w:pPr>
            <w:r w:rsidRPr="00B51015">
              <w:rPr>
                <w:sz w:val="16"/>
                <w:szCs w:val="16"/>
                <w:lang w:val="en-GB"/>
              </w:rPr>
              <w:t>Corrections to instances of floor control usage in MCVideo</w:t>
            </w:r>
          </w:p>
        </w:tc>
        <w:tc>
          <w:tcPr>
            <w:tcW w:w="708" w:type="dxa"/>
            <w:shd w:val="solid" w:color="FFFFFF" w:fill="auto"/>
          </w:tcPr>
          <w:p w14:paraId="4BF22778"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701ABAD" w14:textId="77777777" w:rsidTr="00D01278">
        <w:tc>
          <w:tcPr>
            <w:tcW w:w="800" w:type="dxa"/>
            <w:shd w:val="solid" w:color="FFFFFF" w:fill="auto"/>
          </w:tcPr>
          <w:p w14:paraId="07E36AA2"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3A7E7429"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203B2249" w14:textId="77777777" w:rsidR="008D7BCF" w:rsidRPr="00B51015"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179F18BF" w14:textId="77777777" w:rsidR="008D7BCF" w:rsidRDefault="008D7BCF" w:rsidP="00C72833">
            <w:pPr>
              <w:pStyle w:val="TAL"/>
              <w:rPr>
                <w:sz w:val="16"/>
                <w:szCs w:val="16"/>
                <w:lang w:val="en-GB"/>
              </w:rPr>
            </w:pPr>
            <w:r>
              <w:rPr>
                <w:sz w:val="16"/>
                <w:szCs w:val="16"/>
                <w:lang w:val="en-GB"/>
              </w:rPr>
              <w:t>0013</w:t>
            </w:r>
          </w:p>
        </w:tc>
        <w:tc>
          <w:tcPr>
            <w:tcW w:w="425" w:type="dxa"/>
            <w:shd w:val="solid" w:color="FFFFFF" w:fill="auto"/>
          </w:tcPr>
          <w:p w14:paraId="4D852324" w14:textId="77777777" w:rsidR="008D7BCF" w:rsidRDefault="008D7BCF" w:rsidP="00C72833">
            <w:pPr>
              <w:pStyle w:val="TAR"/>
              <w:rPr>
                <w:sz w:val="16"/>
                <w:szCs w:val="16"/>
                <w:lang w:val="en-GB"/>
              </w:rPr>
            </w:pPr>
          </w:p>
        </w:tc>
        <w:tc>
          <w:tcPr>
            <w:tcW w:w="425" w:type="dxa"/>
            <w:shd w:val="solid" w:color="FFFFFF" w:fill="auto"/>
          </w:tcPr>
          <w:p w14:paraId="07A1E80F"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695041F7" w14:textId="77777777" w:rsidR="008D7BCF" w:rsidRPr="00B51015" w:rsidRDefault="008D7BCF" w:rsidP="00856E05">
            <w:pPr>
              <w:pStyle w:val="TAL"/>
              <w:rPr>
                <w:sz w:val="16"/>
                <w:szCs w:val="16"/>
                <w:lang w:val="en-GB"/>
              </w:rPr>
            </w:pPr>
            <w:r w:rsidRPr="00490E78">
              <w:rPr>
                <w:sz w:val="16"/>
                <w:szCs w:val="16"/>
                <w:lang w:val="en-GB"/>
              </w:rPr>
              <w:t>Corrections to transmission control participant state machines</w:t>
            </w:r>
          </w:p>
        </w:tc>
        <w:tc>
          <w:tcPr>
            <w:tcW w:w="708" w:type="dxa"/>
            <w:shd w:val="solid" w:color="FFFFFF" w:fill="auto"/>
          </w:tcPr>
          <w:p w14:paraId="46FF9B9D"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23FE4885" w14:textId="77777777" w:rsidTr="00D01278">
        <w:tc>
          <w:tcPr>
            <w:tcW w:w="800" w:type="dxa"/>
            <w:shd w:val="solid" w:color="FFFFFF" w:fill="auto"/>
          </w:tcPr>
          <w:p w14:paraId="7623FD49"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5DB8D9DF"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178B1FB3" w14:textId="77777777" w:rsidR="008D7BCF" w:rsidRPr="00490E78" w:rsidRDefault="008D7BCF" w:rsidP="00C72833">
            <w:pPr>
              <w:pStyle w:val="TAC"/>
              <w:rPr>
                <w:sz w:val="16"/>
                <w:szCs w:val="16"/>
                <w:lang w:val="en-GB"/>
              </w:rPr>
            </w:pPr>
            <w:r w:rsidRPr="00490E78">
              <w:rPr>
                <w:sz w:val="16"/>
                <w:szCs w:val="16"/>
                <w:lang w:val="en-GB"/>
              </w:rPr>
              <w:t>CP-173066</w:t>
            </w:r>
          </w:p>
        </w:tc>
        <w:tc>
          <w:tcPr>
            <w:tcW w:w="500" w:type="dxa"/>
            <w:shd w:val="solid" w:color="FFFFFF" w:fill="auto"/>
          </w:tcPr>
          <w:p w14:paraId="4F4BC7C7" w14:textId="77777777" w:rsidR="008D7BCF" w:rsidRDefault="008D7BCF" w:rsidP="00C72833">
            <w:pPr>
              <w:pStyle w:val="TAL"/>
              <w:rPr>
                <w:sz w:val="16"/>
                <w:szCs w:val="16"/>
                <w:lang w:val="en-GB"/>
              </w:rPr>
            </w:pPr>
            <w:r>
              <w:rPr>
                <w:sz w:val="16"/>
                <w:szCs w:val="16"/>
                <w:lang w:val="en-GB"/>
              </w:rPr>
              <w:t>0014</w:t>
            </w:r>
          </w:p>
        </w:tc>
        <w:tc>
          <w:tcPr>
            <w:tcW w:w="425" w:type="dxa"/>
            <w:shd w:val="solid" w:color="FFFFFF" w:fill="auto"/>
          </w:tcPr>
          <w:p w14:paraId="293C0E83" w14:textId="77777777" w:rsidR="008D7BCF" w:rsidRDefault="008D7BCF" w:rsidP="00C72833">
            <w:pPr>
              <w:pStyle w:val="TAR"/>
              <w:rPr>
                <w:sz w:val="16"/>
                <w:szCs w:val="16"/>
                <w:lang w:val="en-GB"/>
              </w:rPr>
            </w:pPr>
            <w:r>
              <w:rPr>
                <w:sz w:val="16"/>
                <w:szCs w:val="16"/>
                <w:lang w:val="en-GB"/>
              </w:rPr>
              <w:t>1</w:t>
            </w:r>
          </w:p>
        </w:tc>
        <w:tc>
          <w:tcPr>
            <w:tcW w:w="425" w:type="dxa"/>
            <w:shd w:val="solid" w:color="FFFFFF" w:fill="auto"/>
          </w:tcPr>
          <w:p w14:paraId="00057CAE"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6D8CBE74" w14:textId="77777777" w:rsidR="008D7BCF" w:rsidRPr="00490E78" w:rsidRDefault="008D7BCF" w:rsidP="00856E05">
            <w:pPr>
              <w:pStyle w:val="TAL"/>
              <w:rPr>
                <w:sz w:val="16"/>
                <w:szCs w:val="16"/>
                <w:lang w:val="en-GB"/>
              </w:rPr>
            </w:pPr>
            <w:r w:rsidRPr="00490E78">
              <w:rPr>
                <w:sz w:val="16"/>
                <w:szCs w:val="16"/>
                <w:lang w:val="en-GB"/>
              </w:rPr>
              <w:t>Corrections to transmission control server state machines</w:t>
            </w:r>
          </w:p>
        </w:tc>
        <w:tc>
          <w:tcPr>
            <w:tcW w:w="708" w:type="dxa"/>
            <w:shd w:val="solid" w:color="FFFFFF" w:fill="auto"/>
          </w:tcPr>
          <w:p w14:paraId="4B735E87"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6597AE95" w14:textId="77777777" w:rsidTr="00D01278">
        <w:tc>
          <w:tcPr>
            <w:tcW w:w="800" w:type="dxa"/>
            <w:shd w:val="solid" w:color="FFFFFF" w:fill="auto"/>
          </w:tcPr>
          <w:p w14:paraId="6D30EA3C"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0896EA6C"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20ABF6FF" w14:textId="77777777" w:rsidR="008D7BCF" w:rsidRPr="00490E78"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002F4C3D" w14:textId="77777777" w:rsidR="008D7BCF" w:rsidRDefault="008D7BCF" w:rsidP="00C72833">
            <w:pPr>
              <w:pStyle w:val="TAL"/>
              <w:rPr>
                <w:sz w:val="16"/>
                <w:szCs w:val="16"/>
                <w:lang w:val="en-GB"/>
              </w:rPr>
            </w:pPr>
            <w:r>
              <w:rPr>
                <w:sz w:val="16"/>
                <w:szCs w:val="16"/>
                <w:lang w:val="en-GB"/>
              </w:rPr>
              <w:t>0015</w:t>
            </w:r>
          </w:p>
        </w:tc>
        <w:tc>
          <w:tcPr>
            <w:tcW w:w="425" w:type="dxa"/>
            <w:shd w:val="solid" w:color="FFFFFF" w:fill="auto"/>
          </w:tcPr>
          <w:p w14:paraId="318C6B18" w14:textId="77777777" w:rsidR="008D7BCF" w:rsidRDefault="008D7BCF" w:rsidP="00C72833">
            <w:pPr>
              <w:pStyle w:val="TAR"/>
              <w:rPr>
                <w:sz w:val="16"/>
                <w:szCs w:val="16"/>
                <w:lang w:val="en-GB"/>
              </w:rPr>
            </w:pPr>
            <w:r>
              <w:rPr>
                <w:sz w:val="16"/>
                <w:szCs w:val="16"/>
                <w:lang w:val="en-GB"/>
              </w:rPr>
              <w:t>3</w:t>
            </w:r>
          </w:p>
        </w:tc>
        <w:tc>
          <w:tcPr>
            <w:tcW w:w="425" w:type="dxa"/>
            <w:shd w:val="solid" w:color="FFFFFF" w:fill="auto"/>
          </w:tcPr>
          <w:p w14:paraId="72F554A1"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48BC95B4" w14:textId="77777777" w:rsidR="008D7BCF" w:rsidRPr="00490E78" w:rsidRDefault="008D7BCF" w:rsidP="00856E05">
            <w:pPr>
              <w:pStyle w:val="TAL"/>
              <w:rPr>
                <w:sz w:val="16"/>
                <w:szCs w:val="16"/>
                <w:lang w:val="en-GB"/>
              </w:rPr>
            </w:pPr>
            <w:r w:rsidRPr="008D7BCF">
              <w:rPr>
                <w:sz w:val="16"/>
                <w:szCs w:val="16"/>
                <w:lang w:val="en-GB"/>
              </w:rPr>
              <w:t>Effective priority</w:t>
            </w:r>
          </w:p>
        </w:tc>
        <w:tc>
          <w:tcPr>
            <w:tcW w:w="708" w:type="dxa"/>
            <w:shd w:val="solid" w:color="FFFFFF" w:fill="auto"/>
          </w:tcPr>
          <w:p w14:paraId="05C805EB" w14:textId="77777777" w:rsidR="008D7BCF" w:rsidRPr="00D83DE3" w:rsidRDefault="008D7BCF" w:rsidP="00C72833">
            <w:pPr>
              <w:pStyle w:val="TAC"/>
              <w:rPr>
                <w:sz w:val="16"/>
                <w:szCs w:val="16"/>
                <w:lang w:val="en-GB"/>
              </w:rPr>
            </w:pPr>
            <w:r w:rsidRPr="008B77D6">
              <w:rPr>
                <w:sz w:val="16"/>
                <w:szCs w:val="16"/>
                <w:lang w:val="en-GB"/>
              </w:rPr>
              <w:t>14.2.0</w:t>
            </w:r>
          </w:p>
        </w:tc>
      </w:tr>
      <w:tr w:rsidR="008D7BCF" w:rsidRPr="006B0D02" w14:paraId="5BD8857C" w14:textId="77777777" w:rsidTr="00D01278">
        <w:tc>
          <w:tcPr>
            <w:tcW w:w="800" w:type="dxa"/>
            <w:shd w:val="solid" w:color="FFFFFF" w:fill="auto"/>
          </w:tcPr>
          <w:p w14:paraId="07117C66" w14:textId="77777777" w:rsidR="008D7BCF" w:rsidRDefault="008D7BCF" w:rsidP="00C72833">
            <w:pPr>
              <w:pStyle w:val="TAC"/>
              <w:rPr>
                <w:sz w:val="16"/>
                <w:szCs w:val="16"/>
                <w:lang w:val="en-GB"/>
              </w:rPr>
            </w:pPr>
            <w:r>
              <w:rPr>
                <w:sz w:val="16"/>
                <w:szCs w:val="16"/>
                <w:lang w:val="en-GB"/>
              </w:rPr>
              <w:t>2017-12</w:t>
            </w:r>
          </w:p>
        </w:tc>
        <w:tc>
          <w:tcPr>
            <w:tcW w:w="800" w:type="dxa"/>
            <w:shd w:val="solid" w:color="FFFFFF" w:fill="auto"/>
          </w:tcPr>
          <w:p w14:paraId="44DE089B" w14:textId="77777777" w:rsidR="008D7BCF" w:rsidRDefault="008D7BCF" w:rsidP="00C72833">
            <w:pPr>
              <w:pStyle w:val="TAC"/>
              <w:rPr>
                <w:sz w:val="16"/>
                <w:szCs w:val="16"/>
                <w:lang w:val="en-GB"/>
              </w:rPr>
            </w:pPr>
            <w:r>
              <w:rPr>
                <w:sz w:val="16"/>
                <w:szCs w:val="16"/>
                <w:lang w:val="en-GB"/>
              </w:rPr>
              <w:t>CT-78</w:t>
            </w:r>
          </w:p>
        </w:tc>
        <w:tc>
          <w:tcPr>
            <w:tcW w:w="1094" w:type="dxa"/>
            <w:shd w:val="solid" w:color="FFFFFF" w:fill="auto"/>
          </w:tcPr>
          <w:p w14:paraId="14FCFAF4" w14:textId="77777777" w:rsidR="008D7BCF" w:rsidRPr="008D7BCF" w:rsidRDefault="008D7BCF" w:rsidP="00C72833">
            <w:pPr>
              <w:pStyle w:val="TAC"/>
              <w:rPr>
                <w:sz w:val="16"/>
                <w:szCs w:val="16"/>
                <w:lang w:val="en-GB"/>
              </w:rPr>
            </w:pPr>
            <w:r w:rsidRPr="008D7BCF">
              <w:rPr>
                <w:sz w:val="16"/>
                <w:szCs w:val="16"/>
                <w:lang w:val="en-GB"/>
              </w:rPr>
              <w:t>CP-173066</w:t>
            </w:r>
          </w:p>
        </w:tc>
        <w:tc>
          <w:tcPr>
            <w:tcW w:w="500" w:type="dxa"/>
            <w:shd w:val="solid" w:color="FFFFFF" w:fill="auto"/>
          </w:tcPr>
          <w:p w14:paraId="4834118C" w14:textId="77777777" w:rsidR="008D7BCF" w:rsidRDefault="008D7BCF" w:rsidP="00C72833">
            <w:pPr>
              <w:pStyle w:val="TAL"/>
              <w:rPr>
                <w:sz w:val="16"/>
                <w:szCs w:val="16"/>
                <w:lang w:val="en-GB"/>
              </w:rPr>
            </w:pPr>
            <w:r>
              <w:rPr>
                <w:sz w:val="16"/>
                <w:szCs w:val="16"/>
                <w:lang w:val="en-GB"/>
              </w:rPr>
              <w:t>0016</w:t>
            </w:r>
          </w:p>
        </w:tc>
        <w:tc>
          <w:tcPr>
            <w:tcW w:w="425" w:type="dxa"/>
            <w:shd w:val="solid" w:color="FFFFFF" w:fill="auto"/>
          </w:tcPr>
          <w:p w14:paraId="1091F676" w14:textId="77777777" w:rsidR="008D7BCF" w:rsidRDefault="008D7BCF" w:rsidP="00C72833">
            <w:pPr>
              <w:pStyle w:val="TAR"/>
              <w:rPr>
                <w:sz w:val="16"/>
                <w:szCs w:val="16"/>
                <w:lang w:val="en-GB"/>
              </w:rPr>
            </w:pPr>
          </w:p>
        </w:tc>
        <w:tc>
          <w:tcPr>
            <w:tcW w:w="425" w:type="dxa"/>
            <w:shd w:val="solid" w:color="FFFFFF" w:fill="auto"/>
          </w:tcPr>
          <w:p w14:paraId="4AA8D519" w14:textId="77777777" w:rsidR="008D7BCF" w:rsidRDefault="008D7BCF" w:rsidP="00C72833">
            <w:pPr>
              <w:pStyle w:val="TAC"/>
              <w:rPr>
                <w:sz w:val="16"/>
                <w:szCs w:val="16"/>
                <w:lang w:val="en-GB"/>
              </w:rPr>
            </w:pPr>
            <w:r>
              <w:rPr>
                <w:sz w:val="16"/>
                <w:szCs w:val="16"/>
                <w:lang w:val="en-GB"/>
              </w:rPr>
              <w:t>F</w:t>
            </w:r>
          </w:p>
        </w:tc>
        <w:tc>
          <w:tcPr>
            <w:tcW w:w="4962" w:type="dxa"/>
            <w:shd w:val="solid" w:color="FFFFFF" w:fill="auto"/>
          </w:tcPr>
          <w:p w14:paraId="4A03FDD1" w14:textId="77777777" w:rsidR="008D7BCF" w:rsidRPr="008D7BCF" w:rsidRDefault="008D7BCF" w:rsidP="00856E05">
            <w:pPr>
              <w:pStyle w:val="TAL"/>
              <w:rPr>
                <w:sz w:val="16"/>
                <w:szCs w:val="16"/>
                <w:lang w:val="en-GB"/>
              </w:rPr>
            </w:pPr>
            <w:r w:rsidRPr="008D7BCF">
              <w:rPr>
                <w:sz w:val="16"/>
                <w:szCs w:val="16"/>
                <w:lang w:val="en-GB"/>
              </w:rPr>
              <w:t>Reject causes</w:t>
            </w:r>
          </w:p>
        </w:tc>
        <w:tc>
          <w:tcPr>
            <w:tcW w:w="708" w:type="dxa"/>
            <w:shd w:val="solid" w:color="FFFFFF" w:fill="auto"/>
          </w:tcPr>
          <w:p w14:paraId="162D1DAF" w14:textId="77777777" w:rsidR="008D7BCF" w:rsidRPr="008B77D6" w:rsidRDefault="008D7BCF" w:rsidP="00C72833">
            <w:pPr>
              <w:pStyle w:val="TAC"/>
              <w:rPr>
                <w:sz w:val="16"/>
                <w:szCs w:val="16"/>
                <w:lang w:val="en-GB"/>
              </w:rPr>
            </w:pPr>
            <w:r>
              <w:rPr>
                <w:sz w:val="16"/>
                <w:szCs w:val="16"/>
                <w:lang w:val="en-GB"/>
              </w:rPr>
              <w:t>14.2.0</w:t>
            </w:r>
          </w:p>
        </w:tc>
      </w:tr>
      <w:tr w:rsidR="00037BD2" w:rsidRPr="006B0D02" w14:paraId="69153AF5" w14:textId="77777777" w:rsidTr="00D01278">
        <w:tc>
          <w:tcPr>
            <w:tcW w:w="800" w:type="dxa"/>
            <w:shd w:val="solid" w:color="FFFFFF" w:fill="auto"/>
          </w:tcPr>
          <w:p w14:paraId="1C85C7C1" w14:textId="77777777" w:rsidR="00037BD2" w:rsidRDefault="00037BD2" w:rsidP="008B7004">
            <w:pPr>
              <w:pStyle w:val="TAC"/>
              <w:rPr>
                <w:sz w:val="16"/>
                <w:szCs w:val="16"/>
                <w:lang w:val="en-GB"/>
              </w:rPr>
            </w:pPr>
            <w:r>
              <w:rPr>
                <w:sz w:val="16"/>
                <w:szCs w:val="16"/>
                <w:lang w:val="en-GB"/>
              </w:rPr>
              <w:t>2018-0</w:t>
            </w:r>
            <w:r w:rsidR="008B7004">
              <w:rPr>
                <w:sz w:val="16"/>
                <w:szCs w:val="16"/>
                <w:lang w:val="en-GB"/>
              </w:rPr>
              <w:t>3</w:t>
            </w:r>
          </w:p>
        </w:tc>
        <w:tc>
          <w:tcPr>
            <w:tcW w:w="800" w:type="dxa"/>
            <w:shd w:val="solid" w:color="FFFFFF" w:fill="auto"/>
          </w:tcPr>
          <w:p w14:paraId="534D0B8E" w14:textId="77777777" w:rsidR="00037BD2" w:rsidRDefault="00037BD2" w:rsidP="00C72833">
            <w:pPr>
              <w:pStyle w:val="TAC"/>
              <w:rPr>
                <w:sz w:val="16"/>
                <w:szCs w:val="16"/>
                <w:lang w:val="en-GB"/>
              </w:rPr>
            </w:pPr>
            <w:r>
              <w:rPr>
                <w:sz w:val="16"/>
                <w:szCs w:val="16"/>
                <w:lang w:val="en-GB"/>
              </w:rPr>
              <w:t>CT-79</w:t>
            </w:r>
          </w:p>
        </w:tc>
        <w:tc>
          <w:tcPr>
            <w:tcW w:w="1094" w:type="dxa"/>
            <w:shd w:val="solid" w:color="FFFFFF" w:fill="auto"/>
          </w:tcPr>
          <w:p w14:paraId="4DC13BA0" w14:textId="77777777" w:rsidR="00037BD2" w:rsidRPr="008D7BCF" w:rsidRDefault="00037BD2" w:rsidP="00C72833">
            <w:pPr>
              <w:pStyle w:val="TAC"/>
              <w:rPr>
                <w:sz w:val="16"/>
                <w:szCs w:val="16"/>
                <w:lang w:val="en-GB"/>
              </w:rPr>
            </w:pPr>
            <w:r w:rsidRPr="00037BD2">
              <w:rPr>
                <w:sz w:val="16"/>
                <w:szCs w:val="16"/>
                <w:lang w:val="en-GB"/>
              </w:rPr>
              <w:t>CP-180074</w:t>
            </w:r>
          </w:p>
        </w:tc>
        <w:tc>
          <w:tcPr>
            <w:tcW w:w="500" w:type="dxa"/>
            <w:shd w:val="solid" w:color="FFFFFF" w:fill="auto"/>
          </w:tcPr>
          <w:p w14:paraId="09193854" w14:textId="77777777" w:rsidR="00037BD2" w:rsidRDefault="00037BD2" w:rsidP="00C72833">
            <w:pPr>
              <w:pStyle w:val="TAL"/>
              <w:rPr>
                <w:sz w:val="16"/>
                <w:szCs w:val="16"/>
                <w:lang w:val="en-GB"/>
              </w:rPr>
            </w:pPr>
            <w:r>
              <w:rPr>
                <w:sz w:val="16"/>
                <w:szCs w:val="16"/>
                <w:lang w:val="en-GB"/>
              </w:rPr>
              <w:t>0017</w:t>
            </w:r>
          </w:p>
        </w:tc>
        <w:tc>
          <w:tcPr>
            <w:tcW w:w="425" w:type="dxa"/>
            <w:shd w:val="solid" w:color="FFFFFF" w:fill="auto"/>
          </w:tcPr>
          <w:p w14:paraId="2792A1C5" w14:textId="77777777" w:rsidR="00037BD2" w:rsidRDefault="00037BD2" w:rsidP="00C72833">
            <w:pPr>
              <w:pStyle w:val="TAR"/>
              <w:rPr>
                <w:sz w:val="16"/>
                <w:szCs w:val="16"/>
                <w:lang w:val="en-GB"/>
              </w:rPr>
            </w:pPr>
          </w:p>
        </w:tc>
        <w:tc>
          <w:tcPr>
            <w:tcW w:w="425" w:type="dxa"/>
            <w:shd w:val="solid" w:color="FFFFFF" w:fill="auto"/>
          </w:tcPr>
          <w:p w14:paraId="3F54BF55" w14:textId="77777777" w:rsidR="00037BD2" w:rsidRDefault="00037BD2" w:rsidP="00C72833">
            <w:pPr>
              <w:pStyle w:val="TAC"/>
              <w:rPr>
                <w:sz w:val="16"/>
                <w:szCs w:val="16"/>
                <w:lang w:val="en-GB"/>
              </w:rPr>
            </w:pPr>
            <w:r>
              <w:rPr>
                <w:sz w:val="16"/>
                <w:szCs w:val="16"/>
                <w:lang w:val="en-GB"/>
              </w:rPr>
              <w:t>F</w:t>
            </w:r>
          </w:p>
        </w:tc>
        <w:tc>
          <w:tcPr>
            <w:tcW w:w="4962" w:type="dxa"/>
            <w:shd w:val="solid" w:color="FFFFFF" w:fill="auto"/>
          </w:tcPr>
          <w:p w14:paraId="313D05A2" w14:textId="77777777" w:rsidR="00037BD2" w:rsidRPr="008D7BCF" w:rsidRDefault="00037BD2" w:rsidP="00856E05">
            <w:pPr>
              <w:pStyle w:val="TAL"/>
              <w:rPr>
                <w:sz w:val="16"/>
                <w:szCs w:val="16"/>
                <w:lang w:val="en-GB"/>
              </w:rPr>
            </w:pPr>
            <w:r w:rsidRPr="00037BD2">
              <w:rPr>
                <w:sz w:val="16"/>
                <w:szCs w:val="16"/>
                <w:lang w:val="en-GB"/>
              </w:rPr>
              <w:t>Correction to MCVideo transmission control message coding</w:t>
            </w:r>
          </w:p>
        </w:tc>
        <w:tc>
          <w:tcPr>
            <w:tcW w:w="708" w:type="dxa"/>
            <w:shd w:val="solid" w:color="FFFFFF" w:fill="auto"/>
          </w:tcPr>
          <w:p w14:paraId="0D0DE4F5" w14:textId="77777777" w:rsidR="00037BD2" w:rsidRDefault="00037BD2" w:rsidP="00C72833">
            <w:pPr>
              <w:pStyle w:val="TAC"/>
              <w:rPr>
                <w:sz w:val="16"/>
                <w:szCs w:val="16"/>
                <w:lang w:val="en-GB"/>
              </w:rPr>
            </w:pPr>
            <w:r>
              <w:rPr>
                <w:sz w:val="16"/>
                <w:szCs w:val="16"/>
                <w:lang w:val="en-GB"/>
              </w:rPr>
              <w:t>14.3.0</w:t>
            </w:r>
          </w:p>
        </w:tc>
      </w:tr>
      <w:tr w:rsidR="008B7004" w:rsidRPr="006B0D02" w14:paraId="69EED4B2" w14:textId="77777777" w:rsidTr="00D01278">
        <w:tc>
          <w:tcPr>
            <w:tcW w:w="800" w:type="dxa"/>
            <w:shd w:val="solid" w:color="FFFFFF" w:fill="auto"/>
          </w:tcPr>
          <w:p w14:paraId="6E83AC6E" w14:textId="77777777" w:rsidR="008B7004" w:rsidRDefault="008B7004" w:rsidP="00C72833">
            <w:pPr>
              <w:pStyle w:val="TAC"/>
              <w:rPr>
                <w:sz w:val="16"/>
                <w:szCs w:val="16"/>
                <w:lang w:val="en-GB"/>
              </w:rPr>
            </w:pPr>
            <w:r>
              <w:rPr>
                <w:sz w:val="16"/>
                <w:szCs w:val="16"/>
                <w:lang w:val="en-GB"/>
              </w:rPr>
              <w:t>2018-06</w:t>
            </w:r>
          </w:p>
        </w:tc>
        <w:tc>
          <w:tcPr>
            <w:tcW w:w="800" w:type="dxa"/>
            <w:shd w:val="solid" w:color="FFFFFF" w:fill="auto"/>
          </w:tcPr>
          <w:p w14:paraId="4C7AF996" w14:textId="77777777" w:rsidR="008B7004" w:rsidRDefault="008B7004" w:rsidP="00C72833">
            <w:pPr>
              <w:pStyle w:val="TAC"/>
              <w:rPr>
                <w:sz w:val="16"/>
                <w:szCs w:val="16"/>
                <w:lang w:val="en-GB"/>
              </w:rPr>
            </w:pPr>
            <w:r>
              <w:rPr>
                <w:sz w:val="16"/>
                <w:szCs w:val="16"/>
                <w:lang w:val="en-GB"/>
              </w:rPr>
              <w:t>CT-80</w:t>
            </w:r>
          </w:p>
        </w:tc>
        <w:tc>
          <w:tcPr>
            <w:tcW w:w="1094" w:type="dxa"/>
            <w:shd w:val="solid" w:color="FFFFFF" w:fill="auto"/>
          </w:tcPr>
          <w:p w14:paraId="24C5D2A0" w14:textId="77777777" w:rsidR="008B7004" w:rsidRPr="00037BD2" w:rsidRDefault="008B7004" w:rsidP="00C72833">
            <w:pPr>
              <w:pStyle w:val="TAC"/>
              <w:rPr>
                <w:sz w:val="16"/>
                <w:szCs w:val="16"/>
                <w:lang w:val="en-GB"/>
              </w:rPr>
            </w:pPr>
            <w:r w:rsidRPr="008B7004">
              <w:rPr>
                <w:sz w:val="16"/>
                <w:szCs w:val="16"/>
                <w:lang w:val="en-GB"/>
              </w:rPr>
              <w:t>CP-181055</w:t>
            </w:r>
          </w:p>
        </w:tc>
        <w:tc>
          <w:tcPr>
            <w:tcW w:w="500" w:type="dxa"/>
            <w:shd w:val="solid" w:color="FFFFFF" w:fill="auto"/>
          </w:tcPr>
          <w:p w14:paraId="542E0383" w14:textId="77777777" w:rsidR="008B7004" w:rsidRDefault="008B7004" w:rsidP="00C72833">
            <w:pPr>
              <w:pStyle w:val="TAL"/>
              <w:rPr>
                <w:sz w:val="16"/>
                <w:szCs w:val="16"/>
                <w:lang w:val="en-GB"/>
              </w:rPr>
            </w:pPr>
            <w:r>
              <w:rPr>
                <w:sz w:val="16"/>
                <w:szCs w:val="16"/>
                <w:lang w:val="en-GB"/>
              </w:rPr>
              <w:t>0018</w:t>
            </w:r>
          </w:p>
        </w:tc>
        <w:tc>
          <w:tcPr>
            <w:tcW w:w="425" w:type="dxa"/>
            <w:shd w:val="solid" w:color="FFFFFF" w:fill="auto"/>
          </w:tcPr>
          <w:p w14:paraId="0449AC0F" w14:textId="77777777" w:rsidR="008B7004" w:rsidRDefault="008B7004" w:rsidP="00C72833">
            <w:pPr>
              <w:pStyle w:val="TAR"/>
              <w:rPr>
                <w:sz w:val="16"/>
                <w:szCs w:val="16"/>
                <w:lang w:val="en-GB"/>
              </w:rPr>
            </w:pPr>
            <w:r>
              <w:rPr>
                <w:sz w:val="16"/>
                <w:szCs w:val="16"/>
                <w:lang w:val="en-GB"/>
              </w:rPr>
              <w:t>1</w:t>
            </w:r>
          </w:p>
        </w:tc>
        <w:tc>
          <w:tcPr>
            <w:tcW w:w="425" w:type="dxa"/>
            <w:shd w:val="solid" w:color="FFFFFF" w:fill="auto"/>
          </w:tcPr>
          <w:p w14:paraId="195A6B68" w14:textId="77777777" w:rsidR="008B7004" w:rsidRDefault="008B7004" w:rsidP="00C72833">
            <w:pPr>
              <w:pStyle w:val="TAC"/>
              <w:rPr>
                <w:sz w:val="16"/>
                <w:szCs w:val="16"/>
                <w:lang w:val="en-GB"/>
              </w:rPr>
            </w:pPr>
            <w:r>
              <w:rPr>
                <w:sz w:val="16"/>
                <w:szCs w:val="16"/>
                <w:lang w:val="en-GB"/>
              </w:rPr>
              <w:t>F</w:t>
            </w:r>
          </w:p>
        </w:tc>
        <w:tc>
          <w:tcPr>
            <w:tcW w:w="4962" w:type="dxa"/>
            <w:shd w:val="solid" w:color="FFFFFF" w:fill="auto"/>
          </w:tcPr>
          <w:p w14:paraId="3CD731D9" w14:textId="77777777" w:rsidR="008B7004" w:rsidRPr="00037BD2" w:rsidRDefault="008B7004" w:rsidP="00856E05">
            <w:pPr>
              <w:pStyle w:val="TAL"/>
              <w:rPr>
                <w:sz w:val="16"/>
                <w:szCs w:val="16"/>
                <w:lang w:val="en-GB"/>
              </w:rPr>
            </w:pPr>
            <w:r w:rsidRPr="008B7004">
              <w:rPr>
                <w:sz w:val="16"/>
                <w:szCs w:val="16"/>
                <w:lang w:val="en-GB"/>
              </w:rPr>
              <w:t>MCVideo message and field fixes</w:t>
            </w:r>
          </w:p>
        </w:tc>
        <w:tc>
          <w:tcPr>
            <w:tcW w:w="708" w:type="dxa"/>
            <w:shd w:val="solid" w:color="FFFFFF" w:fill="auto"/>
          </w:tcPr>
          <w:p w14:paraId="26A02D19" w14:textId="77777777" w:rsidR="008B7004" w:rsidRDefault="008B7004" w:rsidP="00C72833">
            <w:pPr>
              <w:pStyle w:val="TAC"/>
              <w:rPr>
                <w:sz w:val="16"/>
                <w:szCs w:val="16"/>
                <w:lang w:val="en-GB"/>
              </w:rPr>
            </w:pPr>
            <w:r>
              <w:rPr>
                <w:sz w:val="16"/>
                <w:szCs w:val="16"/>
                <w:lang w:val="en-GB"/>
              </w:rPr>
              <w:t>14.4.0</w:t>
            </w:r>
          </w:p>
        </w:tc>
      </w:tr>
      <w:tr w:rsidR="00F51230" w:rsidRPr="006B0D02" w14:paraId="76FF7D63" w14:textId="77777777" w:rsidTr="00D01278">
        <w:tc>
          <w:tcPr>
            <w:tcW w:w="800" w:type="dxa"/>
            <w:shd w:val="solid" w:color="FFFFFF" w:fill="auto"/>
          </w:tcPr>
          <w:p w14:paraId="0A62AED9"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6DA69D1"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041A2622" w14:textId="77777777" w:rsidR="00F51230" w:rsidRPr="00037BD2" w:rsidRDefault="00F51230" w:rsidP="00C72833">
            <w:pPr>
              <w:pStyle w:val="TAC"/>
              <w:rPr>
                <w:sz w:val="16"/>
                <w:szCs w:val="16"/>
                <w:lang w:val="en-GB"/>
              </w:rPr>
            </w:pPr>
            <w:r w:rsidRPr="008B7004">
              <w:rPr>
                <w:sz w:val="16"/>
                <w:szCs w:val="16"/>
                <w:lang w:val="en-GB"/>
              </w:rPr>
              <w:t>CP-181055</w:t>
            </w:r>
          </w:p>
        </w:tc>
        <w:tc>
          <w:tcPr>
            <w:tcW w:w="500" w:type="dxa"/>
            <w:shd w:val="solid" w:color="FFFFFF" w:fill="auto"/>
          </w:tcPr>
          <w:p w14:paraId="7A35AA75" w14:textId="77777777" w:rsidR="00F51230" w:rsidRDefault="00F51230" w:rsidP="00C72833">
            <w:pPr>
              <w:pStyle w:val="TAL"/>
              <w:rPr>
                <w:sz w:val="16"/>
                <w:szCs w:val="16"/>
                <w:lang w:val="en-GB"/>
              </w:rPr>
            </w:pPr>
            <w:r>
              <w:rPr>
                <w:sz w:val="16"/>
                <w:szCs w:val="16"/>
                <w:lang w:val="en-GB"/>
              </w:rPr>
              <w:t>0019</w:t>
            </w:r>
          </w:p>
        </w:tc>
        <w:tc>
          <w:tcPr>
            <w:tcW w:w="425" w:type="dxa"/>
            <w:shd w:val="solid" w:color="FFFFFF" w:fill="auto"/>
          </w:tcPr>
          <w:p w14:paraId="77D94EF9"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66B7AC0D"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F5069D5" w14:textId="77777777" w:rsidR="00F51230" w:rsidRPr="00037BD2" w:rsidRDefault="00F51230" w:rsidP="00856E05">
            <w:pPr>
              <w:pStyle w:val="TAL"/>
              <w:rPr>
                <w:sz w:val="16"/>
                <w:szCs w:val="16"/>
                <w:lang w:val="en-GB"/>
              </w:rPr>
            </w:pPr>
            <w:r w:rsidRPr="008B7004">
              <w:rPr>
                <w:sz w:val="16"/>
                <w:szCs w:val="16"/>
                <w:lang w:val="en-GB"/>
              </w:rPr>
              <w:t>Corrections on Transmission Idle and Transmission control Ack</w:t>
            </w:r>
          </w:p>
        </w:tc>
        <w:tc>
          <w:tcPr>
            <w:tcW w:w="708" w:type="dxa"/>
            <w:shd w:val="solid" w:color="FFFFFF" w:fill="auto"/>
          </w:tcPr>
          <w:p w14:paraId="3AF8D490"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2B570908" w14:textId="77777777" w:rsidTr="00D01278">
        <w:tc>
          <w:tcPr>
            <w:tcW w:w="800" w:type="dxa"/>
            <w:shd w:val="solid" w:color="FFFFFF" w:fill="auto"/>
          </w:tcPr>
          <w:p w14:paraId="427A4071"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6707041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334ECC8" w14:textId="77777777" w:rsidR="00F51230" w:rsidRPr="008B7004"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706C62E2" w14:textId="77777777" w:rsidR="00F51230" w:rsidRDefault="00F51230" w:rsidP="00C72833">
            <w:pPr>
              <w:pStyle w:val="TAL"/>
              <w:rPr>
                <w:sz w:val="16"/>
                <w:szCs w:val="16"/>
                <w:lang w:val="en-GB"/>
              </w:rPr>
            </w:pPr>
            <w:r>
              <w:rPr>
                <w:sz w:val="16"/>
                <w:szCs w:val="16"/>
                <w:lang w:val="en-GB"/>
              </w:rPr>
              <w:t>0020</w:t>
            </w:r>
          </w:p>
        </w:tc>
        <w:tc>
          <w:tcPr>
            <w:tcW w:w="425" w:type="dxa"/>
            <w:shd w:val="solid" w:color="FFFFFF" w:fill="auto"/>
          </w:tcPr>
          <w:p w14:paraId="091A7B14"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57F07539"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3ECDE612" w14:textId="77777777" w:rsidR="00F51230" w:rsidRPr="008B7004" w:rsidRDefault="00F51230" w:rsidP="00856E05">
            <w:pPr>
              <w:pStyle w:val="TAL"/>
              <w:rPr>
                <w:sz w:val="16"/>
                <w:szCs w:val="16"/>
                <w:lang w:val="en-GB"/>
              </w:rPr>
            </w:pPr>
            <w:r w:rsidRPr="00062123">
              <w:rPr>
                <w:sz w:val="16"/>
                <w:szCs w:val="16"/>
                <w:lang w:val="en-GB"/>
              </w:rPr>
              <w:t>Corrections on Message Type and Subtype</w:t>
            </w:r>
          </w:p>
        </w:tc>
        <w:tc>
          <w:tcPr>
            <w:tcW w:w="708" w:type="dxa"/>
            <w:shd w:val="solid" w:color="FFFFFF" w:fill="auto"/>
          </w:tcPr>
          <w:p w14:paraId="7C001C9F"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6A549DCE" w14:textId="77777777" w:rsidTr="00D01278">
        <w:tc>
          <w:tcPr>
            <w:tcW w:w="800" w:type="dxa"/>
            <w:shd w:val="solid" w:color="FFFFFF" w:fill="auto"/>
          </w:tcPr>
          <w:p w14:paraId="450248C1"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3ADED95"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42801BF6"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47BD7400" w14:textId="77777777" w:rsidR="00F51230" w:rsidRDefault="00F51230" w:rsidP="00C72833">
            <w:pPr>
              <w:pStyle w:val="TAL"/>
              <w:rPr>
                <w:sz w:val="16"/>
                <w:szCs w:val="16"/>
                <w:lang w:val="en-GB"/>
              </w:rPr>
            </w:pPr>
            <w:r>
              <w:rPr>
                <w:sz w:val="16"/>
                <w:szCs w:val="16"/>
                <w:lang w:val="en-GB"/>
              </w:rPr>
              <w:t>0021</w:t>
            </w:r>
          </w:p>
        </w:tc>
        <w:tc>
          <w:tcPr>
            <w:tcW w:w="425" w:type="dxa"/>
            <w:shd w:val="solid" w:color="FFFFFF" w:fill="auto"/>
          </w:tcPr>
          <w:p w14:paraId="4A17F05A"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136C8A0F"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45F9215D" w14:textId="77777777" w:rsidR="00F51230" w:rsidRPr="00062123" w:rsidRDefault="00F51230" w:rsidP="00856E05">
            <w:pPr>
              <w:pStyle w:val="TAL"/>
              <w:rPr>
                <w:sz w:val="16"/>
                <w:szCs w:val="16"/>
                <w:lang w:val="en-GB"/>
              </w:rPr>
            </w:pPr>
            <w:r w:rsidRPr="00062123">
              <w:rPr>
                <w:sz w:val="16"/>
                <w:szCs w:val="16"/>
                <w:lang w:val="en-GB"/>
              </w:rPr>
              <w:t>Corrections on Override Indicator</w:t>
            </w:r>
          </w:p>
        </w:tc>
        <w:tc>
          <w:tcPr>
            <w:tcW w:w="708" w:type="dxa"/>
            <w:shd w:val="solid" w:color="FFFFFF" w:fill="auto"/>
          </w:tcPr>
          <w:p w14:paraId="0181C44E"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168E3482" w14:textId="77777777" w:rsidTr="00D01278">
        <w:tc>
          <w:tcPr>
            <w:tcW w:w="800" w:type="dxa"/>
            <w:shd w:val="solid" w:color="FFFFFF" w:fill="auto"/>
          </w:tcPr>
          <w:p w14:paraId="4B36CDE4"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108571E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6A6F8F18"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54D1864D" w14:textId="77777777" w:rsidR="00F51230" w:rsidRDefault="00F51230" w:rsidP="00C72833">
            <w:pPr>
              <w:pStyle w:val="TAL"/>
              <w:rPr>
                <w:sz w:val="16"/>
                <w:szCs w:val="16"/>
                <w:lang w:val="en-GB"/>
              </w:rPr>
            </w:pPr>
            <w:r>
              <w:rPr>
                <w:sz w:val="16"/>
                <w:szCs w:val="16"/>
                <w:lang w:val="en-GB"/>
              </w:rPr>
              <w:t>0023</w:t>
            </w:r>
          </w:p>
        </w:tc>
        <w:tc>
          <w:tcPr>
            <w:tcW w:w="425" w:type="dxa"/>
            <w:shd w:val="solid" w:color="FFFFFF" w:fill="auto"/>
          </w:tcPr>
          <w:p w14:paraId="051A181C"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551B9F5F"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1FBDD801" w14:textId="77777777" w:rsidR="00F51230" w:rsidRPr="00062123" w:rsidRDefault="00F51230" w:rsidP="00856E05">
            <w:pPr>
              <w:pStyle w:val="TAL"/>
              <w:rPr>
                <w:sz w:val="16"/>
                <w:szCs w:val="16"/>
                <w:lang w:val="en-GB"/>
              </w:rPr>
            </w:pPr>
            <w:r w:rsidRPr="00062123">
              <w:rPr>
                <w:sz w:val="16"/>
                <w:szCs w:val="16"/>
                <w:lang w:val="en-GB"/>
              </w:rPr>
              <w:t>Corrections on Reception Indicator</w:t>
            </w:r>
          </w:p>
        </w:tc>
        <w:tc>
          <w:tcPr>
            <w:tcW w:w="708" w:type="dxa"/>
            <w:shd w:val="solid" w:color="FFFFFF" w:fill="auto"/>
          </w:tcPr>
          <w:p w14:paraId="511465B2"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02E81016" w14:textId="77777777" w:rsidTr="00D01278">
        <w:tc>
          <w:tcPr>
            <w:tcW w:w="800" w:type="dxa"/>
            <w:shd w:val="solid" w:color="FFFFFF" w:fill="auto"/>
          </w:tcPr>
          <w:p w14:paraId="688126B5"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3DB6D28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29B79103" w14:textId="77777777" w:rsidR="00F51230" w:rsidRPr="00062123" w:rsidRDefault="00F51230" w:rsidP="00C72833">
            <w:pPr>
              <w:pStyle w:val="TAC"/>
              <w:rPr>
                <w:sz w:val="16"/>
                <w:szCs w:val="16"/>
                <w:lang w:val="en-GB"/>
              </w:rPr>
            </w:pPr>
            <w:r w:rsidRPr="00062123">
              <w:rPr>
                <w:sz w:val="16"/>
                <w:szCs w:val="16"/>
                <w:lang w:val="en-GB"/>
              </w:rPr>
              <w:t>CP-181055</w:t>
            </w:r>
          </w:p>
        </w:tc>
        <w:tc>
          <w:tcPr>
            <w:tcW w:w="500" w:type="dxa"/>
            <w:shd w:val="solid" w:color="FFFFFF" w:fill="auto"/>
          </w:tcPr>
          <w:p w14:paraId="0242DF42" w14:textId="77777777" w:rsidR="00F51230" w:rsidRDefault="00F51230" w:rsidP="00C72833">
            <w:pPr>
              <w:pStyle w:val="TAL"/>
              <w:rPr>
                <w:sz w:val="16"/>
                <w:szCs w:val="16"/>
                <w:lang w:val="en-GB"/>
              </w:rPr>
            </w:pPr>
            <w:r>
              <w:rPr>
                <w:sz w:val="16"/>
                <w:szCs w:val="16"/>
                <w:lang w:val="en-GB"/>
              </w:rPr>
              <w:t>0024</w:t>
            </w:r>
          </w:p>
        </w:tc>
        <w:tc>
          <w:tcPr>
            <w:tcW w:w="425" w:type="dxa"/>
            <w:shd w:val="solid" w:color="FFFFFF" w:fill="auto"/>
          </w:tcPr>
          <w:p w14:paraId="5A7B9F2C"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53963DAB"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45C89C11" w14:textId="77777777" w:rsidR="00F51230" w:rsidRPr="00062123" w:rsidRDefault="00F51230" w:rsidP="00856E05">
            <w:pPr>
              <w:pStyle w:val="TAL"/>
              <w:rPr>
                <w:sz w:val="16"/>
                <w:szCs w:val="16"/>
                <w:lang w:val="en-GB"/>
              </w:rPr>
            </w:pPr>
            <w:r w:rsidRPr="00062123">
              <w:rPr>
                <w:sz w:val="16"/>
                <w:szCs w:val="16"/>
                <w:lang w:val="en-GB"/>
              </w:rPr>
              <w:t>Corrections on Reception Priority</w:t>
            </w:r>
          </w:p>
        </w:tc>
        <w:tc>
          <w:tcPr>
            <w:tcW w:w="708" w:type="dxa"/>
            <w:shd w:val="solid" w:color="FFFFFF" w:fill="auto"/>
          </w:tcPr>
          <w:p w14:paraId="3C1814F0"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7FFDC969" w14:textId="77777777" w:rsidTr="00D01278">
        <w:tc>
          <w:tcPr>
            <w:tcW w:w="800" w:type="dxa"/>
            <w:shd w:val="solid" w:color="FFFFFF" w:fill="auto"/>
          </w:tcPr>
          <w:p w14:paraId="1BBDC7C1"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5AA4ED96"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043B865C" w14:textId="77777777" w:rsidR="00F51230" w:rsidRPr="00062123"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7A9E3C5A" w14:textId="77777777" w:rsidR="00F51230" w:rsidRDefault="00F51230" w:rsidP="00C72833">
            <w:pPr>
              <w:pStyle w:val="TAL"/>
              <w:rPr>
                <w:sz w:val="16"/>
                <w:szCs w:val="16"/>
                <w:lang w:val="en-GB"/>
              </w:rPr>
            </w:pPr>
            <w:r>
              <w:rPr>
                <w:sz w:val="16"/>
                <w:szCs w:val="16"/>
                <w:lang w:val="en-GB"/>
              </w:rPr>
              <w:t>0027</w:t>
            </w:r>
          </w:p>
        </w:tc>
        <w:tc>
          <w:tcPr>
            <w:tcW w:w="425" w:type="dxa"/>
            <w:shd w:val="solid" w:color="FFFFFF" w:fill="auto"/>
          </w:tcPr>
          <w:p w14:paraId="237E4D18" w14:textId="77777777" w:rsidR="00F51230" w:rsidRDefault="00F51230" w:rsidP="00C72833">
            <w:pPr>
              <w:pStyle w:val="TAR"/>
              <w:rPr>
                <w:sz w:val="16"/>
                <w:szCs w:val="16"/>
                <w:lang w:val="en-GB"/>
              </w:rPr>
            </w:pPr>
            <w:r>
              <w:rPr>
                <w:sz w:val="16"/>
                <w:szCs w:val="16"/>
                <w:lang w:val="en-GB"/>
              </w:rPr>
              <w:t>2</w:t>
            </w:r>
          </w:p>
        </w:tc>
        <w:tc>
          <w:tcPr>
            <w:tcW w:w="425" w:type="dxa"/>
            <w:shd w:val="solid" w:color="FFFFFF" w:fill="auto"/>
          </w:tcPr>
          <w:p w14:paraId="3F606A0F"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70D1A134" w14:textId="77777777" w:rsidR="00F51230" w:rsidRPr="00062123" w:rsidRDefault="00F51230" w:rsidP="00856E05">
            <w:pPr>
              <w:pStyle w:val="TAL"/>
              <w:rPr>
                <w:sz w:val="16"/>
                <w:szCs w:val="16"/>
                <w:lang w:val="en-GB"/>
              </w:rPr>
            </w:pPr>
            <w:r w:rsidRPr="00620477">
              <w:rPr>
                <w:sz w:val="16"/>
                <w:szCs w:val="16"/>
                <w:lang w:val="en-GB"/>
              </w:rPr>
              <w:t>Corrections on Overriding ID and Overridden ID</w:t>
            </w:r>
          </w:p>
        </w:tc>
        <w:tc>
          <w:tcPr>
            <w:tcW w:w="708" w:type="dxa"/>
            <w:shd w:val="solid" w:color="FFFFFF" w:fill="auto"/>
          </w:tcPr>
          <w:p w14:paraId="35224D57"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0AE89EF5" w14:textId="77777777" w:rsidTr="00D01278">
        <w:tc>
          <w:tcPr>
            <w:tcW w:w="800" w:type="dxa"/>
            <w:shd w:val="solid" w:color="FFFFFF" w:fill="auto"/>
          </w:tcPr>
          <w:p w14:paraId="4624B3EF"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917BC28"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6E9A0652" w14:textId="77777777" w:rsidR="00F51230" w:rsidRPr="00620477" w:rsidRDefault="00F51230" w:rsidP="00C72833">
            <w:pPr>
              <w:pStyle w:val="TAC"/>
              <w:rPr>
                <w:sz w:val="16"/>
                <w:szCs w:val="16"/>
                <w:lang w:val="en-GB"/>
              </w:rPr>
            </w:pPr>
            <w:r w:rsidRPr="00620477">
              <w:rPr>
                <w:sz w:val="16"/>
                <w:szCs w:val="16"/>
                <w:lang w:val="en-GB"/>
              </w:rPr>
              <w:t>CP-181055</w:t>
            </w:r>
          </w:p>
        </w:tc>
        <w:tc>
          <w:tcPr>
            <w:tcW w:w="500" w:type="dxa"/>
            <w:shd w:val="solid" w:color="FFFFFF" w:fill="auto"/>
          </w:tcPr>
          <w:p w14:paraId="25F1760C" w14:textId="77777777" w:rsidR="00F51230" w:rsidRDefault="00F51230" w:rsidP="00C72833">
            <w:pPr>
              <w:pStyle w:val="TAL"/>
              <w:rPr>
                <w:sz w:val="16"/>
                <w:szCs w:val="16"/>
                <w:lang w:val="en-GB"/>
              </w:rPr>
            </w:pPr>
            <w:r>
              <w:rPr>
                <w:sz w:val="16"/>
                <w:szCs w:val="16"/>
                <w:lang w:val="en-GB"/>
              </w:rPr>
              <w:t>0029</w:t>
            </w:r>
          </w:p>
        </w:tc>
        <w:tc>
          <w:tcPr>
            <w:tcW w:w="425" w:type="dxa"/>
            <w:shd w:val="solid" w:color="FFFFFF" w:fill="auto"/>
          </w:tcPr>
          <w:p w14:paraId="3B4A6062"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2F606805"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083482F" w14:textId="77777777" w:rsidR="00F51230" w:rsidRPr="00620477" w:rsidRDefault="00F51230" w:rsidP="00856E05">
            <w:pPr>
              <w:pStyle w:val="TAL"/>
              <w:rPr>
                <w:sz w:val="16"/>
                <w:szCs w:val="16"/>
                <w:lang w:val="en-GB"/>
              </w:rPr>
            </w:pPr>
            <w:r w:rsidRPr="00620477">
              <w:rPr>
                <w:sz w:val="16"/>
                <w:szCs w:val="16"/>
                <w:lang w:val="en-GB"/>
              </w:rPr>
              <w:t>Corrections on Transmission Arbitration</w:t>
            </w:r>
          </w:p>
        </w:tc>
        <w:tc>
          <w:tcPr>
            <w:tcW w:w="708" w:type="dxa"/>
            <w:shd w:val="solid" w:color="FFFFFF" w:fill="auto"/>
          </w:tcPr>
          <w:p w14:paraId="6774E7AC"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300A2F0B" w14:textId="77777777" w:rsidTr="00D01278">
        <w:tc>
          <w:tcPr>
            <w:tcW w:w="800" w:type="dxa"/>
            <w:shd w:val="solid" w:color="FFFFFF" w:fill="auto"/>
          </w:tcPr>
          <w:p w14:paraId="1926DEF2"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03439766"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5313E158" w14:textId="77777777" w:rsidR="00F51230" w:rsidRPr="00620477"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3CB8DD24" w14:textId="77777777" w:rsidR="00F51230" w:rsidRDefault="00F51230" w:rsidP="00C72833">
            <w:pPr>
              <w:pStyle w:val="TAL"/>
              <w:rPr>
                <w:sz w:val="16"/>
                <w:szCs w:val="16"/>
                <w:lang w:val="en-GB"/>
              </w:rPr>
            </w:pPr>
            <w:r>
              <w:rPr>
                <w:sz w:val="16"/>
                <w:szCs w:val="16"/>
                <w:lang w:val="en-GB"/>
              </w:rPr>
              <w:t>0030</w:t>
            </w:r>
          </w:p>
        </w:tc>
        <w:tc>
          <w:tcPr>
            <w:tcW w:w="425" w:type="dxa"/>
            <w:shd w:val="solid" w:color="FFFFFF" w:fill="auto"/>
          </w:tcPr>
          <w:p w14:paraId="1B087556"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2E8A341E"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06FE2E81" w14:textId="77777777" w:rsidR="00F51230" w:rsidRPr="00620477" w:rsidRDefault="00F51230" w:rsidP="00856E05">
            <w:pPr>
              <w:pStyle w:val="TAL"/>
              <w:rPr>
                <w:sz w:val="16"/>
                <w:szCs w:val="16"/>
                <w:lang w:val="en-GB"/>
              </w:rPr>
            </w:pPr>
            <w:r w:rsidRPr="00F51230">
              <w:rPr>
                <w:sz w:val="16"/>
                <w:szCs w:val="16"/>
                <w:lang w:val="en-GB"/>
              </w:rPr>
              <w:t>Corrections on Transmission Granted</w:t>
            </w:r>
          </w:p>
        </w:tc>
        <w:tc>
          <w:tcPr>
            <w:tcW w:w="708" w:type="dxa"/>
            <w:shd w:val="solid" w:color="FFFFFF" w:fill="auto"/>
          </w:tcPr>
          <w:p w14:paraId="604AC8E7"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19E7F764" w14:textId="77777777" w:rsidTr="00D01278">
        <w:tc>
          <w:tcPr>
            <w:tcW w:w="800" w:type="dxa"/>
            <w:shd w:val="solid" w:color="FFFFFF" w:fill="auto"/>
          </w:tcPr>
          <w:p w14:paraId="11BB8CC5"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631417E3"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14E553C2"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3CCAE95B" w14:textId="77777777" w:rsidR="00F51230" w:rsidRDefault="00F51230" w:rsidP="00C72833">
            <w:pPr>
              <w:pStyle w:val="TAL"/>
              <w:rPr>
                <w:sz w:val="16"/>
                <w:szCs w:val="16"/>
                <w:lang w:val="en-GB"/>
              </w:rPr>
            </w:pPr>
            <w:r>
              <w:rPr>
                <w:sz w:val="16"/>
                <w:szCs w:val="16"/>
                <w:lang w:val="en-GB"/>
              </w:rPr>
              <w:t>0031</w:t>
            </w:r>
          </w:p>
        </w:tc>
        <w:tc>
          <w:tcPr>
            <w:tcW w:w="425" w:type="dxa"/>
            <w:shd w:val="solid" w:color="FFFFFF" w:fill="auto"/>
          </w:tcPr>
          <w:p w14:paraId="4F672485" w14:textId="77777777" w:rsidR="00F51230" w:rsidRDefault="00F51230" w:rsidP="00C72833">
            <w:pPr>
              <w:pStyle w:val="TAR"/>
              <w:rPr>
                <w:sz w:val="16"/>
                <w:szCs w:val="16"/>
                <w:lang w:val="en-GB"/>
              </w:rPr>
            </w:pPr>
          </w:p>
        </w:tc>
        <w:tc>
          <w:tcPr>
            <w:tcW w:w="425" w:type="dxa"/>
            <w:shd w:val="solid" w:color="FFFFFF" w:fill="auto"/>
          </w:tcPr>
          <w:p w14:paraId="42F0E1B3"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2E0F72A2" w14:textId="77777777" w:rsidR="00F51230" w:rsidRPr="00F51230" w:rsidRDefault="00F51230" w:rsidP="00856E05">
            <w:pPr>
              <w:pStyle w:val="TAL"/>
              <w:rPr>
                <w:sz w:val="16"/>
                <w:szCs w:val="16"/>
                <w:lang w:val="en-GB"/>
              </w:rPr>
            </w:pPr>
            <w:r w:rsidRPr="00F51230">
              <w:rPr>
                <w:sz w:val="16"/>
                <w:szCs w:val="16"/>
                <w:lang w:val="en-GB"/>
              </w:rPr>
              <w:t>Corrections on Transmission revoked cause codes</w:t>
            </w:r>
          </w:p>
        </w:tc>
        <w:tc>
          <w:tcPr>
            <w:tcW w:w="708" w:type="dxa"/>
            <w:shd w:val="solid" w:color="FFFFFF" w:fill="auto"/>
          </w:tcPr>
          <w:p w14:paraId="21AD8C31" w14:textId="77777777" w:rsidR="00F51230" w:rsidRDefault="00F51230" w:rsidP="00C72833">
            <w:pPr>
              <w:pStyle w:val="TAC"/>
              <w:rPr>
                <w:sz w:val="16"/>
                <w:szCs w:val="16"/>
                <w:lang w:val="en-GB"/>
              </w:rPr>
            </w:pPr>
            <w:r w:rsidRPr="00406E3A">
              <w:rPr>
                <w:sz w:val="16"/>
                <w:szCs w:val="16"/>
                <w:lang w:val="en-GB"/>
              </w:rPr>
              <w:t>14.4.0</w:t>
            </w:r>
          </w:p>
        </w:tc>
      </w:tr>
      <w:tr w:rsidR="00F51230" w:rsidRPr="006B0D02" w14:paraId="1FF86777" w14:textId="77777777" w:rsidTr="00D01278">
        <w:tc>
          <w:tcPr>
            <w:tcW w:w="800" w:type="dxa"/>
            <w:shd w:val="solid" w:color="FFFFFF" w:fill="auto"/>
          </w:tcPr>
          <w:p w14:paraId="730A64A8" w14:textId="77777777" w:rsidR="00F51230" w:rsidRDefault="00F51230" w:rsidP="00C72833">
            <w:pPr>
              <w:pStyle w:val="TAC"/>
              <w:rPr>
                <w:sz w:val="16"/>
                <w:szCs w:val="16"/>
                <w:lang w:val="en-GB"/>
              </w:rPr>
            </w:pPr>
            <w:r>
              <w:rPr>
                <w:sz w:val="16"/>
                <w:szCs w:val="16"/>
                <w:lang w:val="en-GB"/>
              </w:rPr>
              <w:t>2018-06</w:t>
            </w:r>
          </w:p>
        </w:tc>
        <w:tc>
          <w:tcPr>
            <w:tcW w:w="800" w:type="dxa"/>
            <w:shd w:val="solid" w:color="FFFFFF" w:fill="auto"/>
          </w:tcPr>
          <w:p w14:paraId="70C47D1C" w14:textId="77777777" w:rsidR="00F51230" w:rsidRDefault="00F51230" w:rsidP="00C72833">
            <w:pPr>
              <w:pStyle w:val="TAC"/>
              <w:rPr>
                <w:sz w:val="16"/>
                <w:szCs w:val="16"/>
                <w:lang w:val="en-GB"/>
              </w:rPr>
            </w:pPr>
            <w:r>
              <w:rPr>
                <w:sz w:val="16"/>
                <w:szCs w:val="16"/>
                <w:lang w:val="en-GB"/>
              </w:rPr>
              <w:t>CT-80</w:t>
            </w:r>
          </w:p>
        </w:tc>
        <w:tc>
          <w:tcPr>
            <w:tcW w:w="1094" w:type="dxa"/>
            <w:shd w:val="solid" w:color="FFFFFF" w:fill="auto"/>
          </w:tcPr>
          <w:p w14:paraId="3D009395" w14:textId="77777777" w:rsidR="00F51230" w:rsidRPr="00F51230" w:rsidRDefault="00F51230" w:rsidP="00C72833">
            <w:pPr>
              <w:pStyle w:val="TAC"/>
              <w:rPr>
                <w:sz w:val="16"/>
                <w:szCs w:val="16"/>
                <w:lang w:val="en-GB"/>
              </w:rPr>
            </w:pPr>
            <w:r w:rsidRPr="00F51230">
              <w:rPr>
                <w:sz w:val="16"/>
                <w:szCs w:val="16"/>
                <w:lang w:val="en-GB"/>
              </w:rPr>
              <w:t>CP-181055</w:t>
            </w:r>
          </w:p>
        </w:tc>
        <w:tc>
          <w:tcPr>
            <w:tcW w:w="500" w:type="dxa"/>
            <w:shd w:val="solid" w:color="FFFFFF" w:fill="auto"/>
          </w:tcPr>
          <w:p w14:paraId="5A2A9112" w14:textId="77777777" w:rsidR="00F51230" w:rsidRDefault="00F51230" w:rsidP="00C72833">
            <w:pPr>
              <w:pStyle w:val="TAL"/>
              <w:rPr>
                <w:sz w:val="16"/>
                <w:szCs w:val="16"/>
                <w:lang w:val="en-GB"/>
              </w:rPr>
            </w:pPr>
            <w:r>
              <w:rPr>
                <w:sz w:val="16"/>
                <w:szCs w:val="16"/>
                <w:lang w:val="en-GB"/>
              </w:rPr>
              <w:t>0032</w:t>
            </w:r>
          </w:p>
        </w:tc>
        <w:tc>
          <w:tcPr>
            <w:tcW w:w="425" w:type="dxa"/>
            <w:shd w:val="solid" w:color="FFFFFF" w:fill="auto"/>
          </w:tcPr>
          <w:p w14:paraId="2E0C467E" w14:textId="77777777" w:rsidR="00F51230" w:rsidRDefault="00F51230" w:rsidP="00C72833">
            <w:pPr>
              <w:pStyle w:val="TAR"/>
              <w:rPr>
                <w:sz w:val="16"/>
                <w:szCs w:val="16"/>
                <w:lang w:val="en-GB"/>
              </w:rPr>
            </w:pPr>
            <w:r>
              <w:rPr>
                <w:sz w:val="16"/>
                <w:szCs w:val="16"/>
                <w:lang w:val="en-GB"/>
              </w:rPr>
              <w:t>1</w:t>
            </w:r>
          </w:p>
        </w:tc>
        <w:tc>
          <w:tcPr>
            <w:tcW w:w="425" w:type="dxa"/>
            <w:shd w:val="solid" w:color="FFFFFF" w:fill="auto"/>
          </w:tcPr>
          <w:p w14:paraId="27F91948" w14:textId="77777777" w:rsidR="00F51230" w:rsidRDefault="00F51230" w:rsidP="00C72833">
            <w:pPr>
              <w:pStyle w:val="TAC"/>
              <w:rPr>
                <w:sz w:val="16"/>
                <w:szCs w:val="16"/>
                <w:lang w:val="en-GB"/>
              </w:rPr>
            </w:pPr>
            <w:r>
              <w:rPr>
                <w:sz w:val="16"/>
                <w:szCs w:val="16"/>
                <w:lang w:val="en-GB"/>
              </w:rPr>
              <w:t>F</w:t>
            </w:r>
          </w:p>
        </w:tc>
        <w:tc>
          <w:tcPr>
            <w:tcW w:w="4962" w:type="dxa"/>
            <w:shd w:val="solid" w:color="FFFFFF" w:fill="auto"/>
          </w:tcPr>
          <w:p w14:paraId="1A4B99E7" w14:textId="77777777" w:rsidR="00F51230" w:rsidRPr="00F51230" w:rsidRDefault="00F51230" w:rsidP="00856E05">
            <w:pPr>
              <w:pStyle w:val="TAL"/>
              <w:rPr>
                <w:sz w:val="16"/>
                <w:szCs w:val="16"/>
                <w:lang w:val="en-GB"/>
              </w:rPr>
            </w:pPr>
            <w:r w:rsidRPr="00F51230">
              <w:rPr>
                <w:sz w:val="16"/>
                <w:szCs w:val="16"/>
                <w:lang w:val="en-GB"/>
              </w:rPr>
              <w:t>Corrections on Transmission Release</w:t>
            </w:r>
          </w:p>
        </w:tc>
        <w:tc>
          <w:tcPr>
            <w:tcW w:w="708" w:type="dxa"/>
            <w:shd w:val="solid" w:color="FFFFFF" w:fill="auto"/>
          </w:tcPr>
          <w:p w14:paraId="615BF5FA" w14:textId="77777777" w:rsidR="00F51230" w:rsidRDefault="00F51230" w:rsidP="00C72833">
            <w:pPr>
              <w:pStyle w:val="TAC"/>
              <w:rPr>
                <w:sz w:val="16"/>
                <w:szCs w:val="16"/>
                <w:lang w:val="en-GB"/>
              </w:rPr>
            </w:pPr>
            <w:r w:rsidRPr="00406E3A">
              <w:rPr>
                <w:sz w:val="16"/>
                <w:szCs w:val="16"/>
                <w:lang w:val="en-GB"/>
              </w:rPr>
              <w:t>14.4.0</w:t>
            </w:r>
          </w:p>
        </w:tc>
      </w:tr>
      <w:tr w:rsidR="00391F2A" w:rsidRPr="006B0D02" w14:paraId="6CF8A946" w14:textId="77777777" w:rsidTr="00D01278">
        <w:tc>
          <w:tcPr>
            <w:tcW w:w="800" w:type="dxa"/>
            <w:shd w:val="solid" w:color="FFFFFF" w:fill="auto"/>
          </w:tcPr>
          <w:p w14:paraId="17A60C6F"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5837CDBF"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6FDD06E7" w14:textId="77777777" w:rsidR="00391F2A" w:rsidRPr="00391F2A" w:rsidRDefault="00391F2A" w:rsidP="00C72833">
            <w:pPr>
              <w:pStyle w:val="TAC"/>
              <w:rPr>
                <w:sz w:val="16"/>
                <w:szCs w:val="16"/>
                <w:lang w:val="en-GB"/>
              </w:rPr>
            </w:pPr>
            <w:r w:rsidRPr="00391F2A">
              <w:rPr>
                <w:sz w:val="16"/>
                <w:szCs w:val="16"/>
                <w:lang w:val="en-GB"/>
              </w:rPr>
              <w:t>CP-181065</w:t>
            </w:r>
          </w:p>
        </w:tc>
        <w:tc>
          <w:tcPr>
            <w:tcW w:w="500" w:type="dxa"/>
            <w:shd w:val="solid" w:color="FFFFFF" w:fill="auto"/>
          </w:tcPr>
          <w:p w14:paraId="0D5EC90D" w14:textId="77777777" w:rsidR="00391F2A" w:rsidRDefault="00391F2A" w:rsidP="00C72833">
            <w:pPr>
              <w:pStyle w:val="TAL"/>
              <w:rPr>
                <w:sz w:val="16"/>
                <w:szCs w:val="16"/>
                <w:lang w:val="en-GB"/>
              </w:rPr>
            </w:pPr>
            <w:r>
              <w:rPr>
                <w:sz w:val="16"/>
                <w:szCs w:val="16"/>
                <w:lang w:val="en-GB"/>
              </w:rPr>
              <w:t>0025</w:t>
            </w:r>
          </w:p>
        </w:tc>
        <w:tc>
          <w:tcPr>
            <w:tcW w:w="425" w:type="dxa"/>
            <w:shd w:val="solid" w:color="FFFFFF" w:fill="auto"/>
          </w:tcPr>
          <w:p w14:paraId="0853B864" w14:textId="77777777" w:rsidR="00391F2A" w:rsidRDefault="00391F2A" w:rsidP="00C72833">
            <w:pPr>
              <w:pStyle w:val="TAR"/>
              <w:rPr>
                <w:sz w:val="16"/>
                <w:szCs w:val="16"/>
                <w:lang w:val="en-GB"/>
              </w:rPr>
            </w:pPr>
            <w:r>
              <w:rPr>
                <w:sz w:val="16"/>
                <w:szCs w:val="16"/>
                <w:lang w:val="en-GB"/>
              </w:rPr>
              <w:t>4</w:t>
            </w:r>
          </w:p>
        </w:tc>
        <w:tc>
          <w:tcPr>
            <w:tcW w:w="425" w:type="dxa"/>
            <w:shd w:val="solid" w:color="FFFFFF" w:fill="auto"/>
          </w:tcPr>
          <w:p w14:paraId="0ED57E71" w14:textId="77777777" w:rsidR="00391F2A" w:rsidRDefault="00391F2A" w:rsidP="00C72833">
            <w:pPr>
              <w:pStyle w:val="TAC"/>
              <w:rPr>
                <w:sz w:val="16"/>
                <w:szCs w:val="16"/>
                <w:lang w:val="en-GB"/>
              </w:rPr>
            </w:pPr>
            <w:r>
              <w:rPr>
                <w:sz w:val="16"/>
                <w:szCs w:val="16"/>
                <w:lang w:val="en-GB"/>
              </w:rPr>
              <w:t>B</w:t>
            </w:r>
          </w:p>
        </w:tc>
        <w:tc>
          <w:tcPr>
            <w:tcW w:w="4962" w:type="dxa"/>
            <w:shd w:val="solid" w:color="FFFFFF" w:fill="auto"/>
          </w:tcPr>
          <w:p w14:paraId="2F606BAD" w14:textId="77777777" w:rsidR="00391F2A" w:rsidRPr="00F51230" w:rsidRDefault="00391F2A" w:rsidP="00856E05">
            <w:pPr>
              <w:pStyle w:val="TAL"/>
              <w:rPr>
                <w:sz w:val="16"/>
                <w:szCs w:val="16"/>
                <w:lang w:val="en-GB"/>
              </w:rPr>
            </w:pPr>
            <w:r w:rsidRPr="00391F2A">
              <w:rPr>
                <w:sz w:val="16"/>
                <w:szCs w:val="16"/>
                <w:lang w:val="en-GB"/>
              </w:rPr>
              <w:t>Corrections on Media Reception</w:t>
            </w:r>
          </w:p>
        </w:tc>
        <w:tc>
          <w:tcPr>
            <w:tcW w:w="708" w:type="dxa"/>
            <w:shd w:val="solid" w:color="FFFFFF" w:fill="auto"/>
          </w:tcPr>
          <w:p w14:paraId="210F8F49" w14:textId="77777777" w:rsidR="00391F2A" w:rsidRPr="00406E3A" w:rsidRDefault="00391F2A" w:rsidP="00C72833">
            <w:pPr>
              <w:pStyle w:val="TAC"/>
              <w:rPr>
                <w:sz w:val="16"/>
                <w:szCs w:val="16"/>
                <w:lang w:val="en-GB"/>
              </w:rPr>
            </w:pPr>
            <w:r>
              <w:rPr>
                <w:sz w:val="16"/>
                <w:szCs w:val="16"/>
                <w:lang w:val="en-GB"/>
              </w:rPr>
              <w:t>15.0.0</w:t>
            </w:r>
          </w:p>
        </w:tc>
      </w:tr>
      <w:tr w:rsidR="00391F2A" w:rsidRPr="006B0D02" w14:paraId="43FAB51C" w14:textId="77777777" w:rsidTr="00D01278">
        <w:tc>
          <w:tcPr>
            <w:tcW w:w="800" w:type="dxa"/>
            <w:shd w:val="solid" w:color="FFFFFF" w:fill="auto"/>
          </w:tcPr>
          <w:p w14:paraId="1A82E6C1"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2ADB4B90"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39EE97CC" w14:textId="77777777" w:rsidR="00391F2A" w:rsidRPr="00391F2A" w:rsidRDefault="00C0770C" w:rsidP="00C72833">
            <w:pPr>
              <w:pStyle w:val="TAC"/>
              <w:rPr>
                <w:sz w:val="16"/>
                <w:szCs w:val="16"/>
                <w:lang w:val="en-GB"/>
              </w:rPr>
            </w:pPr>
            <w:r w:rsidRPr="00C0770C">
              <w:rPr>
                <w:sz w:val="16"/>
                <w:szCs w:val="16"/>
                <w:lang w:val="en-GB"/>
              </w:rPr>
              <w:t>CP-181065</w:t>
            </w:r>
          </w:p>
        </w:tc>
        <w:tc>
          <w:tcPr>
            <w:tcW w:w="500" w:type="dxa"/>
            <w:shd w:val="solid" w:color="FFFFFF" w:fill="auto"/>
          </w:tcPr>
          <w:p w14:paraId="114247B3" w14:textId="77777777" w:rsidR="00391F2A" w:rsidRDefault="00C0770C" w:rsidP="00C72833">
            <w:pPr>
              <w:pStyle w:val="TAL"/>
              <w:rPr>
                <w:sz w:val="16"/>
                <w:szCs w:val="16"/>
                <w:lang w:val="en-GB"/>
              </w:rPr>
            </w:pPr>
            <w:r>
              <w:rPr>
                <w:sz w:val="16"/>
                <w:szCs w:val="16"/>
                <w:lang w:val="en-GB"/>
              </w:rPr>
              <w:t>0028</w:t>
            </w:r>
          </w:p>
        </w:tc>
        <w:tc>
          <w:tcPr>
            <w:tcW w:w="425" w:type="dxa"/>
            <w:shd w:val="solid" w:color="FFFFFF" w:fill="auto"/>
          </w:tcPr>
          <w:p w14:paraId="36C568A8" w14:textId="77777777" w:rsidR="00391F2A" w:rsidRDefault="00C0770C" w:rsidP="00C72833">
            <w:pPr>
              <w:pStyle w:val="TAR"/>
              <w:rPr>
                <w:sz w:val="16"/>
                <w:szCs w:val="16"/>
                <w:lang w:val="en-GB"/>
              </w:rPr>
            </w:pPr>
            <w:r>
              <w:rPr>
                <w:sz w:val="16"/>
                <w:szCs w:val="16"/>
                <w:lang w:val="en-GB"/>
              </w:rPr>
              <w:t>3</w:t>
            </w:r>
          </w:p>
        </w:tc>
        <w:tc>
          <w:tcPr>
            <w:tcW w:w="425" w:type="dxa"/>
            <w:shd w:val="solid" w:color="FFFFFF" w:fill="auto"/>
          </w:tcPr>
          <w:p w14:paraId="4E4CCB93" w14:textId="77777777" w:rsidR="00391F2A" w:rsidRDefault="00C0770C" w:rsidP="00C72833">
            <w:pPr>
              <w:pStyle w:val="TAC"/>
              <w:rPr>
                <w:sz w:val="16"/>
                <w:szCs w:val="16"/>
                <w:lang w:val="en-GB"/>
              </w:rPr>
            </w:pPr>
            <w:r>
              <w:rPr>
                <w:sz w:val="16"/>
                <w:szCs w:val="16"/>
                <w:lang w:val="en-GB"/>
              </w:rPr>
              <w:t>B</w:t>
            </w:r>
          </w:p>
        </w:tc>
        <w:tc>
          <w:tcPr>
            <w:tcW w:w="4962" w:type="dxa"/>
            <w:shd w:val="solid" w:color="FFFFFF" w:fill="auto"/>
          </w:tcPr>
          <w:p w14:paraId="732A985F" w14:textId="77777777" w:rsidR="00391F2A" w:rsidRPr="00F51230" w:rsidRDefault="00C0770C" w:rsidP="00856E05">
            <w:pPr>
              <w:pStyle w:val="TAL"/>
              <w:rPr>
                <w:sz w:val="16"/>
                <w:szCs w:val="16"/>
                <w:lang w:val="en-GB"/>
              </w:rPr>
            </w:pPr>
            <w:r w:rsidRPr="00C0770C">
              <w:rPr>
                <w:rFonts w:hint="eastAsia"/>
                <w:sz w:val="16"/>
                <w:szCs w:val="16"/>
                <w:lang w:val="en-GB"/>
              </w:rPr>
              <w:t>Corrections on</w:t>
            </w:r>
            <w:r w:rsidRPr="00C0770C">
              <w:rPr>
                <w:sz w:val="16"/>
                <w:szCs w:val="16"/>
                <w:lang w:val="en-GB"/>
              </w:rPr>
              <w:t xml:space="preserve"> Receive Media Reception Notification</w:t>
            </w:r>
          </w:p>
        </w:tc>
        <w:tc>
          <w:tcPr>
            <w:tcW w:w="708" w:type="dxa"/>
            <w:shd w:val="solid" w:color="FFFFFF" w:fill="auto"/>
          </w:tcPr>
          <w:p w14:paraId="442469C6" w14:textId="77777777" w:rsidR="00391F2A" w:rsidRPr="00406E3A" w:rsidRDefault="00391F2A" w:rsidP="00C72833">
            <w:pPr>
              <w:pStyle w:val="TAC"/>
              <w:rPr>
                <w:sz w:val="16"/>
                <w:szCs w:val="16"/>
                <w:lang w:val="en-GB"/>
              </w:rPr>
            </w:pPr>
            <w:r>
              <w:rPr>
                <w:sz w:val="16"/>
                <w:szCs w:val="16"/>
                <w:lang w:val="en-GB"/>
              </w:rPr>
              <w:t>15.0.0</w:t>
            </w:r>
          </w:p>
        </w:tc>
      </w:tr>
      <w:tr w:rsidR="00391F2A" w:rsidRPr="006B0D02" w14:paraId="4FAED82D" w14:textId="77777777" w:rsidTr="00D01278">
        <w:tc>
          <w:tcPr>
            <w:tcW w:w="800" w:type="dxa"/>
            <w:shd w:val="solid" w:color="FFFFFF" w:fill="auto"/>
          </w:tcPr>
          <w:p w14:paraId="0402C765" w14:textId="77777777" w:rsidR="00391F2A" w:rsidRPr="00391F2A" w:rsidRDefault="00391F2A" w:rsidP="00C72833">
            <w:pPr>
              <w:pStyle w:val="TAC"/>
              <w:rPr>
                <w:sz w:val="16"/>
                <w:szCs w:val="16"/>
                <w:lang w:val="en-GB"/>
              </w:rPr>
            </w:pPr>
            <w:r w:rsidRPr="00391F2A">
              <w:rPr>
                <w:sz w:val="16"/>
                <w:szCs w:val="16"/>
                <w:lang w:val="en-GB"/>
              </w:rPr>
              <w:t>2018-06</w:t>
            </w:r>
          </w:p>
        </w:tc>
        <w:tc>
          <w:tcPr>
            <w:tcW w:w="800" w:type="dxa"/>
            <w:shd w:val="solid" w:color="FFFFFF" w:fill="auto"/>
          </w:tcPr>
          <w:p w14:paraId="79A82775" w14:textId="77777777" w:rsidR="00391F2A" w:rsidRPr="00391F2A" w:rsidRDefault="00391F2A" w:rsidP="00C72833">
            <w:pPr>
              <w:pStyle w:val="TAC"/>
              <w:rPr>
                <w:sz w:val="16"/>
                <w:szCs w:val="16"/>
                <w:lang w:val="en-GB"/>
              </w:rPr>
            </w:pPr>
            <w:r w:rsidRPr="00391F2A">
              <w:rPr>
                <w:sz w:val="16"/>
                <w:szCs w:val="16"/>
                <w:lang w:val="en-GB"/>
              </w:rPr>
              <w:t>CT-80</w:t>
            </w:r>
          </w:p>
        </w:tc>
        <w:tc>
          <w:tcPr>
            <w:tcW w:w="1094" w:type="dxa"/>
            <w:shd w:val="solid" w:color="FFFFFF" w:fill="auto"/>
          </w:tcPr>
          <w:p w14:paraId="42FEB56E" w14:textId="77777777" w:rsidR="00391F2A" w:rsidRPr="00391F2A" w:rsidRDefault="00C0770C" w:rsidP="00C72833">
            <w:pPr>
              <w:pStyle w:val="TAC"/>
              <w:rPr>
                <w:sz w:val="16"/>
                <w:szCs w:val="16"/>
                <w:lang w:val="en-GB"/>
              </w:rPr>
            </w:pPr>
            <w:r w:rsidRPr="00C0770C">
              <w:rPr>
                <w:sz w:val="16"/>
                <w:szCs w:val="16"/>
                <w:lang w:val="en-GB"/>
              </w:rPr>
              <w:t>CP-181065</w:t>
            </w:r>
          </w:p>
        </w:tc>
        <w:tc>
          <w:tcPr>
            <w:tcW w:w="500" w:type="dxa"/>
            <w:shd w:val="solid" w:color="FFFFFF" w:fill="auto"/>
          </w:tcPr>
          <w:p w14:paraId="4083159A" w14:textId="77777777" w:rsidR="00391F2A" w:rsidRDefault="00C0770C" w:rsidP="00C72833">
            <w:pPr>
              <w:pStyle w:val="TAL"/>
              <w:rPr>
                <w:sz w:val="16"/>
                <w:szCs w:val="16"/>
                <w:lang w:val="en-GB"/>
              </w:rPr>
            </w:pPr>
            <w:r>
              <w:rPr>
                <w:sz w:val="16"/>
                <w:szCs w:val="16"/>
                <w:lang w:val="en-GB"/>
              </w:rPr>
              <w:t>0033</w:t>
            </w:r>
          </w:p>
        </w:tc>
        <w:tc>
          <w:tcPr>
            <w:tcW w:w="425" w:type="dxa"/>
            <w:shd w:val="solid" w:color="FFFFFF" w:fill="auto"/>
          </w:tcPr>
          <w:p w14:paraId="7FE08A36" w14:textId="77777777" w:rsidR="00391F2A" w:rsidRDefault="00C0770C" w:rsidP="00C72833">
            <w:pPr>
              <w:pStyle w:val="TAR"/>
              <w:rPr>
                <w:sz w:val="16"/>
                <w:szCs w:val="16"/>
                <w:lang w:val="en-GB"/>
              </w:rPr>
            </w:pPr>
            <w:r>
              <w:rPr>
                <w:sz w:val="16"/>
                <w:szCs w:val="16"/>
                <w:lang w:val="en-GB"/>
              </w:rPr>
              <w:t>2</w:t>
            </w:r>
          </w:p>
        </w:tc>
        <w:tc>
          <w:tcPr>
            <w:tcW w:w="425" w:type="dxa"/>
            <w:shd w:val="solid" w:color="FFFFFF" w:fill="auto"/>
          </w:tcPr>
          <w:p w14:paraId="64232E94" w14:textId="77777777" w:rsidR="00391F2A" w:rsidRDefault="00C0770C" w:rsidP="00C72833">
            <w:pPr>
              <w:pStyle w:val="TAC"/>
              <w:rPr>
                <w:sz w:val="16"/>
                <w:szCs w:val="16"/>
                <w:lang w:val="en-GB"/>
              </w:rPr>
            </w:pPr>
            <w:r>
              <w:rPr>
                <w:sz w:val="16"/>
                <w:szCs w:val="16"/>
                <w:lang w:val="en-GB"/>
              </w:rPr>
              <w:t>B</w:t>
            </w:r>
          </w:p>
        </w:tc>
        <w:tc>
          <w:tcPr>
            <w:tcW w:w="4962" w:type="dxa"/>
            <w:shd w:val="solid" w:color="FFFFFF" w:fill="auto"/>
          </w:tcPr>
          <w:p w14:paraId="34BED270" w14:textId="77777777" w:rsidR="00391F2A" w:rsidRPr="00F51230" w:rsidRDefault="00C0770C" w:rsidP="00856E05">
            <w:pPr>
              <w:pStyle w:val="TAL"/>
              <w:rPr>
                <w:sz w:val="16"/>
                <w:szCs w:val="16"/>
                <w:lang w:val="en-GB"/>
              </w:rPr>
            </w:pPr>
            <w:r w:rsidRPr="00C0770C">
              <w:rPr>
                <w:sz w:val="16"/>
                <w:szCs w:val="16"/>
                <w:lang w:val="en-GB"/>
              </w:rPr>
              <w:t>Usage of MBMS for MCVideo – media plane</w:t>
            </w:r>
          </w:p>
        </w:tc>
        <w:tc>
          <w:tcPr>
            <w:tcW w:w="708" w:type="dxa"/>
            <w:shd w:val="solid" w:color="FFFFFF" w:fill="auto"/>
          </w:tcPr>
          <w:p w14:paraId="179BD108" w14:textId="77777777" w:rsidR="00391F2A" w:rsidRPr="00406E3A" w:rsidRDefault="00391F2A" w:rsidP="00C72833">
            <w:pPr>
              <w:pStyle w:val="TAC"/>
              <w:rPr>
                <w:sz w:val="16"/>
                <w:szCs w:val="16"/>
                <w:lang w:val="en-GB"/>
              </w:rPr>
            </w:pPr>
            <w:r>
              <w:rPr>
                <w:sz w:val="16"/>
                <w:szCs w:val="16"/>
                <w:lang w:val="en-GB"/>
              </w:rPr>
              <w:t>15.0.0</w:t>
            </w:r>
          </w:p>
        </w:tc>
      </w:tr>
      <w:tr w:rsidR="009559DD" w:rsidRPr="006B0D02" w14:paraId="769E2031" w14:textId="77777777" w:rsidTr="00D01278">
        <w:tc>
          <w:tcPr>
            <w:tcW w:w="800" w:type="dxa"/>
            <w:shd w:val="solid" w:color="FFFFFF" w:fill="auto"/>
          </w:tcPr>
          <w:p w14:paraId="01A82000" w14:textId="77777777" w:rsidR="009559DD" w:rsidRPr="00391F2A" w:rsidRDefault="009559DD" w:rsidP="00C72833">
            <w:pPr>
              <w:pStyle w:val="TAC"/>
              <w:rPr>
                <w:sz w:val="16"/>
                <w:szCs w:val="16"/>
                <w:lang w:val="en-GB"/>
              </w:rPr>
            </w:pPr>
            <w:r>
              <w:rPr>
                <w:sz w:val="16"/>
                <w:szCs w:val="16"/>
                <w:lang w:val="en-GB"/>
              </w:rPr>
              <w:t>2018-09</w:t>
            </w:r>
          </w:p>
        </w:tc>
        <w:tc>
          <w:tcPr>
            <w:tcW w:w="800" w:type="dxa"/>
            <w:shd w:val="solid" w:color="FFFFFF" w:fill="auto"/>
          </w:tcPr>
          <w:p w14:paraId="29E057D3" w14:textId="77777777" w:rsidR="009559DD" w:rsidRPr="00391F2A" w:rsidRDefault="009559DD" w:rsidP="00C72833">
            <w:pPr>
              <w:pStyle w:val="TAC"/>
              <w:rPr>
                <w:sz w:val="16"/>
                <w:szCs w:val="16"/>
                <w:lang w:val="en-GB"/>
              </w:rPr>
            </w:pPr>
            <w:r>
              <w:rPr>
                <w:sz w:val="16"/>
                <w:szCs w:val="16"/>
                <w:lang w:val="en-GB"/>
              </w:rPr>
              <w:t>CT-81</w:t>
            </w:r>
          </w:p>
        </w:tc>
        <w:tc>
          <w:tcPr>
            <w:tcW w:w="1094" w:type="dxa"/>
            <w:shd w:val="solid" w:color="FFFFFF" w:fill="auto"/>
          </w:tcPr>
          <w:p w14:paraId="1E95F97F" w14:textId="77777777" w:rsidR="009559DD" w:rsidRPr="00C0770C" w:rsidRDefault="009559DD" w:rsidP="00C72833">
            <w:pPr>
              <w:pStyle w:val="TAC"/>
              <w:rPr>
                <w:sz w:val="16"/>
                <w:szCs w:val="16"/>
                <w:lang w:val="en-GB"/>
              </w:rPr>
            </w:pPr>
            <w:r w:rsidRPr="009559DD">
              <w:rPr>
                <w:sz w:val="16"/>
                <w:szCs w:val="16"/>
                <w:lang w:val="en-GB"/>
              </w:rPr>
              <w:t>CP-182148</w:t>
            </w:r>
          </w:p>
        </w:tc>
        <w:tc>
          <w:tcPr>
            <w:tcW w:w="500" w:type="dxa"/>
            <w:shd w:val="solid" w:color="FFFFFF" w:fill="auto"/>
          </w:tcPr>
          <w:p w14:paraId="7A9132D2" w14:textId="77777777" w:rsidR="009559DD" w:rsidRDefault="009559DD" w:rsidP="00C72833">
            <w:pPr>
              <w:pStyle w:val="TAL"/>
              <w:rPr>
                <w:sz w:val="16"/>
                <w:szCs w:val="16"/>
                <w:lang w:val="en-GB"/>
              </w:rPr>
            </w:pPr>
            <w:r>
              <w:rPr>
                <w:sz w:val="16"/>
                <w:szCs w:val="16"/>
                <w:lang w:val="en-GB"/>
              </w:rPr>
              <w:t>0036</w:t>
            </w:r>
          </w:p>
        </w:tc>
        <w:tc>
          <w:tcPr>
            <w:tcW w:w="425" w:type="dxa"/>
            <w:shd w:val="solid" w:color="FFFFFF" w:fill="auto"/>
          </w:tcPr>
          <w:p w14:paraId="2F5794E5" w14:textId="77777777" w:rsidR="009559DD" w:rsidRDefault="009559DD" w:rsidP="00C72833">
            <w:pPr>
              <w:pStyle w:val="TAR"/>
              <w:rPr>
                <w:sz w:val="16"/>
                <w:szCs w:val="16"/>
                <w:lang w:val="en-GB"/>
              </w:rPr>
            </w:pPr>
            <w:r>
              <w:rPr>
                <w:sz w:val="16"/>
                <w:szCs w:val="16"/>
                <w:lang w:val="en-GB"/>
              </w:rPr>
              <w:t>1</w:t>
            </w:r>
          </w:p>
        </w:tc>
        <w:tc>
          <w:tcPr>
            <w:tcW w:w="425" w:type="dxa"/>
            <w:shd w:val="solid" w:color="FFFFFF" w:fill="auto"/>
          </w:tcPr>
          <w:p w14:paraId="4DF7D4F4" w14:textId="77777777" w:rsidR="009559DD" w:rsidRDefault="009559DD" w:rsidP="00C72833">
            <w:pPr>
              <w:pStyle w:val="TAC"/>
              <w:rPr>
                <w:sz w:val="16"/>
                <w:szCs w:val="16"/>
                <w:lang w:val="en-GB"/>
              </w:rPr>
            </w:pPr>
            <w:r>
              <w:rPr>
                <w:sz w:val="16"/>
                <w:szCs w:val="16"/>
                <w:lang w:val="en-GB"/>
              </w:rPr>
              <w:t>B</w:t>
            </w:r>
          </w:p>
        </w:tc>
        <w:tc>
          <w:tcPr>
            <w:tcW w:w="4962" w:type="dxa"/>
            <w:shd w:val="solid" w:color="FFFFFF" w:fill="auto"/>
          </w:tcPr>
          <w:p w14:paraId="37B18496" w14:textId="77777777" w:rsidR="009559DD" w:rsidRPr="00C0770C" w:rsidRDefault="009559DD" w:rsidP="00856E05">
            <w:pPr>
              <w:pStyle w:val="TAL"/>
              <w:rPr>
                <w:sz w:val="16"/>
                <w:szCs w:val="16"/>
                <w:lang w:val="en-GB"/>
              </w:rPr>
            </w:pPr>
            <w:r w:rsidRPr="009559DD">
              <w:rPr>
                <w:sz w:val="16"/>
                <w:szCs w:val="16"/>
                <w:lang w:val="en-GB"/>
              </w:rPr>
              <w:t>Application Group Paging procedure</w:t>
            </w:r>
          </w:p>
        </w:tc>
        <w:tc>
          <w:tcPr>
            <w:tcW w:w="708" w:type="dxa"/>
            <w:shd w:val="solid" w:color="FFFFFF" w:fill="auto"/>
          </w:tcPr>
          <w:p w14:paraId="30383035" w14:textId="77777777" w:rsidR="009559DD" w:rsidRDefault="009559DD" w:rsidP="00C72833">
            <w:pPr>
              <w:pStyle w:val="TAC"/>
              <w:rPr>
                <w:sz w:val="16"/>
                <w:szCs w:val="16"/>
                <w:lang w:val="en-GB"/>
              </w:rPr>
            </w:pPr>
            <w:r>
              <w:rPr>
                <w:sz w:val="16"/>
                <w:szCs w:val="16"/>
                <w:lang w:val="en-GB"/>
              </w:rPr>
              <w:t>15.1.0</w:t>
            </w:r>
          </w:p>
        </w:tc>
      </w:tr>
      <w:tr w:rsidR="009559DD" w:rsidRPr="006B0D02" w14:paraId="4C408537" w14:textId="77777777" w:rsidTr="00D01278">
        <w:tc>
          <w:tcPr>
            <w:tcW w:w="800" w:type="dxa"/>
            <w:shd w:val="solid" w:color="FFFFFF" w:fill="auto"/>
          </w:tcPr>
          <w:p w14:paraId="2B45E7D2" w14:textId="77777777" w:rsidR="009559DD" w:rsidRPr="00391F2A" w:rsidRDefault="009559DD" w:rsidP="00C72833">
            <w:pPr>
              <w:pStyle w:val="TAC"/>
              <w:rPr>
                <w:sz w:val="16"/>
                <w:szCs w:val="16"/>
                <w:lang w:val="en-GB"/>
              </w:rPr>
            </w:pPr>
            <w:r>
              <w:rPr>
                <w:sz w:val="16"/>
                <w:szCs w:val="16"/>
                <w:lang w:val="en-GB"/>
              </w:rPr>
              <w:t>2018-09</w:t>
            </w:r>
          </w:p>
        </w:tc>
        <w:tc>
          <w:tcPr>
            <w:tcW w:w="800" w:type="dxa"/>
            <w:shd w:val="solid" w:color="FFFFFF" w:fill="auto"/>
          </w:tcPr>
          <w:p w14:paraId="33DB2C0C" w14:textId="77777777" w:rsidR="009559DD" w:rsidRPr="00391F2A" w:rsidRDefault="009559DD" w:rsidP="00C72833">
            <w:pPr>
              <w:pStyle w:val="TAC"/>
              <w:rPr>
                <w:sz w:val="16"/>
                <w:szCs w:val="16"/>
                <w:lang w:val="en-GB"/>
              </w:rPr>
            </w:pPr>
            <w:r>
              <w:rPr>
                <w:sz w:val="16"/>
                <w:szCs w:val="16"/>
                <w:lang w:val="en-GB"/>
              </w:rPr>
              <w:t>CT-81</w:t>
            </w:r>
          </w:p>
        </w:tc>
        <w:tc>
          <w:tcPr>
            <w:tcW w:w="1094" w:type="dxa"/>
            <w:shd w:val="solid" w:color="FFFFFF" w:fill="auto"/>
          </w:tcPr>
          <w:p w14:paraId="7A358A25" w14:textId="77777777" w:rsidR="009559DD" w:rsidRPr="00C0770C" w:rsidRDefault="009559DD" w:rsidP="00C72833">
            <w:pPr>
              <w:pStyle w:val="TAC"/>
              <w:rPr>
                <w:sz w:val="16"/>
                <w:szCs w:val="16"/>
                <w:lang w:val="en-GB"/>
              </w:rPr>
            </w:pPr>
            <w:r w:rsidRPr="009559DD">
              <w:rPr>
                <w:sz w:val="16"/>
                <w:szCs w:val="16"/>
                <w:lang w:val="en-GB"/>
              </w:rPr>
              <w:t>CP-182153</w:t>
            </w:r>
          </w:p>
        </w:tc>
        <w:tc>
          <w:tcPr>
            <w:tcW w:w="500" w:type="dxa"/>
            <w:shd w:val="solid" w:color="FFFFFF" w:fill="auto"/>
          </w:tcPr>
          <w:p w14:paraId="730199B6" w14:textId="77777777" w:rsidR="009559DD" w:rsidRDefault="009559DD" w:rsidP="00C72833">
            <w:pPr>
              <w:pStyle w:val="TAL"/>
              <w:rPr>
                <w:sz w:val="16"/>
                <w:szCs w:val="16"/>
                <w:lang w:val="en-GB"/>
              </w:rPr>
            </w:pPr>
            <w:r>
              <w:rPr>
                <w:sz w:val="16"/>
                <w:szCs w:val="16"/>
                <w:lang w:val="en-GB"/>
              </w:rPr>
              <w:t>0037</w:t>
            </w:r>
          </w:p>
        </w:tc>
        <w:tc>
          <w:tcPr>
            <w:tcW w:w="425" w:type="dxa"/>
            <w:shd w:val="solid" w:color="FFFFFF" w:fill="auto"/>
          </w:tcPr>
          <w:p w14:paraId="1F72C717" w14:textId="77777777" w:rsidR="009559DD" w:rsidRDefault="009559DD" w:rsidP="00C72833">
            <w:pPr>
              <w:pStyle w:val="TAR"/>
              <w:rPr>
                <w:sz w:val="16"/>
                <w:szCs w:val="16"/>
                <w:lang w:val="en-GB"/>
              </w:rPr>
            </w:pPr>
            <w:r>
              <w:rPr>
                <w:sz w:val="16"/>
                <w:szCs w:val="16"/>
                <w:lang w:val="en-GB"/>
              </w:rPr>
              <w:t>2</w:t>
            </w:r>
          </w:p>
        </w:tc>
        <w:tc>
          <w:tcPr>
            <w:tcW w:w="425" w:type="dxa"/>
            <w:shd w:val="solid" w:color="FFFFFF" w:fill="auto"/>
          </w:tcPr>
          <w:p w14:paraId="114C8D75" w14:textId="77777777" w:rsidR="009559DD" w:rsidRDefault="009559DD" w:rsidP="00C72833">
            <w:pPr>
              <w:pStyle w:val="TAC"/>
              <w:rPr>
                <w:sz w:val="16"/>
                <w:szCs w:val="16"/>
                <w:lang w:val="en-GB"/>
              </w:rPr>
            </w:pPr>
            <w:r>
              <w:rPr>
                <w:sz w:val="16"/>
                <w:szCs w:val="16"/>
                <w:lang w:val="en-GB"/>
              </w:rPr>
              <w:t>B</w:t>
            </w:r>
          </w:p>
        </w:tc>
        <w:tc>
          <w:tcPr>
            <w:tcW w:w="4962" w:type="dxa"/>
            <w:shd w:val="solid" w:color="FFFFFF" w:fill="auto"/>
          </w:tcPr>
          <w:p w14:paraId="40DB7BA6" w14:textId="77777777" w:rsidR="009559DD" w:rsidRPr="00C0770C" w:rsidRDefault="009559DD" w:rsidP="00856E05">
            <w:pPr>
              <w:pStyle w:val="TAL"/>
              <w:rPr>
                <w:sz w:val="16"/>
                <w:szCs w:val="16"/>
                <w:lang w:val="en-GB"/>
              </w:rPr>
            </w:pPr>
            <w:r w:rsidRPr="009559DD">
              <w:rPr>
                <w:sz w:val="16"/>
                <w:szCs w:val="16"/>
                <w:lang w:val="en-GB"/>
              </w:rPr>
              <w:t>MBMS bearer announcement over an MBMS bearer</w:t>
            </w:r>
          </w:p>
        </w:tc>
        <w:tc>
          <w:tcPr>
            <w:tcW w:w="708" w:type="dxa"/>
            <w:shd w:val="solid" w:color="FFFFFF" w:fill="auto"/>
          </w:tcPr>
          <w:p w14:paraId="3F236759" w14:textId="77777777" w:rsidR="009559DD" w:rsidRDefault="009559DD" w:rsidP="00C72833">
            <w:pPr>
              <w:pStyle w:val="TAC"/>
              <w:rPr>
                <w:sz w:val="16"/>
                <w:szCs w:val="16"/>
                <w:lang w:val="en-GB"/>
              </w:rPr>
            </w:pPr>
            <w:r>
              <w:rPr>
                <w:sz w:val="16"/>
                <w:szCs w:val="16"/>
                <w:lang w:val="en-GB"/>
              </w:rPr>
              <w:t>15.1.0</w:t>
            </w:r>
          </w:p>
        </w:tc>
      </w:tr>
      <w:tr w:rsidR="00D03A83" w:rsidRPr="006B0D02" w14:paraId="2063C07A" w14:textId="77777777" w:rsidTr="00D01278">
        <w:tc>
          <w:tcPr>
            <w:tcW w:w="800" w:type="dxa"/>
            <w:shd w:val="solid" w:color="FFFFFF" w:fill="auto"/>
          </w:tcPr>
          <w:p w14:paraId="62437E8C" w14:textId="77777777" w:rsidR="00D03A83" w:rsidRDefault="00D03A83" w:rsidP="00D03A83">
            <w:pPr>
              <w:pStyle w:val="TAC"/>
              <w:rPr>
                <w:sz w:val="16"/>
                <w:szCs w:val="16"/>
                <w:lang w:val="en-GB"/>
              </w:rPr>
            </w:pPr>
            <w:r>
              <w:rPr>
                <w:sz w:val="16"/>
                <w:szCs w:val="16"/>
                <w:lang w:val="en-GB"/>
              </w:rPr>
              <w:t>2018-12</w:t>
            </w:r>
          </w:p>
        </w:tc>
        <w:tc>
          <w:tcPr>
            <w:tcW w:w="800" w:type="dxa"/>
            <w:shd w:val="solid" w:color="FFFFFF" w:fill="auto"/>
          </w:tcPr>
          <w:p w14:paraId="525AAC75" w14:textId="77777777" w:rsidR="00D03A83" w:rsidRDefault="00D03A83" w:rsidP="00D03A83">
            <w:pPr>
              <w:pStyle w:val="TAC"/>
              <w:rPr>
                <w:sz w:val="16"/>
                <w:szCs w:val="16"/>
                <w:lang w:val="en-GB"/>
              </w:rPr>
            </w:pPr>
            <w:r>
              <w:rPr>
                <w:sz w:val="16"/>
                <w:szCs w:val="16"/>
                <w:lang w:val="en-GB"/>
              </w:rPr>
              <w:t>CT-82</w:t>
            </w:r>
          </w:p>
        </w:tc>
        <w:tc>
          <w:tcPr>
            <w:tcW w:w="1094" w:type="dxa"/>
            <w:shd w:val="solid" w:color="FFFFFF" w:fill="auto"/>
          </w:tcPr>
          <w:p w14:paraId="7B96D80C" w14:textId="77777777" w:rsidR="00D03A83" w:rsidRPr="009559DD" w:rsidRDefault="00D03A83" w:rsidP="00D03A83">
            <w:pPr>
              <w:pStyle w:val="TAC"/>
              <w:rPr>
                <w:sz w:val="16"/>
                <w:szCs w:val="16"/>
                <w:lang w:val="en-GB"/>
              </w:rPr>
            </w:pPr>
            <w:r w:rsidRPr="00D03A83">
              <w:rPr>
                <w:sz w:val="16"/>
                <w:szCs w:val="16"/>
                <w:lang w:val="en-GB"/>
              </w:rPr>
              <w:t>CP-183057</w:t>
            </w:r>
          </w:p>
        </w:tc>
        <w:tc>
          <w:tcPr>
            <w:tcW w:w="500" w:type="dxa"/>
            <w:shd w:val="solid" w:color="FFFFFF" w:fill="auto"/>
          </w:tcPr>
          <w:p w14:paraId="64EB3281" w14:textId="77777777" w:rsidR="00D03A83" w:rsidRDefault="00D03A83" w:rsidP="00D03A83">
            <w:pPr>
              <w:pStyle w:val="TAL"/>
              <w:rPr>
                <w:sz w:val="16"/>
                <w:szCs w:val="16"/>
                <w:lang w:val="en-GB"/>
              </w:rPr>
            </w:pPr>
            <w:r>
              <w:rPr>
                <w:sz w:val="16"/>
                <w:szCs w:val="16"/>
                <w:lang w:val="en-GB"/>
              </w:rPr>
              <w:t>0039</w:t>
            </w:r>
          </w:p>
        </w:tc>
        <w:tc>
          <w:tcPr>
            <w:tcW w:w="425" w:type="dxa"/>
            <w:shd w:val="solid" w:color="FFFFFF" w:fill="auto"/>
          </w:tcPr>
          <w:p w14:paraId="2DFD594E" w14:textId="77777777" w:rsidR="00D03A83" w:rsidRDefault="00D03A83" w:rsidP="00D03A83">
            <w:pPr>
              <w:pStyle w:val="TAR"/>
              <w:rPr>
                <w:sz w:val="16"/>
                <w:szCs w:val="16"/>
                <w:lang w:val="en-GB"/>
              </w:rPr>
            </w:pPr>
            <w:r>
              <w:rPr>
                <w:sz w:val="16"/>
                <w:szCs w:val="16"/>
                <w:lang w:val="en-GB"/>
              </w:rPr>
              <w:t>1</w:t>
            </w:r>
          </w:p>
        </w:tc>
        <w:tc>
          <w:tcPr>
            <w:tcW w:w="425" w:type="dxa"/>
            <w:shd w:val="solid" w:color="FFFFFF" w:fill="auto"/>
          </w:tcPr>
          <w:p w14:paraId="6B57C207" w14:textId="77777777" w:rsidR="00D03A83" w:rsidRDefault="00D03A83" w:rsidP="00D03A83">
            <w:pPr>
              <w:pStyle w:val="TAC"/>
              <w:rPr>
                <w:sz w:val="16"/>
                <w:szCs w:val="16"/>
                <w:lang w:val="en-GB"/>
              </w:rPr>
            </w:pPr>
            <w:r>
              <w:rPr>
                <w:sz w:val="16"/>
                <w:szCs w:val="16"/>
                <w:lang w:val="en-GB"/>
              </w:rPr>
              <w:t>B</w:t>
            </w:r>
          </w:p>
        </w:tc>
        <w:tc>
          <w:tcPr>
            <w:tcW w:w="4962" w:type="dxa"/>
            <w:shd w:val="solid" w:color="FFFFFF" w:fill="auto"/>
          </w:tcPr>
          <w:p w14:paraId="20BB6554" w14:textId="77777777" w:rsidR="00D03A83" w:rsidRPr="009559DD" w:rsidRDefault="00D03A83" w:rsidP="00D03A83">
            <w:pPr>
              <w:pStyle w:val="TAL"/>
              <w:rPr>
                <w:sz w:val="16"/>
                <w:szCs w:val="16"/>
                <w:lang w:val="en-GB"/>
              </w:rPr>
            </w:pPr>
            <w:r w:rsidRPr="00D03A83">
              <w:rPr>
                <w:sz w:val="16"/>
                <w:szCs w:val="16"/>
                <w:lang w:val="en-GB"/>
              </w:rPr>
              <w:t>MBMS procedures for group dynamic data</w:t>
            </w:r>
          </w:p>
        </w:tc>
        <w:tc>
          <w:tcPr>
            <w:tcW w:w="708" w:type="dxa"/>
            <w:shd w:val="solid" w:color="FFFFFF" w:fill="auto"/>
          </w:tcPr>
          <w:p w14:paraId="502B18D0" w14:textId="77777777" w:rsidR="00D03A83" w:rsidRDefault="00D03A83" w:rsidP="00D03A83">
            <w:pPr>
              <w:pStyle w:val="TAC"/>
              <w:rPr>
                <w:sz w:val="16"/>
                <w:szCs w:val="16"/>
                <w:lang w:val="en-GB"/>
              </w:rPr>
            </w:pPr>
            <w:r>
              <w:rPr>
                <w:sz w:val="16"/>
                <w:szCs w:val="16"/>
                <w:lang w:val="en-GB"/>
              </w:rPr>
              <w:t>15.2.0</w:t>
            </w:r>
          </w:p>
        </w:tc>
      </w:tr>
      <w:tr w:rsidR="00D03A83" w:rsidRPr="006B0D02" w14:paraId="1527B777" w14:textId="77777777" w:rsidTr="00D01278">
        <w:tc>
          <w:tcPr>
            <w:tcW w:w="800" w:type="dxa"/>
            <w:shd w:val="solid" w:color="FFFFFF" w:fill="auto"/>
          </w:tcPr>
          <w:p w14:paraId="2DDBC4CA" w14:textId="77777777" w:rsidR="00D03A83" w:rsidRDefault="00D03A83" w:rsidP="00D03A83">
            <w:pPr>
              <w:pStyle w:val="TAC"/>
              <w:rPr>
                <w:sz w:val="16"/>
                <w:szCs w:val="16"/>
                <w:lang w:val="en-GB"/>
              </w:rPr>
            </w:pPr>
            <w:r>
              <w:rPr>
                <w:sz w:val="16"/>
                <w:szCs w:val="16"/>
                <w:lang w:val="en-GB"/>
              </w:rPr>
              <w:t>2018-12</w:t>
            </w:r>
          </w:p>
        </w:tc>
        <w:tc>
          <w:tcPr>
            <w:tcW w:w="800" w:type="dxa"/>
            <w:shd w:val="solid" w:color="FFFFFF" w:fill="auto"/>
          </w:tcPr>
          <w:p w14:paraId="63194343" w14:textId="77777777" w:rsidR="00D03A83" w:rsidRDefault="00D03A83" w:rsidP="00D03A83">
            <w:pPr>
              <w:pStyle w:val="TAC"/>
              <w:rPr>
                <w:sz w:val="16"/>
                <w:szCs w:val="16"/>
                <w:lang w:val="en-GB"/>
              </w:rPr>
            </w:pPr>
            <w:r>
              <w:rPr>
                <w:sz w:val="16"/>
                <w:szCs w:val="16"/>
                <w:lang w:val="en-GB"/>
              </w:rPr>
              <w:t>CT-82</w:t>
            </w:r>
          </w:p>
        </w:tc>
        <w:tc>
          <w:tcPr>
            <w:tcW w:w="1094" w:type="dxa"/>
            <w:shd w:val="solid" w:color="FFFFFF" w:fill="auto"/>
          </w:tcPr>
          <w:p w14:paraId="5B363EED" w14:textId="77777777" w:rsidR="00D03A83" w:rsidRPr="009559DD" w:rsidRDefault="00D03A83" w:rsidP="00D03A83">
            <w:pPr>
              <w:pStyle w:val="TAC"/>
              <w:rPr>
                <w:sz w:val="16"/>
                <w:szCs w:val="16"/>
                <w:lang w:val="en-GB"/>
              </w:rPr>
            </w:pPr>
            <w:r w:rsidRPr="00D03A83">
              <w:rPr>
                <w:sz w:val="16"/>
                <w:szCs w:val="16"/>
                <w:lang w:val="en-GB"/>
              </w:rPr>
              <w:t>CP-183046</w:t>
            </w:r>
          </w:p>
        </w:tc>
        <w:tc>
          <w:tcPr>
            <w:tcW w:w="500" w:type="dxa"/>
            <w:shd w:val="solid" w:color="FFFFFF" w:fill="auto"/>
          </w:tcPr>
          <w:p w14:paraId="4B18DEEB" w14:textId="77777777" w:rsidR="00D03A83" w:rsidRDefault="00D03A83" w:rsidP="00D03A83">
            <w:pPr>
              <w:pStyle w:val="TAL"/>
              <w:rPr>
                <w:sz w:val="16"/>
                <w:szCs w:val="16"/>
                <w:lang w:val="en-GB"/>
              </w:rPr>
            </w:pPr>
            <w:r>
              <w:rPr>
                <w:sz w:val="16"/>
                <w:szCs w:val="16"/>
                <w:lang w:val="en-GB"/>
              </w:rPr>
              <w:t>0041</w:t>
            </w:r>
          </w:p>
        </w:tc>
        <w:tc>
          <w:tcPr>
            <w:tcW w:w="425" w:type="dxa"/>
            <w:shd w:val="solid" w:color="FFFFFF" w:fill="auto"/>
          </w:tcPr>
          <w:p w14:paraId="142CA887" w14:textId="77777777" w:rsidR="00D03A83" w:rsidRDefault="00D03A83" w:rsidP="00D03A83">
            <w:pPr>
              <w:pStyle w:val="TAR"/>
              <w:rPr>
                <w:sz w:val="16"/>
                <w:szCs w:val="16"/>
                <w:lang w:val="en-GB"/>
              </w:rPr>
            </w:pPr>
          </w:p>
        </w:tc>
        <w:tc>
          <w:tcPr>
            <w:tcW w:w="425" w:type="dxa"/>
            <w:shd w:val="solid" w:color="FFFFFF" w:fill="auto"/>
          </w:tcPr>
          <w:p w14:paraId="1049FDA4" w14:textId="77777777" w:rsidR="00D03A83" w:rsidRDefault="00D03A83" w:rsidP="00D03A83">
            <w:pPr>
              <w:pStyle w:val="TAC"/>
              <w:rPr>
                <w:sz w:val="16"/>
                <w:szCs w:val="16"/>
                <w:lang w:val="en-GB"/>
              </w:rPr>
            </w:pPr>
            <w:r>
              <w:rPr>
                <w:sz w:val="16"/>
                <w:szCs w:val="16"/>
                <w:lang w:val="en-GB"/>
              </w:rPr>
              <w:t>F</w:t>
            </w:r>
          </w:p>
        </w:tc>
        <w:tc>
          <w:tcPr>
            <w:tcW w:w="4962" w:type="dxa"/>
            <w:shd w:val="solid" w:color="FFFFFF" w:fill="auto"/>
          </w:tcPr>
          <w:p w14:paraId="019431B5" w14:textId="77777777" w:rsidR="00D03A83" w:rsidRPr="009559DD" w:rsidRDefault="00D03A83" w:rsidP="00D03A83">
            <w:pPr>
              <w:pStyle w:val="TAL"/>
              <w:rPr>
                <w:sz w:val="16"/>
                <w:szCs w:val="16"/>
                <w:lang w:val="en-GB"/>
              </w:rPr>
            </w:pPr>
            <w:r w:rsidRPr="00D03A83">
              <w:rPr>
                <w:sz w:val="16"/>
                <w:szCs w:val="16"/>
                <w:lang w:val="en-GB"/>
              </w:rPr>
              <w:t>Correction on MCVideo Group Identity and SSRC field</w:t>
            </w:r>
          </w:p>
        </w:tc>
        <w:tc>
          <w:tcPr>
            <w:tcW w:w="708" w:type="dxa"/>
            <w:shd w:val="solid" w:color="FFFFFF" w:fill="auto"/>
          </w:tcPr>
          <w:p w14:paraId="2D4397EA" w14:textId="77777777" w:rsidR="00D03A83" w:rsidRDefault="00D03A83" w:rsidP="00D03A83">
            <w:pPr>
              <w:pStyle w:val="TAC"/>
              <w:rPr>
                <w:sz w:val="16"/>
                <w:szCs w:val="16"/>
                <w:lang w:val="en-GB"/>
              </w:rPr>
            </w:pPr>
            <w:r>
              <w:rPr>
                <w:sz w:val="16"/>
                <w:szCs w:val="16"/>
                <w:lang w:val="en-GB"/>
              </w:rPr>
              <w:t>15.2.0</w:t>
            </w:r>
          </w:p>
        </w:tc>
      </w:tr>
      <w:tr w:rsidR="00D84A68" w:rsidRPr="006B0D02" w14:paraId="2F2357C6" w14:textId="77777777" w:rsidTr="00D01278">
        <w:tc>
          <w:tcPr>
            <w:tcW w:w="800" w:type="dxa"/>
            <w:shd w:val="solid" w:color="FFFFFF" w:fill="auto"/>
          </w:tcPr>
          <w:p w14:paraId="2FB60BD6" w14:textId="77777777" w:rsidR="00D84A68" w:rsidRDefault="00D84A68" w:rsidP="00D03A83">
            <w:pPr>
              <w:pStyle w:val="TAC"/>
              <w:rPr>
                <w:sz w:val="16"/>
                <w:szCs w:val="16"/>
                <w:lang w:val="en-GB"/>
              </w:rPr>
            </w:pPr>
            <w:r>
              <w:rPr>
                <w:sz w:val="16"/>
                <w:szCs w:val="16"/>
                <w:lang w:val="en-GB"/>
              </w:rPr>
              <w:t>2018-12</w:t>
            </w:r>
          </w:p>
        </w:tc>
        <w:tc>
          <w:tcPr>
            <w:tcW w:w="800" w:type="dxa"/>
            <w:shd w:val="solid" w:color="FFFFFF" w:fill="auto"/>
          </w:tcPr>
          <w:p w14:paraId="75F0EA64" w14:textId="77777777" w:rsidR="00D84A68" w:rsidRDefault="00D84A68" w:rsidP="00D03A83">
            <w:pPr>
              <w:pStyle w:val="TAC"/>
              <w:rPr>
                <w:sz w:val="16"/>
                <w:szCs w:val="16"/>
                <w:lang w:val="en-GB"/>
              </w:rPr>
            </w:pPr>
            <w:r>
              <w:rPr>
                <w:sz w:val="16"/>
                <w:szCs w:val="16"/>
                <w:lang w:val="en-GB"/>
              </w:rPr>
              <w:t>CT-82</w:t>
            </w:r>
          </w:p>
        </w:tc>
        <w:tc>
          <w:tcPr>
            <w:tcW w:w="1094" w:type="dxa"/>
            <w:shd w:val="solid" w:color="FFFFFF" w:fill="auto"/>
          </w:tcPr>
          <w:p w14:paraId="365CF820" w14:textId="77777777" w:rsidR="00D84A68" w:rsidRPr="00D03A83" w:rsidRDefault="00D84A68" w:rsidP="00D03A83">
            <w:pPr>
              <w:pStyle w:val="TAC"/>
              <w:rPr>
                <w:sz w:val="16"/>
                <w:szCs w:val="16"/>
                <w:lang w:val="en-GB"/>
              </w:rPr>
            </w:pPr>
            <w:r w:rsidRPr="00D84A68">
              <w:rPr>
                <w:sz w:val="16"/>
                <w:szCs w:val="16"/>
                <w:lang w:val="en-GB"/>
              </w:rPr>
              <w:t>CP-183062</w:t>
            </w:r>
          </w:p>
        </w:tc>
        <w:tc>
          <w:tcPr>
            <w:tcW w:w="500" w:type="dxa"/>
            <w:shd w:val="solid" w:color="FFFFFF" w:fill="auto"/>
          </w:tcPr>
          <w:p w14:paraId="27A7B42D" w14:textId="77777777" w:rsidR="00D84A68" w:rsidRDefault="00D84A68" w:rsidP="00D03A83">
            <w:pPr>
              <w:pStyle w:val="TAL"/>
              <w:rPr>
                <w:sz w:val="16"/>
                <w:szCs w:val="16"/>
                <w:lang w:val="en-GB"/>
              </w:rPr>
            </w:pPr>
            <w:r>
              <w:rPr>
                <w:sz w:val="16"/>
                <w:szCs w:val="16"/>
                <w:lang w:val="en-GB"/>
              </w:rPr>
              <w:t>0038</w:t>
            </w:r>
          </w:p>
        </w:tc>
        <w:tc>
          <w:tcPr>
            <w:tcW w:w="425" w:type="dxa"/>
            <w:shd w:val="solid" w:color="FFFFFF" w:fill="auto"/>
          </w:tcPr>
          <w:p w14:paraId="67B7DFF0" w14:textId="77777777" w:rsidR="00D84A68" w:rsidRDefault="00D84A68" w:rsidP="00D03A83">
            <w:pPr>
              <w:pStyle w:val="TAR"/>
              <w:rPr>
                <w:sz w:val="16"/>
                <w:szCs w:val="16"/>
                <w:lang w:val="en-GB"/>
              </w:rPr>
            </w:pPr>
            <w:r>
              <w:rPr>
                <w:sz w:val="16"/>
                <w:szCs w:val="16"/>
                <w:lang w:val="en-GB"/>
              </w:rPr>
              <w:t>1</w:t>
            </w:r>
          </w:p>
        </w:tc>
        <w:tc>
          <w:tcPr>
            <w:tcW w:w="425" w:type="dxa"/>
            <w:shd w:val="solid" w:color="FFFFFF" w:fill="auto"/>
          </w:tcPr>
          <w:p w14:paraId="1416DFDE" w14:textId="77777777" w:rsidR="00D84A68" w:rsidRDefault="00D84A68" w:rsidP="00D03A83">
            <w:pPr>
              <w:pStyle w:val="TAC"/>
              <w:rPr>
                <w:sz w:val="16"/>
                <w:szCs w:val="16"/>
                <w:lang w:val="en-GB"/>
              </w:rPr>
            </w:pPr>
            <w:r>
              <w:rPr>
                <w:sz w:val="16"/>
                <w:szCs w:val="16"/>
                <w:lang w:val="en-GB"/>
              </w:rPr>
              <w:t>F</w:t>
            </w:r>
          </w:p>
        </w:tc>
        <w:tc>
          <w:tcPr>
            <w:tcW w:w="4962" w:type="dxa"/>
            <w:shd w:val="solid" w:color="FFFFFF" w:fill="auto"/>
          </w:tcPr>
          <w:p w14:paraId="4C970DC8" w14:textId="77777777" w:rsidR="00D84A68" w:rsidRPr="00D03A83" w:rsidRDefault="00D84A68" w:rsidP="00D03A83">
            <w:pPr>
              <w:pStyle w:val="TAL"/>
              <w:rPr>
                <w:sz w:val="16"/>
                <w:szCs w:val="16"/>
                <w:lang w:val="en-GB"/>
              </w:rPr>
            </w:pPr>
            <w:r w:rsidRPr="00D84A68">
              <w:rPr>
                <w:sz w:val="16"/>
                <w:szCs w:val="16"/>
                <w:lang w:val="en-GB"/>
              </w:rPr>
              <w:t>Incorrect reference to table for MBMS Subchannel Control</w:t>
            </w:r>
          </w:p>
        </w:tc>
        <w:tc>
          <w:tcPr>
            <w:tcW w:w="708" w:type="dxa"/>
            <w:shd w:val="solid" w:color="FFFFFF" w:fill="auto"/>
          </w:tcPr>
          <w:p w14:paraId="59F88C18" w14:textId="77777777" w:rsidR="00D84A68" w:rsidRDefault="00D84A68" w:rsidP="00D03A83">
            <w:pPr>
              <w:pStyle w:val="TAC"/>
              <w:rPr>
                <w:sz w:val="16"/>
                <w:szCs w:val="16"/>
                <w:lang w:val="en-GB"/>
              </w:rPr>
            </w:pPr>
            <w:r>
              <w:rPr>
                <w:sz w:val="16"/>
                <w:szCs w:val="16"/>
                <w:lang w:val="en-GB"/>
              </w:rPr>
              <w:t>16.0.0</w:t>
            </w:r>
          </w:p>
        </w:tc>
      </w:tr>
      <w:tr w:rsidR="00BF1FF8" w:rsidRPr="006B0D02" w14:paraId="5C5C8A23" w14:textId="77777777" w:rsidTr="00D01278">
        <w:tc>
          <w:tcPr>
            <w:tcW w:w="800" w:type="dxa"/>
            <w:shd w:val="solid" w:color="FFFFFF" w:fill="auto"/>
          </w:tcPr>
          <w:p w14:paraId="79EB25B6" w14:textId="77777777" w:rsidR="00BF1FF8" w:rsidRDefault="00BF1FF8" w:rsidP="00D03A83">
            <w:pPr>
              <w:pStyle w:val="TAC"/>
              <w:rPr>
                <w:sz w:val="16"/>
                <w:szCs w:val="16"/>
                <w:lang w:val="en-GB"/>
              </w:rPr>
            </w:pPr>
            <w:r>
              <w:rPr>
                <w:sz w:val="16"/>
                <w:szCs w:val="16"/>
                <w:lang w:val="en-GB"/>
              </w:rPr>
              <w:t>2019-03</w:t>
            </w:r>
          </w:p>
        </w:tc>
        <w:tc>
          <w:tcPr>
            <w:tcW w:w="800" w:type="dxa"/>
            <w:shd w:val="solid" w:color="FFFFFF" w:fill="auto"/>
          </w:tcPr>
          <w:p w14:paraId="4D12AEB4" w14:textId="77777777" w:rsidR="00BF1FF8" w:rsidRDefault="00BF1FF8" w:rsidP="00D03A83">
            <w:pPr>
              <w:pStyle w:val="TAC"/>
              <w:rPr>
                <w:sz w:val="16"/>
                <w:szCs w:val="16"/>
                <w:lang w:val="en-GB"/>
              </w:rPr>
            </w:pPr>
            <w:r>
              <w:rPr>
                <w:sz w:val="16"/>
                <w:szCs w:val="16"/>
                <w:lang w:val="en-GB"/>
              </w:rPr>
              <w:t>CT-83</w:t>
            </w:r>
          </w:p>
        </w:tc>
        <w:tc>
          <w:tcPr>
            <w:tcW w:w="1094" w:type="dxa"/>
            <w:shd w:val="solid" w:color="FFFFFF" w:fill="auto"/>
          </w:tcPr>
          <w:p w14:paraId="60C50555" w14:textId="77777777" w:rsidR="00BF1FF8" w:rsidRPr="00D84A68" w:rsidRDefault="00BF1FF8" w:rsidP="00D03A83">
            <w:pPr>
              <w:pStyle w:val="TAC"/>
              <w:rPr>
                <w:sz w:val="16"/>
                <w:szCs w:val="16"/>
                <w:lang w:val="en-GB"/>
              </w:rPr>
            </w:pPr>
            <w:r w:rsidRPr="00BF1FF8">
              <w:rPr>
                <w:sz w:val="16"/>
                <w:szCs w:val="16"/>
                <w:lang w:val="en-GB"/>
              </w:rPr>
              <w:t>CP-190080</w:t>
            </w:r>
          </w:p>
        </w:tc>
        <w:tc>
          <w:tcPr>
            <w:tcW w:w="500" w:type="dxa"/>
            <w:shd w:val="solid" w:color="FFFFFF" w:fill="auto"/>
          </w:tcPr>
          <w:p w14:paraId="016A74D6" w14:textId="77777777" w:rsidR="00BF1FF8" w:rsidRDefault="00BF1FF8" w:rsidP="00D03A83">
            <w:pPr>
              <w:pStyle w:val="TAL"/>
              <w:rPr>
                <w:sz w:val="16"/>
                <w:szCs w:val="16"/>
                <w:lang w:val="en-GB"/>
              </w:rPr>
            </w:pPr>
            <w:r>
              <w:rPr>
                <w:sz w:val="16"/>
                <w:szCs w:val="16"/>
                <w:lang w:val="en-GB"/>
              </w:rPr>
              <w:t>0044</w:t>
            </w:r>
          </w:p>
        </w:tc>
        <w:tc>
          <w:tcPr>
            <w:tcW w:w="425" w:type="dxa"/>
            <w:shd w:val="solid" w:color="FFFFFF" w:fill="auto"/>
          </w:tcPr>
          <w:p w14:paraId="6C10D8E2" w14:textId="77777777" w:rsidR="00BF1FF8" w:rsidRDefault="00BF1FF8" w:rsidP="00D03A83">
            <w:pPr>
              <w:pStyle w:val="TAR"/>
              <w:rPr>
                <w:sz w:val="16"/>
                <w:szCs w:val="16"/>
                <w:lang w:val="en-GB"/>
              </w:rPr>
            </w:pPr>
            <w:r>
              <w:rPr>
                <w:sz w:val="16"/>
                <w:szCs w:val="16"/>
                <w:lang w:val="en-GB"/>
              </w:rPr>
              <w:t>1</w:t>
            </w:r>
          </w:p>
        </w:tc>
        <w:tc>
          <w:tcPr>
            <w:tcW w:w="425" w:type="dxa"/>
            <w:shd w:val="solid" w:color="FFFFFF" w:fill="auto"/>
          </w:tcPr>
          <w:p w14:paraId="5D5D3735" w14:textId="77777777" w:rsidR="00BF1FF8" w:rsidRDefault="00BF1FF8" w:rsidP="00D03A83">
            <w:pPr>
              <w:pStyle w:val="TAC"/>
              <w:rPr>
                <w:sz w:val="16"/>
                <w:szCs w:val="16"/>
                <w:lang w:val="en-GB"/>
              </w:rPr>
            </w:pPr>
            <w:r>
              <w:rPr>
                <w:sz w:val="16"/>
                <w:szCs w:val="16"/>
                <w:lang w:val="en-GB"/>
              </w:rPr>
              <w:t>A</w:t>
            </w:r>
          </w:p>
        </w:tc>
        <w:tc>
          <w:tcPr>
            <w:tcW w:w="4962" w:type="dxa"/>
            <w:shd w:val="solid" w:color="FFFFFF" w:fill="auto"/>
          </w:tcPr>
          <w:p w14:paraId="5C1BE137" w14:textId="77777777" w:rsidR="00BF1FF8" w:rsidRPr="00D84A68" w:rsidRDefault="00BF1FF8" w:rsidP="00D03A83">
            <w:pPr>
              <w:pStyle w:val="TAL"/>
              <w:rPr>
                <w:sz w:val="16"/>
                <w:szCs w:val="16"/>
                <w:lang w:val="en-GB"/>
              </w:rPr>
            </w:pPr>
            <w:r w:rsidRPr="00BF1FF8">
              <w:rPr>
                <w:sz w:val="16"/>
                <w:szCs w:val="16"/>
                <w:lang w:val="en-GB"/>
              </w:rPr>
              <w:t>MCVideo Reception control</w:t>
            </w:r>
          </w:p>
        </w:tc>
        <w:tc>
          <w:tcPr>
            <w:tcW w:w="708" w:type="dxa"/>
            <w:shd w:val="solid" w:color="FFFFFF" w:fill="auto"/>
          </w:tcPr>
          <w:p w14:paraId="349BE993" w14:textId="77777777" w:rsidR="00BF1FF8" w:rsidRDefault="00BF1FF8" w:rsidP="00D03A83">
            <w:pPr>
              <w:pStyle w:val="TAC"/>
              <w:rPr>
                <w:sz w:val="16"/>
                <w:szCs w:val="16"/>
                <w:lang w:val="en-GB"/>
              </w:rPr>
            </w:pPr>
            <w:r>
              <w:rPr>
                <w:sz w:val="16"/>
                <w:szCs w:val="16"/>
                <w:lang w:val="en-GB"/>
              </w:rPr>
              <w:t>16.1.0</w:t>
            </w:r>
          </w:p>
        </w:tc>
      </w:tr>
      <w:tr w:rsidR="001749DA" w:rsidRPr="006B0D02" w14:paraId="444255F5" w14:textId="77777777" w:rsidTr="00D01278">
        <w:tc>
          <w:tcPr>
            <w:tcW w:w="800" w:type="dxa"/>
            <w:shd w:val="solid" w:color="FFFFFF" w:fill="auto"/>
          </w:tcPr>
          <w:p w14:paraId="652C4378"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6E253BDE"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2576955B" w14:textId="77777777" w:rsidR="001749DA" w:rsidRPr="00BF1FF8" w:rsidRDefault="001749DA" w:rsidP="001749DA">
            <w:pPr>
              <w:pStyle w:val="TAC"/>
              <w:rPr>
                <w:sz w:val="16"/>
                <w:szCs w:val="16"/>
                <w:lang w:val="en-GB"/>
              </w:rPr>
            </w:pPr>
            <w:r w:rsidRPr="001749DA">
              <w:rPr>
                <w:sz w:val="16"/>
                <w:szCs w:val="16"/>
                <w:lang w:val="en-GB"/>
              </w:rPr>
              <w:t>CP-191127</w:t>
            </w:r>
          </w:p>
        </w:tc>
        <w:tc>
          <w:tcPr>
            <w:tcW w:w="500" w:type="dxa"/>
            <w:shd w:val="solid" w:color="FFFFFF" w:fill="auto"/>
          </w:tcPr>
          <w:p w14:paraId="514C9881" w14:textId="77777777" w:rsidR="001749DA" w:rsidRDefault="001749DA" w:rsidP="001749DA">
            <w:pPr>
              <w:pStyle w:val="TAL"/>
              <w:rPr>
                <w:sz w:val="16"/>
                <w:szCs w:val="16"/>
                <w:lang w:val="en-GB"/>
              </w:rPr>
            </w:pPr>
            <w:r>
              <w:rPr>
                <w:sz w:val="16"/>
                <w:szCs w:val="16"/>
                <w:lang w:val="en-GB"/>
              </w:rPr>
              <w:t>0046</w:t>
            </w:r>
          </w:p>
        </w:tc>
        <w:tc>
          <w:tcPr>
            <w:tcW w:w="425" w:type="dxa"/>
            <w:shd w:val="solid" w:color="FFFFFF" w:fill="auto"/>
          </w:tcPr>
          <w:p w14:paraId="02835B8B" w14:textId="77777777" w:rsidR="001749DA" w:rsidRDefault="001749DA" w:rsidP="001749DA">
            <w:pPr>
              <w:pStyle w:val="TAR"/>
              <w:rPr>
                <w:sz w:val="16"/>
                <w:szCs w:val="16"/>
                <w:lang w:val="en-GB"/>
              </w:rPr>
            </w:pPr>
          </w:p>
        </w:tc>
        <w:tc>
          <w:tcPr>
            <w:tcW w:w="425" w:type="dxa"/>
            <w:shd w:val="solid" w:color="FFFFFF" w:fill="auto"/>
          </w:tcPr>
          <w:p w14:paraId="045B8C56" w14:textId="77777777" w:rsidR="001749DA" w:rsidRDefault="001749DA" w:rsidP="001749DA">
            <w:pPr>
              <w:pStyle w:val="TAC"/>
              <w:rPr>
                <w:sz w:val="16"/>
                <w:szCs w:val="16"/>
                <w:lang w:val="en-GB"/>
              </w:rPr>
            </w:pPr>
            <w:r>
              <w:rPr>
                <w:sz w:val="16"/>
                <w:szCs w:val="16"/>
                <w:lang w:val="en-GB"/>
              </w:rPr>
              <w:t>A</w:t>
            </w:r>
          </w:p>
        </w:tc>
        <w:tc>
          <w:tcPr>
            <w:tcW w:w="4962" w:type="dxa"/>
            <w:shd w:val="solid" w:color="FFFFFF" w:fill="auto"/>
          </w:tcPr>
          <w:p w14:paraId="4723727F" w14:textId="77777777" w:rsidR="001749DA" w:rsidRPr="00BF1FF8" w:rsidRDefault="001749DA" w:rsidP="001749DA">
            <w:pPr>
              <w:pStyle w:val="TAL"/>
              <w:rPr>
                <w:sz w:val="16"/>
                <w:szCs w:val="16"/>
                <w:lang w:val="en-GB"/>
              </w:rPr>
            </w:pPr>
            <w:r w:rsidRPr="001749DA">
              <w:rPr>
                <w:sz w:val="16"/>
                <w:szCs w:val="16"/>
                <w:lang w:val="en-GB"/>
              </w:rPr>
              <w:t>Adding SSRC of Transmitter in reception control messages</w:t>
            </w:r>
          </w:p>
        </w:tc>
        <w:tc>
          <w:tcPr>
            <w:tcW w:w="708" w:type="dxa"/>
            <w:shd w:val="solid" w:color="FFFFFF" w:fill="auto"/>
          </w:tcPr>
          <w:p w14:paraId="35EC45E6" w14:textId="77777777" w:rsidR="001749DA" w:rsidRDefault="001749DA" w:rsidP="001749DA">
            <w:pPr>
              <w:pStyle w:val="TAC"/>
              <w:rPr>
                <w:sz w:val="16"/>
                <w:szCs w:val="16"/>
                <w:lang w:val="en-GB"/>
              </w:rPr>
            </w:pPr>
            <w:r>
              <w:rPr>
                <w:sz w:val="16"/>
                <w:szCs w:val="16"/>
                <w:lang w:val="en-GB"/>
              </w:rPr>
              <w:t>16.2.0</w:t>
            </w:r>
          </w:p>
        </w:tc>
      </w:tr>
      <w:tr w:rsidR="001749DA" w:rsidRPr="006B0D02" w14:paraId="2F84C113" w14:textId="77777777" w:rsidTr="00D01278">
        <w:tc>
          <w:tcPr>
            <w:tcW w:w="800" w:type="dxa"/>
            <w:shd w:val="solid" w:color="FFFFFF" w:fill="auto"/>
          </w:tcPr>
          <w:p w14:paraId="3FE863D5"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514AB553"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3A1B0DEA" w14:textId="77777777" w:rsidR="001749DA" w:rsidRPr="00BF1FF8" w:rsidRDefault="001749DA" w:rsidP="001749DA">
            <w:pPr>
              <w:pStyle w:val="TAC"/>
              <w:rPr>
                <w:sz w:val="16"/>
                <w:szCs w:val="16"/>
                <w:lang w:val="en-GB"/>
              </w:rPr>
            </w:pPr>
            <w:r w:rsidRPr="001749DA">
              <w:rPr>
                <w:sz w:val="16"/>
                <w:szCs w:val="16"/>
                <w:lang w:val="en-GB"/>
              </w:rPr>
              <w:t>CP-191119</w:t>
            </w:r>
          </w:p>
        </w:tc>
        <w:tc>
          <w:tcPr>
            <w:tcW w:w="500" w:type="dxa"/>
            <w:shd w:val="solid" w:color="FFFFFF" w:fill="auto"/>
          </w:tcPr>
          <w:p w14:paraId="3AF19EE7" w14:textId="77777777" w:rsidR="001749DA" w:rsidRDefault="001749DA" w:rsidP="001749DA">
            <w:pPr>
              <w:pStyle w:val="TAL"/>
              <w:rPr>
                <w:sz w:val="16"/>
                <w:szCs w:val="16"/>
                <w:lang w:val="en-GB"/>
              </w:rPr>
            </w:pPr>
            <w:r>
              <w:rPr>
                <w:sz w:val="16"/>
                <w:szCs w:val="16"/>
                <w:lang w:val="en-GB"/>
              </w:rPr>
              <w:t>0049</w:t>
            </w:r>
          </w:p>
        </w:tc>
        <w:tc>
          <w:tcPr>
            <w:tcW w:w="425" w:type="dxa"/>
            <w:shd w:val="solid" w:color="FFFFFF" w:fill="auto"/>
          </w:tcPr>
          <w:p w14:paraId="6269D60A" w14:textId="77777777" w:rsidR="001749DA" w:rsidRDefault="001749DA" w:rsidP="001749DA">
            <w:pPr>
              <w:pStyle w:val="TAR"/>
              <w:rPr>
                <w:sz w:val="16"/>
                <w:szCs w:val="16"/>
                <w:lang w:val="en-GB"/>
              </w:rPr>
            </w:pPr>
          </w:p>
        </w:tc>
        <w:tc>
          <w:tcPr>
            <w:tcW w:w="425" w:type="dxa"/>
            <w:shd w:val="solid" w:color="FFFFFF" w:fill="auto"/>
          </w:tcPr>
          <w:p w14:paraId="11451A79" w14:textId="77777777" w:rsidR="001749DA" w:rsidRDefault="001749DA" w:rsidP="001749DA">
            <w:pPr>
              <w:pStyle w:val="TAC"/>
              <w:rPr>
                <w:sz w:val="16"/>
                <w:szCs w:val="16"/>
                <w:lang w:val="en-GB"/>
              </w:rPr>
            </w:pPr>
            <w:r>
              <w:rPr>
                <w:sz w:val="16"/>
                <w:szCs w:val="16"/>
                <w:lang w:val="en-GB"/>
              </w:rPr>
              <w:t>A</w:t>
            </w:r>
          </w:p>
        </w:tc>
        <w:tc>
          <w:tcPr>
            <w:tcW w:w="4962" w:type="dxa"/>
            <w:shd w:val="solid" w:color="FFFFFF" w:fill="auto"/>
          </w:tcPr>
          <w:p w14:paraId="23154975" w14:textId="77777777" w:rsidR="001749DA" w:rsidRPr="00BF1FF8" w:rsidRDefault="001749DA" w:rsidP="001749DA">
            <w:pPr>
              <w:pStyle w:val="TAL"/>
              <w:rPr>
                <w:sz w:val="16"/>
                <w:szCs w:val="16"/>
                <w:lang w:val="en-GB"/>
              </w:rPr>
            </w:pPr>
            <w:r w:rsidRPr="001749DA">
              <w:rPr>
                <w:sz w:val="16"/>
                <w:szCs w:val="16"/>
                <w:lang w:val="en-GB"/>
              </w:rPr>
              <w:t>Corrections in description for Offnetwork Transmission participant state diagram – basic operation</w:t>
            </w:r>
          </w:p>
        </w:tc>
        <w:tc>
          <w:tcPr>
            <w:tcW w:w="708" w:type="dxa"/>
            <w:shd w:val="solid" w:color="FFFFFF" w:fill="auto"/>
          </w:tcPr>
          <w:p w14:paraId="02AFDB82" w14:textId="77777777" w:rsidR="001749DA" w:rsidRDefault="001749DA" w:rsidP="001749DA">
            <w:pPr>
              <w:pStyle w:val="TAC"/>
              <w:rPr>
                <w:sz w:val="16"/>
                <w:szCs w:val="16"/>
                <w:lang w:val="en-GB"/>
              </w:rPr>
            </w:pPr>
            <w:r>
              <w:rPr>
                <w:sz w:val="16"/>
                <w:szCs w:val="16"/>
                <w:lang w:val="en-GB"/>
              </w:rPr>
              <w:t>16.2.0</w:t>
            </w:r>
          </w:p>
        </w:tc>
      </w:tr>
      <w:tr w:rsidR="001749DA" w:rsidRPr="006B0D02" w14:paraId="05BD265B" w14:textId="77777777" w:rsidTr="00D01278">
        <w:tc>
          <w:tcPr>
            <w:tcW w:w="800" w:type="dxa"/>
            <w:shd w:val="solid" w:color="FFFFFF" w:fill="auto"/>
          </w:tcPr>
          <w:p w14:paraId="12EFCE40"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14C8174A"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5B322189" w14:textId="77777777" w:rsidR="001749DA" w:rsidRPr="00BF1FF8" w:rsidRDefault="00B71965" w:rsidP="001749DA">
            <w:pPr>
              <w:pStyle w:val="TAC"/>
              <w:rPr>
                <w:sz w:val="16"/>
                <w:szCs w:val="16"/>
                <w:lang w:val="en-GB"/>
              </w:rPr>
            </w:pPr>
            <w:r w:rsidRPr="00B71965">
              <w:rPr>
                <w:sz w:val="16"/>
                <w:szCs w:val="16"/>
                <w:lang w:val="en-GB"/>
              </w:rPr>
              <w:t>CP-191119</w:t>
            </w:r>
          </w:p>
        </w:tc>
        <w:tc>
          <w:tcPr>
            <w:tcW w:w="500" w:type="dxa"/>
            <w:shd w:val="solid" w:color="FFFFFF" w:fill="auto"/>
          </w:tcPr>
          <w:p w14:paraId="2D3D72B1" w14:textId="77777777" w:rsidR="001749DA" w:rsidRDefault="00B71965" w:rsidP="001749DA">
            <w:pPr>
              <w:pStyle w:val="TAL"/>
              <w:rPr>
                <w:sz w:val="16"/>
                <w:szCs w:val="16"/>
                <w:lang w:val="en-GB"/>
              </w:rPr>
            </w:pPr>
            <w:r>
              <w:rPr>
                <w:sz w:val="16"/>
                <w:szCs w:val="16"/>
                <w:lang w:val="en-GB"/>
              </w:rPr>
              <w:t>0052</w:t>
            </w:r>
          </w:p>
        </w:tc>
        <w:tc>
          <w:tcPr>
            <w:tcW w:w="425" w:type="dxa"/>
            <w:shd w:val="solid" w:color="FFFFFF" w:fill="auto"/>
          </w:tcPr>
          <w:p w14:paraId="2965B5B0" w14:textId="77777777" w:rsidR="001749DA" w:rsidRDefault="00B71965" w:rsidP="001749DA">
            <w:pPr>
              <w:pStyle w:val="TAR"/>
              <w:rPr>
                <w:sz w:val="16"/>
                <w:szCs w:val="16"/>
                <w:lang w:val="en-GB"/>
              </w:rPr>
            </w:pPr>
            <w:r>
              <w:rPr>
                <w:sz w:val="16"/>
                <w:szCs w:val="16"/>
                <w:lang w:val="en-GB"/>
              </w:rPr>
              <w:t>1</w:t>
            </w:r>
          </w:p>
        </w:tc>
        <w:tc>
          <w:tcPr>
            <w:tcW w:w="425" w:type="dxa"/>
            <w:shd w:val="solid" w:color="FFFFFF" w:fill="auto"/>
          </w:tcPr>
          <w:p w14:paraId="3DF7DC0E" w14:textId="77777777" w:rsidR="001749DA" w:rsidRDefault="00B71965" w:rsidP="001749DA">
            <w:pPr>
              <w:pStyle w:val="TAC"/>
              <w:rPr>
                <w:sz w:val="16"/>
                <w:szCs w:val="16"/>
                <w:lang w:val="en-GB"/>
              </w:rPr>
            </w:pPr>
            <w:r>
              <w:rPr>
                <w:sz w:val="16"/>
                <w:szCs w:val="16"/>
                <w:lang w:val="en-GB"/>
              </w:rPr>
              <w:t>A</w:t>
            </w:r>
          </w:p>
        </w:tc>
        <w:tc>
          <w:tcPr>
            <w:tcW w:w="4962" w:type="dxa"/>
            <w:shd w:val="solid" w:color="FFFFFF" w:fill="auto"/>
          </w:tcPr>
          <w:p w14:paraId="68C1EAFC" w14:textId="77777777" w:rsidR="001749DA" w:rsidRPr="00BF1FF8" w:rsidRDefault="00B71965" w:rsidP="001749DA">
            <w:pPr>
              <w:pStyle w:val="TAL"/>
              <w:rPr>
                <w:sz w:val="16"/>
                <w:szCs w:val="16"/>
                <w:lang w:val="en-GB"/>
              </w:rPr>
            </w:pPr>
            <w:r w:rsidRPr="00B71965">
              <w:rPr>
                <w:sz w:val="16"/>
                <w:szCs w:val="16"/>
                <w:lang w:val="en-GB"/>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Default="001749DA" w:rsidP="001749DA">
            <w:pPr>
              <w:pStyle w:val="TAC"/>
              <w:rPr>
                <w:sz w:val="16"/>
                <w:szCs w:val="16"/>
                <w:lang w:val="en-GB"/>
              </w:rPr>
            </w:pPr>
            <w:r>
              <w:rPr>
                <w:sz w:val="16"/>
                <w:szCs w:val="16"/>
                <w:lang w:val="en-GB"/>
              </w:rPr>
              <w:t>16.2.0</w:t>
            </w:r>
          </w:p>
        </w:tc>
      </w:tr>
      <w:tr w:rsidR="001749DA" w:rsidRPr="006B0D02" w14:paraId="4C88B602" w14:textId="77777777" w:rsidTr="00D01278">
        <w:tc>
          <w:tcPr>
            <w:tcW w:w="800" w:type="dxa"/>
            <w:shd w:val="solid" w:color="FFFFFF" w:fill="auto"/>
          </w:tcPr>
          <w:p w14:paraId="44752F06"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5E99DB56"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4F804A22" w14:textId="77777777" w:rsidR="001749DA" w:rsidRPr="00BF1FF8" w:rsidRDefault="00B71965" w:rsidP="001749DA">
            <w:pPr>
              <w:pStyle w:val="TAC"/>
              <w:rPr>
                <w:sz w:val="16"/>
                <w:szCs w:val="16"/>
                <w:lang w:val="en-GB"/>
              </w:rPr>
            </w:pPr>
            <w:r w:rsidRPr="00B71965">
              <w:rPr>
                <w:sz w:val="16"/>
                <w:szCs w:val="16"/>
                <w:lang w:val="en-GB"/>
              </w:rPr>
              <w:t>CP-191119</w:t>
            </w:r>
          </w:p>
        </w:tc>
        <w:tc>
          <w:tcPr>
            <w:tcW w:w="500" w:type="dxa"/>
            <w:shd w:val="solid" w:color="FFFFFF" w:fill="auto"/>
          </w:tcPr>
          <w:p w14:paraId="07A8D6AB" w14:textId="77777777" w:rsidR="001749DA" w:rsidRDefault="00B71965" w:rsidP="001749DA">
            <w:pPr>
              <w:pStyle w:val="TAL"/>
              <w:rPr>
                <w:sz w:val="16"/>
                <w:szCs w:val="16"/>
                <w:lang w:val="en-GB"/>
              </w:rPr>
            </w:pPr>
            <w:r>
              <w:rPr>
                <w:sz w:val="16"/>
                <w:szCs w:val="16"/>
                <w:lang w:val="en-GB"/>
              </w:rPr>
              <w:t>0055</w:t>
            </w:r>
          </w:p>
        </w:tc>
        <w:tc>
          <w:tcPr>
            <w:tcW w:w="425" w:type="dxa"/>
            <w:shd w:val="solid" w:color="FFFFFF" w:fill="auto"/>
          </w:tcPr>
          <w:p w14:paraId="73400934" w14:textId="77777777" w:rsidR="001749DA" w:rsidRDefault="00B71965" w:rsidP="001749DA">
            <w:pPr>
              <w:pStyle w:val="TAR"/>
              <w:rPr>
                <w:sz w:val="16"/>
                <w:szCs w:val="16"/>
                <w:lang w:val="en-GB"/>
              </w:rPr>
            </w:pPr>
            <w:r>
              <w:rPr>
                <w:sz w:val="16"/>
                <w:szCs w:val="16"/>
                <w:lang w:val="en-GB"/>
              </w:rPr>
              <w:t>2</w:t>
            </w:r>
          </w:p>
        </w:tc>
        <w:tc>
          <w:tcPr>
            <w:tcW w:w="425" w:type="dxa"/>
            <w:shd w:val="solid" w:color="FFFFFF" w:fill="auto"/>
          </w:tcPr>
          <w:p w14:paraId="7AADFABC" w14:textId="77777777" w:rsidR="001749DA" w:rsidRDefault="00B71965" w:rsidP="001749DA">
            <w:pPr>
              <w:pStyle w:val="TAC"/>
              <w:rPr>
                <w:sz w:val="16"/>
                <w:szCs w:val="16"/>
                <w:lang w:val="en-GB"/>
              </w:rPr>
            </w:pPr>
            <w:r>
              <w:rPr>
                <w:sz w:val="16"/>
                <w:szCs w:val="16"/>
                <w:lang w:val="en-GB"/>
              </w:rPr>
              <w:t>A</w:t>
            </w:r>
          </w:p>
        </w:tc>
        <w:tc>
          <w:tcPr>
            <w:tcW w:w="4962" w:type="dxa"/>
            <w:shd w:val="solid" w:color="FFFFFF" w:fill="auto"/>
          </w:tcPr>
          <w:p w14:paraId="7F78FF65" w14:textId="77777777" w:rsidR="001749DA" w:rsidRPr="00BF1FF8" w:rsidRDefault="00B71965" w:rsidP="001749DA">
            <w:pPr>
              <w:pStyle w:val="TAL"/>
              <w:rPr>
                <w:sz w:val="16"/>
                <w:szCs w:val="16"/>
                <w:lang w:val="en-GB"/>
              </w:rPr>
            </w:pPr>
            <w:r w:rsidRPr="00B71965">
              <w:rPr>
                <w:sz w:val="16"/>
                <w:szCs w:val="16"/>
                <w:lang w:val="en-GB"/>
              </w:rPr>
              <w:t>Correcting improper handling of Transmission cancel request</w:t>
            </w:r>
          </w:p>
        </w:tc>
        <w:tc>
          <w:tcPr>
            <w:tcW w:w="708" w:type="dxa"/>
            <w:shd w:val="solid" w:color="FFFFFF" w:fill="auto"/>
          </w:tcPr>
          <w:p w14:paraId="5FEAC4B1" w14:textId="77777777" w:rsidR="001749DA" w:rsidRDefault="001749DA" w:rsidP="001749DA">
            <w:pPr>
              <w:pStyle w:val="TAC"/>
              <w:rPr>
                <w:sz w:val="16"/>
                <w:szCs w:val="16"/>
                <w:lang w:val="en-GB"/>
              </w:rPr>
            </w:pPr>
            <w:r>
              <w:rPr>
                <w:sz w:val="16"/>
                <w:szCs w:val="16"/>
                <w:lang w:val="en-GB"/>
              </w:rPr>
              <w:t>16.2.0</w:t>
            </w:r>
          </w:p>
        </w:tc>
      </w:tr>
      <w:tr w:rsidR="001749DA" w:rsidRPr="006B0D02" w14:paraId="71651123" w14:textId="77777777" w:rsidTr="00D01278">
        <w:tc>
          <w:tcPr>
            <w:tcW w:w="800" w:type="dxa"/>
            <w:shd w:val="solid" w:color="FFFFFF" w:fill="auto"/>
          </w:tcPr>
          <w:p w14:paraId="33BB404C"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319E67B8"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24FDDBF5" w14:textId="77777777" w:rsidR="001749DA" w:rsidRPr="00BF1FF8" w:rsidRDefault="00B71965" w:rsidP="001749DA">
            <w:pPr>
              <w:pStyle w:val="TAC"/>
              <w:rPr>
                <w:sz w:val="16"/>
                <w:szCs w:val="16"/>
                <w:lang w:val="en-GB"/>
              </w:rPr>
            </w:pPr>
            <w:r w:rsidRPr="00B71965">
              <w:rPr>
                <w:sz w:val="16"/>
                <w:szCs w:val="16"/>
                <w:lang w:val="en-GB"/>
              </w:rPr>
              <w:t>CP-191119</w:t>
            </w:r>
          </w:p>
        </w:tc>
        <w:tc>
          <w:tcPr>
            <w:tcW w:w="500" w:type="dxa"/>
            <w:shd w:val="solid" w:color="FFFFFF" w:fill="auto"/>
          </w:tcPr>
          <w:p w14:paraId="39EBFEE0" w14:textId="77777777" w:rsidR="001749DA" w:rsidRDefault="00B71965" w:rsidP="001749DA">
            <w:pPr>
              <w:pStyle w:val="TAL"/>
              <w:rPr>
                <w:sz w:val="16"/>
                <w:szCs w:val="16"/>
                <w:lang w:val="en-GB"/>
              </w:rPr>
            </w:pPr>
            <w:r>
              <w:rPr>
                <w:sz w:val="16"/>
                <w:szCs w:val="16"/>
                <w:lang w:val="en-GB"/>
              </w:rPr>
              <w:t>0058</w:t>
            </w:r>
          </w:p>
        </w:tc>
        <w:tc>
          <w:tcPr>
            <w:tcW w:w="425" w:type="dxa"/>
            <w:shd w:val="solid" w:color="FFFFFF" w:fill="auto"/>
          </w:tcPr>
          <w:p w14:paraId="2D9DAC0C" w14:textId="77777777" w:rsidR="001749DA" w:rsidRDefault="00B71965" w:rsidP="001749DA">
            <w:pPr>
              <w:pStyle w:val="TAR"/>
              <w:rPr>
                <w:sz w:val="16"/>
                <w:szCs w:val="16"/>
                <w:lang w:val="en-GB"/>
              </w:rPr>
            </w:pPr>
            <w:r>
              <w:rPr>
                <w:sz w:val="16"/>
                <w:szCs w:val="16"/>
                <w:lang w:val="en-GB"/>
              </w:rPr>
              <w:t>1</w:t>
            </w:r>
          </w:p>
        </w:tc>
        <w:tc>
          <w:tcPr>
            <w:tcW w:w="425" w:type="dxa"/>
            <w:shd w:val="solid" w:color="FFFFFF" w:fill="auto"/>
          </w:tcPr>
          <w:p w14:paraId="14DE0594" w14:textId="77777777" w:rsidR="001749DA" w:rsidRDefault="00B71965" w:rsidP="001749DA">
            <w:pPr>
              <w:pStyle w:val="TAC"/>
              <w:rPr>
                <w:sz w:val="16"/>
                <w:szCs w:val="16"/>
                <w:lang w:val="en-GB"/>
              </w:rPr>
            </w:pPr>
            <w:r>
              <w:rPr>
                <w:sz w:val="16"/>
                <w:szCs w:val="16"/>
                <w:lang w:val="en-GB"/>
              </w:rPr>
              <w:t>A</w:t>
            </w:r>
          </w:p>
        </w:tc>
        <w:tc>
          <w:tcPr>
            <w:tcW w:w="4962" w:type="dxa"/>
            <w:shd w:val="solid" w:color="FFFFFF" w:fill="auto"/>
          </w:tcPr>
          <w:p w14:paraId="2488C19B" w14:textId="77777777" w:rsidR="001749DA" w:rsidRPr="00BF1FF8" w:rsidRDefault="00B71965" w:rsidP="001749DA">
            <w:pPr>
              <w:pStyle w:val="TAL"/>
              <w:rPr>
                <w:sz w:val="16"/>
                <w:szCs w:val="16"/>
                <w:lang w:val="en-GB"/>
              </w:rPr>
            </w:pPr>
            <w:r w:rsidRPr="00B71965">
              <w:rPr>
                <w:sz w:val="16"/>
                <w:szCs w:val="16"/>
                <w:lang w:val="en-GB"/>
              </w:rPr>
              <w:t>Handle Transmission End request while waiting for response for Tranmission request message</w:t>
            </w:r>
          </w:p>
        </w:tc>
        <w:tc>
          <w:tcPr>
            <w:tcW w:w="708" w:type="dxa"/>
            <w:shd w:val="solid" w:color="FFFFFF" w:fill="auto"/>
          </w:tcPr>
          <w:p w14:paraId="2D780BAF" w14:textId="77777777" w:rsidR="001749DA" w:rsidRDefault="001749DA" w:rsidP="001749DA">
            <w:pPr>
              <w:pStyle w:val="TAC"/>
              <w:rPr>
                <w:sz w:val="16"/>
                <w:szCs w:val="16"/>
                <w:lang w:val="en-GB"/>
              </w:rPr>
            </w:pPr>
            <w:r>
              <w:rPr>
                <w:sz w:val="16"/>
                <w:szCs w:val="16"/>
                <w:lang w:val="en-GB"/>
              </w:rPr>
              <w:t>16.2.0</w:t>
            </w:r>
          </w:p>
        </w:tc>
      </w:tr>
      <w:tr w:rsidR="001749DA" w:rsidRPr="006B0D02" w14:paraId="338D32A5" w14:textId="77777777" w:rsidTr="00D01278">
        <w:tc>
          <w:tcPr>
            <w:tcW w:w="800" w:type="dxa"/>
            <w:shd w:val="solid" w:color="FFFFFF" w:fill="auto"/>
          </w:tcPr>
          <w:p w14:paraId="4D4F6061"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79313C08"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70D8F417" w14:textId="77777777" w:rsidR="001749DA" w:rsidRPr="00BF1FF8" w:rsidRDefault="00B71965" w:rsidP="001749DA">
            <w:pPr>
              <w:pStyle w:val="TAC"/>
              <w:rPr>
                <w:sz w:val="16"/>
                <w:szCs w:val="16"/>
                <w:lang w:val="en-GB"/>
              </w:rPr>
            </w:pPr>
            <w:r w:rsidRPr="00B71965">
              <w:rPr>
                <w:sz w:val="16"/>
                <w:szCs w:val="16"/>
                <w:lang w:val="en-GB"/>
              </w:rPr>
              <w:t>CP-191142</w:t>
            </w:r>
          </w:p>
        </w:tc>
        <w:tc>
          <w:tcPr>
            <w:tcW w:w="500" w:type="dxa"/>
            <w:shd w:val="solid" w:color="FFFFFF" w:fill="auto"/>
          </w:tcPr>
          <w:p w14:paraId="4E1919DB" w14:textId="77777777" w:rsidR="001749DA" w:rsidRDefault="00B71965" w:rsidP="001749DA">
            <w:pPr>
              <w:pStyle w:val="TAL"/>
              <w:rPr>
                <w:sz w:val="16"/>
                <w:szCs w:val="16"/>
                <w:lang w:val="en-GB"/>
              </w:rPr>
            </w:pPr>
            <w:r>
              <w:rPr>
                <w:sz w:val="16"/>
                <w:szCs w:val="16"/>
                <w:lang w:val="en-GB"/>
              </w:rPr>
              <w:t>0062</w:t>
            </w:r>
          </w:p>
        </w:tc>
        <w:tc>
          <w:tcPr>
            <w:tcW w:w="425" w:type="dxa"/>
            <w:shd w:val="solid" w:color="FFFFFF" w:fill="auto"/>
          </w:tcPr>
          <w:p w14:paraId="3401B802" w14:textId="77777777" w:rsidR="001749DA" w:rsidRDefault="00B71965" w:rsidP="001749DA">
            <w:pPr>
              <w:pStyle w:val="TAR"/>
              <w:rPr>
                <w:sz w:val="16"/>
                <w:szCs w:val="16"/>
                <w:lang w:val="en-GB"/>
              </w:rPr>
            </w:pPr>
            <w:r>
              <w:rPr>
                <w:sz w:val="16"/>
                <w:szCs w:val="16"/>
                <w:lang w:val="en-GB"/>
              </w:rPr>
              <w:t>1</w:t>
            </w:r>
          </w:p>
        </w:tc>
        <w:tc>
          <w:tcPr>
            <w:tcW w:w="425" w:type="dxa"/>
            <w:shd w:val="solid" w:color="FFFFFF" w:fill="auto"/>
          </w:tcPr>
          <w:p w14:paraId="40FCE936" w14:textId="77777777" w:rsidR="001749DA" w:rsidRDefault="00B71965" w:rsidP="001749DA">
            <w:pPr>
              <w:pStyle w:val="TAC"/>
              <w:rPr>
                <w:sz w:val="16"/>
                <w:szCs w:val="16"/>
                <w:lang w:val="en-GB"/>
              </w:rPr>
            </w:pPr>
            <w:r>
              <w:rPr>
                <w:sz w:val="16"/>
                <w:szCs w:val="16"/>
                <w:lang w:val="en-GB"/>
              </w:rPr>
              <w:t>F</w:t>
            </w:r>
          </w:p>
        </w:tc>
        <w:tc>
          <w:tcPr>
            <w:tcW w:w="4962" w:type="dxa"/>
            <w:shd w:val="solid" w:color="FFFFFF" w:fill="auto"/>
          </w:tcPr>
          <w:p w14:paraId="418B9735" w14:textId="77777777" w:rsidR="001749DA" w:rsidRPr="00BF1FF8" w:rsidRDefault="00B71965" w:rsidP="001749DA">
            <w:pPr>
              <w:pStyle w:val="TAL"/>
              <w:rPr>
                <w:sz w:val="16"/>
                <w:szCs w:val="16"/>
                <w:lang w:val="en-GB"/>
              </w:rPr>
            </w:pPr>
            <w:r w:rsidRPr="00B71965">
              <w:rPr>
                <w:sz w:val="16"/>
                <w:szCs w:val="16"/>
                <w:lang w:val="en-GB"/>
              </w:rPr>
              <w:t>Removing Transmission cancel request and Transmission cancel response</w:t>
            </w:r>
          </w:p>
        </w:tc>
        <w:tc>
          <w:tcPr>
            <w:tcW w:w="708" w:type="dxa"/>
            <w:shd w:val="solid" w:color="FFFFFF" w:fill="auto"/>
          </w:tcPr>
          <w:p w14:paraId="233496E2" w14:textId="77777777" w:rsidR="001749DA" w:rsidRDefault="001749DA" w:rsidP="001749DA">
            <w:pPr>
              <w:pStyle w:val="TAC"/>
              <w:rPr>
                <w:sz w:val="16"/>
                <w:szCs w:val="16"/>
                <w:lang w:val="en-GB"/>
              </w:rPr>
            </w:pPr>
            <w:r>
              <w:rPr>
                <w:sz w:val="16"/>
                <w:szCs w:val="16"/>
                <w:lang w:val="en-GB"/>
              </w:rPr>
              <w:t>16.2.0</w:t>
            </w:r>
          </w:p>
        </w:tc>
      </w:tr>
      <w:tr w:rsidR="001749DA" w:rsidRPr="006B0D02" w14:paraId="776C9E6E" w14:textId="77777777" w:rsidTr="00D01278">
        <w:tc>
          <w:tcPr>
            <w:tcW w:w="800" w:type="dxa"/>
            <w:shd w:val="solid" w:color="FFFFFF" w:fill="auto"/>
          </w:tcPr>
          <w:p w14:paraId="4ADCB5EA" w14:textId="77777777" w:rsidR="001749DA" w:rsidRDefault="001749DA" w:rsidP="001749DA">
            <w:pPr>
              <w:pStyle w:val="TAC"/>
              <w:rPr>
                <w:sz w:val="16"/>
                <w:szCs w:val="16"/>
                <w:lang w:val="en-GB"/>
              </w:rPr>
            </w:pPr>
            <w:r>
              <w:rPr>
                <w:sz w:val="16"/>
                <w:szCs w:val="16"/>
                <w:lang w:val="en-GB"/>
              </w:rPr>
              <w:t>2019-06</w:t>
            </w:r>
          </w:p>
        </w:tc>
        <w:tc>
          <w:tcPr>
            <w:tcW w:w="800" w:type="dxa"/>
            <w:shd w:val="solid" w:color="FFFFFF" w:fill="auto"/>
          </w:tcPr>
          <w:p w14:paraId="103BA0E9" w14:textId="77777777" w:rsidR="001749DA" w:rsidRDefault="001749DA" w:rsidP="001749DA">
            <w:pPr>
              <w:pStyle w:val="TAC"/>
              <w:rPr>
                <w:sz w:val="16"/>
                <w:szCs w:val="16"/>
                <w:lang w:val="en-GB"/>
              </w:rPr>
            </w:pPr>
            <w:r>
              <w:rPr>
                <w:sz w:val="16"/>
                <w:szCs w:val="16"/>
                <w:lang w:val="en-GB"/>
              </w:rPr>
              <w:t>CT-84</w:t>
            </w:r>
          </w:p>
        </w:tc>
        <w:tc>
          <w:tcPr>
            <w:tcW w:w="1094" w:type="dxa"/>
            <w:shd w:val="solid" w:color="FFFFFF" w:fill="auto"/>
          </w:tcPr>
          <w:p w14:paraId="5A98C862" w14:textId="77777777" w:rsidR="001749DA" w:rsidRPr="00BF1FF8" w:rsidRDefault="00FD00F4" w:rsidP="001749DA">
            <w:pPr>
              <w:pStyle w:val="TAC"/>
              <w:rPr>
                <w:sz w:val="16"/>
                <w:szCs w:val="16"/>
                <w:lang w:val="en-GB"/>
              </w:rPr>
            </w:pPr>
            <w:r w:rsidRPr="00FD00F4">
              <w:rPr>
                <w:sz w:val="16"/>
                <w:szCs w:val="16"/>
                <w:lang w:val="en-GB"/>
              </w:rPr>
              <w:t>CP-191119</w:t>
            </w:r>
          </w:p>
        </w:tc>
        <w:tc>
          <w:tcPr>
            <w:tcW w:w="500" w:type="dxa"/>
            <w:shd w:val="solid" w:color="FFFFFF" w:fill="auto"/>
          </w:tcPr>
          <w:p w14:paraId="324C4B38" w14:textId="77777777" w:rsidR="001749DA" w:rsidRDefault="00FD00F4" w:rsidP="001749DA">
            <w:pPr>
              <w:pStyle w:val="TAL"/>
              <w:rPr>
                <w:sz w:val="16"/>
                <w:szCs w:val="16"/>
                <w:lang w:val="en-GB"/>
              </w:rPr>
            </w:pPr>
            <w:r>
              <w:rPr>
                <w:sz w:val="16"/>
                <w:szCs w:val="16"/>
                <w:lang w:val="en-GB"/>
              </w:rPr>
              <w:t>0065</w:t>
            </w:r>
          </w:p>
        </w:tc>
        <w:tc>
          <w:tcPr>
            <w:tcW w:w="425" w:type="dxa"/>
            <w:shd w:val="solid" w:color="FFFFFF" w:fill="auto"/>
          </w:tcPr>
          <w:p w14:paraId="33EE613C" w14:textId="77777777" w:rsidR="001749DA" w:rsidRDefault="001749DA" w:rsidP="001749DA">
            <w:pPr>
              <w:pStyle w:val="TAR"/>
              <w:rPr>
                <w:sz w:val="16"/>
                <w:szCs w:val="16"/>
                <w:lang w:val="en-GB"/>
              </w:rPr>
            </w:pPr>
          </w:p>
        </w:tc>
        <w:tc>
          <w:tcPr>
            <w:tcW w:w="425" w:type="dxa"/>
            <w:shd w:val="solid" w:color="FFFFFF" w:fill="auto"/>
          </w:tcPr>
          <w:p w14:paraId="5B1515FC" w14:textId="77777777" w:rsidR="001749DA" w:rsidRDefault="00FD00F4" w:rsidP="001749DA">
            <w:pPr>
              <w:pStyle w:val="TAC"/>
              <w:rPr>
                <w:sz w:val="16"/>
                <w:szCs w:val="16"/>
                <w:lang w:val="en-GB"/>
              </w:rPr>
            </w:pPr>
            <w:r>
              <w:rPr>
                <w:sz w:val="16"/>
                <w:szCs w:val="16"/>
                <w:lang w:val="en-GB"/>
              </w:rPr>
              <w:t>A</w:t>
            </w:r>
          </w:p>
        </w:tc>
        <w:tc>
          <w:tcPr>
            <w:tcW w:w="4962" w:type="dxa"/>
            <w:shd w:val="solid" w:color="FFFFFF" w:fill="auto"/>
          </w:tcPr>
          <w:p w14:paraId="52F9408F" w14:textId="77777777" w:rsidR="001749DA" w:rsidRPr="00BF1FF8" w:rsidRDefault="00FD00F4" w:rsidP="001749DA">
            <w:pPr>
              <w:pStyle w:val="TAL"/>
              <w:rPr>
                <w:sz w:val="16"/>
                <w:szCs w:val="16"/>
                <w:lang w:val="en-GB"/>
              </w:rPr>
            </w:pPr>
            <w:r w:rsidRPr="00FD00F4">
              <w:rPr>
                <w:sz w:val="16"/>
                <w:szCs w:val="16"/>
                <w:lang w:val="en-GB"/>
              </w:rPr>
              <w:t>Corrections in generating Transmission control Ack message.</w:t>
            </w:r>
          </w:p>
        </w:tc>
        <w:tc>
          <w:tcPr>
            <w:tcW w:w="708" w:type="dxa"/>
            <w:shd w:val="solid" w:color="FFFFFF" w:fill="auto"/>
          </w:tcPr>
          <w:p w14:paraId="3F2E89E3" w14:textId="77777777" w:rsidR="001749DA" w:rsidRDefault="001749DA" w:rsidP="001749DA">
            <w:pPr>
              <w:pStyle w:val="TAC"/>
              <w:rPr>
                <w:sz w:val="16"/>
                <w:szCs w:val="16"/>
                <w:lang w:val="en-GB"/>
              </w:rPr>
            </w:pPr>
            <w:r>
              <w:rPr>
                <w:sz w:val="16"/>
                <w:szCs w:val="16"/>
                <w:lang w:val="en-GB"/>
              </w:rPr>
              <w:t>16.2.0</w:t>
            </w:r>
          </w:p>
        </w:tc>
      </w:tr>
      <w:tr w:rsidR="001233F8" w:rsidRPr="006B0D02" w14:paraId="16284B6F" w14:textId="77777777" w:rsidTr="00D01278">
        <w:tc>
          <w:tcPr>
            <w:tcW w:w="800" w:type="dxa"/>
            <w:shd w:val="solid" w:color="FFFFFF" w:fill="auto"/>
          </w:tcPr>
          <w:p w14:paraId="1D06E16B" w14:textId="77777777" w:rsidR="001233F8" w:rsidRDefault="001233F8" w:rsidP="001233F8">
            <w:pPr>
              <w:pStyle w:val="TAC"/>
              <w:rPr>
                <w:sz w:val="16"/>
                <w:szCs w:val="16"/>
                <w:lang w:val="en-GB"/>
              </w:rPr>
            </w:pPr>
            <w:r>
              <w:rPr>
                <w:sz w:val="16"/>
                <w:szCs w:val="16"/>
                <w:lang w:val="en-GB"/>
              </w:rPr>
              <w:t>2019-09</w:t>
            </w:r>
          </w:p>
        </w:tc>
        <w:tc>
          <w:tcPr>
            <w:tcW w:w="800" w:type="dxa"/>
            <w:shd w:val="solid" w:color="FFFFFF" w:fill="auto"/>
          </w:tcPr>
          <w:p w14:paraId="2C02784D" w14:textId="77777777" w:rsidR="001233F8" w:rsidRDefault="001233F8" w:rsidP="001233F8">
            <w:pPr>
              <w:pStyle w:val="TAC"/>
              <w:rPr>
                <w:sz w:val="16"/>
                <w:szCs w:val="16"/>
                <w:lang w:val="en-GB"/>
              </w:rPr>
            </w:pPr>
            <w:r>
              <w:rPr>
                <w:sz w:val="16"/>
                <w:szCs w:val="16"/>
                <w:lang w:val="en-GB"/>
              </w:rPr>
              <w:t>CT-85</w:t>
            </w:r>
          </w:p>
        </w:tc>
        <w:tc>
          <w:tcPr>
            <w:tcW w:w="1094" w:type="dxa"/>
            <w:shd w:val="solid" w:color="FFFFFF" w:fill="auto"/>
          </w:tcPr>
          <w:p w14:paraId="75CDDED0" w14:textId="77777777" w:rsidR="001233F8" w:rsidRPr="00FD00F4" w:rsidRDefault="001233F8" w:rsidP="001233F8">
            <w:pPr>
              <w:pStyle w:val="TAC"/>
              <w:rPr>
                <w:sz w:val="16"/>
                <w:szCs w:val="16"/>
                <w:lang w:val="en-GB"/>
              </w:rPr>
            </w:pPr>
            <w:r w:rsidRPr="001233F8">
              <w:rPr>
                <w:sz w:val="16"/>
                <w:szCs w:val="16"/>
                <w:lang w:val="en-GB"/>
              </w:rPr>
              <w:t>CP-192065</w:t>
            </w:r>
          </w:p>
        </w:tc>
        <w:tc>
          <w:tcPr>
            <w:tcW w:w="500" w:type="dxa"/>
            <w:shd w:val="solid" w:color="FFFFFF" w:fill="auto"/>
          </w:tcPr>
          <w:p w14:paraId="75E9BE48" w14:textId="77777777" w:rsidR="001233F8" w:rsidRDefault="001233F8" w:rsidP="001233F8">
            <w:pPr>
              <w:pStyle w:val="TAL"/>
              <w:rPr>
                <w:sz w:val="16"/>
                <w:szCs w:val="16"/>
                <w:lang w:val="en-GB"/>
              </w:rPr>
            </w:pPr>
            <w:r>
              <w:rPr>
                <w:sz w:val="16"/>
                <w:szCs w:val="16"/>
                <w:lang w:val="en-GB"/>
              </w:rPr>
              <w:t>0066</w:t>
            </w:r>
          </w:p>
        </w:tc>
        <w:tc>
          <w:tcPr>
            <w:tcW w:w="425" w:type="dxa"/>
            <w:shd w:val="solid" w:color="FFFFFF" w:fill="auto"/>
          </w:tcPr>
          <w:p w14:paraId="2335BF94" w14:textId="77777777" w:rsidR="001233F8" w:rsidRDefault="001233F8" w:rsidP="001233F8">
            <w:pPr>
              <w:pStyle w:val="TAR"/>
              <w:rPr>
                <w:sz w:val="16"/>
                <w:szCs w:val="16"/>
                <w:lang w:val="en-GB"/>
              </w:rPr>
            </w:pPr>
            <w:r>
              <w:rPr>
                <w:sz w:val="16"/>
                <w:szCs w:val="16"/>
                <w:lang w:val="en-GB"/>
              </w:rPr>
              <w:t>1</w:t>
            </w:r>
          </w:p>
        </w:tc>
        <w:tc>
          <w:tcPr>
            <w:tcW w:w="425" w:type="dxa"/>
            <w:shd w:val="solid" w:color="FFFFFF" w:fill="auto"/>
          </w:tcPr>
          <w:p w14:paraId="60034823" w14:textId="77777777" w:rsidR="001233F8" w:rsidRDefault="001233F8" w:rsidP="001233F8">
            <w:pPr>
              <w:pStyle w:val="TAC"/>
              <w:rPr>
                <w:sz w:val="16"/>
                <w:szCs w:val="16"/>
                <w:lang w:val="en-GB"/>
              </w:rPr>
            </w:pPr>
            <w:r>
              <w:rPr>
                <w:sz w:val="16"/>
                <w:szCs w:val="16"/>
                <w:lang w:val="en-GB"/>
              </w:rPr>
              <w:t>F</w:t>
            </w:r>
          </w:p>
        </w:tc>
        <w:tc>
          <w:tcPr>
            <w:tcW w:w="4962" w:type="dxa"/>
            <w:shd w:val="solid" w:color="FFFFFF" w:fill="auto"/>
          </w:tcPr>
          <w:p w14:paraId="78F34978" w14:textId="77777777" w:rsidR="001233F8" w:rsidRPr="00FD00F4" w:rsidRDefault="001233F8" w:rsidP="001233F8">
            <w:pPr>
              <w:pStyle w:val="TAL"/>
              <w:rPr>
                <w:sz w:val="16"/>
                <w:szCs w:val="16"/>
                <w:lang w:val="en-GB"/>
              </w:rPr>
            </w:pPr>
            <w:r w:rsidRPr="001233F8">
              <w:rPr>
                <w:sz w:val="16"/>
                <w:szCs w:val="16"/>
                <w:lang w:val="en-GB"/>
              </w:rPr>
              <w:t>Minor corrections in transmission control state machine</w:t>
            </w:r>
          </w:p>
        </w:tc>
        <w:tc>
          <w:tcPr>
            <w:tcW w:w="708" w:type="dxa"/>
            <w:shd w:val="solid" w:color="FFFFFF" w:fill="auto"/>
          </w:tcPr>
          <w:p w14:paraId="285669DF" w14:textId="77777777" w:rsidR="001233F8" w:rsidRDefault="001233F8" w:rsidP="001233F8">
            <w:pPr>
              <w:pStyle w:val="TAC"/>
              <w:rPr>
                <w:sz w:val="16"/>
                <w:szCs w:val="16"/>
                <w:lang w:val="en-GB"/>
              </w:rPr>
            </w:pPr>
            <w:r>
              <w:rPr>
                <w:sz w:val="16"/>
                <w:szCs w:val="16"/>
                <w:lang w:val="en-GB"/>
              </w:rPr>
              <w:t>16.3.0</w:t>
            </w:r>
          </w:p>
        </w:tc>
      </w:tr>
      <w:tr w:rsidR="001233F8" w:rsidRPr="006B0D02" w14:paraId="19FB2B2F" w14:textId="77777777" w:rsidTr="00D01278">
        <w:tc>
          <w:tcPr>
            <w:tcW w:w="800" w:type="dxa"/>
            <w:shd w:val="solid" w:color="FFFFFF" w:fill="auto"/>
          </w:tcPr>
          <w:p w14:paraId="22E29660" w14:textId="77777777" w:rsidR="001233F8" w:rsidRDefault="001233F8" w:rsidP="001233F8">
            <w:pPr>
              <w:pStyle w:val="TAC"/>
              <w:rPr>
                <w:sz w:val="16"/>
                <w:szCs w:val="16"/>
                <w:lang w:val="en-GB"/>
              </w:rPr>
            </w:pPr>
            <w:r>
              <w:rPr>
                <w:sz w:val="16"/>
                <w:szCs w:val="16"/>
                <w:lang w:val="en-GB"/>
              </w:rPr>
              <w:t>2019-09</w:t>
            </w:r>
          </w:p>
        </w:tc>
        <w:tc>
          <w:tcPr>
            <w:tcW w:w="800" w:type="dxa"/>
            <w:shd w:val="solid" w:color="FFFFFF" w:fill="auto"/>
          </w:tcPr>
          <w:p w14:paraId="69AFAB6D" w14:textId="77777777" w:rsidR="001233F8" w:rsidRDefault="001233F8" w:rsidP="001233F8">
            <w:pPr>
              <w:pStyle w:val="TAC"/>
              <w:rPr>
                <w:sz w:val="16"/>
                <w:szCs w:val="16"/>
                <w:lang w:val="en-GB"/>
              </w:rPr>
            </w:pPr>
            <w:r>
              <w:rPr>
                <w:sz w:val="16"/>
                <w:szCs w:val="16"/>
                <w:lang w:val="en-GB"/>
              </w:rPr>
              <w:t>CT-85</w:t>
            </w:r>
          </w:p>
        </w:tc>
        <w:tc>
          <w:tcPr>
            <w:tcW w:w="1094" w:type="dxa"/>
            <w:shd w:val="solid" w:color="FFFFFF" w:fill="auto"/>
          </w:tcPr>
          <w:p w14:paraId="13506A8A" w14:textId="77777777" w:rsidR="001233F8" w:rsidRPr="00FD00F4" w:rsidRDefault="001233F8" w:rsidP="001233F8">
            <w:pPr>
              <w:pStyle w:val="TAC"/>
              <w:rPr>
                <w:sz w:val="16"/>
                <w:szCs w:val="16"/>
                <w:lang w:val="en-GB"/>
              </w:rPr>
            </w:pPr>
            <w:r w:rsidRPr="001233F8">
              <w:rPr>
                <w:sz w:val="16"/>
                <w:szCs w:val="16"/>
                <w:lang w:val="en-GB"/>
              </w:rPr>
              <w:t>CP-192065</w:t>
            </w:r>
          </w:p>
        </w:tc>
        <w:tc>
          <w:tcPr>
            <w:tcW w:w="500" w:type="dxa"/>
            <w:shd w:val="solid" w:color="FFFFFF" w:fill="auto"/>
          </w:tcPr>
          <w:p w14:paraId="0F13DFDE" w14:textId="77777777" w:rsidR="001233F8" w:rsidRDefault="001233F8" w:rsidP="001233F8">
            <w:pPr>
              <w:pStyle w:val="TAL"/>
              <w:rPr>
                <w:sz w:val="16"/>
                <w:szCs w:val="16"/>
                <w:lang w:val="en-GB"/>
              </w:rPr>
            </w:pPr>
            <w:r>
              <w:rPr>
                <w:sz w:val="16"/>
                <w:szCs w:val="16"/>
                <w:lang w:val="en-GB"/>
              </w:rPr>
              <w:t>0067</w:t>
            </w:r>
          </w:p>
        </w:tc>
        <w:tc>
          <w:tcPr>
            <w:tcW w:w="425" w:type="dxa"/>
            <w:shd w:val="solid" w:color="FFFFFF" w:fill="auto"/>
          </w:tcPr>
          <w:p w14:paraId="087FEFD0" w14:textId="77777777" w:rsidR="001233F8" w:rsidRDefault="001233F8" w:rsidP="001233F8">
            <w:pPr>
              <w:pStyle w:val="TAR"/>
              <w:rPr>
                <w:sz w:val="16"/>
                <w:szCs w:val="16"/>
                <w:lang w:val="en-GB"/>
              </w:rPr>
            </w:pPr>
          </w:p>
        </w:tc>
        <w:tc>
          <w:tcPr>
            <w:tcW w:w="425" w:type="dxa"/>
            <w:shd w:val="solid" w:color="FFFFFF" w:fill="auto"/>
          </w:tcPr>
          <w:p w14:paraId="2F1FBFD4" w14:textId="77777777" w:rsidR="001233F8" w:rsidRDefault="001233F8" w:rsidP="001233F8">
            <w:pPr>
              <w:pStyle w:val="TAC"/>
              <w:rPr>
                <w:sz w:val="16"/>
                <w:szCs w:val="16"/>
                <w:lang w:val="en-GB"/>
              </w:rPr>
            </w:pPr>
            <w:r>
              <w:rPr>
                <w:sz w:val="16"/>
                <w:szCs w:val="16"/>
                <w:lang w:val="en-GB"/>
              </w:rPr>
              <w:t>F</w:t>
            </w:r>
          </w:p>
        </w:tc>
        <w:tc>
          <w:tcPr>
            <w:tcW w:w="4962" w:type="dxa"/>
            <w:shd w:val="solid" w:color="FFFFFF" w:fill="auto"/>
          </w:tcPr>
          <w:p w14:paraId="700EE382" w14:textId="77777777" w:rsidR="001233F8" w:rsidRPr="00FD00F4" w:rsidRDefault="001233F8" w:rsidP="001233F8">
            <w:pPr>
              <w:pStyle w:val="TAL"/>
              <w:rPr>
                <w:sz w:val="16"/>
                <w:szCs w:val="16"/>
                <w:lang w:val="en-GB"/>
              </w:rPr>
            </w:pPr>
            <w:r w:rsidRPr="001233F8">
              <w:rPr>
                <w:sz w:val="16"/>
                <w:szCs w:val="16"/>
                <w:lang w:val="en-GB"/>
              </w:rPr>
              <w:t>Remove Media ID</w:t>
            </w:r>
          </w:p>
        </w:tc>
        <w:tc>
          <w:tcPr>
            <w:tcW w:w="708" w:type="dxa"/>
            <w:shd w:val="solid" w:color="FFFFFF" w:fill="auto"/>
          </w:tcPr>
          <w:p w14:paraId="063AD49C" w14:textId="77777777" w:rsidR="001233F8" w:rsidRDefault="001233F8" w:rsidP="001233F8">
            <w:pPr>
              <w:pStyle w:val="TAC"/>
              <w:rPr>
                <w:sz w:val="16"/>
                <w:szCs w:val="16"/>
                <w:lang w:val="en-GB"/>
              </w:rPr>
            </w:pPr>
            <w:r>
              <w:rPr>
                <w:sz w:val="16"/>
                <w:szCs w:val="16"/>
                <w:lang w:val="en-GB"/>
              </w:rPr>
              <w:t>16.3.0</w:t>
            </w:r>
          </w:p>
        </w:tc>
      </w:tr>
      <w:tr w:rsidR="0077694F" w:rsidRPr="006B0D02" w14:paraId="2AE7675B" w14:textId="77777777" w:rsidTr="00D01278">
        <w:tc>
          <w:tcPr>
            <w:tcW w:w="800" w:type="dxa"/>
            <w:shd w:val="solid" w:color="FFFFFF" w:fill="auto"/>
          </w:tcPr>
          <w:p w14:paraId="53B45AA0" w14:textId="77777777" w:rsidR="0077694F" w:rsidRDefault="0077694F" w:rsidP="001233F8">
            <w:pPr>
              <w:pStyle w:val="TAC"/>
              <w:rPr>
                <w:sz w:val="16"/>
                <w:szCs w:val="16"/>
                <w:lang w:val="en-GB"/>
              </w:rPr>
            </w:pPr>
            <w:r>
              <w:rPr>
                <w:sz w:val="16"/>
                <w:szCs w:val="16"/>
                <w:lang w:val="en-GB"/>
              </w:rPr>
              <w:lastRenderedPageBreak/>
              <w:t>2020-03</w:t>
            </w:r>
          </w:p>
        </w:tc>
        <w:tc>
          <w:tcPr>
            <w:tcW w:w="800" w:type="dxa"/>
            <w:shd w:val="solid" w:color="FFFFFF" w:fill="auto"/>
          </w:tcPr>
          <w:p w14:paraId="4905A0F0" w14:textId="77777777" w:rsidR="0077694F" w:rsidRDefault="0077694F" w:rsidP="001233F8">
            <w:pPr>
              <w:pStyle w:val="TAC"/>
              <w:rPr>
                <w:sz w:val="16"/>
                <w:szCs w:val="16"/>
                <w:lang w:val="en-GB"/>
              </w:rPr>
            </w:pPr>
            <w:r>
              <w:rPr>
                <w:sz w:val="16"/>
                <w:szCs w:val="16"/>
                <w:lang w:val="en-GB"/>
              </w:rPr>
              <w:t>CT-87e</w:t>
            </w:r>
          </w:p>
        </w:tc>
        <w:tc>
          <w:tcPr>
            <w:tcW w:w="1094" w:type="dxa"/>
            <w:shd w:val="solid" w:color="FFFFFF" w:fill="auto"/>
          </w:tcPr>
          <w:p w14:paraId="77FBF7D8" w14:textId="77777777" w:rsidR="0077694F" w:rsidRPr="001233F8" w:rsidRDefault="0077694F" w:rsidP="001233F8">
            <w:pPr>
              <w:pStyle w:val="TAC"/>
              <w:rPr>
                <w:sz w:val="16"/>
                <w:szCs w:val="16"/>
                <w:lang w:val="en-GB"/>
              </w:rPr>
            </w:pPr>
            <w:r w:rsidRPr="0077694F">
              <w:rPr>
                <w:sz w:val="16"/>
                <w:szCs w:val="16"/>
                <w:lang w:val="en-GB"/>
              </w:rPr>
              <w:t>CP-200121</w:t>
            </w:r>
          </w:p>
        </w:tc>
        <w:tc>
          <w:tcPr>
            <w:tcW w:w="500" w:type="dxa"/>
            <w:shd w:val="solid" w:color="FFFFFF" w:fill="auto"/>
          </w:tcPr>
          <w:p w14:paraId="185FFF73" w14:textId="77777777" w:rsidR="0077694F" w:rsidRDefault="0077694F" w:rsidP="001233F8">
            <w:pPr>
              <w:pStyle w:val="TAL"/>
              <w:rPr>
                <w:sz w:val="16"/>
                <w:szCs w:val="16"/>
                <w:lang w:val="en-GB"/>
              </w:rPr>
            </w:pPr>
            <w:r>
              <w:rPr>
                <w:sz w:val="16"/>
                <w:szCs w:val="16"/>
                <w:lang w:val="en-GB"/>
              </w:rPr>
              <w:t>0068</w:t>
            </w:r>
          </w:p>
        </w:tc>
        <w:tc>
          <w:tcPr>
            <w:tcW w:w="425" w:type="dxa"/>
            <w:shd w:val="solid" w:color="FFFFFF" w:fill="auto"/>
          </w:tcPr>
          <w:p w14:paraId="35D79A7F" w14:textId="77777777" w:rsidR="0077694F" w:rsidRDefault="0077694F" w:rsidP="001233F8">
            <w:pPr>
              <w:pStyle w:val="TAR"/>
              <w:rPr>
                <w:sz w:val="16"/>
                <w:szCs w:val="16"/>
                <w:lang w:val="en-GB"/>
              </w:rPr>
            </w:pPr>
            <w:r>
              <w:rPr>
                <w:sz w:val="16"/>
                <w:szCs w:val="16"/>
                <w:lang w:val="en-GB"/>
              </w:rPr>
              <w:t>1</w:t>
            </w:r>
          </w:p>
        </w:tc>
        <w:tc>
          <w:tcPr>
            <w:tcW w:w="425" w:type="dxa"/>
            <w:shd w:val="solid" w:color="FFFFFF" w:fill="auto"/>
          </w:tcPr>
          <w:p w14:paraId="2B4ECB10" w14:textId="77777777" w:rsidR="0077694F" w:rsidRDefault="0077694F" w:rsidP="001233F8">
            <w:pPr>
              <w:pStyle w:val="TAC"/>
              <w:rPr>
                <w:sz w:val="16"/>
                <w:szCs w:val="16"/>
                <w:lang w:val="en-GB"/>
              </w:rPr>
            </w:pPr>
            <w:r>
              <w:rPr>
                <w:sz w:val="16"/>
                <w:szCs w:val="16"/>
                <w:lang w:val="en-GB"/>
              </w:rPr>
              <w:t>C</w:t>
            </w:r>
          </w:p>
        </w:tc>
        <w:tc>
          <w:tcPr>
            <w:tcW w:w="4962" w:type="dxa"/>
            <w:shd w:val="solid" w:color="FFFFFF" w:fill="auto"/>
          </w:tcPr>
          <w:p w14:paraId="08D0DEE3" w14:textId="77777777" w:rsidR="0077694F" w:rsidRPr="001233F8" w:rsidRDefault="0077694F" w:rsidP="001233F8">
            <w:pPr>
              <w:pStyle w:val="TAL"/>
              <w:rPr>
                <w:sz w:val="16"/>
                <w:szCs w:val="16"/>
                <w:lang w:val="en-GB"/>
              </w:rPr>
            </w:pPr>
            <w:r w:rsidRPr="0077694F">
              <w:rPr>
                <w:sz w:val="16"/>
                <w:szCs w:val="16"/>
                <w:lang w:val="en-GB"/>
              </w:rPr>
              <w:t>FEC encoding by the BM-SC</w:t>
            </w:r>
          </w:p>
        </w:tc>
        <w:tc>
          <w:tcPr>
            <w:tcW w:w="708" w:type="dxa"/>
            <w:shd w:val="solid" w:color="FFFFFF" w:fill="auto"/>
          </w:tcPr>
          <w:p w14:paraId="5003552C" w14:textId="77777777" w:rsidR="0077694F" w:rsidRDefault="0077694F" w:rsidP="001233F8">
            <w:pPr>
              <w:pStyle w:val="TAC"/>
              <w:rPr>
                <w:sz w:val="16"/>
                <w:szCs w:val="16"/>
                <w:lang w:val="en-GB"/>
              </w:rPr>
            </w:pPr>
            <w:r>
              <w:rPr>
                <w:sz w:val="16"/>
                <w:szCs w:val="16"/>
                <w:lang w:val="en-GB"/>
              </w:rPr>
              <w:t>16.4.0</w:t>
            </w:r>
          </w:p>
        </w:tc>
      </w:tr>
      <w:tr w:rsidR="00880EBB" w:rsidRPr="006B0D02" w14:paraId="03D0E7F8" w14:textId="77777777" w:rsidTr="00D01278">
        <w:tc>
          <w:tcPr>
            <w:tcW w:w="800" w:type="dxa"/>
            <w:shd w:val="solid" w:color="FFFFFF" w:fill="auto"/>
          </w:tcPr>
          <w:p w14:paraId="0A74D6E4"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3F64B195"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14FD8948"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5D885510" w14:textId="77777777" w:rsidR="00880EBB" w:rsidRDefault="00880EBB" w:rsidP="00880EBB">
            <w:pPr>
              <w:pStyle w:val="TAL"/>
              <w:rPr>
                <w:sz w:val="16"/>
                <w:szCs w:val="16"/>
                <w:lang w:val="en-GB"/>
              </w:rPr>
            </w:pPr>
            <w:r>
              <w:rPr>
                <w:sz w:val="16"/>
                <w:szCs w:val="16"/>
                <w:lang w:val="en-GB"/>
              </w:rPr>
              <w:t>0069</w:t>
            </w:r>
          </w:p>
        </w:tc>
        <w:tc>
          <w:tcPr>
            <w:tcW w:w="425" w:type="dxa"/>
            <w:shd w:val="solid" w:color="FFFFFF" w:fill="auto"/>
          </w:tcPr>
          <w:p w14:paraId="523432B5" w14:textId="77777777" w:rsidR="00880EBB" w:rsidRDefault="00880EBB" w:rsidP="00880EBB">
            <w:pPr>
              <w:pStyle w:val="TAR"/>
              <w:rPr>
                <w:sz w:val="16"/>
                <w:szCs w:val="16"/>
                <w:lang w:val="en-GB"/>
              </w:rPr>
            </w:pPr>
            <w:r>
              <w:rPr>
                <w:sz w:val="16"/>
                <w:szCs w:val="16"/>
                <w:lang w:val="en-GB"/>
              </w:rPr>
              <w:t>1</w:t>
            </w:r>
          </w:p>
        </w:tc>
        <w:tc>
          <w:tcPr>
            <w:tcW w:w="425" w:type="dxa"/>
            <w:shd w:val="solid" w:color="FFFFFF" w:fill="auto"/>
          </w:tcPr>
          <w:p w14:paraId="378A392C"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4CC02AA5" w14:textId="77777777" w:rsidR="00880EBB" w:rsidRPr="0077694F" w:rsidRDefault="00880EBB" w:rsidP="00880EBB">
            <w:pPr>
              <w:pStyle w:val="TAL"/>
              <w:rPr>
                <w:sz w:val="16"/>
                <w:szCs w:val="16"/>
                <w:lang w:val="en-GB"/>
              </w:rPr>
            </w:pPr>
            <w:r w:rsidRPr="00880EBB">
              <w:rPr>
                <w:sz w:val="16"/>
                <w:szCs w:val="16"/>
                <w:lang w:val="en-GB"/>
              </w:rPr>
              <w:t>Corrections in 6.3.5.2.2 and 6.3.5.3.3</w:t>
            </w:r>
          </w:p>
        </w:tc>
        <w:tc>
          <w:tcPr>
            <w:tcW w:w="708" w:type="dxa"/>
            <w:shd w:val="solid" w:color="FFFFFF" w:fill="auto"/>
          </w:tcPr>
          <w:p w14:paraId="0330D7BC" w14:textId="77777777" w:rsidR="00880EBB" w:rsidRDefault="00880EBB" w:rsidP="00880EBB">
            <w:pPr>
              <w:pStyle w:val="TAC"/>
              <w:rPr>
                <w:sz w:val="16"/>
                <w:szCs w:val="16"/>
                <w:lang w:val="en-GB"/>
              </w:rPr>
            </w:pPr>
            <w:r>
              <w:rPr>
                <w:sz w:val="16"/>
                <w:szCs w:val="16"/>
                <w:lang w:val="en-GB"/>
              </w:rPr>
              <w:t>16.5.0</w:t>
            </w:r>
          </w:p>
        </w:tc>
      </w:tr>
      <w:tr w:rsidR="00880EBB" w:rsidRPr="006B0D02" w14:paraId="37C2365A" w14:textId="77777777" w:rsidTr="00D01278">
        <w:tc>
          <w:tcPr>
            <w:tcW w:w="800" w:type="dxa"/>
            <w:shd w:val="solid" w:color="FFFFFF" w:fill="auto"/>
          </w:tcPr>
          <w:p w14:paraId="005FD012"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76BDE4C5"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6DFE4AE3"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4F8BC865" w14:textId="77777777" w:rsidR="00880EBB" w:rsidRDefault="00880EBB" w:rsidP="00880EBB">
            <w:pPr>
              <w:pStyle w:val="TAL"/>
              <w:rPr>
                <w:sz w:val="16"/>
                <w:szCs w:val="16"/>
                <w:lang w:val="en-GB"/>
              </w:rPr>
            </w:pPr>
            <w:r>
              <w:rPr>
                <w:sz w:val="16"/>
                <w:szCs w:val="16"/>
                <w:lang w:val="en-GB"/>
              </w:rPr>
              <w:t>0070</w:t>
            </w:r>
          </w:p>
        </w:tc>
        <w:tc>
          <w:tcPr>
            <w:tcW w:w="425" w:type="dxa"/>
            <w:shd w:val="solid" w:color="FFFFFF" w:fill="auto"/>
          </w:tcPr>
          <w:p w14:paraId="4093B41E" w14:textId="77777777" w:rsidR="00880EBB" w:rsidRDefault="00880EBB" w:rsidP="00880EBB">
            <w:pPr>
              <w:pStyle w:val="TAR"/>
              <w:rPr>
                <w:sz w:val="16"/>
                <w:szCs w:val="16"/>
                <w:lang w:val="en-GB"/>
              </w:rPr>
            </w:pPr>
          </w:p>
        </w:tc>
        <w:tc>
          <w:tcPr>
            <w:tcW w:w="425" w:type="dxa"/>
            <w:shd w:val="solid" w:color="FFFFFF" w:fill="auto"/>
          </w:tcPr>
          <w:p w14:paraId="7D71AC2D"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0CE72CEB" w14:textId="77777777" w:rsidR="00880EBB" w:rsidRPr="0077694F" w:rsidRDefault="00880EBB" w:rsidP="00880EBB">
            <w:pPr>
              <w:pStyle w:val="TAL"/>
              <w:rPr>
                <w:sz w:val="16"/>
                <w:szCs w:val="16"/>
                <w:lang w:val="en-GB"/>
              </w:rPr>
            </w:pPr>
            <w:r w:rsidRPr="00880EBB">
              <w:rPr>
                <w:sz w:val="16"/>
                <w:szCs w:val="16"/>
                <w:lang w:val="en-GB"/>
              </w:rPr>
              <w:t>Corrections in 6.3.5.4.2</w:t>
            </w:r>
          </w:p>
        </w:tc>
        <w:tc>
          <w:tcPr>
            <w:tcW w:w="708" w:type="dxa"/>
            <w:shd w:val="solid" w:color="FFFFFF" w:fill="auto"/>
          </w:tcPr>
          <w:p w14:paraId="1BB2DC82" w14:textId="77777777" w:rsidR="00880EBB" w:rsidRDefault="00880EBB" w:rsidP="00880EBB">
            <w:pPr>
              <w:pStyle w:val="TAC"/>
              <w:rPr>
                <w:sz w:val="16"/>
                <w:szCs w:val="16"/>
                <w:lang w:val="en-GB"/>
              </w:rPr>
            </w:pPr>
            <w:r>
              <w:rPr>
                <w:sz w:val="16"/>
                <w:szCs w:val="16"/>
                <w:lang w:val="en-GB"/>
              </w:rPr>
              <w:t>16.5.0</w:t>
            </w:r>
          </w:p>
        </w:tc>
      </w:tr>
      <w:tr w:rsidR="00880EBB" w:rsidRPr="006B0D02" w14:paraId="184DF9FF" w14:textId="77777777" w:rsidTr="00D01278">
        <w:tc>
          <w:tcPr>
            <w:tcW w:w="800" w:type="dxa"/>
            <w:shd w:val="solid" w:color="FFFFFF" w:fill="auto"/>
          </w:tcPr>
          <w:p w14:paraId="30ABED58"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4EBD09DB"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452FFBF0"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5CE0F6CF" w14:textId="77777777" w:rsidR="00880EBB" w:rsidRDefault="00880EBB" w:rsidP="00880EBB">
            <w:pPr>
              <w:pStyle w:val="TAL"/>
              <w:rPr>
                <w:sz w:val="16"/>
                <w:szCs w:val="16"/>
                <w:lang w:val="en-GB"/>
              </w:rPr>
            </w:pPr>
            <w:r>
              <w:rPr>
                <w:sz w:val="16"/>
                <w:szCs w:val="16"/>
                <w:lang w:val="en-GB"/>
              </w:rPr>
              <w:t>0071</w:t>
            </w:r>
          </w:p>
        </w:tc>
        <w:tc>
          <w:tcPr>
            <w:tcW w:w="425" w:type="dxa"/>
            <w:shd w:val="solid" w:color="FFFFFF" w:fill="auto"/>
          </w:tcPr>
          <w:p w14:paraId="3D694E1F" w14:textId="77777777" w:rsidR="00880EBB" w:rsidRDefault="00880EBB" w:rsidP="00880EBB">
            <w:pPr>
              <w:pStyle w:val="TAR"/>
              <w:rPr>
                <w:sz w:val="16"/>
                <w:szCs w:val="16"/>
                <w:lang w:val="en-GB"/>
              </w:rPr>
            </w:pPr>
          </w:p>
        </w:tc>
        <w:tc>
          <w:tcPr>
            <w:tcW w:w="425" w:type="dxa"/>
            <w:shd w:val="solid" w:color="FFFFFF" w:fill="auto"/>
          </w:tcPr>
          <w:p w14:paraId="0BE6DCD2"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32B22ACC" w14:textId="77777777" w:rsidR="00880EBB" w:rsidRPr="0077694F" w:rsidRDefault="00880EBB" w:rsidP="00880EBB">
            <w:pPr>
              <w:pStyle w:val="TAL"/>
              <w:rPr>
                <w:sz w:val="16"/>
                <w:szCs w:val="16"/>
                <w:lang w:val="en-GB"/>
              </w:rPr>
            </w:pPr>
            <w:r w:rsidRPr="00880EBB">
              <w:rPr>
                <w:sz w:val="16"/>
                <w:szCs w:val="16"/>
                <w:lang w:val="en-GB"/>
              </w:rPr>
              <w:t>Corrections in 6.3.6.3.6</w:t>
            </w:r>
          </w:p>
        </w:tc>
        <w:tc>
          <w:tcPr>
            <w:tcW w:w="708" w:type="dxa"/>
            <w:shd w:val="solid" w:color="FFFFFF" w:fill="auto"/>
          </w:tcPr>
          <w:p w14:paraId="7820AB06" w14:textId="77777777" w:rsidR="00880EBB" w:rsidRDefault="00880EBB" w:rsidP="00880EBB">
            <w:pPr>
              <w:pStyle w:val="TAC"/>
              <w:rPr>
                <w:sz w:val="16"/>
                <w:szCs w:val="16"/>
                <w:lang w:val="en-GB"/>
              </w:rPr>
            </w:pPr>
            <w:r>
              <w:rPr>
                <w:sz w:val="16"/>
                <w:szCs w:val="16"/>
                <w:lang w:val="en-GB"/>
              </w:rPr>
              <w:t>16.5.0</w:t>
            </w:r>
          </w:p>
        </w:tc>
      </w:tr>
      <w:tr w:rsidR="00880EBB" w:rsidRPr="006B0D02" w14:paraId="1D357FC0" w14:textId="77777777" w:rsidTr="00D01278">
        <w:tc>
          <w:tcPr>
            <w:tcW w:w="800" w:type="dxa"/>
            <w:shd w:val="solid" w:color="FFFFFF" w:fill="auto"/>
          </w:tcPr>
          <w:p w14:paraId="027C6603"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7962214E"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44A4B196"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7D3DA8D2" w14:textId="77777777" w:rsidR="00880EBB" w:rsidRDefault="00880EBB" w:rsidP="00880EBB">
            <w:pPr>
              <w:pStyle w:val="TAL"/>
              <w:rPr>
                <w:sz w:val="16"/>
                <w:szCs w:val="16"/>
                <w:lang w:val="en-GB"/>
              </w:rPr>
            </w:pPr>
            <w:r>
              <w:rPr>
                <w:sz w:val="16"/>
                <w:szCs w:val="16"/>
                <w:lang w:val="en-GB"/>
              </w:rPr>
              <w:t>0072</w:t>
            </w:r>
          </w:p>
        </w:tc>
        <w:tc>
          <w:tcPr>
            <w:tcW w:w="425" w:type="dxa"/>
            <w:shd w:val="solid" w:color="FFFFFF" w:fill="auto"/>
          </w:tcPr>
          <w:p w14:paraId="41827E9E" w14:textId="77777777" w:rsidR="00880EBB" w:rsidRDefault="00880EBB" w:rsidP="00880EBB">
            <w:pPr>
              <w:pStyle w:val="TAR"/>
              <w:rPr>
                <w:sz w:val="16"/>
                <w:szCs w:val="16"/>
                <w:lang w:val="en-GB"/>
              </w:rPr>
            </w:pPr>
          </w:p>
        </w:tc>
        <w:tc>
          <w:tcPr>
            <w:tcW w:w="425" w:type="dxa"/>
            <w:shd w:val="solid" w:color="FFFFFF" w:fill="auto"/>
          </w:tcPr>
          <w:p w14:paraId="464056D4"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2D4FDE48" w14:textId="77777777" w:rsidR="00880EBB" w:rsidRPr="0077694F" w:rsidRDefault="00880EBB" w:rsidP="00880EBB">
            <w:pPr>
              <w:pStyle w:val="TAL"/>
              <w:rPr>
                <w:sz w:val="16"/>
                <w:szCs w:val="16"/>
                <w:lang w:val="en-GB"/>
              </w:rPr>
            </w:pPr>
            <w:r w:rsidRPr="00880EBB">
              <w:rPr>
                <w:sz w:val="16"/>
                <w:szCs w:val="16"/>
                <w:lang w:val="en-GB"/>
              </w:rPr>
              <w:t>Incorrect counter Cx upper limit check</w:t>
            </w:r>
          </w:p>
        </w:tc>
        <w:tc>
          <w:tcPr>
            <w:tcW w:w="708" w:type="dxa"/>
            <w:shd w:val="solid" w:color="FFFFFF" w:fill="auto"/>
          </w:tcPr>
          <w:p w14:paraId="6C0F2CC5" w14:textId="77777777" w:rsidR="00880EBB" w:rsidRDefault="00880EBB" w:rsidP="00880EBB">
            <w:pPr>
              <w:pStyle w:val="TAC"/>
              <w:rPr>
                <w:sz w:val="16"/>
                <w:szCs w:val="16"/>
                <w:lang w:val="en-GB"/>
              </w:rPr>
            </w:pPr>
            <w:r>
              <w:rPr>
                <w:sz w:val="16"/>
                <w:szCs w:val="16"/>
                <w:lang w:val="en-GB"/>
              </w:rPr>
              <w:t>16.5.0</w:t>
            </w:r>
          </w:p>
        </w:tc>
      </w:tr>
      <w:tr w:rsidR="00880EBB" w:rsidRPr="006B0D02" w14:paraId="3256F8E7" w14:textId="77777777" w:rsidTr="00D01278">
        <w:tc>
          <w:tcPr>
            <w:tcW w:w="800" w:type="dxa"/>
            <w:shd w:val="solid" w:color="FFFFFF" w:fill="auto"/>
          </w:tcPr>
          <w:p w14:paraId="287297BB"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4F33B680"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0DED36FA" w14:textId="77777777" w:rsidR="00880EBB" w:rsidRPr="0077694F" w:rsidRDefault="00880EBB" w:rsidP="00880EBB">
            <w:pPr>
              <w:pStyle w:val="TAC"/>
              <w:rPr>
                <w:sz w:val="16"/>
                <w:szCs w:val="16"/>
                <w:lang w:val="en-GB"/>
              </w:rPr>
            </w:pPr>
            <w:r w:rsidRPr="00880EBB">
              <w:rPr>
                <w:sz w:val="16"/>
                <w:szCs w:val="16"/>
                <w:lang w:val="en-GB"/>
              </w:rPr>
              <w:t>CP-201121</w:t>
            </w:r>
          </w:p>
        </w:tc>
        <w:tc>
          <w:tcPr>
            <w:tcW w:w="500" w:type="dxa"/>
            <w:shd w:val="solid" w:color="FFFFFF" w:fill="auto"/>
          </w:tcPr>
          <w:p w14:paraId="6062CC91" w14:textId="77777777" w:rsidR="00880EBB" w:rsidRDefault="00880EBB" w:rsidP="00880EBB">
            <w:pPr>
              <w:pStyle w:val="TAL"/>
              <w:rPr>
                <w:sz w:val="16"/>
                <w:szCs w:val="16"/>
                <w:lang w:val="en-GB"/>
              </w:rPr>
            </w:pPr>
            <w:r>
              <w:rPr>
                <w:sz w:val="16"/>
                <w:szCs w:val="16"/>
                <w:lang w:val="en-GB"/>
              </w:rPr>
              <w:t>0073</w:t>
            </w:r>
          </w:p>
        </w:tc>
        <w:tc>
          <w:tcPr>
            <w:tcW w:w="425" w:type="dxa"/>
            <w:shd w:val="solid" w:color="FFFFFF" w:fill="auto"/>
          </w:tcPr>
          <w:p w14:paraId="494EB5E9" w14:textId="77777777" w:rsidR="00880EBB" w:rsidRDefault="00880EBB" w:rsidP="00880EBB">
            <w:pPr>
              <w:pStyle w:val="TAR"/>
              <w:rPr>
                <w:sz w:val="16"/>
                <w:szCs w:val="16"/>
                <w:lang w:val="en-GB"/>
              </w:rPr>
            </w:pPr>
          </w:p>
        </w:tc>
        <w:tc>
          <w:tcPr>
            <w:tcW w:w="425" w:type="dxa"/>
            <w:shd w:val="solid" w:color="FFFFFF" w:fill="auto"/>
          </w:tcPr>
          <w:p w14:paraId="6BA58050" w14:textId="77777777" w:rsidR="00880EBB" w:rsidRDefault="00880EBB" w:rsidP="00880EBB">
            <w:pPr>
              <w:pStyle w:val="TAC"/>
              <w:rPr>
                <w:sz w:val="16"/>
                <w:szCs w:val="16"/>
                <w:lang w:val="en-GB"/>
              </w:rPr>
            </w:pPr>
            <w:r>
              <w:rPr>
                <w:sz w:val="16"/>
                <w:szCs w:val="16"/>
                <w:lang w:val="en-GB"/>
              </w:rPr>
              <w:t>F</w:t>
            </w:r>
          </w:p>
        </w:tc>
        <w:tc>
          <w:tcPr>
            <w:tcW w:w="4962" w:type="dxa"/>
            <w:shd w:val="solid" w:color="FFFFFF" w:fill="auto"/>
          </w:tcPr>
          <w:p w14:paraId="473860A4" w14:textId="77777777" w:rsidR="00880EBB" w:rsidRPr="0077694F" w:rsidRDefault="00880EBB" w:rsidP="00880EBB">
            <w:pPr>
              <w:pStyle w:val="TAL"/>
              <w:rPr>
                <w:sz w:val="16"/>
                <w:szCs w:val="16"/>
                <w:lang w:val="en-GB"/>
              </w:rPr>
            </w:pPr>
            <w:r w:rsidRPr="00880EBB">
              <w:rPr>
                <w:sz w:val="16"/>
                <w:szCs w:val="16"/>
                <w:lang w:val="en-GB"/>
              </w:rPr>
              <w:t>New instance creation and release for basic / general reception control state m/c.</w:t>
            </w:r>
          </w:p>
        </w:tc>
        <w:tc>
          <w:tcPr>
            <w:tcW w:w="708" w:type="dxa"/>
            <w:shd w:val="solid" w:color="FFFFFF" w:fill="auto"/>
          </w:tcPr>
          <w:p w14:paraId="58E05CDA" w14:textId="77777777" w:rsidR="00880EBB" w:rsidRDefault="00880EBB" w:rsidP="00880EBB">
            <w:pPr>
              <w:pStyle w:val="TAC"/>
              <w:rPr>
                <w:sz w:val="16"/>
                <w:szCs w:val="16"/>
                <w:lang w:val="en-GB"/>
              </w:rPr>
            </w:pPr>
            <w:r>
              <w:rPr>
                <w:sz w:val="16"/>
                <w:szCs w:val="16"/>
                <w:lang w:val="en-GB"/>
              </w:rPr>
              <w:t>16.5.0</w:t>
            </w:r>
          </w:p>
        </w:tc>
      </w:tr>
      <w:tr w:rsidR="00880EBB" w:rsidRPr="006B0D02" w14:paraId="39F93BFD" w14:textId="77777777" w:rsidTr="00D01278">
        <w:tc>
          <w:tcPr>
            <w:tcW w:w="800" w:type="dxa"/>
            <w:shd w:val="solid" w:color="FFFFFF" w:fill="auto"/>
          </w:tcPr>
          <w:p w14:paraId="4D978A5D" w14:textId="77777777" w:rsidR="00880EBB" w:rsidRDefault="00880EBB" w:rsidP="00880EBB">
            <w:pPr>
              <w:pStyle w:val="TAC"/>
              <w:rPr>
                <w:sz w:val="16"/>
                <w:szCs w:val="16"/>
                <w:lang w:val="en-GB"/>
              </w:rPr>
            </w:pPr>
            <w:r>
              <w:rPr>
                <w:sz w:val="16"/>
                <w:szCs w:val="16"/>
                <w:lang w:val="en-GB"/>
              </w:rPr>
              <w:t>2020-06</w:t>
            </w:r>
          </w:p>
        </w:tc>
        <w:tc>
          <w:tcPr>
            <w:tcW w:w="800" w:type="dxa"/>
            <w:shd w:val="solid" w:color="FFFFFF" w:fill="auto"/>
          </w:tcPr>
          <w:p w14:paraId="49A3E076" w14:textId="77777777" w:rsidR="00880EBB" w:rsidRDefault="00880EBB" w:rsidP="00880EBB">
            <w:pPr>
              <w:pStyle w:val="TAC"/>
              <w:rPr>
                <w:sz w:val="16"/>
                <w:szCs w:val="16"/>
                <w:lang w:val="en-GB"/>
              </w:rPr>
            </w:pPr>
            <w:r>
              <w:rPr>
                <w:sz w:val="16"/>
                <w:szCs w:val="16"/>
                <w:lang w:val="en-GB"/>
              </w:rPr>
              <w:t>CT-88e</w:t>
            </w:r>
          </w:p>
        </w:tc>
        <w:tc>
          <w:tcPr>
            <w:tcW w:w="1094" w:type="dxa"/>
            <w:shd w:val="solid" w:color="FFFFFF" w:fill="auto"/>
          </w:tcPr>
          <w:p w14:paraId="2EE6DE11" w14:textId="77777777" w:rsidR="00880EBB" w:rsidRPr="0077694F" w:rsidRDefault="00880EBB" w:rsidP="00880EBB">
            <w:pPr>
              <w:pStyle w:val="TAC"/>
              <w:rPr>
                <w:sz w:val="16"/>
                <w:szCs w:val="16"/>
                <w:lang w:val="en-GB"/>
              </w:rPr>
            </w:pPr>
            <w:r w:rsidRPr="00880EBB">
              <w:rPr>
                <w:sz w:val="16"/>
                <w:szCs w:val="16"/>
                <w:lang w:val="en-GB"/>
              </w:rPr>
              <w:t>CP-201091</w:t>
            </w:r>
          </w:p>
        </w:tc>
        <w:tc>
          <w:tcPr>
            <w:tcW w:w="500" w:type="dxa"/>
            <w:shd w:val="solid" w:color="FFFFFF" w:fill="auto"/>
          </w:tcPr>
          <w:p w14:paraId="69E20BCA" w14:textId="77777777" w:rsidR="00880EBB" w:rsidRDefault="00880EBB" w:rsidP="00880EBB">
            <w:pPr>
              <w:pStyle w:val="TAL"/>
              <w:rPr>
                <w:sz w:val="16"/>
                <w:szCs w:val="16"/>
                <w:lang w:val="en-GB"/>
              </w:rPr>
            </w:pPr>
            <w:r>
              <w:rPr>
                <w:sz w:val="16"/>
                <w:szCs w:val="16"/>
                <w:lang w:val="en-GB"/>
              </w:rPr>
              <w:t>0074</w:t>
            </w:r>
          </w:p>
        </w:tc>
        <w:tc>
          <w:tcPr>
            <w:tcW w:w="425" w:type="dxa"/>
            <w:shd w:val="solid" w:color="FFFFFF" w:fill="auto"/>
          </w:tcPr>
          <w:p w14:paraId="1FEB2784" w14:textId="77777777" w:rsidR="00880EBB" w:rsidRDefault="00880EBB" w:rsidP="00880EBB">
            <w:pPr>
              <w:pStyle w:val="TAR"/>
              <w:rPr>
                <w:sz w:val="16"/>
                <w:szCs w:val="16"/>
                <w:lang w:val="en-GB"/>
              </w:rPr>
            </w:pPr>
            <w:r>
              <w:rPr>
                <w:sz w:val="16"/>
                <w:szCs w:val="16"/>
                <w:lang w:val="en-GB"/>
              </w:rPr>
              <w:t>1</w:t>
            </w:r>
          </w:p>
        </w:tc>
        <w:tc>
          <w:tcPr>
            <w:tcW w:w="425" w:type="dxa"/>
            <w:shd w:val="solid" w:color="FFFFFF" w:fill="auto"/>
          </w:tcPr>
          <w:p w14:paraId="1B57B258" w14:textId="77777777" w:rsidR="00880EBB" w:rsidRDefault="00880EBB" w:rsidP="00880EBB">
            <w:pPr>
              <w:pStyle w:val="TAC"/>
              <w:rPr>
                <w:sz w:val="16"/>
                <w:szCs w:val="16"/>
                <w:lang w:val="en-GB"/>
              </w:rPr>
            </w:pPr>
            <w:r>
              <w:rPr>
                <w:sz w:val="16"/>
                <w:szCs w:val="16"/>
                <w:lang w:val="en-GB"/>
              </w:rPr>
              <w:t>A</w:t>
            </w:r>
          </w:p>
        </w:tc>
        <w:tc>
          <w:tcPr>
            <w:tcW w:w="4962" w:type="dxa"/>
            <w:shd w:val="solid" w:color="FFFFFF" w:fill="auto"/>
          </w:tcPr>
          <w:p w14:paraId="0E61A713" w14:textId="77777777" w:rsidR="00880EBB" w:rsidRPr="0077694F" w:rsidRDefault="00880EBB" w:rsidP="00880EBB">
            <w:pPr>
              <w:pStyle w:val="TAL"/>
              <w:rPr>
                <w:sz w:val="16"/>
                <w:szCs w:val="16"/>
                <w:lang w:val="en-GB"/>
              </w:rPr>
            </w:pPr>
            <w:r w:rsidRPr="00880EBB">
              <w:rPr>
                <w:sz w:val="16"/>
                <w:szCs w:val="16"/>
                <w:lang w:val="en-GB"/>
              </w:rPr>
              <w:t>Simultaneous reception of media at transmission control server (reception control)</w:t>
            </w:r>
          </w:p>
        </w:tc>
        <w:tc>
          <w:tcPr>
            <w:tcW w:w="708" w:type="dxa"/>
            <w:shd w:val="solid" w:color="FFFFFF" w:fill="auto"/>
          </w:tcPr>
          <w:p w14:paraId="535333DB" w14:textId="77777777" w:rsidR="00880EBB" w:rsidRDefault="00880EBB" w:rsidP="00880EBB">
            <w:pPr>
              <w:pStyle w:val="TAC"/>
              <w:rPr>
                <w:sz w:val="16"/>
                <w:szCs w:val="16"/>
                <w:lang w:val="en-GB"/>
              </w:rPr>
            </w:pPr>
            <w:r>
              <w:rPr>
                <w:sz w:val="16"/>
                <w:szCs w:val="16"/>
                <w:lang w:val="en-GB"/>
              </w:rPr>
              <w:t>16.5.0</w:t>
            </w:r>
          </w:p>
        </w:tc>
      </w:tr>
      <w:tr w:rsidR="00D97B0E" w14:paraId="0D80BD5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Default="00D97B0E" w:rsidP="009B6D7F">
            <w:pPr>
              <w:pStyle w:val="TAC"/>
              <w:rPr>
                <w:sz w:val="16"/>
                <w:szCs w:val="16"/>
                <w:lang w:val="en-GB"/>
              </w:rPr>
            </w:pPr>
            <w:r>
              <w:rPr>
                <w:sz w:val="16"/>
                <w:szCs w:val="16"/>
                <w:lang w:val="en-GB"/>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Default="00D97B0E" w:rsidP="009B6D7F">
            <w:pPr>
              <w:pStyle w:val="TAC"/>
              <w:rPr>
                <w:sz w:val="16"/>
                <w:szCs w:val="16"/>
                <w:lang w:val="en-GB"/>
              </w:rPr>
            </w:pPr>
            <w:r>
              <w:rPr>
                <w:sz w:val="16"/>
                <w:szCs w:val="16"/>
                <w:lang w:val="en-GB"/>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77694F" w:rsidRDefault="00D97B0E" w:rsidP="009B6D7F">
            <w:pPr>
              <w:pStyle w:val="TAC"/>
              <w:rPr>
                <w:sz w:val="16"/>
                <w:szCs w:val="16"/>
                <w:lang w:val="en-GB"/>
              </w:rPr>
            </w:pPr>
            <w:r w:rsidRPr="00880EBB">
              <w:rPr>
                <w:sz w:val="16"/>
                <w:szCs w:val="16"/>
                <w:lang w:val="en-GB"/>
              </w:rPr>
              <w:t>CP-20</w:t>
            </w:r>
            <w:r>
              <w:rPr>
                <w:sz w:val="16"/>
                <w:szCs w:val="16"/>
                <w:lang w:val="en-GB"/>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Default="00D97B0E" w:rsidP="009B6D7F">
            <w:pPr>
              <w:pStyle w:val="TAL"/>
              <w:rPr>
                <w:sz w:val="16"/>
                <w:szCs w:val="16"/>
                <w:lang w:val="en-GB"/>
              </w:rPr>
            </w:pPr>
            <w:r>
              <w:rPr>
                <w:sz w:val="16"/>
                <w:szCs w:val="16"/>
                <w:lang w:val="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Default="00D97B0E" w:rsidP="009B6D7F">
            <w:pPr>
              <w:pStyle w:val="TAR"/>
              <w:rPr>
                <w:sz w:val="16"/>
                <w:szCs w:val="16"/>
                <w:lang w:val="en-GB"/>
              </w:rPr>
            </w:pPr>
            <w:r>
              <w:rPr>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Default="00D97B0E" w:rsidP="009B6D7F">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77694F" w:rsidRDefault="00D97B0E" w:rsidP="009B6D7F">
            <w:pPr>
              <w:pStyle w:val="TAL"/>
              <w:rPr>
                <w:sz w:val="16"/>
                <w:szCs w:val="16"/>
                <w:lang w:val="en-GB"/>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Default="00D97B0E" w:rsidP="009B6D7F">
            <w:pPr>
              <w:pStyle w:val="TAC"/>
              <w:rPr>
                <w:sz w:val="16"/>
                <w:szCs w:val="16"/>
                <w:lang w:val="en-GB"/>
              </w:rPr>
            </w:pPr>
            <w:r>
              <w:rPr>
                <w:sz w:val="16"/>
                <w:szCs w:val="16"/>
                <w:lang w:val="en-GB"/>
              </w:rPr>
              <w:t>16.6.0</w:t>
            </w:r>
          </w:p>
        </w:tc>
      </w:tr>
      <w:tr w:rsidR="00A718A9" w14:paraId="0486C8DD"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Default="00A718A9" w:rsidP="00AF4C9C">
            <w:pPr>
              <w:pStyle w:val="TAC"/>
              <w:rPr>
                <w:sz w:val="16"/>
                <w:szCs w:val="16"/>
                <w:lang w:val="en-GB"/>
              </w:rPr>
            </w:pPr>
            <w:r>
              <w:rPr>
                <w:sz w:val="16"/>
                <w:szCs w:val="16"/>
                <w:lang w:val="en-GB"/>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Default="00A718A9" w:rsidP="00AF4C9C">
            <w:pPr>
              <w:pStyle w:val="TAC"/>
              <w:rPr>
                <w:sz w:val="16"/>
                <w:szCs w:val="16"/>
                <w:lang w:val="en-GB"/>
              </w:rPr>
            </w:pPr>
            <w:r>
              <w:rPr>
                <w:sz w:val="16"/>
                <w:szCs w:val="16"/>
                <w:lang w:val="en-GB"/>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77694F" w:rsidRDefault="00A718A9" w:rsidP="00AF4C9C">
            <w:pPr>
              <w:pStyle w:val="TAC"/>
              <w:rPr>
                <w:sz w:val="16"/>
                <w:szCs w:val="16"/>
                <w:lang w:val="en-GB"/>
              </w:rPr>
            </w:pPr>
            <w:r w:rsidRPr="00880EBB">
              <w:rPr>
                <w:sz w:val="16"/>
                <w:szCs w:val="16"/>
                <w:lang w:val="en-GB"/>
              </w:rPr>
              <w:t>CP-20</w:t>
            </w:r>
            <w:r>
              <w:rPr>
                <w:sz w:val="16"/>
                <w:szCs w:val="16"/>
                <w:lang w:val="en-GB"/>
              </w:rPr>
              <w:t>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Default="00A718A9" w:rsidP="00AF4C9C">
            <w:pPr>
              <w:pStyle w:val="TAL"/>
              <w:rPr>
                <w:sz w:val="16"/>
                <w:szCs w:val="16"/>
                <w:lang w:val="en-GB"/>
              </w:rPr>
            </w:pPr>
            <w:r>
              <w:rPr>
                <w:sz w:val="16"/>
                <w:szCs w:val="16"/>
                <w:lang w:val="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Default="00A718A9" w:rsidP="00AF4C9C">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Default="00A718A9" w:rsidP="00AF4C9C">
            <w:pPr>
              <w:pStyle w:val="TAC"/>
              <w:rPr>
                <w:sz w:val="16"/>
                <w:szCs w:val="16"/>
                <w:lang w:val="en-GB"/>
              </w:rPr>
            </w:pPr>
            <w:r>
              <w:rPr>
                <w:sz w:val="16"/>
                <w:szCs w:val="16"/>
                <w:lang w:val="en-GB"/>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718A9" w:rsidRDefault="003A2621" w:rsidP="00AF4C9C">
            <w:pPr>
              <w:pStyle w:val="TAL"/>
            </w:pPr>
            <w:fldSimple w:instr=" DOCPROPERTY  CrTitle  \* MERGEFORMAT ">
              <w:r w:rsidR="00A718A9">
                <w:t>MCVideo Functional Alias</w:t>
              </w:r>
            </w:fldSimple>
            <w:r w:rsidR="00A718A9">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Default="00A718A9" w:rsidP="00AF4C9C">
            <w:pPr>
              <w:pStyle w:val="TAC"/>
              <w:rPr>
                <w:sz w:val="16"/>
                <w:szCs w:val="16"/>
                <w:lang w:val="en-GB"/>
              </w:rPr>
            </w:pPr>
            <w:r>
              <w:rPr>
                <w:sz w:val="16"/>
                <w:szCs w:val="16"/>
                <w:lang w:val="en-GB"/>
              </w:rPr>
              <w:t>17.0.0</w:t>
            </w:r>
          </w:p>
        </w:tc>
      </w:tr>
      <w:tr w:rsidR="003308F0" w14:paraId="2CF841F6"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Default="003308F0" w:rsidP="00AF4C9C">
            <w:pPr>
              <w:pStyle w:val="TAC"/>
              <w:rPr>
                <w:sz w:val="16"/>
                <w:szCs w:val="16"/>
                <w:lang w:val="en-GB"/>
              </w:rPr>
            </w:pPr>
            <w:r>
              <w:rPr>
                <w:sz w:val="16"/>
                <w:szCs w:val="16"/>
                <w:lang w:val="en-GB"/>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Default="003308F0" w:rsidP="00AF4C9C">
            <w:pPr>
              <w:pStyle w:val="TAC"/>
              <w:rPr>
                <w:sz w:val="16"/>
                <w:szCs w:val="16"/>
                <w:lang w:val="en-GB"/>
              </w:rPr>
            </w:pPr>
            <w:r>
              <w:rPr>
                <w:sz w:val="16"/>
                <w:szCs w:val="16"/>
                <w:lang w:val="en-GB"/>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880EBB" w:rsidRDefault="003308F0" w:rsidP="00AF4C9C">
            <w:pPr>
              <w:pStyle w:val="TAC"/>
              <w:rPr>
                <w:sz w:val="16"/>
                <w:szCs w:val="16"/>
                <w:lang w:val="en-GB"/>
              </w:rPr>
            </w:pPr>
            <w:r w:rsidRPr="003308F0">
              <w:rPr>
                <w:sz w:val="16"/>
                <w:szCs w:val="16"/>
                <w:lang w:val="en-GB"/>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Default="003308F0" w:rsidP="00AF4C9C">
            <w:pPr>
              <w:pStyle w:val="TAL"/>
              <w:rPr>
                <w:sz w:val="16"/>
                <w:szCs w:val="16"/>
                <w:lang w:val="en-GB"/>
              </w:rPr>
            </w:pPr>
            <w:r>
              <w:rPr>
                <w:sz w:val="16"/>
                <w:szCs w:val="16"/>
                <w:lang w:val="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Default="003308F0" w:rsidP="00AF4C9C">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Default="003308F0" w:rsidP="00AF4C9C">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Default="003308F0" w:rsidP="00AF4C9C">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Default="003308F0" w:rsidP="00AF4C9C">
            <w:pPr>
              <w:pStyle w:val="TAC"/>
              <w:rPr>
                <w:sz w:val="16"/>
                <w:szCs w:val="16"/>
                <w:lang w:val="en-GB"/>
              </w:rPr>
            </w:pPr>
            <w:r>
              <w:rPr>
                <w:sz w:val="16"/>
                <w:szCs w:val="16"/>
                <w:lang w:val="en-GB"/>
              </w:rPr>
              <w:t>17.1.0</w:t>
            </w:r>
          </w:p>
        </w:tc>
      </w:tr>
      <w:tr w:rsidR="00172184" w14:paraId="43DDFBF5"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Default="00172184" w:rsidP="00AF4C9C">
            <w:pPr>
              <w:pStyle w:val="TAC"/>
              <w:rPr>
                <w:sz w:val="16"/>
                <w:szCs w:val="16"/>
                <w:lang w:val="en-GB"/>
              </w:rPr>
            </w:pPr>
            <w:r>
              <w:rPr>
                <w:sz w:val="16"/>
                <w:szCs w:val="16"/>
                <w:lang w:val="en-GB"/>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Default="00172184" w:rsidP="00AF4C9C">
            <w:pPr>
              <w:pStyle w:val="TAC"/>
              <w:rPr>
                <w:sz w:val="16"/>
                <w:szCs w:val="16"/>
                <w:lang w:val="en-GB"/>
              </w:rPr>
            </w:pPr>
            <w:r>
              <w:rPr>
                <w:sz w:val="16"/>
                <w:szCs w:val="16"/>
                <w:lang w:val="en-GB"/>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3308F0" w:rsidRDefault="00172184" w:rsidP="00AF4C9C">
            <w:pPr>
              <w:pStyle w:val="TAC"/>
              <w:rPr>
                <w:sz w:val="16"/>
                <w:szCs w:val="16"/>
                <w:lang w:val="en-GB"/>
              </w:rPr>
            </w:pPr>
            <w:r>
              <w:rPr>
                <w:sz w:val="16"/>
                <w:szCs w:val="16"/>
                <w:lang w:val="en-GB"/>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Default="00172184" w:rsidP="00AF4C9C">
            <w:pPr>
              <w:pStyle w:val="TAL"/>
              <w:rPr>
                <w:sz w:val="16"/>
                <w:szCs w:val="16"/>
                <w:lang w:val="en-GB"/>
              </w:rPr>
            </w:pPr>
            <w:r>
              <w:rPr>
                <w:sz w:val="16"/>
                <w:szCs w:val="16"/>
                <w:lang w:val="en-GB"/>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Default="00172184" w:rsidP="00AF4C9C">
            <w:pPr>
              <w:pStyle w:val="TAR"/>
              <w:rPr>
                <w:sz w:val="16"/>
                <w:szCs w:val="16"/>
                <w:lang w:val="en-GB"/>
              </w:rPr>
            </w:pPr>
            <w:r>
              <w:rPr>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Default="00172184" w:rsidP="00AF4C9C">
            <w:pPr>
              <w:pStyle w:val="TAC"/>
              <w:rPr>
                <w:sz w:val="16"/>
                <w:szCs w:val="16"/>
                <w:lang w:val="en-GB"/>
              </w:rPr>
            </w:pPr>
            <w:r>
              <w:rPr>
                <w:sz w:val="16"/>
                <w:szCs w:val="16"/>
                <w:lang w:val="en-GB"/>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Default="00172184" w:rsidP="00AF4C9C">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Default="00172184" w:rsidP="00AF4C9C">
            <w:pPr>
              <w:pStyle w:val="TAC"/>
              <w:rPr>
                <w:sz w:val="16"/>
                <w:szCs w:val="16"/>
                <w:lang w:val="en-GB"/>
              </w:rPr>
            </w:pPr>
            <w:r>
              <w:rPr>
                <w:sz w:val="16"/>
                <w:szCs w:val="16"/>
                <w:lang w:val="en-GB"/>
              </w:rPr>
              <w:t>17.2.0</w:t>
            </w:r>
          </w:p>
        </w:tc>
      </w:tr>
    </w:tbl>
    <w:p w14:paraId="4B075089" w14:textId="77777777" w:rsidR="003C3971" w:rsidRPr="004D3578" w:rsidRDefault="003C3971"/>
    <w:sectPr w:rsidR="003C397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872C9F" w14:textId="77777777" w:rsidR="00741122" w:rsidRDefault="00741122">
      <w:r>
        <w:separator/>
      </w:r>
    </w:p>
  </w:endnote>
  <w:endnote w:type="continuationSeparator" w:id="0">
    <w:p w14:paraId="34A02331" w14:textId="77777777" w:rsidR="00741122" w:rsidRDefault="007411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0F2A9" w14:textId="77777777" w:rsidR="00582293" w:rsidRDefault="005822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7E2E8C" w14:textId="77777777" w:rsidR="00741122" w:rsidRDefault="00741122">
      <w:r>
        <w:separator/>
      </w:r>
    </w:p>
  </w:footnote>
  <w:footnote w:type="continuationSeparator" w:id="0">
    <w:p w14:paraId="3A7B3E1D" w14:textId="77777777" w:rsidR="00741122" w:rsidRDefault="007411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2E093" w14:textId="49998497" w:rsidR="00582293" w:rsidRDefault="005822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1F7C">
      <w:rPr>
        <w:rFonts w:ascii="Arial" w:hAnsi="Arial" w:cs="Arial"/>
        <w:b/>
        <w:noProof/>
        <w:sz w:val="18"/>
        <w:szCs w:val="18"/>
      </w:rPr>
      <w:t>3GPP TS 24.581 V17.2.0 (2022-03)</w:t>
    </w:r>
    <w:r>
      <w:rPr>
        <w:rFonts w:ascii="Arial" w:hAnsi="Arial" w:cs="Arial"/>
        <w:b/>
        <w:sz w:val="18"/>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2B294125" w14:textId="56AD99A3" w:rsidR="00582293" w:rsidRDefault="005822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1F7C">
      <w:rPr>
        <w:rFonts w:ascii="Arial" w:hAnsi="Arial" w:cs="Arial"/>
        <w:b/>
        <w:noProof/>
        <w:sz w:val="18"/>
        <w:szCs w:val="18"/>
      </w:rPr>
      <w:t>Release 17</w:t>
    </w:r>
    <w:r>
      <w:rPr>
        <w:rFonts w:ascii="Arial" w:hAnsi="Arial" w:cs="Arial"/>
        <w:b/>
        <w:sz w:val="18"/>
        <w:szCs w:val="18"/>
      </w:rPr>
      <w:fldChar w:fldCharType="end"/>
    </w:r>
  </w:p>
  <w:p w14:paraId="68B4F0F8" w14:textId="77777777" w:rsidR="00582293" w:rsidRDefault="005822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abstractNumId w:val="2"/>
  </w:num>
  <w:num w:numId="2">
    <w:abstractNumId w:val="0"/>
  </w:num>
  <w:num w:numId="3">
    <w:abstractNumId w:val="1"/>
  </w:num>
  <w:num w:numId="4">
    <w:abstractNumId w:val="6"/>
  </w:num>
  <w:num w:numId="5">
    <w:abstractNumId w:val="4"/>
  </w:num>
  <w:num w:numId="6">
    <w:abstractNumId w:val="3"/>
  </w:num>
  <w:num w:numId="7">
    <w:abstractNumId w:val="5"/>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97A"/>
    <w:rsid w:val="0001314B"/>
    <w:rsid w:val="00025C47"/>
    <w:rsid w:val="00033397"/>
    <w:rsid w:val="00037BD2"/>
    <w:rsid w:val="00040095"/>
    <w:rsid w:val="00051834"/>
    <w:rsid w:val="00062123"/>
    <w:rsid w:val="00070F6B"/>
    <w:rsid w:val="00080512"/>
    <w:rsid w:val="000B5F1F"/>
    <w:rsid w:val="000D58AB"/>
    <w:rsid w:val="000D77BD"/>
    <w:rsid w:val="000E47E7"/>
    <w:rsid w:val="001233F8"/>
    <w:rsid w:val="00123B56"/>
    <w:rsid w:val="001477CE"/>
    <w:rsid w:val="00164D81"/>
    <w:rsid w:val="00172184"/>
    <w:rsid w:val="001749DA"/>
    <w:rsid w:val="001864BD"/>
    <w:rsid w:val="001D18D3"/>
    <w:rsid w:val="001E5057"/>
    <w:rsid w:val="001F168B"/>
    <w:rsid w:val="002347A2"/>
    <w:rsid w:val="00246638"/>
    <w:rsid w:val="002477B2"/>
    <w:rsid w:val="002753C9"/>
    <w:rsid w:val="002A7018"/>
    <w:rsid w:val="002B014C"/>
    <w:rsid w:val="002C23F8"/>
    <w:rsid w:val="002D4865"/>
    <w:rsid w:val="002E080F"/>
    <w:rsid w:val="002F227E"/>
    <w:rsid w:val="003172DC"/>
    <w:rsid w:val="00327B78"/>
    <w:rsid w:val="003308F0"/>
    <w:rsid w:val="0034264B"/>
    <w:rsid w:val="0035462D"/>
    <w:rsid w:val="00381F6A"/>
    <w:rsid w:val="0038723B"/>
    <w:rsid w:val="00391F2A"/>
    <w:rsid w:val="003A2621"/>
    <w:rsid w:val="003B0FB9"/>
    <w:rsid w:val="003B3BC5"/>
    <w:rsid w:val="003C3971"/>
    <w:rsid w:val="003F5FB3"/>
    <w:rsid w:val="004133E1"/>
    <w:rsid w:val="0047077D"/>
    <w:rsid w:val="00490E78"/>
    <w:rsid w:val="004A367E"/>
    <w:rsid w:val="004B7CC1"/>
    <w:rsid w:val="004D3578"/>
    <w:rsid w:val="004E213A"/>
    <w:rsid w:val="004F313B"/>
    <w:rsid w:val="00507D5B"/>
    <w:rsid w:val="005347D8"/>
    <w:rsid w:val="00543E6C"/>
    <w:rsid w:val="00552EFD"/>
    <w:rsid w:val="00565087"/>
    <w:rsid w:val="00567E58"/>
    <w:rsid w:val="00582293"/>
    <w:rsid w:val="005A0282"/>
    <w:rsid w:val="005C3365"/>
    <w:rsid w:val="005C7311"/>
    <w:rsid w:val="005D2E01"/>
    <w:rsid w:val="005D42B2"/>
    <w:rsid w:val="005E14E7"/>
    <w:rsid w:val="005F177C"/>
    <w:rsid w:val="00607978"/>
    <w:rsid w:val="00614FDF"/>
    <w:rsid w:val="00620477"/>
    <w:rsid w:val="006410C0"/>
    <w:rsid w:val="006426E7"/>
    <w:rsid w:val="006917BB"/>
    <w:rsid w:val="006C4EC4"/>
    <w:rsid w:val="006F793B"/>
    <w:rsid w:val="007053AB"/>
    <w:rsid w:val="00734A5B"/>
    <w:rsid w:val="00741122"/>
    <w:rsid w:val="00741DDB"/>
    <w:rsid w:val="00744E76"/>
    <w:rsid w:val="00760BC5"/>
    <w:rsid w:val="00771A29"/>
    <w:rsid w:val="0077694F"/>
    <w:rsid w:val="00781F0F"/>
    <w:rsid w:val="00790969"/>
    <w:rsid w:val="007C0B75"/>
    <w:rsid w:val="007C2292"/>
    <w:rsid w:val="007E38FE"/>
    <w:rsid w:val="00802523"/>
    <w:rsid w:val="008028A4"/>
    <w:rsid w:val="00824935"/>
    <w:rsid w:val="00856946"/>
    <w:rsid w:val="00856E05"/>
    <w:rsid w:val="008768CA"/>
    <w:rsid w:val="00876A7C"/>
    <w:rsid w:val="00880EBB"/>
    <w:rsid w:val="00894FB4"/>
    <w:rsid w:val="008A00C8"/>
    <w:rsid w:val="008B7004"/>
    <w:rsid w:val="008C7C7C"/>
    <w:rsid w:val="008D1181"/>
    <w:rsid w:val="008D7BCF"/>
    <w:rsid w:val="008E6C87"/>
    <w:rsid w:val="00900194"/>
    <w:rsid w:val="0090271F"/>
    <w:rsid w:val="00902E23"/>
    <w:rsid w:val="0091451C"/>
    <w:rsid w:val="00942EC2"/>
    <w:rsid w:val="009559DD"/>
    <w:rsid w:val="0098430F"/>
    <w:rsid w:val="0099147D"/>
    <w:rsid w:val="009A485E"/>
    <w:rsid w:val="009B3A0B"/>
    <w:rsid w:val="009B6D7F"/>
    <w:rsid w:val="009D7DD2"/>
    <w:rsid w:val="009F37B7"/>
    <w:rsid w:val="00A10F02"/>
    <w:rsid w:val="00A164B4"/>
    <w:rsid w:val="00A2294A"/>
    <w:rsid w:val="00A53724"/>
    <w:rsid w:val="00A5463E"/>
    <w:rsid w:val="00A57973"/>
    <w:rsid w:val="00A718A9"/>
    <w:rsid w:val="00A82346"/>
    <w:rsid w:val="00AA6234"/>
    <w:rsid w:val="00AB3B9A"/>
    <w:rsid w:val="00AF4C9C"/>
    <w:rsid w:val="00B02DA6"/>
    <w:rsid w:val="00B15449"/>
    <w:rsid w:val="00B3480D"/>
    <w:rsid w:val="00B51015"/>
    <w:rsid w:val="00B576CF"/>
    <w:rsid w:val="00B611E5"/>
    <w:rsid w:val="00B679E6"/>
    <w:rsid w:val="00B71965"/>
    <w:rsid w:val="00B916CE"/>
    <w:rsid w:val="00BA1F7C"/>
    <w:rsid w:val="00BA2372"/>
    <w:rsid w:val="00BC0F7D"/>
    <w:rsid w:val="00BC79D8"/>
    <w:rsid w:val="00BD6786"/>
    <w:rsid w:val="00BE0E3A"/>
    <w:rsid w:val="00BF1FF8"/>
    <w:rsid w:val="00C0770C"/>
    <w:rsid w:val="00C1184F"/>
    <w:rsid w:val="00C230B3"/>
    <w:rsid w:val="00C33079"/>
    <w:rsid w:val="00C72833"/>
    <w:rsid w:val="00C87F28"/>
    <w:rsid w:val="00C93F40"/>
    <w:rsid w:val="00CA3D0C"/>
    <w:rsid w:val="00CC3B92"/>
    <w:rsid w:val="00CE46C8"/>
    <w:rsid w:val="00CE7B99"/>
    <w:rsid w:val="00D01278"/>
    <w:rsid w:val="00D01D31"/>
    <w:rsid w:val="00D03A83"/>
    <w:rsid w:val="00D22B00"/>
    <w:rsid w:val="00D30E24"/>
    <w:rsid w:val="00D32A52"/>
    <w:rsid w:val="00D33CAD"/>
    <w:rsid w:val="00D70409"/>
    <w:rsid w:val="00D72DA5"/>
    <w:rsid w:val="00D738D6"/>
    <w:rsid w:val="00D755EB"/>
    <w:rsid w:val="00D84A68"/>
    <w:rsid w:val="00D87E00"/>
    <w:rsid w:val="00D9134D"/>
    <w:rsid w:val="00D97B0E"/>
    <w:rsid w:val="00DA7A03"/>
    <w:rsid w:val="00DB1818"/>
    <w:rsid w:val="00DC1E3D"/>
    <w:rsid w:val="00DC309B"/>
    <w:rsid w:val="00DC4DA2"/>
    <w:rsid w:val="00DF2B1F"/>
    <w:rsid w:val="00DF62CD"/>
    <w:rsid w:val="00E676C8"/>
    <w:rsid w:val="00E75303"/>
    <w:rsid w:val="00E77645"/>
    <w:rsid w:val="00EB0795"/>
    <w:rsid w:val="00EC4A25"/>
    <w:rsid w:val="00EF55AB"/>
    <w:rsid w:val="00F025A2"/>
    <w:rsid w:val="00F0464A"/>
    <w:rsid w:val="00F04712"/>
    <w:rsid w:val="00F057AA"/>
    <w:rsid w:val="00F05D89"/>
    <w:rsid w:val="00F22EC7"/>
    <w:rsid w:val="00F27142"/>
    <w:rsid w:val="00F50FAA"/>
    <w:rsid w:val="00F51230"/>
    <w:rsid w:val="00F51709"/>
    <w:rsid w:val="00F53AB6"/>
    <w:rsid w:val="00F653B8"/>
    <w:rsid w:val="00F74BD1"/>
    <w:rsid w:val="00F7785F"/>
    <w:rsid w:val="00F827A4"/>
    <w:rsid w:val="00FA1266"/>
    <w:rsid w:val="00FA268A"/>
    <w:rsid w:val="00FC1192"/>
    <w:rsid w:val="00FD00F4"/>
    <w:rsid w:val="00FD3528"/>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noProof/>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bidi="ar-SA"/>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noProof/>
      <w:sz w:val="18"/>
      <w:lang w:eastAsia="ja-JP" w:bidi="ar-SA"/>
    </w:rPr>
  </w:style>
  <w:style w:type="character" w:customStyle="1" w:styleId="FooterChar">
    <w:name w:val="Footer Char"/>
    <w:link w:val="Footer"/>
    <w:rsid w:val="00A57973"/>
    <w:rPr>
      <w:rFonts w:ascii="Arial" w:hAnsi="Arial"/>
      <w:b/>
      <w:i/>
      <w:noProof/>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noProof/>
      <w:sz w:val="16"/>
      <w:lang w:eastAsia="en-US" w:bidi="ar-SA"/>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val="x-none"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3.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226</Pages>
  <Words>93473</Words>
  <Characters>532802</Characters>
  <Application>Microsoft Office Word</Application>
  <DocSecurity>0</DocSecurity>
  <Lines>4440</Lines>
  <Paragraphs>1250</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625025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24.484_CR0215R2_(Rel-16)_MCImp-eMCPTT-CT, MCImp-MC</cp:lastModifiedBy>
  <cp:revision>5</cp:revision>
  <dcterms:created xsi:type="dcterms:W3CDTF">2022-03-20T22:15:00Z</dcterms:created>
  <dcterms:modified xsi:type="dcterms:W3CDTF">2022-03-26T07:58:00Z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vt:lpwstr>
  </property>
</Properties>
</file>